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2942C" w14:textId="6C10AC24" w:rsidR="00E1267C" w:rsidRDefault="00E1267C" w:rsidP="00E1267C">
      <w:pPr>
        <w:pStyle w:val="CRCoverPage"/>
        <w:tabs>
          <w:tab w:val="right" w:pos="9639"/>
        </w:tabs>
        <w:spacing w:after="0"/>
        <w:rPr>
          <w:b/>
          <w:i/>
          <w:noProof/>
          <w:sz w:val="28"/>
        </w:rPr>
      </w:pPr>
      <w:r w:rsidRPr="00D05882">
        <w:rPr>
          <w:b/>
          <w:noProof/>
          <w:sz w:val="24"/>
        </w:rPr>
        <w:t>3GPP Conference Call on 3GPP Spec Modernization #</w:t>
      </w:r>
      <w:r>
        <w:rPr>
          <w:b/>
          <w:noProof/>
          <w:sz w:val="24"/>
        </w:rPr>
        <w:t>02</w:t>
      </w:r>
      <w:r>
        <w:rPr>
          <w:b/>
          <w:i/>
          <w:noProof/>
          <w:sz w:val="28"/>
        </w:rPr>
        <w:tab/>
      </w:r>
      <w:r>
        <w:rPr>
          <w:b/>
          <w:noProof/>
          <w:sz w:val="24"/>
        </w:rPr>
        <w:t>6GSM-25</w:t>
      </w:r>
      <w:r w:rsidR="000F0075">
        <w:rPr>
          <w:b/>
          <w:noProof/>
          <w:sz w:val="24"/>
        </w:rPr>
        <w:t>0102</w:t>
      </w:r>
    </w:p>
    <w:p w14:paraId="308B190D" w14:textId="77777777" w:rsidR="00E1267C" w:rsidRDefault="00E1267C" w:rsidP="00E1267C">
      <w:pPr>
        <w:pStyle w:val="CRCoverPage"/>
        <w:outlineLvl w:val="0"/>
        <w:rPr>
          <w:b/>
          <w:noProof/>
          <w:sz w:val="24"/>
        </w:rPr>
      </w:pPr>
      <w:r>
        <w:rPr>
          <w:b/>
          <w:noProof/>
          <w:sz w:val="24"/>
        </w:rPr>
        <w:t>Electronic, 3 September 2025</w:t>
      </w:r>
    </w:p>
    <w:p w14:paraId="634CE2FC" w14:textId="77777777" w:rsidR="00E1267C" w:rsidRDefault="00E1267C" w:rsidP="00E1267C">
      <w:pPr>
        <w:pStyle w:val="Header"/>
        <w:pBdr>
          <w:bottom w:val="single" w:sz="4" w:space="1" w:color="auto"/>
        </w:pBdr>
        <w:tabs>
          <w:tab w:val="right" w:pos="9639"/>
        </w:tabs>
        <w:rPr>
          <w:rFonts w:cs="Arial"/>
          <w:b w:val="0"/>
          <w:bCs/>
          <w:sz w:val="24"/>
          <w:szCs w:val="24"/>
        </w:rPr>
      </w:pPr>
    </w:p>
    <w:p w14:paraId="17ACC088" w14:textId="77777777" w:rsidR="00E1267C" w:rsidRDefault="00E1267C" w:rsidP="00E1267C">
      <w:pPr>
        <w:spacing w:after="120"/>
        <w:ind w:left="1985" w:hanging="1985"/>
        <w:rPr>
          <w:bCs/>
        </w:rPr>
      </w:pPr>
    </w:p>
    <w:p w14:paraId="5962D2DC" w14:textId="77777777" w:rsidR="00E1267C" w:rsidRDefault="00E1267C" w:rsidP="00E1267C">
      <w:pPr>
        <w:spacing w:after="120"/>
        <w:ind w:left="1985" w:hanging="1985"/>
        <w:rPr>
          <w:b/>
          <w:bCs/>
        </w:rPr>
      </w:pPr>
      <w:r>
        <w:rPr>
          <w:b/>
          <w:bCs/>
        </w:rPr>
        <w:t>Source:</w:t>
      </w:r>
      <w:r>
        <w:rPr>
          <w:b/>
          <w:bCs/>
        </w:rPr>
        <w:tab/>
        <w:t>MCC</w:t>
      </w:r>
    </w:p>
    <w:p w14:paraId="3F401744" w14:textId="77777777" w:rsidR="00E1267C" w:rsidRDefault="00E1267C" w:rsidP="00E1267C">
      <w:pPr>
        <w:spacing w:after="120"/>
        <w:ind w:left="1985" w:hanging="1985"/>
        <w:rPr>
          <w:b/>
          <w:bCs/>
        </w:rPr>
      </w:pPr>
      <w:r>
        <w:rPr>
          <w:b/>
          <w:bCs/>
        </w:rPr>
        <w:t>Title:</w:t>
      </w:r>
      <w:r>
        <w:rPr>
          <w:b/>
          <w:bCs/>
        </w:rPr>
        <w:tab/>
        <w:t>Draft meeting report for 3GPP Conference Call on 3GPP Spec Modernization #01</w:t>
      </w:r>
    </w:p>
    <w:p w14:paraId="18C96146" w14:textId="09FF302C" w:rsidR="00E1267C" w:rsidRDefault="00E1267C" w:rsidP="00E1267C">
      <w:pPr>
        <w:spacing w:after="120"/>
        <w:ind w:left="1985" w:hanging="1985"/>
        <w:rPr>
          <w:b/>
          <w:bCs/>
        </w:rPr>
      </w:pPr>
      <w:r>
        <w:rPr>
          <w:b/>
          <w:bCs/>
        </w:rPr>
        <w:t>Agenda item:</w:t>
      </w:r>
      <w:r>
        <w:rPr>
          <w:b/>
          <w:bCs/>
        </w:rPr>
        <w:tab/>
      </w:r>
      <w:r w:rsidR="000F0075">
        <w:rPr>
          <w:b/>
          <w:bCs/>
        </w:rPr>
        <w:t>3</w:t>
      </w:r>
    </w:p>
    <w:p w14:paraId="00A57E8B" w14:textId="77777777" w:rsidR="00E1267C" w:rsidRDefault="00E1267C" w:rsidP="00E1267C">
      <w:pPr>
        <w:spacing w:after="120"/>
        <w:ind w:left="1985" w:hanging="1985"/>
        <w:rPr>
          <w:b/>
          <w:bCs/>
        </w:rPr>
      </w:pPr>
      <w:r>
        <w:rPr>
          <w:b/>
          <w:bCs/>
        </w:rPr>
        <w:t>Document for:</w:t>
      </w:r>
      <w:r>
        <w:rPr>
          <w:b/>
          <w:bCs/>
        </w:rPr>
        <w:tab/>
        <w:t>Approval</w:t>
      </w:r>
    </w:p>
    <w:p w14:paraId="67F4523E" w14:textId="77777777" w:rsidR="00E1267C" w:rsidRDefault="00E1267C" w:rsidP="00E1267C">
      <w:pPr>
        <w:pBdr>
          <w:top w:val="single" w:sz="4" w:space="1" w:color="auto"/>
        </w:pBdr>
      </w:pPr>
    </w:p>
    <w:p w14:paraId="2303F3C3" w14:textId="77777777" w:rsidR="00E1267C" w:rsidRDefault="00E1267C" w:rsidP="00E1267C"/>
    <w:p w14:paraId="69AB399B" w14:textId="77777777" w:rsidR="00E1267C" w:rsidRDefault="00E1267C" w:rsidP="00E1267C">
      <w:pPr>
        <w:pStyle w:val="CRCoverPage"/>
        <w:tabs>
          <w:tab w:val="right" w:pos="9639"/>
        </w:tabs>
        <w:spacing w:after="0"/>
        <w:rPr>
          <w:b/>
          <w:noProof/>
          <w:sz w:val="24"/>
        </w:rPr>
      </w:pPr>
    </w:p>
    <w:p w14:paraId="68CDF13B" w14:textId="77777777" w:rsidR="00E1267C" w:rsidRPr="00C659C4" w:rsidRDefault="00E1267C" w:rsidP="00E1267C">
      <w:pPr>
        <w:jc w:val="center"/>
        <w:rPr>
          <w:b/>
          <w:bCs/>
          <w:noProof/>
          <w:sz w:val="40"/>
          <w:szCs w:val="40"/>
        </w:rPr>
      </w:pPr>
      <w:r>
        <w:rPr>
          <w:b/>
          <w:bCs/>
          <w:noProof/>
          <w:sz w:val="40"/>
          <w:szCs w:val="40"/>
        </w:rPr>
        <w:t xml:space="preserve">DRAFT </w:t>
      </w:r>
      <w:r w:rsidRPr="00C659C4">
        <w:rPr>
          <w:b/>
          <w:bCs/>
          <w:noProof/>
          <w:sz w:val="40"/>
          <w:szCs w:val="40"/>
        </w:rPr>
        <w:t>MEETING REPORT</w:t>
      </w:r>
    </w:p>
    <w:p w14:paraId="3FAC634A" w14:textId="77777777" w:rsidR="00E1267C" w:rsidRPr="00B128F4" w:rsidRDefault="00E1267C" w:rsidP="00E1267C">
      <w:pPr>
        <w:jc w:val="center"/>
        <w:rPr>
          <w:b/>
          <w:bCs/>
          <w:noProof/>
          <w:sz w:val="36"/>
          <w:szCs w:val="36"/>
        </w:rPr>
      </w:pPr>
      <w:r w:rsidRPr="00B128F4">
        <w:rPr>
          <w:b/>
          <w:bCs/>
          <w:noProof/>
          <w:sz w:val="36"/>
          <w:szCs w:val="36"/>
        </w:rPr>
        <w:t>for</w:t>
      </w:r>
    </w:p>
    <w:p w14:paraId="5369D537" w14:textId="77777777" w:rsidR="00E1267C" w:rsidRDefault="00E1267C" w:rsidP="00E1267C">
      <w:pPr>
        <w:jc w:val="center"/>
        <w:rPr>
          <w:b/>
          <w:bCs/>
          <w:noProof/>
          <w:sz w:val="32"/>
          <w:szCs w:val="32"/>
        </w:rPr>
      </w:pPr>
      <w:r w:rsidRPr="00B128F4">
        <w:rPr>
          <w:b/>
          <w:bCs/>
          <w:noProof/>
          <w:sz w:val="32"/>
          <w:szCs w:val="32"/>
        </w:rPr>
        <w:t>3GPP Conference Call on 3GPP Spec Modernization</w:t>
      </w:r>
    </w:p>
    <w:p w14:paraId="1E2575D3" w14:textId="77777777" w:rsidR="00E1267C" w:rsidRDefault="00E1267C" w:rsidP="00E1267C">
      <w:pPr>
        <w:jc w:val="center"/>
        <w:rPr>
          <w:b/>
          <w:bCs/>
          <w:noProof/>
          <w:sz w:val="32"/>
          <w:szCs w:val="32"/>
        </w:rPr>
      </w:pPr>
      <w:r w:rsidRPr="00B128F4">
        <w:rPr>
          <w:b/>
          <w:bCs/>
          <w:noProof/>
          <w:sz w:val="32"/>
          <w:szCs w:val="32"/>
        </w:rPr>
        <w:t>meeting</w:t>
      </w:r>
      <w:r>
        <w:rPr>
          <w:b/>
          <w:bCs/>
          <w:noProof/>
          <w:sz w:val="32"/>
          <w:szCs w:val="32"/>
        </w:rPr>
        <w:t>: 01</w:t>
      </w:r>
    </w:p>
    <w:p w14:paraId="1E25E723" w14:textId="77777777" w:rsidR="00E1267C" w:rsidRPr="00B128F4" w:rsidRDefault="00E1267C" w:rsidP="00E1267C">
      <w:pPr>
        <w:jc w:val="center"/>
        <w:rPr>
          <w:b/>
          <w:bCs/>
          <w:noProof/>
          <w:sz w:val="32"/>
          <w:szCs w:val="32"/>
        </w:rPr>
      </w:pPr>
      <w:r>
        <w:rPr>
          <w:b/>
          <w:bCs/>
          <w:noProof/>
          <w:sz w:val="32"/>
          <w:szCs w:val="32"/>
        </w:rPr>
        <w:t>Electronic, 06/08/2025 13:00 - 15:00 (UTC)</w:t>
      </w:r>
    </w:p>
    <w:p w14:paraId="2F20E822" w14:textId="77777777" w:rsidR="00E1267C" w:rsidRDefault="00E1267C" w:rsidP="00E1267C">
      <w:pPr>
        <w:pStyle w:val="Header"/>
        <w:tabs>
          <w:tab w:val="right" w:pos="9639"/>
        </w:tabs>
        <w:rPr>
          <w:rFonts w:cs="Arial"/>
          <w:b w:val="0"/>
          <w:bCs/>
          <w:sz w:val="24"/>
          <w:szCs w:val="24"/>
        </w:rPr>
      </w:pPr>
    </w:p>
    <w:p w14:paraId="1C761F98" w14:textId="77777777" w:rsidR="00E1267C" w:rsidRDefault="00E1267C" w:rsidP="00E1267C">
      <w:pPr>
        <w:pStyle w:val="Header"/>
        <w:tabs>
          <w:tab w:val="right" w:pos="9639"/>
        </w:tabs>
        <w:rPr>
          <w:rFonts w:cs="Arial"/>
          <w:b w:val="0"/>
          <w:bCs/>
          <w:sz w:val="24"/>
          <w:szCs w:val="24"/>
        </w:rPr>
      </w:pPr>
    </w:p>
    <w:p w14:paraId="7AA6C961" w14:textId="19EBD9E8" w:rsidR="00E1267C" w:rsidRPr="00A649D9" w:rsidRDefault="00E1267C" w:rsidP="00E1267C">
      <w:pPr>
        <w:ind w:left="1418" w:hanging="1418"/>
        <w:rPr>
          <w:b/>
          <w:bCs/>
        </w:rPr>
      </w:pPr>
      <w:r w:rsidRPr="00A649D9">
        <w:rPr>
          <w:b/>
          <w:bCs/>
        </w:rPr>
        <w:t>Version:</w:t>
      </w:r>
      <w:r w:rsidRPr="00A649D9">
        <w:rPr>
          <w:b/>
          <w:bCs/>
        </w:rPr>
        <w:tab/>
        <w:t>v0.</w:t>
      </w:r>
      <w:r w:rsidR="006C5403">
        <w:rPr>
          <w:b/>
          <w:bCs/>
        </w:rPr>
        <w:t>2</w:t>
      </w:r>
    </w:p>
    <w:p w14:paraId="6B889329" w14:textId="681B38A5" w:rsidR="00E1267C" w:rsidRDefault="00E1267C" w:rsidP="00E1267C">
      <w:pPr>
        <w:ind w:left="1418" w:hanging="1418"/>
        <w:rPr>
          <w:b/>
          <w:bCs/>
        </w:rPr>
      </w:pPr>
      <w:r w:rsidRPr="00A649D9">
        <w:rPr>
          <w:b/>
          <w:bCs/>
        </w:rPr>
        <w:t>Status:</w:t>
      </w:r>
      <w:r w:rsidRPr="00A649D9">
        <w:rPr>
          <w:b/>
          <w:bCs/>
        </w:rPr>
        <w:tab/>
      </w:r>
      <w:r>
        <w:rPr>
          <w:b/>
          <w:bCs/>
        </w:rPr>
        <w:t>D</w:t>
      </w:r>
      <w:r w:rsidRPr="00A649D9">
        <w:rPr>
          <w:b/>
          <w:bCs/>
        </w:rPr>
        <w:t xml:space="preserve">raft for </w:t>
      </w:r>
      <w:r>
        <w:rPr>
          <w:b/>
          <w:bCs/>
        </w:rPr>
        <w:t>comment</w:t>
      </w:r>
    </w:p>
    <w:p w14:paraId="71826EB9" w14:textId="558CD8DD" w:rsidR="00E1267C" w:rsidRPr="00A649D9" w:rsidRDefault="00E1267C" w:rsidP="00E1267C">
      <w:pPr>
        <w:ind w:left="1418" w:hanging="1418"/>
        <w:rPr>
          <w:b/>
          <w:bCs/>
        </w:rPr>
      </w:pPr>
      <w:r>
        <w:rPr>
          <w:b/>
          <w:bCs/>
        </w:rPr>
        <w:t>Last modified:</w:t>
      </w:r>
      <w:r>
        <w:rPr>
          <w:b/>
          <w:bCs/>
        </w:rPr>
        <w:tab/>
        <w:t>2025-08-</w:t>
      </w:r>
      <w:r w:rsidR="006C5403">
        <w:rPr>
          <w:b/>
          <w:bCs/>
        </w:rPr>
        <w:t>15</w:t>
      </w:r>
      <w:r w:rsidR="00B02B80">
        <w:rPr>
          <w:b/>
          <w:bCs/>
        </w:rPr>
        <w:t xml:space="preserve"> </w:t>
      </w:r>
      <w:r w:rsidR="006C5403">
        <w:rPr>
          <w:b/>
          <w:bCs/>
        </w:rPr>
        <w:t>17</w:t>
      </w:r>
      <w:r w:rsidR="00252AD1">
        <w:rPr>
          <w:b/>
          <w:bCs/>
        </w:rPr>
        <w:t>:</w:t>
      </w:r>
      <w:r w:rsidR="006C5403">
        <w:rPr>
          <w:b/>
          <w:bCs/>
        </w:rPr>
        <w:t>0</w:t>
      </w:r>
      <w:r w:rsidR="00F44C48">
        <w:rPr>
          <w:b/>
          <w:bCs/>
        </w:rPr>
        <w:t>0</w:t>
      </w:r>
      <w:r w:rsidR="00252AD1">
        <w:rPr>
          <w:b/>
          <w:bCs/>
        </w:rPr>
        <w:t xml:space="preserve"> </w:t>
      </w:r>
      <w:r>
        <w:rPr>
          <w:b/>
          <w:bCs/>
        </w:rPr>
        <w:t>(UTC)</w:t>
      </w:r>
    </w:p>
    <w:p w14:paraId="33DE9F87" w14:textId="77777777" w:rsidR="00E1267C" w:rsidRDefault="00E1267C" w:rsidP="00E1267C">
      <w:pPr>
        <w:pStyle w:val="Header"/>
        <w:tabs>
          <w:tab w:val="right" w:pos="9639"/>
        </w:tabs>
        <w:rPr>
          <w:rFonts w:cs="Arial"/>
          <w:b w:val="0"/>
          <w:bCs/>
          <w:sz w:val="24"/>
          <w:szCs w:val="24"/>
        </w:rPr>
      </w:pPr>
    </w:p>
    <w:p w14:paraId="7E9ABC4E" w14:textId="77777777" w:rsidR="00E1267C" w:rsidRDefault="00E1267C" w:rsidP="00E1267C">
      <w:pPr>
        <w:pStyle w:val="Header"/>
        <w:tabs>
          <w:tab w:val="right" w:pos="9639"/>
        </w:tabs>
        <w:rPr>
          <w:rFonts w:cs="Arial"/>
          <w:b w:val="0"/>
          <w:bCs/>
          <w:sz w:val="24"/>
          <w:szCs w:val="24"/>
        </w:rPr>
      </w:pPr>
    </w:p>
    <w:tbl>
      <w:tblPr>
        <w:tblW w:w="932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93"/>
        <w:gridCol w:w="6379"/>
        <w:gridCol w:w="850"/>
      </w:tblGrid>
      <w:tr w:rsidR="00E1267C" w14:paraId="11747824" w14:textId="77777777" w:rsidTr="00E45BFF">
        <w:tc>
          <w:tcPr>
            <w:tcW w:w="8472" w:type="dxa"/>
            <w:gridSpan w:val="2"/>
          </w:tcPr>
          <w:p w14:paraId="1136FA5E" w14:textId="77777777" w:rsidR="00E1267C" w:rsidRDefault="00E1267C" w:rsidP="00E45BFF">
            <w:pPr>
              <w:pStyle w:val="TAH"/>
            </w:pPr>
            <w:r>
              <w:t>Table of Contents</w:t>
            </w:r>
          </w:p>
        </w:tc>
        <w:tc>
          <w:tcPr>
            <w:tcW w:w="850" w:type="dxa"/>
          </w:tcPr>
          <w:p w14:paraId="052FAFB5" w14:textId="77777777" w:rsidR="00E1267C" w:rsidRDefault="00E1267C" w:rsidP="00E45BFF">
            <w:pPr>
              <w:pStyle w:val="TAH"/>
            </w:pPr>
            <w:r>
              <w:t>Page</w:t>
            </w:r>
          </w:p>
        </w:tc>
      </w:tr>
      <w:tr w:rsidR="00E1267C" w14:paraId="5286930E" w14:textId="77777777" w:rsidTr="00E45BFF">
        <w:tc>
          <w:tcPr>
            <w:tcW w:w="2093" w:type="dxa"/>
          </w:tcPr>
          <w:p w14:paraId="3C31B832" w14:textId="77777777" w:rsidR="00E1267C" w:rsidRDefault="00E1267C" w:rsidP="00E45BFF">
            <w:pPr>
              <w:pStyle w:val="TAL"/>
            </w:pPr>
            <w:r>
              <w:t>Meeting Report</w:t>
            </w:r>
          </w:p>
        </w:tc>
        <w:tc>
          <w:tcPr>
            <w:tcW w:w="6379" w:type="dxa"/>
          </w:tcPr>
          <w:p w14:paraId="5A743C11" w14:textId="77777777" w:rsidR="00E1267C" w:rsidRDefault="00E1267C" w:rsidP="00E45BFF">
            <w:pPr>
              <w:pStyle w:val="TAL"/>
            </w:pPr>
          </w:p>
        </w:tc>
        <w:tc>
          <w:tcPr>
            <w:tcW w:w="850" w:type="dxa"/>
          </w:tcPr>
          <w:p w14:paraId="38313337" w14:textId="77777777" w:rsidR="00E1267C" w:rsidRDefault="00E1267C" w:rsidP="00E45BFF">
            <w:pPr>
              <w:pStyle w:val="TAL"/>
            </w:pPr>
            <w:r>
              <w:t>2</w:t>
            </w:r>
          </w:p>
        </w:tc>
      </w:tr>
      <w:tr w:rsidR="00E1267C" w14:paraId="0CBE614A" w14:textId="77777777" w:rsidTr="00E45BFF">
        <w:tc>
          <w:tcPr>
            <w:tcW w:w="2093" w:type="dxa"/>
          </w:tcPr>
          <w:p w14:paraId="0FC46445" w14:textId="77777777" w:rsidR="00E1267C" w:rsidRDefault="00E1267C" w:rsidP="00E45BFF">
            <w:pPr>
              <w:pStyle w:val="TAL"/>
            </w:pPr>
            <w:r>
              <w:t>Annex A</w:t>
            </w:r>
          </w:p>
        </w:tc>
        <w:tc>
          <w:tcPr>
            <w:tcW w:w="6379" w:type="dxa"/>
          </w:tcPr>
          <w:p w14:paraId="7C4758EB" w14:textId="77777777" w:rsidR="00E1267C" w:rsidRDefault="00E1267C" w:rsidP="00E45BFF">
            <w:pPr>
              <w:pStyle w:val="TAL"/>
            </w:pPr>
            <w:r>
              <w:t>Agenda</w:t>
            </w:r>
          </w:p>
        </w:tc>
        <w:tc>
          <w:tcPr>
            <w:tcW w:w="850" w:type="dxa"/>
          </w:tcPr>
          <w:p w14:paraId="582B35DE" w14:textId="77777777" w:rsidR="00E1267C" w:rsidRDefault="00E1267C" w:rsidP="00E45BFF">
            <w:pPr>
              <w:pStyle w:val="TAL"/>
            </w:pPr>
            <w:r>
              <w:t>7</w:t>
            </w:r>
          </w:p>
        </w:tc>
      </w:tr>
      <w:tr w:rsidR="00E1267C" w14:paraId="25629F7A" w14:textId="77777777" w:rsidTr="00E45BFF">
        <w:tc>
          <w:tcPr>
            <w:tcW w:w="2093" w:type="dxa"/>
          </w:tcPr>
          <w:p w14:paraId="7EA70CFA" w14:textId="77777777" w:rsidR="00E1267C" w:rsidRDefault="00E1267C" w:rsidP="00E45BFF">
            <w:pPr>
              <w:pStyle w:val="TAL"/>
            </w:pPr>
            <w:r>
              <w:t>Annex B</w:t>
            </w:r>
          </w:p>
        </w:tc>
        <w:tc>
          <w:tcPr>
            <w:tcW w:w="6379" w:type="dxa"/>
          </w:tcPr>
          <w:p w14:paraId="69A9BC64" w14:textId="77777777" w:rsidR="00E1267C" w:rsidRDefault="00E1267C" w:rsidP="00E45BFF">
            <w:pPr>
              <w:pStyle w:val="TAL"/>
            </w:pPr>
            <w:r>
              <w:t>List of Decisions</w:t>
            </w:r>
          </w:p>
        </w:tc>
        <w:tc>
          <w:tcPr>
            <w:tcW w:w="850" w:type="dxa"/>
          </w:tcPr>
          <w:p w14:paraId="2FAD45FC" w14:textId="77777777" w:rsidR="00E1267C" w:rsidRDefault="00E1267C" w:rsidP="00E45BFF">
            <w:pPr>
              <w:pStyle w:val="TAL"/>
            </w:pPr>
            <w:r>
              <w:t>7</w:t>
            </w:r>
          </w:p>
        </w:tc>
      </w:tr>
      <w:tr w:rsidR="00E1267C" w14:paraId="78E71817" w14:textId="77777777" w:rsidTr="00E45BFF">
        <w:tc>
          <w:tcPr>
            <w:tcW w:w="2093" w:type="dxa"/>
          </w:tcPr>
          <w:p w14:paraId="538CD75F" w14:textId="77777777" w:rsidR="00E1267C" w:rsidRDefault="00E1267C" w:rsidP="00E45BFF">
            <w:pPr>
              <w:pStyle w:val="TAL"/>
            </w:pPr>
            <w:r>
              <w:t>Annex C</w:t>
            </w:r>
          </w:p>
        </w:tc>
        <w:tc>
          <w:tcPr>
            <w:tcW w:w="6379" w:type="dxa"/>
          </w:tcPr>
          <w:p w14:paraId="5D2F3F5C" w14:textId="77777777" w:rsidR="00E1267C" w:rsidRDefault="00E1267C" w:rsidP="00E45BFF">
            <w:pPr>
              <w:pStyle w:val="TAL"/>
            </w:pPr>
            <w:r>
              <w:t>List of documents</w:t>
            </w:r>
          </w:p>
        </w:tc>
        <w:tc>
          <w:tcPr>
            <w:tcW w:w="850" w:type="dxa"/>
          </w:tcPr>
          <w:p w14:paraId="789EA32E" w14:textId="77777777" w:rsidR="00E1267C" w:rsidRDefault="00E1267C" w:rsidP="00E45BFF">
            <w:pPr>
              <w:pStyle w:val="TAL"/>
            </w:pPr>
            <w:r>
              <w:t>7</w:t>
            </w:r>
          </w:p>
        </w:tc>
      </w:tr>
      <w:tr w:rsidR="00E1267C" w14:paraId="4FB8C0CF" w14:textId="77777777" w:rsidTr="00E45BFF">
        <w:tc>
          <w:tcPr>
            <w:tcW w:w="2093" w:type="dxa"/>
          </w:tcPr>
          <w:p w14:paraId="54941846" w14:textId="77777777" w:rsidR="00E1267C" w:rsidRDefault="00E1267C" w:rsidP="00E45BFF">
            <w:pPr>
              <w:pStyle w:val="TAL"/>
            </w:pPr>
            <w:r>
              <w:t>Annex D</w:t>
            </w:r>
          </w:p>
        </w:tc>
        <w:tc>
          <w:tcPr>
            <w:tcW w:w="6379" w:type="dxa"/>
          </w:tcPr>
          <w:p w14:paraId="50742140" w14:textId="77777777" w:rsidR="00E1267C" w:rsidRDefault="00E1267C" w:rsidP="00E45BFF">
            <w:pPr>
              <w:pStyle w:val="TAL"/>
            </w:pPr>
            <w:r>
              <w:t>List of Participants</w:t>
            </w:r>
          </w:p>
        </w:tc>
        <w:tc>
          <w:tcPr>
            <w:tcW w:w="850" w:type="dxa"/>
          </w:tcPr>
          <w:p w14:paraId="122C7CB4" w14:textId="77777777" w:rsidR="00E1267C" w:rsidRDefault="00E1267C" w:rsidP="00E45BFF">
            <w:pPr>
              <w:pStyle w:val="TAL"/>
            </w:pPr>
            <w:r>
              <w:t>8</w:t>
            </w:r>
          </w:p>
        </w:tc>
      </w:tr>
    </w:tbl>
    <w:p w14:paraId="262301A6" w14:textId="77777777" w:rsidR="0026387D" w:rsidRDefault="0026387D" w:rsidP="008751CD">
      <w:pPr>
        <w:pStyle w:val="Header"/>
        <w:tabs>
          <w:tab w:val="right" w:pos="9639"/>
        </w:tabs>
        <w:rPr>
          <w:rFonts w:cs="Arial"/>
          <w:b w:val="0"/>
          <w:bCs/>
          <w:sz w:val="24"/>
          <w:szCs w:val="24"/>
        </w:rPr>
      </w:pPr>
    </w:p>
    <w:p w14:paraId="280308AF" w14:textId="77777777" w:rsidR="0026387D" w:rsidRDefault="0026387D" w:rsidP="008751CD">
      <w:pPr>
        <w:pStyle w:val="Header"/>
        <w:tabs>
          <w:tab w:val="right" w:pos="9639"/>
        </w:tabs>
        <w:rPr>
          <w:rFonts w:cs="Arial"/>
          <w:b w:val="0"/>
          <w:bCs/>
          <w:sz w:val="24"/>
          <w:szCs w:val="24"/>
        </w:rPr>
      </w:pPr>
    </w:p>
    <w:p w14:paraId="1770F113" w14:textId="77777777" w:rsidR="00D043EF" w:rsidRDefault="00D043EF" w:rsidP="008751CD">
      <w:pPr>
        <w:pStyle w:val="Header"/>
        <w:tabs>
          <w:tab w:val="right" w:pos="9639"/>
        </w:tabs>
        <w:rPr>
          <w:rFonts w:cs="Arial"/>
          <w:b w:val="0"/>
          <w:bCs/>
          <w:sz w:val="24"/>
          <w:szCs w:val="24"/>
        </w:rPr>
      </w:pPr>
    </w:p>
    <w:p w14:paraId="62DD3506" w14:textId="77777777" w:rsidR="00D043EF" w:rsidRDefault="00D043EF" w:rsidP="008751CD">
      <w:pPr>
        <w:pStyle w:val="Header"/>
        <w:tabs>
          <w:tab w:val="right" w:pos="9639"/>
        </w:tabs>
        <w:rPr>
          <w:rFonts w:cs="Arial"/>
          <w:b w:val="0"/>
          <w:bCs/>
          <w:sz w:val="24"/>
          <w:szCs w:val="24"/>
        </w:rPr>
      </w:pPr>
    </w:p>
    <w:p w14:paraId="5B482030" w14:textId="77777777" w:rsidR="008751CD" w:rsidRPr="00E040DC" w:rsidRDefault="008751CD" w:rsidP="009461FA"/>
    <w:p w14:paraId="2CF55663" w14:textId="04D2EAAF" w:rsidR="00634A5B" w:rsidRPr="00E1267C" w:rsidRDefault="00F92981">
      <w:pPr>
        <w:rPr>
          <w:sz w:val="36"/>
        </w:rPr>
      </w:pPr>
      <w:r>
        <w:br w:type="page"/>
      </w:r>
    </w:p>
    <w:p w14:paraId="5464441F" w14:textId="77777777" w:rsidR="00E1267C" w:rsidRDefault="00E1267C" w:rsidP="00E1267C">
      <w:pPr>
        <w:pStyle w:val="Heading1"/>
      </w:pPr>
      <w:r>
        <w:t>1</w:t>
      </w:r>
      <w:r>
        <w:tab/>
        <w:t>Opening of the meeting</w:t>
      </w:r>
    </w:p>
    <w:p w14:paraId="25963520" w14:textId="77777777" w:rsidR="00E1267C" w:rsidRDefault="00E1267C" w:rsidP="00E1267C">
      <w:r w:rsidRPr="009461FA">
        <w:t xml:space="preserve">Study item co-rapporteur Mr. </w:t>
      </w:r>
      <w:r>
        <w:t xml:space="preserve">Suresh Chitturi </w:t>
      </w:r>
      <w:r w:rsidRPr="009461FA">
        <w:t>(</w:t>
      </w:r>
      <w:r>
        <w:t>Samsung</w:t>
      </w:r>
      <w:r w:rsidRPr="009461FA">
        <w:t>) welcomed the participants and opened the meeting at 13:00 UTC.</w:t>
      </w:r>
    </w:p>
    <w:p w14:paraId="0E80DAA1" w14:textId="77777777" w:rsidR="00E1267C" w:rsidRDefault="00E1267C" w:rsidP="00E1267C">
      <w:pPr>
        <w:pStyle w:val="Heading2"/>
      </w:pPr>
      <w:r>
        <w:t>1.1</w:t>
      </w:r>
      <w:r>
        <w:tab/>
        <w:t>Reminder on IPR declaration</w:t>
      </w:r>
    </w:p>
    <w:p w14:paraId="00500957" w14:textId="77777777" w:rsidR="00E1267C" w:rsidRDefault="00E1267C" w:rsidP="00E1267C">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9830096" w14:textId="77777777" w:rsidR="00E1267C" w:rsidRDefault="00E1267C" w:rsidP="00E1267C">
      <w:r>
        <w:t>The delegates were asked to take note that they were thereby invited:</w:t>
      </w:r>
    </w:p>
    <w:p w14:paraId="51BA33E3" w14:textId="77777777" w:rsidR="00E1267C" w:rsidRDefault="00E1267C" w:rsidP="00E1267C">
      <w:r>
        <w:t>to investigate whether their organization or any other organization owns IPRs which were, or were likely to become Essential in respect of the work of 3GPP.</w:t>
      </w:r>
    </w:p>
    <w:p w14:paraId="6F6578EA" w14:textId="77777777" w:rsidR="00E1267C" w:rsidRPr="003C3F89" w:rsidRDefault="00E1267C" w:rsidP="00E1267C">
      <w:r>
        <w:t>to notify their respective Organizational Partners of all potential IPRs, e.g., for ETSI, by means of the IPR Information Statement and the Licensing declaration forms</w:t>
      </w:r>
    </w:p>
    <w:p w14:paraId="22DC992D" w14:textId="77777777" w:rsidR="00E1267C" w:rsidRDefault="00E1267C" w:rsidP="00E1267C">
      <w:pPr>
        <w:pStyle w:val="Heading2"/>
      </w:pPr>
      <w:r>
        <w:t>1.2</w:t>
      </w:r>
      <w:r>
        <w:tab/>
        <w:t>Reminder on Antitrust Compliance</w:t>
      </w:r>
    </w:p>
    <w:p w14:paraId="03ED2A0B" w14:textId="77777777" w:rsidR="00E1267C" w:rsidRPr="003C3F89" w:rsidRDefault="00E1267C" w:rsidP="00E1267C">
      <w:r w:rsidRPr="00F73209">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3C72A18B" w14:textId="77777777" w:rsidR="00E1267C" w:rsidRDefault="00E1267C" w:rsidP="00E1267C">
      <w:pPr>
        <w:pStyle w:val="Heading2"/>
      </w:pPr>
      <w:r>
        <w:t>1.3</w:t>
      </w:r>
      <w:r>
        <w:tab/>
        <w:t>Reminder on Consensus Principles</w:t>
      </w:r>
    </w:p>
    <w:p w14:paraId="14AC1828" w14:textId="77777777" w:rsidR="00E1267C" w:rsidRPr="003C3F89" w:rsidRDefault="00E1267C" w:rsidP="00E1267C">
      <w:r w:rsidRPr="0023058C">
        <w:t xml:space="preserve">The attention of the delegates to the meeting </w:t>
      </w:r>
      <w:r>
        <w:t xml:space="preserve">was </w:t>
      </w:r>
      <w:r w:rsidRPr="0023058C">
        <w:t xml:space="preserve">drawn to the fact that 3GPP endeavours to reach consensus on all decisions and therefore depends on a cooperative spirit of the Individual Members. In particular, Individual Members </w:t>
      </w:r>
      <w:r>
        <w:t xml:space="preserve">were </w:t>
      </w:r>
      <w:r w:rsidRPr="0023058C">
        <w:t xml:space="preserve">encouraged to seek a consensus-based solution and only to sustain objections as a very last resort, and where absolutely necessary and well justified. The leadership </w:t>
      </w:r>
      <w:r>
        <w:t xml:space="preserve">would </w:t>
      </w:r>
      <w:r w:rsidRPr="0023058C">
        <w:t xml:space="preserve">conduct the present meeting in a manner whereby informal methods of reaching consensus </w:t>
      </w:r>
      <w:r>
        <w:t xml:space="preserve">were </w:t>
      </w:r>
      <w:r w:rsidRPr="0023058C">
        <w:t xml:space="preserve">encouraged, whilst ensuring that well justified concerns </w:t>
      </w:r>
      <w:r>
        <w:t xml:space="preserve">were </w:t>
      </w:r>
      <w:r w:rsidRPr="0023058C">
        <w:t>taken into account.</w:t>
      </w:r>
    </w:p>
    <w:p w14:paraId="3F0DA23D" w14:textId="77777777" w:rsidR="00634A5B" w:rsidRDefault="0051332B">
      <w:pPr>
        <w:pStyle w:val="Heading1"/>
      </w:pPr>
      <w:r>
        <w:t>2</w:t>
      </w:r>
      <w:r>
        <w:tab/>
        <w:t>Agenda</w:t>
      </w:r>
    </w:p>
    <w:p w14:paraId="2648A6F5" w14:textId="23B0CB81" w:rsidR="00634A5B" w:rsidRDefault="0051332B" w:rsidP="006E306F">
      <w:pPr>
        <w:pStyle w:val="NormTop"/>
      </w:pPr>
      <w:r>
        <w:rPr>
          <w:color w:val="0000FF"/>
        </w:rPr>
        <w:t>6GSM-250007</w:t>
      </w:r>
      <w:r>
        <w:t xml:space="preserve"> (agenda </w:t>
      </w:r>
      <w:proofErr w:type="spellStart"/>
      <w:r>
        <w:t>Agenda</w:t>
      </w:r>
      <w:proofErr w:type="spellEnd"/>
      <w:r>
        <w:t xml:space="preserve"> (Source: SI Rapporteurs))</w:t>
      </w:r>
      <w:r w:rsidR="006E306F">
        <w:br/>
      </w:r>
      <w:r>
        <w:rPr>
          <w:b/>
        </w:rPr>
        <w:t xml:space="preserve">Document for: </w:t>
      </w:r>
      <w:r>
        <w:t>Information</w:t>
      </w:r>
    </w:p>
    <w:p w14:paraId="4C39D494" w14:textId="716A60CC" w:rsidR="00634A5B" w:rsidRDefault="006E306F">
      <w:r>
        <w:t xml:space="preserve">6GSM-250007 had already been distributed over the reflector and 3GU was setup based on this </w:t>
      </w:r>
      <w:proofErr w:type="spellStart"/>
      <w:r>
        <w:t>TDoc</w:t>
      </w:r>
      <w:proofErr w:type="spellEnd"/>
      <w:r>
        <w:t xml:space="preserve">. Hence the document was not opened and </w:t>
      </w:r>
      <w:r w:rsidRPr="003879CC">
        <w:rPr>
          <w:color w:val="0000FF"/>
        </w:rPr>
        <w:t>noted</w:t>
      </w:r>
      <w:r>
        <w:t>.</w:t>
      </w:r>
    </w:p>
    <w:p w14:paraId="619D07DB" w14:textId="7289E9EB" w:rsidR="00634A5B" w:rsidRDefault="0051332B">
      <w:r>
        <w:rPr>
          <w:b/>
        </w:rPr>
        <w:t xml:space="preserve">Status: </w:t>
      </w:r>
      <w:r w:rsidR="007F23D1">
        <w:rPr>
          <w:color w:val="0000FF"/>
        </w:rPr>
        <w:t>noted</w:t>
      </w:r>
    </w:p>
    <w:p w14:paraId="11986A0B" w14:textId="63CD6EFE" w:rsidR="00634A5B" w:rsidRDefault="0051332B" w:rsidP="006E306F">
      <w:pPr>
        <w:pStyle w:val="NormTop"/>
      </w:pPr>
      <w:r>
        <w:rPr>
          <w:color w:val="0000FF"/>
        </w:rPr>
        <w:t>6GSM-250010</w:t>
      </w:r>
      <w:r>
        <w:t xml:space="preserve"> (agenda Allocation of documents to agenda items (at submission deadline) (Source: SI Rapporteurs))</w:t>
      </w:r>
      <w:r w:rsidR="006E306F">
        <w:br/>
      </w:r>
      <w:r>
        <w:rPr>
          <w:b/>
        </w:rPr>
        <w:t xml:space="preserve">Document for: </w:t>
      </w:r>
      <w:r>
        <w:t>Information</w:t>
      </w:r>
    </w:p>
    <w:p w14:paraId="1F28E37E" w14:textId="2F655F6C" w:rsidR="00634A5B" w:rsidRDefault="007F23D1">
      <w:r>
        <w:t xml:space="preserve">6GSM-250010 had already been distributed over the reflector and was updated further as 6GSM-250011, which would be used as the basis for this conference call. Hence the document was not opened and </w:t>
      </w:r>
      <w:r w:rsidRPr="003879CC">
        <w:rPr>
          <w:color w:val="0000FF"/>
        </w:rPr>
        <w:t>noted</w:t>
      </w:r>
      <w:r>
        <w:t>.</w:t>
      </w:r>
    </w:p>
    <w:p w14:paraId="7EAC14CA" w14:textId="0C98DF74" w:rsidR="00634A5B" w:rsidRDefault="0051332B">
      <w:r>
        <w:rPr>
          <w:b/>
        </w:rPr>
        <w:t xml:space="preserve">Status: </w:t>
      </w:r>
      <w:r w:rsidR="007F23D1">
        <w:rPr>
          <w:color w:val="0000FF"/>
        </w:rPr>
        <w:t>noted</w:t>
      </w:r>
    </w:p>
    <w:p w14:paraId="4F1092A9" w14:textId="220D23BE" w:rsidR="00634A5B" w:rsidRDefault="0051332B" w:rsidP="006E306F">
      <w:pPr>
        <w:pStyle w:val="NormTop"/>
      </w:pPr>
      <w:r>
        <w:rPr>
          <w:color w:val="0000FF"/>
        </w:rPr>
        <w:t>6GSM-250011</w:t>
      </w:r>
      <w:r>
        <w:t xml:space="preserve"> (agenda Allocation of documents to agenda items (start of conference call) (Source: SI Rapporteurs))</w:t>
      </w:r>
      <w:r w:rsidR="006E306F">
        <w:br/>
      </w:r>
      <w:r>
        <w:rPr>
          <w:b/>
        </w:rPr>
        <w:t xml:space="preserve">Document for: </w:t>
      </w:r>
      <w:r w:rsidR="003D5191">
        <w:t>Endorsement</w:t>
      </w:r>
    </w:p>
    <w:p w14:paraId="46513357" w14:textId="1BD58687" w:rsidR="002E76D0" w:rsidRDefault="002A46FF">
      <w:r>
        <w:t>Mr. Suresh Chitturi (Samsung) presented the document and requested for endorsement of the contents</w:t>
      </w:r>
      <w:r w:rsidR="00531D4E">
        <w:t xml:space="preserve">, including grouping of TDocs and email approval </w:t>
      </w:r>
      <w:proofErr w:type="spellStart"/>
      <w:r w:rsidR="00531D4E">
        <w:t>process,</w:t>
      </w:r>
      <w:r>
        <w:t>by</w:t>
      </w:r>
      <w:proofErr w:type="spellEnd"/>
      <w:r>
        <w:t xml:space="preserve"> the group</w:t>
      </w:r>
      <w:r w:rsidR="007F23D1">
        <w:t>.</w:t>
      </w:r>
      <w:r>
        <w:t xml:space="preserve"> </w:t>
      </w:r>
    </w:p>
    <w:p w14:paraId="55A5A1F5" w14:textId="0B9BD30F" w:rsidR="00201D09" w:rsidRDefault="009F7C26">
      <w:r>
        <w:t>Ms. Elena Neira (MITRE) asked under which agenda item should the topics that are not presented today be discussed. Mr. Suresh Chitturi (Samsung) responded that it would be best handled under agenda item 7 "Any other business".</w:t>
      </w:r>
    </w:p>
    <w:p w14:paraId="00AA6A9F" w14:textId="3DBEA9D0" w:rsidR="009F7C26" w:rsidRDefault="0068764B">
      <w:r>
        <w:t xml:space="preserve">Mr. Sasha Sirotkin (Apple) asked for </w:t>
      </w:r>
      <w:r w:rsidR="006C5F6C">
        <w:t xml:space="preserve">further </w:t>
      </w:r>
      <w:r>
        <w:t xml:space="preserve">clarification on </w:t>
      </w:r>
      <w:r w:rsidR="006C5F6C">
        <w:t xml:space="preserve">which </w:t>
      </w:r>
      <w:r>
        <w:t xml:space="preserve">TDocs </w:t>
      </w:r>
      <w:r w:rsidR="006C5F6C">
        <w:t xml:space="preserve">will be handled. Mr. Suresh Chitturi (Samsung) responded that </w:t>
      </w:r>
      <w:proofErr w:type="spellStart"/>
      <w:r w:rsidR="006C5F6C">
        <w:t>correpsonding</w:t>
      </w:r>
      <w:proofErr w:type="spellEnd"/>
      <w:r w:rsidR="006C5F6C">
        <w:t xml:space="preserve"> guidance will be given during the meeting after TDocs have been discussed and merger proposals have been decided.</w:t>
      </w:r>
    </w:p>
    <w:p w14:paraId="49D72FF7" w14:textId="784F8345" w:rsidR="00634A5B" w:rsidRDefault="002E76D0">
      <w:r>
        <w:t>T</w:t>
      </w:r>
      <w:r w:rsidR="002A46FF">
        <w:t xml:space="preserve">he </w:t>
      </w:r>
      <w:r w:rsidR="003D5191">
        <w:t>document was</w:t>
      </w:r>
      <w:r w:rsidR="002A46FF">
        <w:t xml:space="preserve"> </w:t>
      </w:r>
      <w:r w:rsidR="002A46FF" w:rsidRPr="002A46FF">
        <w:rPr>
          <w:color w:val="FF0000"/>
        </w:rPr>
        <w:t>endorsed</w:t>
      </w:r>
      <w:r w:rsidR="007F23D1">
        <w:t>.</w:t>
      </w:r>
    </w:p>
    <w:p w14:paraId="5F57F703" w14:textId="378DAA6A" w:rsidR="00634A5B" w:rsidRDefault="0051332B">
      <w:r>
        <w:rPr>
          <w:b/>
        </w:rPr>
        <w:t xml:space="preserve">Status: </w:t>
      </w:r>
      <w:r w:rsidR="003D5191">
        <w:rPr>
          <w:color w:val="FF0000"/>
        </w:rPr>
        <w:t>endorsed</w:t>
      </w:r>
    </w:p>
    <w:p w14:paraId="0111CC1C" w14:textId="6700994E" w:rsidR="00634A5B" w:rsidRDefault="0051332B" w:rsidP="006E306F">
      <w:pPr>
        <w:pStyle w:val="NormTop"/>
      </w:pPr>
      <w:r>
        <w:rPr>
          <w:color w:val="0000FF"/>
        </w:rPr>
        <w:t>6GSM-250012</w:t>
      </w:r>
      <w:r>
        <w:t xml:space="preserve"> (agenda Allocation of documents to agenda items (end of conference call) (Source: SI Rapporteurs))</w:t>
      </w:r>
      <w:r w:rsidR="006E306F">
        <w:br/>
      </w:r>
      <w:r>
        <w:rPr>
          <w:b/>
        </w:rPr>
        <w:t xml:space="preserve">Document for: </w:t>
      </w:r>
      <w:r w:rsidR="00CE759C">
        <w:t>Endorsement</w:t>
      </w:r>
    </w:p>
    <w:p w14:paraId="22CFEFE4" w14:textId="2CA0DE75" w:rsidR="00634A5B" w:rsidRDefault="007F23D1">
      <w:r>
        <w:t xml:space="preserve">6GSM-250012 contains the chair's note as of the end of the conference call. The document was </w:t>
      </w:r>
      <w:r w:rsidR="00CE759C" w:rsidRPr="002A46FF">
        <w:rPr>
          <w:color w:val="FF0000"/>
        </w:rPr>
        <w:t>endorsed</w:t>
      </w:r>
      <w:r>
        <w:t>.</w:t>
      </w:r>
    </w:p>
    <w:p w14:paraId="1E32CDA1" w14:textId="670C5357" w:rsidR="00634A5B" w:rsidRDefault="0051332B">
      <w:r>
        <w:rPr>
          <w:b/>
        </w:rPr>
        <w:t xml:space="preserve">Status: </w:t>
      </w:r>
      <w:r w:rsidR="00CE759C" w:rsidRPr="002A46FF">
        <w:rPr>
          <w:color w:val="FF0000"/>
        </w:rPr>
        <w:t>endorsed</w:t>
      </w:r>
    </w:p>
    <w:p w14:paraId="1D6BEFF0" w14:textId="0A178050" w:rsidR="00634A5B" w:rsidRDefault="0051332B" w:rsidP="006E306F">
      <w:pPr>
        <w:pStyle w:val="NormTop"/>
      </w:pPr>
      <w:r>
        <w:rPr>
          <w:color w:val="0000FF"/>
        </w:rPr>
        <w:t>6GSM-250013</w:t>
      </w:r>
      <w:r>
        <w:t xml:space="preserve"> (agenda Allocation of documents to agenda items (end of email approval) (Source: SI Rapporteurs))</w:t>
      </w:r>
      <w:r w:rsidR="006E306F">
        <w:br/>
      </w:r>
      <w:r>
        <w:rPr>
          <w:b/>
        </w:rPr>
        <w:t xml:space="preserve">Document for: </w:t>
      </w:r>
      <w:r w:rsidR="00DD5972">
        <w:t>Endorsement</w:t>
      </w:r>
    </w:p>
    <w:p w14:paraId="2625738F" w14:textId="7F2A80AF" w:rsidR="003400C7" w:rsidRDefault="00044495" w:rsidP="003400C7">
      <w:r>
        <w:t xml:space="preserve">6GSM-250013 contains </w:t>
      </w:r>
      <w:r w:rsidR="003400C7">
        <w:t>the disposition of all TDocs that were subject to email approva</w:t>
      </w:r>
      <w:r w:rsidR="00D84C4E">
        <w:t>l</w:t>
      </w:r>
      <w:r w:rsidR="003400C7">
        <w:t xml:space="preserve"> process. The document was </w:t>
      </w:r>
      <w:r w:rsidR="003400C7" w:rsidRPr="002A46FF">
        <w:rPr>
          <w:color w:val="FF0000"/>
        </w:rPr>
        <w:t>endorsed</w:t>
      </w:r>
      <w:r w:rsidR="003400C7">
        <w:t>.</w:t>
      </w:r>
    </w:p>
    <w:p w14:paraId="518D89FB" w14:textId="57BF7617" w:rsidR="00634A5B" w:rsidRDefault="0051332B">
      <w:r>
        <w:rPr>
          <w:b/>
        </w:rPr>
        <w:t xml:space="preserve">Status: </w:t>
      </w:r>
      <w:r w:rsidR="003400C7" w:rsidRPr="002A46FF">
        <w:rPr>
          <w:color w:val="FF0000"/>
        </w:rPr>
        <w:t>endorsed</w:t>
      </w:r>
    </w:p>
    <w:p w14:paraId="3DF35007" w14:textId="77777777" w:rsidR="00634A5B" w:rsidRDefault="0051332B">
      <w:pPr>
        <w:pStyle w:val="Heading1"/>
      </w:pPr>
      <w:r>
        <w:t>3</w:t>
      </w:r>
      <w:r>
        <w:tab/>
        <w:t>Reports from previous meetings</w:t>
      </w:r>
    </w:p>
    <w:p w14:paraId="3A520152" w14:textId="77777777" w:rsidR="00634A5B" w:rsidRDefault="0051332B" w:rsidP="006E306F">
      <w:pPr>
        <w:pStyle w:val="NormTop"/>
      </w:pPr>
      <w:r>
        <w:rPr>
          <w:color w:val="0000FF"/>
        </w:rPr>
        <w:t>6GSM-250009</w:t>
      </w:r>
      <w:r>
        <w:t xml:space="preserve"> (report Minutes of Conference Call on 3GPP Spec Modernization #00 (Source: MCC))</w:t>
      </w:r>
    </w:p>
    <w:p w14:paraId="77098C64" w14:textId="77777777" w:rsidR="00634A5B" w:rsidRDefault="0051332B" w:rsidP="006E306F">
      <w:pPr>
        <w:pStyle w:val="NormTop"/>
      </w:pPr>
      <w:r>
        <w:rPr>
          <w:b/>
        </w:rPr>
        <w:t xml:space="preserve">Document for: </w:t>
      </w:r>
      <w:r>
        <w:t>Endorsement</w:t>
      </w:r>
    </w:p>
    <w:p w14:paraId="445BBDDB" w14:textId="02ADCE20" w:rsidR="00634A5B" w:rsidRDefault="00131424">
      <w:r>
        <w:t xml:space="preserve">As this version of </w:t>
      </w:r>
      <w:r w:rsidR="00FE3A04">
        <w:t xml:space="preserve">the </w:t>
      </w:r>
      <w:r>
        <w:t xml:space="preserve">report was available from </w:t>
      </w:r>
      <w:r w:rsidR="00494145">
        <w:t>21st</w:t>
      </w:r>
      <w:r w:rsidR="00584EBA">
        <w:t xml:space="preserve"> of July</w:t>
      </w:r>
      <w:r w:rsidR="00FE3A04">
        <w:t xml:space="preserve"> and no comments were received over the email reflector</w:t>
      </w:r>
      <w:r w:rsidR="00584EBA">
        <w:t xml:space="preserve">, </w:t>
      </w:r>
      <w:r>
        <w:t xml:space="preserve">Mr. Suresh Chitturi (Samsung) requested for comments without opening the document. </w:t>
      </w:r>
      <w:r w:rsidR="00584EBA">
        <w:t xml:space="preserve">No comments were received and the report was </w:t>
      </w:r>
      <w:r w:rsidR="00584EBA" w:rsidRPr="00BD1A30">
        <w:rPr>
          <w:color w:val="FF0000"/>
        </w:rPr>
        <w:t>endorsed</w:t>
      </w:r>
      <w:r w:rsidR="00584EBA">
        <w:t>.</w:t>
      </w:r>
    </w:p>
    <w:p w14:paraId="0E8F5932" w14:textId="0865E709" w:rsidR="00634A5B" w:rsidRDefault="0051332B">
      <w:r>
        <w:rPr>
          <w:b/>
        </w:rPr>
        <w:t xml:space="preserve">Status: </w:t>
      </w:r>
      <w:r w:rsidR="00584EBA" w:rsidRPr="00FE3A04">
        <w:rPr>
          <w:color w:val="FF0000"/>
        </w:rPr>
        <w:t>endorsed</w:t>
      </w:r>
    </w:p>
    <w:p w14:paraId="2C5D9674" w14:textId="77777777" w:rsidR="00634A5B" w:rsidRDefault="0051332B">
      <w:pPr>
        <w:pStyle w:val="Heading1"/>
      </w:pPr>
      <w:r>
        <w:t>4</w:t>
      </w:r>
      <w:r>
        <w:tab/>
        <w:t>Endorsement of TR skeleton</w:t>
      </w:r>
    </w:p>
    <w:p w14:paraId="440F9E92" w14:textId="7CFFC028" w:rsidR="00634A5B" w:rsidRDefault="0051332B" w:rsidP="006E306F">
      <w:pPr>
        <w:pStyle w:val="NormTop"/>
      </w:pPr>
      <w:r>
        <w:rPr>
          <w:color w:val="0000FF"/>
        </w:rPr>
        <w:t>6GSM-250008</w:t>
      </w:r>
      <w:r>
        <w:t xml:space="preserve"> (draft TR Skeleton of TR 21.802 (Source: TR Rapporteur))</w:t>
      </w:r>
      <w:r w:rsidR="006E306F">
        <w:br/>
      </w:r>
      <w:r>
        <w:rPr>
          <w:b/>
        </w:rPr>
        <w:t xml:space="preserve">Document for: </w:t>
      </w:r>
      <w:r>
        <w:t>Endorsement</w:t>
      </w:r>
    </w:p>
    <w:p w14:paraId="53AD6489" w14:textId="6C825C10" w:rsidR="00E2746F" w:rsidRDefault="00E2746F" w:rsidP="00E2746F">
      <w:r>
        <w:t>As this version of the report was available from 18th of July and no comments were received over the email reflector, Mr. Suresh Chitturi (Samsung) requested for comments without opening the document.</w:t>
      </w:r>
    </w:p>
    <w:p w14:paraId="6B060B6F" w14:textId="1A6B419B" w:rsidR="001C0BF9" w:rsidRDefault="005E6589" w:rsidP="00E2746F">
      <w:r>
        <w:t xml:space="preserve">Mr. </w:t>
      </w:r>
      <w:r w:rsidR="001C0BF9">
        <w:t xml:space="preserve">Guillaume </w:t>
      </w:r>
      <w:r w:rsidR="00123FBE">
        <w:t xml:space="preserve">Sebire </w:t>
      </w:r>
      <w:r w:rsidR="001C0BF9">
        <w:t>(MediaTek)</w:t>
      </w:r>
      <w:r w:rsidR="00123FBE">
        <w:t xml:space="preserve"> suggested to have landscape layouts for clauses with big tables, as the columns are thin under the current portrait layout. Dr. Dongwook Kim (MCC) acknowledged the request and responded that this will be taken into account in the next TR version.</w:t>
      </w:r>
    </w:p>
    <w:p w14:paraId="4AFBED33" w14:textId="3DC79FFC" w:rsidR="007D48D6" w:rsidRDefault="007D48D6" w:rsidP="00E2746F">
      <w:r>
        <w:t xml:space="preserve">The document was </w:t>
      </w:r>
      <w:r w:rsidRPr="00BD1A30">
        <w:rPr>
          <w:color w:val="FF0000"/>
        </w:rPr>
        <w:t>endorsed</w:t>
      </w:r>
      <w:r>
        <w:t>.</w:t>
      </w:r>
    </w:p>
    <w:p w14:paraId="76ECB972" w14:textId="1002602D" w:rsidR="00634A5B" w:rsidRDefault="0051332B">
      <w:r>
        <w:rPr>
          <w:b/>
        </w:rPr>
        <w:t xml:space="preserve">Status: </w:t>
      </w:r>
      <w:r w:rsidR="00E2746F" w:rsidRPr="00FE3A04">
        <w:rPr>
          <w:color w:val="FF0000"/>
        </w:rPr>
        <w:t>endorsed</w:t>
      </w:r>
    </w:p>
    <w:p w14:paraId="72933017" w14:textId="77777777" w:rsidR="00634A5B" w:rsidRDefault="0051332B">
      <w:pPr>
        <w:pStyle w:val="Heading1"/>
      </w:pPr>
      <w:r>
        <w:t>5</w:t>
      </w:r>
      <w:r>
        <w:tab/>
        <w:t>Assessment of existing specification formats and working methods, and requirements for any improvements (clause 4)</w:t>
      </w:r>
    </w:p>
    <w:p w14:paraId="13A8CEEE" w14:textId="77777777" w:rsidR="00634A5B" w:rsidRDefault="0051332B">
      <w:pPr>
        <w:pStyle w:val="Heading2"/>
      </w:pPr>
      <w:r>
        <w:t>5.1</w:t>
      </w:r>
      <w:r>
        <w:tab/>
        <w:t>Advantages of current tools (clause 4.1)</w:t>
      </w:r>
    </w:p>
    <w:p w14:paraId="6C5582AA" w14:textId="37F72224" w:rsidR="00634A5B" w:rsidRDefault="0051332B" w:rsidP="006E306F">
      <w:pPr>
        <w:pStyle w:val="NormTop"/>
      </w:pPr>
      <w:r>
        <w:rPr>
          <w:color w:val="0000FF"/>
        </w:rPr>
        <w:t>6GSM-250014</w:t>
      </w:r>
      <w:r>
        <w:t xml:space="preserve"> (</w:t>
      </w:r>
      <w:proofErr w:type="spellStart"/>
      <w:r>
        <w:t>pCR</w:t>
      </w:r>
      <w:proofErr w:type="spellEnd"/>
      <w:r>
        <w:t xml:space="preserve"> 21.802 </w:t>
      </w:r>
      <w:proofErr w:type="spellStart"/>
      <w:r>
        <w:t>pCR</w:t>
      </w:r>
      <w:proofErr w:type="spellEnd"/>
      <w:r>
        <w:t xml:space="preserve"> on advantages of current tools (clause 4.1) (Source: Huawei))</w:t>
      </w:r>
      <w:r w:rsidR="006E306F">
        <w:br/>
      </w:r>
      <w:r>
        <w:rPr>
          <w:b/>
        </w:rPr>
        <w:t xml:space="preserve">Document for: </w:t>
      </w:r>
      <w:r>
        <w:t>Endorsement</w:t>
      </w:r>
    </w:p>
    <w:p w14:paraId="2782B529" w14:textId="36556754" w:rsidR="00634A5B" w:rsidRDefault="00FB4F0E">
      <w:r>
        <w:t xml:space="preserve">Dr. </w:t>
      </w:r>
      <w:r w:rsidRPr="00FB4F0E">
        <w:t>David Mazzarese</w:t>
      </w:r>
      <w:r>
        <w:t xml:space="preserve"> (Huawei) presented the document.</w:t>
      </w:r>
      <w:r w:rsidR="009F5482">
        <w:t xml:space="preserve"> </w:t>
      </w:r>
    </w:p>
    <w:p w14:paraId="24070F27" w14:textId="65929D82" w:rsidR="0007051F" w:rsidRDefault="004A4CCF">
      <w:r>
        <w:t xml:space="preserve">Mr. </w:t>
      </w:r>
      <w:r w:rsidR="00665478">
        <w:t xml:space="preserve">Sasha </w:t>
      </w:r>
      <w:r>
        <w:t xml:space="preserve">Sirotkin </w:t>
      </w:r>
      <w:r w:rsidR="00665478">
        <w:t>(Apple)</w:t>
      </w:r>
      <w:r>
        <w:t xml:space="preserve"> indicated that the document provides a g</w:t>
      </w:r>
      <w:r w:rsidR="00665478">
        <w:t>ood survey on</w:t>
      </w:r>
      <w:r>
        <w:t xml:space="preserve"> the current tools used by different working groups</w:t>
      </w:r>
      <w:r w:rsidR="00665478">
        <w:t>.</w:t>
      </w:r>
      <w:r>
        <w:t xml:space="preserve"> However, Apple disagrees with availability being an advantage as some solutions are not supported outside of Microsoft Windows (e.g., Visio is not supported on MacOS and MSC</w:t>
      </w:r>
      <w:r w:rsidR="00AE1C50">
        <w:t xml:space="preserve"> generator figures editable only on Windows). Hence, a</w:t>
      </w:r>
      <w:r w:rsidR="008C4E97">
        <w:t>vailability needs to be modified.</w:t>
      </w:r>
      <w:r w:rsidR="00AE1C50">
        <w:t xml:space="preserve"> Mr. Guillaume Sebire (MediaTek) and </w:t>
      </w:r>
      <w:r w:rsidR="00BB6801">
        <w:t xml:space="preserve">Dr. Matthew Grime (NCSC) </w:t>
      </w:r>
      <w:r w:rsidR="00AE1C50">
        <w:t>agreed to Apple</w:t>
      </w:r>
      <w:r w:rsidR="00CD7A3D">
        <w:t xml:space="preserve">. </w:t>
      </w:r>
      <w:r w:rsidR="002E4C21">
        <w:t xml:space="preserve">Mr. Jerediah </w:t>
      </w:r>
      <w:r w:rsidR="001A061D">
        <w:t xml:space="preserve">Fevold (Nokia) agreed to Apple and suggested to indicate "supported platforms" when considering </w:t>
      </w:r>
      <w:r w:rsidR="00787F82">
        <w:t>different solutions</w:t>
      </w:r>
      <w:r w:rsidR="001A061D">
        <w:t xml:space="preserve">. </w:t>
      </w:r>
      <w:r w:rsidR="00CD7A3D">
        <w:t xml:space="preserve">Dr. David Mazzarese (Huawei) agreed to the points and </w:t>
      </w:r>
      <w:r w:rsidR="0007051F">
        <w:t>indicated that these points should be captured.</w:t>
      </w:r>
    </w:p>
    <w:p w14:paraId="0D614C1B" w14:textId="7F5C436D" w:rsidR="00A501DF" w:rsidRDefault="0007051F">
      <w:r>
        <w:t xml:space="preserve">Ms. </w:t>
      </w:r>
      <w:r w:rsidR="00A501DF">
        <w:t xml:space="preserve">Ziyi </w:t>
      </w:r>
      <w:r>
        <w:t xml:space="preserve">Li </w:t>
      </w:r>
      <w:r w:rsidR="00A501DF">
        <w:t>(Xiaomi)</w:t>
      </w:r>
      <w:r>
        <w:t xml:space="preserve"> agreed to Huawei's survey on the current tools used by different working groups. However, </w:t>
      </w:r>
      <w:r w:rsidR="00DA26D2">
        <w:t xml:space="preserve">the last part of comment on RAN1 </w:t>
      </w:r>
      <w:r w:rsidR="002E4C21">
        <w:t>can be applied to RAN2 also. Dr. David Mazzarese (Huawei) indicated that the intention was to avoid repetition, but can be repeated if necessary.</w:t>
      </w:r>
    </w:p>
    <w:p w14:paraId="467DB4B3" w14:textId="2CEBCA39" w:rsidR="00787F82" w:rsidRDefault="00787F82">
      <w:r>
        <w:t>Mr. Guillaume Sebire (MediaTek) stated that having several documents on parallel within the same screen and/or visualising different parts of the same document on the same screen is a major benefit that should be included.</w:t>
      </w:r>
    </w:p>
    <w:p w14:paraId="373A40AF" w14:textId="53B3AF78" w:rsidR="002529CB" w:rsidRDefault="002529CB">
      <w:r>
        <w:t>Ms. Elena Neira (MITRE) indicated that there are both Microsoft word templates and non-word templates and requested MCC for official list of templates. Dr. Dongwook Kim (MCC) responded that such survey can be done, but the official list is "</w:t>
      </w:r>
      <w:proofErr w:type="spellStart"/>
      <w:r>
        <w:t>All_Templates</w:t>
      </w:r>
      <w:proofErr w:type="spellEnd"/>
      <w:r>
        <w:t>" folder available under "Information" folder of 3GPP FTP server.</w:t>
      </w:r>
      <w:r w:rsidR="00E1138D">
        <w:t xml:space="preserve"> Mr. Stefan </w:t>
      </w:r>
      <w:proofErr w:type="spellStart"/>
      <w:r w:rsidR="00E1138D">
        <w:t>Doehla</w:t>
      </w:r>
      <w:proofErr w:type="spellEnd"/>
      <w:r w:rsidR="00E1138D">
        <w:t xml:space="preserve"> (Fraunhofer) requested similarly for macros available on 3GPP FTP server in that it would be beneficial to clarify the macros and understand the latest versions. Dr. Dongwook Kim (MCC) responded that this can be considered.</w:t>
      </w:r>
    </w:p>
    <w:p w14:paraId="4450BB12" w14:textId="49C44CF7" w:rsidR="00211314" w:rsidRDefault="00E1138D" w:rsidP="008641CA">
      <w:r>
        <w:t>Mr. Suresh Chitturi (Samsung) suggested that the first part of the document with the survey on current tools used by different working groups is useful and can be included as Annex to TR 21.802</w:t>
      </w:r>
      <w:r w:rsidR="008641CA">
        <w:t xml:space="preserve">. Other part of the document should be merged in another document that will become the base in listing the advantages of the current tools. Dr. David </w:t>
      </w:r>
      <w:proofErr w:type="spellStart"/>
      <w:r w:rsidR="008641CA">
        <w:t>Mazzerese</w:t>
      </w:r>
      <w:proofErr w:type="spellEnd"/>
      <w:r w:rsidR="008641CA">
        <w:t xml:space="preserve"> (Huawei) indicated that Huawei is fine with having the survey as Annex. </w:t>
      </w:r>
    </w:p>
    <w:p w14:paraId="5C6CB40B" w14:textId="3CE0D6AC" w:rsidR="00634A5B" w:rsidRPr="00BE6F2A" w:rsidRDefault="0051332B">
      <w:r>
        <w:rPr>
          <w:b/>
        </w:rPr>
        <w:t xml:space="preserve">Status: </w:t>
      </w:r>
      <w:r w:rsidR="00BE6F2A" w:rsidRPr="00BE6F2A">
        <w:rPr>
          <w:color w:val="808080" w:themeColor="background1" w:themeShade="80"/>
        </w:rPr>
        <w:t xml:space="preserve">revised </w:t>
      </w:r>
      <w:r w:rsidR="00BE6F2A" w:rsidRPr="00BE6F2A">
        <w:t xml:space="preserve">to </w:t>
      </w:r>
      <w:r w:rsidR="00BE6F2A">
        <w:t>0041</w:t>
      </w:r>
    </w:p>
    <w:p w14:paraId="112BFE97" w14:textId="1C9290D5" w:rsidR="00571AD0" w:rsidRDefault="00571AD0" w:rsidP="00571AD0">
      <w:pPr>
        <w:pStyle w:val="NormTop"/>
      </w:pPr>
      <w:r>
        <w:rPr>
          <w:color w:val="0000FF"/>
        </w:rPr>
        <w:t>6GSM-250041</w:t>
      </w:r>
      <w:r>
        <w:t xml:space="preserve"> (</w:t>
      </w:r>
      <w:proofErr w:type="spellStart"/>
      <w:r>
        <w:t>pCR</w:t>
      </w:r>
      <w:proofErr w:type="spellEnd"/>
      <w:r>
        <w:t xml:space="preserve"> 21.802 </w:t>
      </w:r>
      <w:r w:rsidR="00591B53">
        <w:t>Annex on Survey of Specification formats, tools and CR processes in use by 3GPP WGs in 2025</w:t>
      </w:r>
      <w:r>
        <w:t xml:space="preserve"> (Source: Huawei))</w:t>
      </w:r>
      <w:r>
        <w:br/>
      </w:r>
      <w:r>
        <w:rPr>
          <w:b/>
        </w:rPr>
        <w:t xml:space="preserve">Document for: </w:t>
      </w:r>
      <w:r>
        <w:t>Endorsement</w:t>
      </w:r>
    </w:p>
    <w:p w14:paraId="230AD0A9" w14:textId="44E11FE5" w:rsidR="005C4BE1" w:rsidRDefault="005C4BE1" w:rsidP="005C4BE1">
      <w:pPr>
        <w:rPr>
          <w:b/>
          <w:bCs/>
          <w:lang w:eastAsia="ja-JP"/>
        </w:rPr>
      </w:pPr>
      <w:r w:rsidRPr="005C4BE1">
        <w:rPr>
          <w:b/>
          <w:bCs/>
          <w:lang w:eastAsia="ja-JP"/>
        </w:rPr>
        <w:t>Revision of 6GSM-250014</w:t>
      </w:r>
    </w:p>
    <w:p w14:paraId="3B3A8BD1" w14:textId="4F728D7C" w:rsidR="00E04D7C" w:rsidRDefault="00A71E95" w:rsidP="00E04D7C">
      <w:r>
        <w:t xml:space="preserve">Dr. </w:t>
      </w:r>
      <w:r w:rsidRPr="00FB4F0E">
        <w:t>David Mazzarese</w:t>
      </w:r>
      <w:r>
        <w:t xml:space="preserve"> (Huawei) provided the </w:t>
      </w:r>
      <w:hyperlink r:id="rId7" w:history="1">
        <w:r w:rsidRPr="00E739F6">
          <w:rPr>
            <w:rStyle w:val="Hyperlink"/>
          </w:rPr>
          <w:t>draft version</w:t>
        </w:r>
      </w:hyperlink>
      <w:r>
        <w:t xml:space="preserve"> for comments.</w:t>
      </w:r>
      <w:r w:rsidR="00E739F6">
        <w:t xml:space="preserve"> Two rounds of revisions were made as follows: </w:t>
      </w:r>
      <w:hyperlink r:id="rId8" w:history="1">
        <w:r w:rsidR="00E739F6" w:rsidRPr="000B48E2">
          <w:rPr>
            <w:rStyle w:val="Hyperlink"/>
          </w:rPr>
          <w:t>revision 1</w:t>
        </w:r>
      </w:hyperlink>
      <w:r w:rsidR="00E739F6">
        <w:t xml:space="preserve"> and </w:t>
      </w:r>
      <w:hyperlink r:id="rId9" w:history="1">
        <w:r w:rsidR="00E739F6" w:rsidRPr="000B48E2">
          <w:rPr>
            <w:rStyle w:val="Hyperlink"/>
          </w:rPr>
          <w:t>revision 2</w:t>
        </w:r>
      </w:hyperlink>
      <w:r w:rsidR="00E739F6">
        <w:t xml:space="preserve">. Finally, </w:t>
      </w:r>
      <w:r w:rsidR="00343394">
        <w:t xml:space="preserve">the </w:t>
      </w:r>
      <w:proofErr w:type="spellStart"/>
      <w:r w:rsidR="00343394">
        <w:t>TDoc</w:t>
      </w:r>
      <w:proofErr w:type="spellEnd"/>
      <w:r w:rsidR="00343394">
        <w:t xml:space="preserve"> was made available in the inbox for the final round of review.</w:t>
      </w:r>
      <w:r w:rsidR="001B2B7E">
        <w:t xml:space="preserve"> Since no comments were received, this document was </w:t>
      </w:r>
      <w:r w:rsidR="001B2B7E" w:rsidRPr="001B2B7E">
        <w:rPr>
          <w:color w:val="FF0000"/>
        </w:rPr>
        <w:t>endorsed</w:t>
      </w:r>
      <w:r w:rsidR="001B2B7E">
        <w:t>.</w:t>
      </w:r>
    </w:p>
    <w:p w14:paraId="56556811" w14:textId="7A89B232" w:rsidR="001C0DFF" w:rsidRPr="005C4BE1" w:rsidRDefault="00760259" w:rsidP="00760259">
      <w:pPr>
        <w:pStyle w:val="NO"/>
        <w:rPr>
          <w:lang w:eastAsia="ja-JP"/>
        </w:rPr>
      </w:pPr>
      <w:r>
        <w:t>NOTE:</w:t>
      </w:r>
      <w:r>
        <w:tab/>
      </w:r>
      <w:r w:rsidR="001C0DFF">
        <w:t xml:space="preserve">For detailed email discussion, please see </w:t>
      </w:r>
      <w:r w:rsidR="00BC05B5">
        <w:t xml:space="preserve">email list archive for </w:t>
      </w:r>
      <w:hyperlink r:id="rId10" w:history="1">
        <w:r w:rsidR="00BC05B5" w:rsidRPr="00BC05B5">
          <w:rPr>
            <w:rStyle w:val="Hyperlink"/>
          </w:rPr>
          <w:t>week 1 of August 2025</w:t>
        </w:r>
      </w:hyperlink>
      <w:r w:rsidR="00BC05B5">
        <w:t xml:space="preserve"> and </w:t>
      </w:r>
      <w:hyperlink r:id="rId11" w:history="1">
        <w:r w:rsidR="00BC05B5" w:rsidRPr="00760259">
          <w:rPr>
            <w:rStyle w:val="Hyperlink"/>
          </w:rPr>
          <w:t>week 2 of August 2025</w:t>
        </w:r>
      </w:hyperlink>
      <w:r>
        <w:t xml:space="preserve">. Filter by the </w:t>
      </w:r>
      <w:proofErr w:type="spellStart"/>
      <w:r>
        <w:t>TDoc</w:t>
      </w:r>
      <w:proofErr w:type="spellEnd"/>
      <w:r>
        <w:t xml:space="preserve"> number in the subject field.</w:t>
      </w:r>
    </w:p>
    <w:p w14:paraId="03FD3211" w14:textId="42898688" w:rsidR="004D0DFB" w:rsidRPr="005C4BE1" w:rsidRDefault="004D0DFB" w:rsidP="004D0DFB">
      <w:r>
        <w:rPr>
          <w:b/>
        </w:rPr>
        <w:t xml:space="preserve">Status: </w:t>
      </w:r>
      <w:r w:rsidR="001B2B7E">
        <w:rPr>
          <w:color w:val="FF0000"/>
        </w:rPr>
        <w:t>endorsed</w:t>
      </w:r>
    </w:p>
    <w:p w14:paraId="37205C8A" w14:textId="4BB00E3A" w:rsidR="00634A5B" w:rsidRDefault="0051332B" w:rsidP="006E306F">
      <w:pPr>
        <w:pStyle w:val="NormTop"/>
      </w:pPr>
      <w:r>
        <w:rPr>
          <w:color w:val="0000FF"/>
        </w:rPr>
        <w:t>6GSM-250018</w:t>
      </w:r>
      <w:r>
        <w:t xml:space="preserve"> (discussion Advantages of Current 3GPP Specification Format and Working Methods (Source: Nokia))</w:t>
      </w:r>
      <w:r w:rsidR="006E306F">
        <w:br/>
      </w:r>
      <w:r>
        <w:rPr>
          <w:b/>
        </w:rPr>
        <w:t xml:space="preserve">Document for: </w:t>
      </w:r>
      <w:r>
        <w:t>Endorsement</w:t>
      </w:r>
    </w:p>
    <w:p w14:paraId="1A4764F9" w14:textId="7F1CB0E0" w:rsidR="008C2A52" w:rsidRDefault="00EA5AB6">
      <w:r>
        <w:t xml:space="preserve">Mr. Jerediah Fevold (Nokia) </w:t>
      </w:r>
      <w:r w:rsidR="000D3E5A">
        <w:t xml:space="preserve">indicated that contents of </w:t>
      </w:r>
      <w:r w:rsidR="001F372E">
        <w:t>6GSM-2500</w:t>
      </w:r>
      <w:r w:rsidR="000D3E5A">
        <w:t xml:space="preserve">18 overlap with </w:t>
      </w:r>
      <w:r w:rsidR="001F372E">
        <w:t>6GSM-2500</w:t>
      </w:r>
      <w:r w:rsidR="000D3E5A">
        <w:t>27</w:t>
      </w:r>
      <w:r w:rsidR="001F372E">
        <w:t xml:space="preserve"> (from Samsung, Nokia, ZTE) and requested the document to not be treated</w:t>
      </w:r>
      <w:r w:rsidR="000D3E5A">
        <w:t xml:space="preserve">. The document was not </w:t>
      </w:r>
      <w:r>
        <w:t xml:space="preserve">presented </w:t>
      </w:r>
      <w:r w:rsidR="000D3E5A">
        <w:t xml:space="preserve">and was </w:t>
      </w:r>
      <w:r w:rsidR="002F6440" w:rsidRPr="00FC1CA5">
        <w:rPr>
          <w:color w:val="FF0000"/>
        </w:rPr>
        <w:t>withdrawn</w:t>
      </w:r>
      <w:r>
        <w:t>.</w:t>
      </w:r>
    </w:p>
    <w:p w14:paraId="41BE3D9E" w14:textId="677AB226" w:rsidR="00634A5B" w:rsidRDefault="0051332B">
      <w:r>
        <w:rPr>
          <w:b/>
        </w:rPr>
        <w:t xml:space="preserve">Status: </w:t>
      </w:r>
      <w:r w:rsidR="002F6440" w:rsidRPr="00FC1CA5">
        <w:rPr>
          <w:color w:val="FF0000"/>
        </w:rPr>
        <w:t>withdrawn</w:t>
      </w:r>
    </w:p>
    <w:p w14:paraId="7A444961" w14:textId="0BFBB0A8" w:rsidR="00634A5B" w:rsidRDefault="0051332B" w:rsidP="006E306F">
      <w:pPr>
        <w:pStyle w:val="NormTop"/>
      </w:pPr>
      <w:r>
        <w:rPr>
          <w:color w:val="0000FF"/>
        </w:rPr>
        <w:t>6GSM-250025</w:t>
      </w:r>
      <w:r>
        <w:t xml:space="preserve"> (discussion On Revision Marks/Tracked Changes (Source: Apple))</w:t>
      </w:r>
      <w:r w:rsidR="006E306F">
        <w:br/>
      </w:r>
      <w:r>
        <w:rPr>
          <w:b/>
        </w:rPr>
        <w:t xml:space="preserve">Document for: </w:t>
      </w:r>
      <w:r>
        <w:t>Endorsement</w:t>
      </w:r>
    </w:p>
    <w:p w14:paraId="26FB0E80" w14:textId="5A104B51" w:rsidR="008C2A52" w:rsidRDefault="00ED4C21">
      <w:r>
        <w:t>Mr. Sasha Sirotkin (Apple) presented the document</w:t>
      </w:r>
      <w:r w:rsidR="004D78E6">
        <w:t xml:space="preserve"> and indicated that some of the points presented </w:t>
      </w:r>
      <w:r w:rsidR="00F921E1">
        <w:t xml:space="preserve">here need to be </w:t>
      </w:r>
      <w:r w:rsidR="004D78E6">
        <w:t>in</w:t>
      </w:r>
      <w:r w:rsidR="00F921E1">
        <w:t>cluded in</w:t>
      </w:r>
      <w:r w:rsidR="004D78E6">
        <w:t xml:space="preserve"> </w:t>
      </w:r>
      <w:r w:rsidR="00D97C4E">
        <w:t>Huawei's document (</w:t>
      </w:r>
      <w:r w:rsidR="004D78E6">
        <w:t>6GSM-250014</w:t>
      </w:r>
      <w:r w:rsidR="00D97C4E">
        <w:t>)</w:t>
      </w:r>
      <w:r w:rsidR="004D78E6">
        <w:t xml:space="preserve"> </w:t>
      </w:r>
      <w:r w:rsidR="00F921E1">
        <w:t xml:space="preserve">should </w:t>
      </w:r>
      <w:r w:rsidR="00D97C4E">
        <w:t xml:space="preserve">Huawei's document </w:t>
      </w:r>
      <w:r w:rsidR="00F921E1">
        <w:t xml:space="preserve">be used as the base. </w:t>
      </w:r>
    </w:p>
    <w:p w14:paraId="2D3E4C53" w14:textId="7726C947" w:rsidR="00F921E1" w:rsidRDefault="00F921E1">
      <w:r>
        <w:t xml:space="preserve">Mr. Erik Guttman (Samsung) indicated that </w:t>
      </w:r>
      <w:r w:rsidR="00D97C4E">
        <w:t>the points presented in this document can be captured in Samsung's document (6GSM-250027). However, details on what needs to be done in the future should be discussed in the future meetings.</w:t>
      </w:r>
    </w:p>
    <w:p w14:paraId="3AAEF321" w14:textId="4A917968" w:rsidR="00D97C4E" w:rsidRDefault="00C317FC">
      <w:r>
        <w:t xml:space="preserve">Mr. Tero </w:t>
      </w:r>
      <w:r w:rsidRPr="00C317FC">
        <w:t>Henttonen</w:t>
      </w:r>
      <w:r>
        <w:t xml:space="preserve"> (Nokia) stated that Nokia is fine to merge Apple's points in other document, but the current wording ("perfect") needs to be modified.</w:t>
      </w:r>
    </w:p>
    <w:p w14:paraId="326A8CBC" w14:textId="6081959D" w:rsidR="00C317FC" w:rsidRDefault="000E242F">
      <w:r>
        <w:t xml:space="preserve">Mr. </w:t>
      </w:r>
      <w:r w:rsidR="00C317FC">
        <w:t>Suresh Chitturi (Samsung) suggested that this document be merged with Samsung's document (6GSM-250027) and Mr. Sasha Sirotkin (Apple) agreed with the merger.</w:t>
      </w:r>
    </w:p>
    <w:p w14:paraId="67424179" w14:textId="1E579C87" w:rsidR="00634A5B" w:rsidRDefault="0051332B">
      <w:r>
        <w:rPr>
          <w:b/>
        </w:rPr>
        <w:t xml:space="preserve">Status: </w:t>
      </w:r>
      <w:r w:rsidR="00DD19C8">
        <w:rPr>
          <w:color w:val="0000FF"/>
        </w:rPr>
        <w:t xml:space="preserve">merged </w:t>
      </w:r>
      <w:r w:rsidR="00DD19C8" w:rsidRPr="00B16AB7">
        <w:t>with 00</w:t>
      </w:r>
      <w:r w:rsidR="0023632B" w:rsidRPr="00B16AB7">
        <w:t>42</w:t>
      </w:r>
    </w:p>
    <w:p w14:paraId="0E3FD2CA" w14:textId="22DD83D0" w:rsidR="00634A5B" w:rsidRDefault="0051332B" w:rsidP="006E306F">
      <w:pPr>
        <w:pStyle w:val="NormTop"/>
      </w:pPr>
      <w:r>
        <w:rPr>
          <w:color w:val="0000FF"/>
        </w:rPr>
        <w:t>6GSM-250027</w:t>
      </w:r>
      <w:r>
        <w:t xml:space="preserve"> (</w:t>
      </w:r>
      <w:proofErr w:type="spellStart"/>
      <w:r>
        <w:t>pCR</w:t>
      </w:r>
      <w:proofErr w:type="spellEnd"/>
      <w:r>
        <w:t xml:space="preserve"> 21.802 </w:t>
      </w:r>
      <w:proofErr w:type="spellStart"/>
      <w:r>
        <w:t>pCR</w:t>
      </w:r>
      <w:proofErr w:type="spellEnd"/>
      <w:r>
        <w:t xml:space="preserve"> 21.802 – 4.1 – Advantages of Current Tools (Source: Samsung, Nokia, ZTE))</w:t>
      </w:r>
      <w:r w:rsidR="006E306F">
        <w:br/>
      </w:r>
      <w:r>
        <w:rPr>
          <w:b/>
        </w:rPr>
        <w:t xml:space="preserve">Document for: </w:t>
      </w:r>
      <w:r>
        <w:t>Endorsement</w:t>
      </w:r>
    </w:p>
    <w:p w14:paraId="6CD547C8" w14:textId="6702135A" w:rsidR="00A87CD6" w:rsidRDefault="00A87CD6" w:rsidP="00A87CD6">
      <w:r>
        <w:t>Mr. Erik Guttman (Samsung) presented the document</w:t>
      </w:r>
      <w:r w:rsidR="00215193">
        <w:t xml:space="preserve"> and asked Nokia for final </w:t>
      </w:r>
      <w:proofErr w:type="spellStart"/>
      <w:r w:rsidR="00215193">
        <w:t>confirmatino</w:t>
      </w:r>
      <w:proofErr w:type="spellEnd"/>
      <w:r w:rsidR="00215193">
        <w:t xml:space="preserve"> on co-signing. Mr. Jerediah Fevold (Nokia) acknowledged co-signing. </w:t>
      </w:r>
    </w:p>
    <w:p w14:paraId="41864076" w14:textId="084BFD4D" w:rsidR="00634A5B" w:rsidRDefault="00C81C36" w:rsidP="00C81C36">
      <w:r>
        <w:t>Mr. Erik Guttman (Samsung) suggested to use one of Huawei (6GSM-250014), Nokia (6GSM-250018) and Samsung (6GSM-250027) to be used as the base for clause 4.1 of TR 21.802.</w:t>
      </w:r>
      <w:r w:rsidR="000E242F">
        <w:t xml:space="preserve"> </w:t>
      </w:r>
    </w:p>
    <w:p w14:paraId="520AA074" w14:textId="0E97123F" w:rsidR="000E242F" w:rsidRDefault="000E242F" w:rsidP="00C81C36">
      <w:r>
        <w:t>Dr. Matthew Grime (NCSC) indicated that NCSC does not agree with some of the advantages. For example, simple access with current FTP server solution is not accessible if there is no FileZilla. It is also challenging to use non-MS Word applications to edit docx files. Mr. Guillaume Sebire (MediaTek) indicated that new enhancements (checkbox) have been made recently to 3GPP FTP server and it is possible to download documents in batch without having to use other tools.</w:t>
      </w:r>
    </w:p>
    <w:p w14:paraId="1027F99E" w14:textId="70DCA033" w:rsidR="000E242F" w:rsidRDefault="000E242F" w:rsidP="000E242F">
      <w:r>
        <w:t xml:space="preserve">Mr. Suresh Chitturi (Samsung) suggested that this document serve as the base document for clause 4.1. Dr. David </w:t>
      </w:r>
      <w:proofErr w:type="spellStart"/>
      <w:r>
        <w:t>Mazzerese</w:t>
      </w:r>
      <w:proofErr w:type="spellEnd"/>
      <w:r>
        <w:t xml:space="preserve"> (Huawei), Mr. Sasha Sirotkin (Apple), and Ms. Ziyi Li (Xiaomi) agreed to the merger. Dr. David </w:t>
      </w:r>
      <w:proofErr w:type="spellStart"/>
      <w:r>
        <w:t>Mazzerese</w:t>
      </w:r>
      <w:proofErr w:type="spellEnd"/>
      <w:r>
        <w:t xml:space="preserve"> (Huawei) further indicated that some of the aspects in Huawei's document (6GSM-250014) needs to be included.</w:t>
      </w:r>
    </w:p>
    <w:p w14:paraId="5663C7BB" w14:textId="3254DF95" w:rsidR="00634A5B" w:rsidRDefault="0051332B">
      <w:r>
        <w:rPr>
          <w:b/>
        </w:rPr>
        <w:t xml:space="preserve">Status: </w:t>
      </w:r>
      <w:r w:rsidR="009A1F16" w:rsidRPr="009A1F16">
        <w:rPr>
          <w:color w:val="808080" w:themeColor="background1" w:themeShade="80"/>
        </w:rPr>
        <w:t xml:space="preserve">revised </w:t>
      </w:r>
      <w:r w:rsidR="009A1F16" w:rsidRPr="00B16AB7">
        <w:t>to 0042</w:t>
      </w:r>
    </w:p>
    <w:p w14:paraId="3B91C6ED" w14:textId="609D88F5" w:rsidR="009A1F16" w:rsidRDefault="009A1F16" w:rsidP="009A1F16">
      <w:pPr>
        <w:pStyle w:val="NormTop"/>
      </w:pPr>
      <w:r>
        <w:rPr>
          <w:color w:val="0000FF"/>
        </w:rPr>
        <w:t>6GSM-2500</w:t>
      </w:r>
      <w:r w:rsidR="00E85326">
        <w:rPr>
          <w:color w:val="0000FF"/>
        </w:rPr>
        <w:t>42</w:t>
      </w:r>
      <w:r>
        <w:t xml:space="preserve"> (</w:t>
      </w:r>
      <w:proofErr w:type="spellStart"/>
      <w:r>
        <w:t>pCR</w:t>
      </w:r>
      <w:proofErr w:type="spellEnd"/>
      <w:r>
        <w:t xml:space="preserve"> 21.802 </w:t>
      </w:r>
      <w:proofErr w:type="spellStart"/>
      <w:r>
        <w:t>pCR</w:t>
      </w:r>
      <w:proofErr w:type="spellEnd"/>
      <w:r>
        <w:t xml:space="preserve"> 21.802 – 4.1 – Advantages of Current Tools (Source: </w:t>
      </w:r>
      <w:r w:rsidR="00895109" w:rsidRPr="00895109">
        <w:t>Samsung, Nokia, ZTE, Huawei, Apple, Xiaomi</w:t>
      </w:r>
      <w:r>
        <w:t>))</w:t>
      </w:r>
      <w:r>
        <w:br/>
      </w:r>
      <w:r>
        <w:rPr>
          <w:b/>
        </w:rPr>
        <w:t xml:space="preserve">Document for: </w:t>
      </w:r>
      <w:r>
        <w:t>Endorsement</w:t>
      </w:r>
    </w:p>
    <w:p w14:paraId="414B43EA" w14:textId="49BDAAB8" w:rsidR="000E242F" w:rsidRPr="005C4BE1" w:rsidRDefault="000E242F" w:rsidP="000E242F">
      <w:pPr>
        <w:rPr>
          <w:b/>
          <w:bCs/>
          <w:lang w:eastAsia="ja-JP"/>
        </w:rPr>
      </w:pPr>
      <w:r w:rsidRPr="005C4BE1">
        <w:rPr>
          <w:b/>
          <w:bCs/>
          <w:lang w:eastAsia="ja-JP"/>
        </w:rPr>
        <w:t>Revision of 6GSM-2500</w:t>
      </w:r>
      <w:r>
        <w:rPr>
          <w:b/>
          <w:bCs/>
          <w:lang w:eastAsia="ja-JP"/>
        </w:rPr>
        <w:t>27</w:t>
      </w:r>
    </w:p>
    <w:p w14:paraId="4108910C" w14:textId="525CAB14" w:rsidR="008D0A81" w:rsidRDefault="008D0A81" w:rsidP="008D0A81">
      <w:r>
        <w:t xml:space="preserve">Mr. Erik Guttman (Samsung) provided the </w:t>
      </w:r>
      <w:hyperlink r:id="rId12" w:history="1">
        <w:r w:rsidRPr="00E739F6">
          <w:rPr>
            <w:rStyle w:val="Hyperlink"/>
          </w:rPr>
          <w:t>draft version</w:t>
        </w:r>
      </w:hyperlink>
      <w:r>
        <w:t xml:space="preserve"> for comments. </w:t>
      </w:r>
      <w:r w:rsidR="00224928">
        <w:t xml:space="preserve">Four </w:t>
      </w:r>
      <w:r>
        <w:t xml:space="preserve">rounds of revisions were made as follows: </w:t>
      </w:r>
      <w:hyperlink r:id="rId13" w:history="1">
        <w:r w:rsidRPr="000B48E2">
          <w:rPr>
            <w:rStyle w:val="Hyperlink"/>
          </w:rPr>
          <w:t>revision 1</w:t>
        </w:r>
      </w:hyperlink>
      <w:r w:rsidR="00224928">
        <w:t xml:space="preserve">, </w:t>
      </w:r>
      <w:hyperlink r:id="rId14" w:history="1">
        <w:r w:rsidRPr="000B48E2">
          <w:rPr>
            <w:rStyle w:val="Hyperlink"/>
          </w:rPr>
          <w:t>revision 2</w:t>
        </w:r>
      </w:hyperlink>
      <w:r w:rsidR="00224928">
        <w:t xml:space="preserve">, </w:t>
      </w:r>
      <w:hyperlink r:id="rId15" w:history="1">
        <w:r w:rsidR="00224928" w:rsidRPr="00A15707">
          <w:rPr>
            <w:rStyle w:val="Hyperlink"/>
          </w:rPr>
          <w:t>revision 3</w:t>
        </w:r>
      </w:hyperlink>
      <w:r w:rsidR="00224928">
        <w:t xml:space="preserve">, and </w:t>
      </w:r>
      <w:hyperlink r:id="rId16" w:history="1">
        <w:r w:rsidR="00224928" w:rsidRPr="00A15707">
          <w:rPr>
            <w:rStyle w:val="Hyperlink"/>
          </w:rPr>
          <w:t>revision 4</w:t>
        </w:r>
      </w:hyperlink>
      <w:r>
        <w:t xml:space="preserve">. Finally, the </w:t>
      </w:r>
      <w:proofErr w:type="spellStart"/>
      <w:r>
        <w:t>TDoc</w:t>
      </w:r>
      <w:proofErr w:type="spellEnd"/>
      <w:r>
        <w:t xml:space="preserve"> was made available in the inbox for the final round of review.</w:t>
      </w:r>
    </w:p>
    <w:p w14:paraId="00B15D78" w14:textId="77777777" w:rsidR="008D0A81" w:rsidRDefault="008D0A81" w:rsidP="008D0A81">
      <w:pPr>
        <w:pStyle w:val="NO"/>
      </w:pPr>
      <w:r>
        <w:t>NOTE:</w:t>
      </w:r>
      <w:r>
        <w:tab/>
        <w:t xml:space="preserve">For detailed email discussion, please see email list archive for </w:t>
      </w:r>
      <w:hyperlink r:id="rId17" w:history="1">
        <w:r w:rsidRPr="00BC05B5">
          <w:rPr>
            <w:rStyle w:val="Hyperlink"/>
          </w:rPr>
          <w:t>week 1 of August 2025</w:t>
        </w:r>
      </w:hyperlink>
      <w:r>
        <w:t xml:space="preserve"> and </w:t>
      </w:r>
      <w:hyperlink r:id="rId18" w:history="1">
        <w:r w:rsidRPr="00760259">
          <w:rPr>
            <w:rStyle w:val="Hyperlink"/>
          </w:rPr>
          <w:t>week 2 of August 2025</w:t>
        </w:r>
      </w:hyperlink>
      <w:r>
        <w:t xml:space="preserve">. Filter by the </w:t>
      </w:r>
      <w:proofErr w:type="spellStart"/>
      <w:r>
        <w:t>TDoc</w:t>
      </w:r>
      <w:proofErr w:type="spellEnd"/>
      <w:r>
        <w:t xml:space="preserve"> number in the subject field.</w:t>
      </w:r>
    </w:p>
    <w:p w14:paraId="2DF99CEF" w14:textId="0D3CBC5E" w:rsidR="006615D2" w:rsidRPr="005C4BE1" w:rsidRDefault="006615D2" w:rsidP="006615D2">
      <w:pPr>
        <w:rPr>
          <w:lang w:eastAsia="ja-JP"/>
        </w:rPr>
      </w:pPr>
      <w:r>
        <w:rPr>
          <w:lang w:eastAsia="ja-JP"/>
        </w:rPr>
        <w:t xml:space="preserve">Since the final review of the document was delayed, it was revised to 250046 to be extended to round 2 </w:t>
      </w:r>
      <w:r w:rsidR="006D2679">
        <w:rPr>
          <w:lang w:eastAsia="ja-JP"/>
        </w:rPr>
        <w:t xml:space="preserve">of the final </w:t>
      </w:r>
      <w:r>
        <w:rPr>
          <w:lang w:eastAsia="ja-JP"/>
        </w:rPr>
        <w:t>review.</w:t>
      </w:r>
    </w:p>
    <w:p w14:paraId="3C730E09" w14:textId="272333E8" w:rsidR="004D0DFB" w:rsidRPr="005C4BE1" w:rsidRDefault="004D0DFB" w:rsidP="004D0DFB">
      <w:r>
        <w:rPr>
          <w:b/>
        </w:rPr>
        <w:t xml:space="preserve">Status: </w:t>
      </w:r>
      <w:r w:rsidR="006030CD" w:rsidRPr="009A1F16">
        <w:rPr>
          <w:color w:val="808080" w:themeColor="background1" w:themeShade="80"/>
        </w:rPr>
        <w:t xml:space="preserve">revised </w:t>
      </w:r>
      <w:r w:rsidR="006030CD" w:rsidRPr="00B16AB7">
        <w:t>to 004</w:t>
      </w:r>
      <w:r w:rsidR="006030CD">
        <w:t>6</w:t>
      </w:r>
    </w:p>
    <w:p w14:paraId="4618AE12" w14:textId="7E2DBC2C" w:rsidR="006615D2" w:rsidRDefault="006615D2" w:rsidP="006615D2">
      <w:pPr>
        <w:pStyle w:val="NormTop"/>
      </w:pPr>
      <w:r>
        <w:rPr>
          <w:color w:val="0000FF"/>
        </w:rPr>
        <w:t>6GSM-250046</w:t>
      </w:r>
      <w:r>
        <w:t xml:space="preserve"> (</w:t>
      </w:r>
      <w:proofErr w:type="spellStart"/>
      <w:r>
        <w:t>pCR</w:t>
      </w:r>
      <w:proofErr w:type="spellEnd"/>
      <w:r>
        <w:t xml:space="preserve"> 21.802 </w:t>
      </w:r>
      <w:proofErr w:type="spellStart"/>
      <w:r>
        <w:t>pCR</w:t>
      </w:r>
      <w:proofErr w:type="spellEnd"/>
      <w:r>
        <w:t xml:space="preserve"> 21.802 – 4.1 – Advantages of Current Tools (Source: </w:t>
      </w:r>
      <w:r w:rsidRPr="00895109">
        <w:t>Samsung, Nokia, ZTE, Huawei, Apple, Xiaomi</w:t>
      </w:r>
      <w:r>
        <w:t>))</w:t>
      </w:r>
      <w:r>
        <w:br/>
      </w:r>
      <w:r>
        <w:rPr>
          <w:b/>
        </w:rPr>
        <w:t xml:space="preserve">Document for: </w:t>
      </w:r>
      <w:r>
        <w:t>Endorsement</w:t>
      </w:r>
    </w:p>
    <w:p w14:paraId="3BDABFAE" w14:textId="0C4C6A95" w:rsidR="006615D2" w:rsidRPr="005C4BE1" w:rsidRDefault="006615D2" w:rsidP="006615D2">
      <w:pPr>
        <w:rPr>
          <w:b/>
          <w:bCs/>
          <w:lang w:eastAsia="ja-JP"/>
        </w:rPr>
      </w:pPr>
      <w:r w:rsidRPr="005C4BE1">
        <w:rPr>
          <w:b/>
          <w:bCs/>
          <w:lang w:eastAsia="ja-JP"/>
        </w:rPr>
        <w:t>Revision of 6GSM-2500</w:t>
      </w:r>
      <w:r>
        <w:rPr>
          <w:b/>
          <w:bCs/>
          <w:lang w:eastAsia="ja-JP"/>
        </w:rPr>
        <w:t>42</w:t>
      </w:r>
    </w:p>
    <w:p w14:paraId="51F85991" w14:textId="008D1DFD" w:rsidR="006615D2" w:rsidRDefault="006615D2" w:rsidP="006615D2">
      <w:r>
        <w:t>Mr. Erik Guttman (Samsung) provided the final version for comments.</w:t>
      </w:r>
      <w:r w:rsidR="00912710">
        <w:t xml:space="preserve"> No further comments were received and hence this document was </w:t>
      </w:r>
      <w:r w:rsidR="00912710" w:rsidRPr="00912710">
        <w:rPr>
          <w:color w:val="FF0000"/>
        </w:rPr>
        <w:t>endorsed</w:t>
      </w:r>
      <w:r w:rsidR="00912710">
        <w:t>.</w:t>
      </w:r>
    </w:p>
    <w:p w14:paraId="3F90E3F8" w14:textId="77777777" w:rsidR="006615D2" w:rsidRPr="005C4BE1" w:rsidRDefault="006615D2" w:rsidP="006615D2">
      <w:pPr>
        <w:pStyle w:val="NO"/>
        <w:rPr>
          <w:lang w:eastAsia="ja-JP"/>
        </w:rPr>
      </w:pPr>
      <w:r>
        <w:t>NOTE:</w:t>
      </w:r>
      <w:r>
        <w:tab/>
        <w:t xml:space="preserve">For detailed email discussion, please see email list archive for </w:t>
      </w:r>
      <w:hyperlink r:id="rId19" w:history="1">
        <w:r w:rsidRPr="00BC05B5">
          <w:rPr>
            <w:rStyle w:val="Hyperlink"/>
          </w:rPr>
          <w:t>week 1 of August 2025</w:t>
        </w:r>
      </w:hyperlink>
      <w:r>
        <w:t xml:space="preserve"> and </w:t>
      </w:r>
      <w:hyperlink r:id="rId20" w:history="1">
        <w:r w:rsidRPr="00760259">
          <w:rPr>
            <w:rStyle w:val="Hyperlink"/>
          </w:rPr>
          <w:t>week 2 of August 2025</w:t>
        </w:r>
      </w:hyperlink>
      <w:r>
        <w:t xml:space="preserve">. Filter by the </w:t>
      </w:r>
      <w:proofErr w:type="spellStart"/>
      <w:r>
        <w:t>TDoc</w:t>
      </w:r>
      <w:proofErr w:type="spellEnd"/>
      <w:r>
        <w:t xml:space="preserve"> number in the subject field.</w:t>
      </w:r>
    </w:p>
    <w:p w14:paraId="34868832" w14:textId="2AD47CFB" w:rsidR="006615D2" w:rsidRPr="005C4BE1" w:rsidRDefault="006615D2" w:rsidP="006615D2">
      <w:r>
        <w:rPr>
          <w:b/>
        </w:rPr>
        <w:t xml:space="preserve">Status: </w:t>
      </w:r>
      <w:r w:rsidR="00912710" w:rsidRPr="00912710">
        <w:rPr>
          <w:color w:val="FF0000"/>
        </w:rPr>
        <w:t>endorsed</w:t>
      </w:r>
    </w:p>
    <w:p w14:paraId="03D2636A" w14:textId="2495A57A" w:rsidR="00634A5B" w:rsidRDefault="0051332B" w:rsidP="006E306F">
      <w:pPr>
        <w:pStyle w:val="NormTop"/>
      </w:pPr>
      <w:r>
        <w:rPr>
          <w:color w:val="0000FF"/>
        </w:rPr>
        <w:t>6GSM-250037</w:t>
      </w:r>
      <w:r>
        <w:t xml:space="preserve"> (</w:t>
      </w:r>
      <w:proofErr w:type="spellStart"/>
      <w:r>
        <w:t>pCR</w:t>
      </w:r>
      <w:proofErr w:type="spellEnd"/>
      <w:r>
        <w:t xml:space="preserve"> 21.802 Advantage of current tools - </w:t>
      </w:r>
      <w:proofErr w:type="spellStart"/>
      <w:r>
        <w:t>pCR</w:t>
      </w:r>
      <w:proofErr w:type="spellEnd"/>
      <w:r>
        <w:t xml:space="preserve"> on 21.802 Section 4.1 (Source: Xiaomi))</w:t>
      </w:r>
      <w:r w:rsidR="006E306F">
        <w:br/>
      </w:r>
      <w:r>
        <w:rPr>
          <w:b/>
        </w:rPr>
        <w:t xml:space="preserve">Document for: </w:t>
      </w:r>
      <w:r>
        <w:t>Endorsement</w:t>
      </w:r>
    </w:p>
    <w:p w14:paraId="0F1B681B" w14:textId="77777777" w:rsidR="0031776B" w:rsidRDefault="00400951">
      <w:r>
        <w:t>Ms. Ziyi Li (Xiaomi) presented the document</w:t>
      </w:r>
      <w:r w:rsidR="0031776B">
        <w:t xml:space="preserve"> and highlighted points that were missing from other documents. Provided that these points would be included, Xiaomi is fine with the merger proposal presented in 6GSM-250027. </w:t>
      </w:r>
    </w:p>
    <w:p w14:paraId="2D1DCCD1" w14:textId="4AC290EE" w:rsidR="008C2A52" w:rsidRDefault="0031776B">
      <w:r>
        <w:t xml:space="preserve">Mr. </w:t>
      </w:r>
      <w:r w:rsidR="00711C0F">
        <w:t xml:space="preserve">Guillaume </w:t>
      </w:r>
      <w:r>
        <w:t xml:space="preserve">Sebire </w:t>
      </w:r>
      <w:r w:rsidR="00711C0F">
        <w:t>(MediaTek)</w:t>
      </w:r>
      <w:r>
        <w:t xml:space="preserve"> stated that</w:t>
      </w:r>
      <w:r w:rsidR="00711C0F">
        <w:t xml:space="preserve"> </w:t>
      </w:r>
      <w:r>
        <w:t xml:space="preserve">indeed </w:t>
      </w:r>
      <w:r w:rsidR="00711C0F">
        <w:t>macro</w:t>
      </w:r>
      <w:r>
        <w:t>s</w:t>
      </w:r>
      <w:r w:rsidR="00711C0F">
        <w:t xml:space="preserve"> </w:t>
      </w:r>
      <w:r>
        <w:t>are</w:t>
      </w:r>
      <w:r w:rsidR="00711C0F">
        <w:t xml:space="preserve"> very useful</w:t>
      </w:r>
      <w:r>
        <w:t xml:space="preserve"> and should be</w:t>
      </w:r>
      <w:r w:rsidR="00711C0F">
        <w:t xml:space="preserve"> highlighted</w:t>
      </w:r>
      <w:r>
        <w:t xml:space="preserve"> as the advantages. </w:t>
      </w:r>
    </w:p>
    <w:p w14:paraId="74BFB286" w14:textId="33C183E1" w:rsidR="0031776B" w:rsidRDefault="0031776B">
      <w:r>
        <w:t xml:space="preserve">Mr. Sasha Sirotkin (Apple) indicated that extensive style library is not an advantage, as extensive style library may delay processing and also indicated that scripting such as python scripts can perform better for batch processing. Mr. Jerediah Fevold (Nokia) agreed and stated that macros/scripts can be written for text-based formats also. In addition, it would be better to reformulate the advantage such that the tool supports the styles 3GPP needs and it is not about the extra/corrupt styles. </w:t>
      </w:r>
      <w:r w:rsidR="00C02C3D">
        <w:t xml:space="preserve">Mr. Erik Guttman (Samsung) agreed with Nokia and it is </w:t>
      </w:r>
      <w:proofErr w:type="spellStart"/>
      <w:r w:rsidR="00C02C3D">
        <w:t>scriptability</w:t>
      </w:r>
      <w:proofErr w:type="spellEnd"/>
      <w:r w:rsidR="00C02C3D">
        <w:t xml:space="preserve"> and not Visual Basic that is important, and further stated that this clause should list what is it that 3GPP does not want to lose when moving to new tools/formats.</w:t>
      </w:r>
    </w:p>
    <w:p w14:paraId="00AA743F" w14:textId="5FB4AB21" w:rsidR="00C02C3D" w:rsidRDefault="00C02C3D">
      <w:r>
        <w:t xml:space="preserve">Mr. Sureh Chitturi (Samsung) </w:t>
      </w:r>
      <w:r w:rsidR="00286DCD">
        <w:t>suggested that this document be merged with Samsung's document (6GSM-250027), Ms. Ziyi Li (Xiaomi) agreed.</w:t>
      </w:r>
    </w:p>
    <w:p w14:paraId="60810DAB" w14:textId="37A32A67" w:rsidR="00634A5B" w:rsidRDefault="0051332B">
      <w:r>
        <w:rPr>
          <w:b/>
        </w:rPr>
        <w:t xml:space="preserve">Status: </w:t>
      </w:r>
      <w:r w:rsidR="00DD19C8">
        <w:rPr>
          <w:color w:val="0000FF"/>
        </w:rPr>
        <w:t xml:space="preserve">merged </w:t>
      </w:r>
      <w:r w:rsidR="00DD19C8" w:rsidRPr="00B16AB7">
        <w:t>with 00</w:t>
      </w:r>
      <w:r w:rsidR="0023632B" w:rsidRPr="00B16AB7">
        <w:t>42</w:t>
      </w:r>
    </w:p>
    <w:p w14:paraId="51F64AC9" w14:textId="77777777" w:rsidR="00634A5B" w:rsidRDefault="0051332B">
      <w:pPr>
        <w:pStyle w:val="Heading2"/>
      </w:pPr>
      <w:r>
        <w:t>5.2</w:t>
      </w:r>
      <w:r>
        <w:tab/>
        <w:t>Shortcomings, pain-points and potential benefits (clause 4.2)</w:t>
      </w:r>
    </w:p>
    <w:p w14:paraId="42C3B741" w14:textId="3B3818ED" w:rsidR="00634A5B" w:rsidRDefault="0051332B" w:rsidP="006E306F">
      <w:pPr>
        <w:pStyle w:val="NormTop"/>
      </w:pPr>
      <w:r>
        <w:rPr>
          <w:color w:val="0000FF"/>
        </w:rPr>
        <w:t>6GSM-250015</w:t>
      </w:r>
      <w:r>
        <w:t xml:space="preserve"> (</w:t>
      </w:r>
      <w:proofErr w:type="spellStart"/>
      <w:r>
        <w:t>pCR</w:t>
      </w:r>
      <w:proofErr w:type="spellEnd"/>
      <w:r>
        <w:t xml:space="preserve"> 21.802 </w:t>
      </w:r>
      <w:proofErr w:type="spellStart"/>
      <w:r>
        <w:t>pCR</w:t>
      </w:r>
      <w:proofErr w:type="spellEnd"/>
      <w:r>
        <w:t xml:space="preserve"> on Shortcomings, pain-points and potential benefits (clause 4.2) (Source: Huawei))</w:t>
      </w:r>
      <w:r w:rsidR="006E306F">
        <w:br/>
      </w:r>
      <w:r>
        <w:rPr>
          <w:b/>
        </w:rPr>
        <w:t xml:space="preserve">Document for: </w:t>
      </w:r>
      <w:r>
        <w:t>Endorsement</w:t>
      </w:r>
    </w:p>
    <w:p w14:paraId="3C2AC86D" w14:textId="77777777" w:rsidR="00A87CD6" w:rsidRDefault="00A87CD6" w:rsidP="00A87CD6">
      <w:r>
        <w:t xml:space="preserve">Dr. </w:t>
      </w:r>
      <w:r w:rsidRPr="00FB4F0E">
        <w:t>David Mazzarese</w:t>
      </w:r>
      <w:r>
        <w:t xml:space="preserve"> (Huawei) presented the document.</w:t>
      </w:r>
    </w:p>
    <w:p w14:paraId="76595A00" w14:textId="5BE9116F" w:rsidR="005B7BD5" w:rsidRDefault="005B7BD5" w:rsidP="00A87CD6">
      <w:r>
        <w:t>Mr. Guillaume Sebire (MediaTek</w:t>
      </w:r>
      <w:r w:rsidR="004865EF">
        <w:t xml:space="preserve">) disagreed with 5.1 </w:t>
      </w:r>
      <w:r w:rsidR="004151CF">
        <w:t xml:space="preserve">that </w:t>
      </w:r>
      <w:r w:rsidR="00724E23">
        <w:t xml:space="preserve">specification rapporteurs </w:t>
      </w:r>
      <w:r w:rsidR="001D5E69">
        <w:t xml:space="preserve">should not have </w:t>
      </w:r>
      <w:r w:rsidR="00724E23">
        <w:t xml:space="preserve">implementation of CRs </w:t>
      </w:r>
      <w:r w:rsidR="001D5E69">
        <w:t>offloaded to them.</w:t>
      </w:r>
      <w:r w:rsidR="00F426A8">
        <w:t xml:space="preserve"> </w:t>
      </w:r>
      <w:r w:rsidR="001D5E69">
        <w:t xml:space="preserve">Rather, writing smaller specifications may be more beneficial than exploring ways to accommodate bigger specifications. </w:t>
      </w:r>
      <w:r w:rsidR="00F426A8">
        <w:t>Ms. Ziyi Lie (Xiaomi) echoed the point on 5.1.</w:t>
      </w:r>
    </w:p>
    <w:p w14:paraId="374D3F57" w14:textId="687C6471" w:rsidR="00A86C5A" w:rsidRDefault="001D5E69">
      <w:r>
        <w:t xml:space="preserve">Mr. </w:t>
      </w:r>
      <w:r w:rsidR="00A86C5A">
        <w:t xml:space="preserve">Jerediah </w:t>
      </w:r>
      <w:r>
        <w:t xml:space="preserve">Fevold </w:t>
      </w:r>
      <w:r w:rsidR="00A86C5A">
        <w:t>(Nokia)</w:t>
      </w:r>
      <w:r>
        <w:t xml:space="preserve"> stated that document sizes do not necessarily affect loading times and further investigation on what affects loading time is necessary. In addition, comment bubbles become unmanageable when there are a lot of comments (e.g., 230 comments).</w:t>
      </w:r>
    </w:p>
    <w:p w14:paraId="63595A93" w14:textId="25BEB96F" w:rsidR="007A2084" w:rsidRDefault="007A2084">
      <w:r>
        <w:t>Mr. Sasha Sirotkin (Apple) indicated that the points presented in the document is good, but there are some points that Apple does not agree with. For example, training may not be the solution and enforcing reduced version of Microsoft Word may not be feasible to enforce.</w:t>
      </w:r>
    </w:p>
    <w:p w14:paraId="1AC00D89" w14:textId="3707B216" w:rsidR="007A2084" w:rsidRDefault="007A2084">
      <w:r>
        <w:t xml:space="preserve">Dr. Matthew Grime (NCSC) commented that </w:t>
      </w:r>
      <w:r w:rsidR="00710B03">
        <w:t xml:space="preserve">use of online solution such as Office365 can be considered to resolve the difficulty associated with having too many comments in the Word document. In terms of slow loading speed, it may be due to how contents are embedded within the specifications. </w:t>
      </w:r>
    </w:p>
    <w:p w14:paraId="25CA1F42" w14:textId="115639FB" w:rsidR="00710B03" w:rsidRDefault="00710B03">
      <w:r>
        <w:t xml:space="preserve">Mr. </w:t>
      </w:r>
      <w:r w:rsidR="00E84198">
        <w:t xml:space="preserve">Mattias </w:t>
      </w:r>
      <w:r w:rsidR="00E84198" w:rsidRPr="00E84198">
        <w:t>Bergstrom</w:t>
      </w:r>
      <w:r w:rsidR="00E84198">
        <w:t xml:space="preserve"> (Ericsson) inquired on what is exactly meant by reduced version of Microsoft Word. It was also </w:t>
      </w:r>
      <w:proofErr w:type="spellStart"/>
      <w:r w:rsidR="00E84198">
        <w:t>additoinally</w:t>
      </w:r>
      <w:proofErr w:type="spellEnd"/>
      <w:r w:rsidR="00E84198">
        <w:t xml:space="preserve"> commented that training may not be optimal as relying on teaching people can be difficult.</w:t>
      </w:r>
    </w:p>
    <w:p w14:paraId="277DFD84" w14:textId="79F7B926" w:rsidR="00E84198" w:rsidRDefault="00E84198">
      <w:r>
        <w:t xml:space="preserve">Mr. Erik Guttman (Samsung) commented that whilst templates are available these are ignored and the ignoring contributes to corrupt/wrong styles. For example, when different configuration than the one used in the template is used, the XML produced in docx is corrupted and copy paste of the content will transfer these corrupt/wrong styles. This is something that cannot be resolved with current tools, and it is important to be able to list problems without solutions, as some problems are important and we don't </w:t>
      </w:r>
      <w:proofErr w:type="spellStart"/>
      <w:r>
        <w:t>ahve</w:t>
      </w:r>
      <w:proofErr w:type="spellEnd"/>
      <w:r>
        <w:t xml:space="preserve"> any solutions for them at the moment.</w:t>
      </w:r>
    </w:p>
    <w:p w14:paraId="5E02ED80" w14:textId="0D150241" w:rsidR="006D5ED2" w:rsidRDefault="00F8012A">
      <w:r>
        <w:t>Dr. David Mazzarese (Huawei) responded that these are good comments and it is good to understand why document files are slow to load. However, it was also pointed out that new tools will require training and some sort of training will be necessary regardless of the solution.</w:t>
      </w:r>
    </w:p>
    <w:p w14:paraId="68BB3B42" w14:textId="0ABE33B9" w:rsidR="007917CB" w:rsidRDefault="00E22F7A" w:rsidP="00301EC2">
      <w:r>
        <w:t xml:space="preserve">Mr. </w:t>
      </w:r>
      <w:r w:rsidR="00301EC2">
        <w:t xml:space="preserve">Gordon </w:t>
      </w:r>
      <w:r>
        <w:t xml:space="preserve">Young </w:t>
      </w:r>
      <w:r w:rsidR="00301EC2">
        <w:t>(Xiaomi)</w:t>
      </w:r>
      <w:r>
        <w:t xml:space="preserve"> stated that</w:t>
      </w:r>
      <w:r w:rsidR="00301EC2">
        <w:t xml:space="preserve"> some of the problems are compounded by best practice solutions not being reviewed and adopted across the working groups. </w:t>
      </w:r>
      <w:r>
        <w:t xml:space="preserve">It was further pointed out that </w:t>
      </w:r>
      <w:r w:rsidR="00301EC2">
        <w:t xml:space="preserve">review of best practices across </w:t>
      </w:r>
      <w:r>
        <w:t xml:space="preserve">the working groups </w:t>
      </w:r>
      <w:r w:rsidR="00301EC2">
        <w:t>should be a regular process, regardless of the outcome of this study</w:t>
      </w:r>
      <w:r>
        <w:t>. Mr. Guillaume Sebire (MediaTek) agreed.</w:t>
      </w:r>
    </w:p>
    <w:p w14:paraId="078DEFE2" w14:textId="6F26E240" w:rsidR="00C01519" w:rsidRDefault="00C01519" w:rsidP="00301EC2">
      <w:r>
        <w:t xml:space="preserve">Mr. Suresh Chitturi (Samsung) suggested to merge this document into Nokia's document (6GSM-250019) and Dr. David </w:t>
      </w:r>
      <w:proofErr w:type="spellStart"/>
      <w:r>
        <w:t>Mazzerese</w:t>
      </w:r>
      <w:proofErr w:type="spellEnd"/>
      <w:r>
        <w:t xml:space="preserve"> (Huawei) agreed.</w:t>
      </w:r>
    </w:p>
    <w:p w14:paraId="3E634ABF" w14:textId="1E856776" w:rsidR="00634A5B" w:rsidRDefault="0051332B">
      <w:r>
        <w:rPr>
          <w:b/>
        </w:rPr>
        <w:t xml:space="preserve">Status: </w:t>
      </w:r>
      <w:r w:rsidR="00C01519">
        <w:rPr>
          <w:color w:val="0000FF"/>
        </w:rPr>
        <w:t xml:space="preserve">merged </w:t>
      </w:r>
      <w:r w:rsidR="00C01519" w:rsidRPr="00C01519">
        <w:t>with 00</w:t>
      </w:r>
      <w:r w:rsidR="000833AF">
        <w:t>43</w:t>
      </w:r>
    </w:p>
    <w:p w14:paraId="1F26E397" w14:textId="69AC4FEC" w:rsidR="00634A5B" w:rsidRDefault="0051332B" w:rsidP="006E306F">
      <w:pPr>
        <w:pStyle w:val="NormTop"/>
      </w:pPr>
      <w:r>
        <w:rPr>
          <w:color w:val="0000FF"/>
        </w:rPr>
        <w:t>6GSM-250019</w:t>
      </w:r>
      <w:r>
        <w:t xml:space="preserve"> (discussion Shortcomings, Pain Points and Potential Improvements to 3GPP Specification Format and Working Methods (Source: Nokia))</w:t>
      </w:r>
      <w:r w:rsidR="006E306F">
        <w:br/>
      </w:r>
      <w:r>
        <w:rPr>
          <w:b/>
        </w:rPr>
        <w:t xml:space="preserve">Document for: </w:t>
      </w:r>
      <w:r>
        <w:t>Endorsement</w:t>
      </w:r>
    </w:p>
    <w:p w14:paraId="65694F2B" w14:textId="494504EB" w:rsidR="00EA5AB6" w:rsidRDefault="00EA5AB6" w:rsidP="00EA5AB6">
      <w:r>
        <w:t>Mr. Jerediah Fevold (Nokia) presented the document</w:t>
      </w:r>
      <w:r w:rsidR="00A74E83">
        <w:t xml:space="preserve"> and indicated that it should be possible to list problems that do not have solutions (i.e. indicate as "not easily feasible"), and that short names for pain points can be beneficial in discussion. Mr. Jerediah Fevold (Nokia) proposed to </w:t>
      </w:r>
      <w:r w:rsidR="009E2D84">
        <w:t>have</w:t>
      </w:r>
      <w:r w:rsidR="00A74E83">
        <w:t xml:space="preserve"> this document as the base for clause 4.2.</w:t>
      </w:r>
    </w:p>
    <w:p w14:paraId="729C3C02" w14:textId="65ED56F1" w:rsidR="00350F9C" w:rsidRDefault="00350F9C" w:rsidP="00EA5AB6">
      <w:r>
        <w:t>Mr. Erik Guttman (Samsung) suggested that different roles can be explored as Nokia suggested, and 'consumer' can be considered instead of 'Reader' as some consumers cannot "read" (e.g., software). Samsung</w:t>
      </w:r>
      <w:r w:rsidR="002867B0">
        <w:t xml:space="preserve"> (6GSM-250028)</w:t>
      </w:r>
      <w:r>
        <w:t xml:space="preserve"> is fine with merging into Nokia's document.</w:t>
      </w:r>
    </w:p>
    <w:p w14:paraId="643DCE48" w14:textId="2022F8A5" w:rsidR="006866EA" w:rsidRDefault="006866EA" w:rsidP="00EA5AB6">
      <w:r>
        <w:t>Mr. Sasha Sirotkin (Apple) supported the roles presented in the document and indicated that Apple's document (6GSM-250026) can be merged if additional points in Apple's document can be consolidated.</w:t>
      </w:r>
    </w:p>
    <w:p w14:paraId="4E65019A" w14:textId="5D968A93" w:rsidR="006866EA" w:rsidRDefault="006866EA" w:rsidP="00EA5AB6">
      <w:r>
        <w:t>Mr. Suresh Chitturi (Samsung) suggested to focus on the shortcomings, pain-points and potential benefits for the time being and not focus on the roles yet.</w:t>
      </w:r>
    </w:p>
    <w:p w14:paraId="63D13A03" w14:textId="0BA5A397" w:rsidR="00DB4507" w:rsidRDefault="005022F9">
      <w:r>
        <w:t xml:space="preserve">Dr. Matthew </w:t>
      </w:r>
      <w:r w:rsidR="00210D2C">
        <w:t>Grime</w:t>
      </w:r>
      <w:r w:rsidR="00946092">
        <w:t xml:space="preserve"> (NCSC)</w:t>
      </w:r>
      <w:r w:rsidR="00210D2C">
        <w:t xml:space="preserve"> stated that requirement to zip the document files adds greatly to the overhead of dealing with TDocs. Dr. David Mazzarese (Huawei) responded that a zip file is a convenient way of attaching </w:t>
      </w:r>
      <w:proofErr w:type="spellStart"/>
      <w:r w:rsidR="00210D2C">
        <w:t>fiels</w:t>
      </w:r>
      <w:proofErr w:type="spellEnd"/>
      <w:r w:rsidR="00210D2C">
        <w:t xml:space="preserve"> to a specification without having to have an elaborate way of storing all attachments to a specification. </w:t>
      </w:r>
      <w:r w:rsidR="00946092">
        <w:t xml:space="preserve">Dr. Umesh Phuyal pointed out that </w:t>
      </w:r>
      <w:r w:rsidR="00B141F7" w:rsidRPr="00B141F7">
        <w:t>'.zip' has been useful also for consistency of file name across different formats like .doc, .docx, .ppt, .pptx across different TSG/WGs</w:t>
      </w:r>
      <w:r w:rsidR="00946092">
        <w:t xml:space="preserve">. Dr. Matthe Grime (NCSC) further stated that </w:t>
      </w:r>
      <w:r w:rsidR="00C8314B">
        <w:t>applying zipping for a specification versus on over 1,000 TDocs is not the same.</w:t>
      </w:r>
    </w:p>
    <w:p w14:paraId="68C443EC" w14:textId="27CF9CAB" w:rsidR="00236769" w:rsidRDefault="00B07D0B" w:rsidP="00236769">
      <w:r>
        <w:t xml:space="preserve">Ms. Ziyi Li (Xiaomi) and Mr. Guillaume Sebire (MediaTek) stated that some of the pain points in this document was not a tools issue but procedure issue. For example, delays in specification availability may have to do more with the procedures and not the tools, which then is not appropriate to be included </w:t>
      </w:r>
      <w:proofErr w:type="spellStart"/>
      <w:r>
        <w:t>uner</w:t>
      </w:r>
      <w:proofErr w:type="spellEnd"/>
      <w:r>
        <w:t xml:space="preserve"> clause 4.2 of TR 21.802.</w:t>
      </w:r>
      <w:r w:rsidR="00DA252F">
        <w:t xml:space="preserve"> Mr. Guillaume Sebire (MediaTek) further indicated that the </w:t>
      </w:r>
      <w:proofErr w:type="spellStart"/>
      <w:r w:rsidR="00DA252F">
        <w:t>intensitive</w:t>
      </w:r>
      <w:proofErr w:type="spellEnd"/>
      <w:r w:rsidR="00DA252F">
        <w:t xml:space="preserve"> of the "pain point" should be listed. For example, whether this is a minor problem, something that one can live with, or an intensive pain point.</w:t>
      </w:r>
      <w:r w:rsidR="00236769">
        <w:t xml:space="preserve"> Mr. Jerediah Fevold (Nokia) responded that this section is about shortcomings and </w:t>
      </w:r>
      <w:proofErr w:type="spellStart"/>
      <w:r w:rsidR="00236769">
        <w:t>painpoints</w:t>
      </w:r>
      <w:proofErr w:type="spellEnd"/>
      <w:r w:rsidR="00236769">
        <w:t>, and every thing that has to do with CRs can be included here. Regarding specification availability, auto-implementation of CRs can reduce the delay, but Microsoft Word is not so compatible.</w:t>
      </w:r>
    </w:p>
    <w:p w14:paraId="3F2E2F76" w14:textId="0BB43B9F" w:rsidR="00DA252F" w:rsidRDefault="00DA252F">
      <w:r>
        <w:t xml:space="preserve">Mr. Mattias </w:t>
      </w:r>
      <w:r w:rsidR="005566E8" w:rsidRPr="005566E8">
        <w:t>Bergstrom</w:t>
      </w:r>
      <w:r w:rsidR="005566E8">
        <w:t xml:space="preserve"> (Ericsson) asked for further clarification on what is meant by tables in pain point 10. Mr. Jerediah Fevold (Nokia) replied that tables </w:t>
      </w:r>
      <w:r w:rsidR="00236769">
        <w:t xml:space="preserve">are </w:t>
      </w:r>
      <w:proofErr w:type="spellStart"/>
      <w:r w:rsidR="00236769">
        <w:t>somethign</w:t>
      </w:r>
      <w:proofErr w:type="spellEnd"/>
      <w:r w:rsidR="00236769">
        <w:t xml:space="preserve"> that can be used to describe </w:t>
      </w:r>
      <w:r w:rsidR="005566E8">
        <w:t>data structures.</w:t>
      </w:r>
    </w:p>
    <w:p w14:paraId="64CBA8B6" w14:textId="1F1A22D9" w:rsidR="008965C2" w:rsidRDefault="008965C2">
      <w:r>
        <w:t>Dr. Matthew Grime (NCSC) stated that a tool should prevent delegates to go in a wrong direction with respect to CR coversheets, CR content errors and inconsistencies between database and the real CR. That is, guardrails and preventions should be provided by the tool.</w:t>
      </w:r>
    </w:p>
    <w:p w14:paraId="50AF43DD" w14:textId="59062348" w:rsidR="008965C2" w:rsidRDefault="008965C2">
      <w:r>
        <w:t xml:space="preserve">Ms. Elena Neira </w:t>
      </w:r>
      <w:r w:rsidR="00A01C86">
        <w:t>(MITRE) asked if there will be an opportunity to revisit the roles. Mr. Suresh Chitturi (Samsung) indicated that it will be possible.</w:t>
      </w:r>
      <w:r w:rsidR="00C5065B">
        <w:t xml:space="preserve"> Mr. Suresh </w:t>
      </w:r>
      <w:r w:rsidR="00C06BB9">
        <w:t xml:space="preserve">Chitturi (Samsung) </w:t>
      </w:r>
      <w:r w:rsidR="00C5065B">
        <w:t>suggested to merge all documents under this agenda item to this document.</w:t>
      </w:r>
    </w:p>
    <w:p w14:paraId="75940828" w14:textId="31565EF7" w:rsidR="00F22189" w:rsidRDefault="00F22189" w:rsidP="00F22189">
      <w:r>
        <w:rPr>
          <w:b/>
        </w:rPr>
        <w:t xml:space="preserve">Status: </w:t>
      </w:r>
      <w:r w:rsidRPr="009A1F16">
        <w:rPr>
          <w:color w:val="808080" w:themeColor="background1" w:themeShade="80"/>
        </w:rPr>
        <w:t xml:space="preserve">revised </w:t>
      </w:r>
      <w:r w:rsidRPr="00B16AB7">
        <w:t>to 004</w:t>
      </w:r>
      <w:r>
        <w:t>3</w:t>
      </w:r>
    </w:p>
    <w:p w14:paraId="4B09D4FA" w14:textId="70FA7242" w:rsidR="00F22189" w:rsidRDefault="00F22189" w:rsidP="00F22189">
      <w:pPr>
        <w:pStyle w:val="NormTop"/>
      </w:pPr>
      <w:r>
        <w:rPr>
          <w:color w:val="0000FF"/>
        </w:rPr>
        <w:t>6GSM-250043</w:t>
      </w:r>
      <w:r>
        <w:t xml:space="preserve"> (</w:t>
      </w:r>
      <w:proofErr w:type="spellStart"/>
      <w:r>
        <w:t>pCR</w:t>
      </w:r>
      <w:proofErr w:type="spellEnd"/>
      <w:r>
        <w:t xml:space="preserve"> 21.802 </w:t>
      </w:r>
      <w:proofErr w:type="spellStart"/>
      <w:r>
        <w:t>pCR</w:t>
      </w:r>
      <w:proofErr w:type="spellEnd"/>
      <w:r>
        <w:t xml:space="preserve"> 21.802 – 4.1 – Advantages of Current Tools (Source: </w:t>
      </w:r>
      <w:r w:rsidR="00E97DAE" w:rsidRPr="00E97DAE">
        <w:t>Nokia, Huawei, Apple, Samsung, ZTE, Ericsson, NTT DOCOMO INC., Xiaomi</w:t>
      </w:r>
      <w:r>
        <w:t>))</w:t>
      </w:r>
      <w:r>
        <w:br/>
      </w:r>
      <w:r>
        <w:rPr>
          <w:b/>
        </w:rPr>
        <w:t xml:space="preserve">Document for: </w:t>
      </w:r>
      <w:r>
        <w:t>Endorsement</w:t>
      </w:r>
    </w:p>
    <w:p w14:paraId="533C4AC5" w14:textId="6A85AB71" w:rsidR="00F22189" w:rsidRDefault="00F22189" w:rsidP="00F22189">
      <w:pPr>
        <w:rPr>
          <w:b/>
          <w:bCs/>
          <w:lang w:eastAsia="ja-JP"/>
        </w:rPr>
      </w:pPr>
      <w:r w:rsidRPr="005C4BE1">
        <w:rPr>
          <w:b/>
          <w:bCs/>
          <w:lang w:eastAsia="ja-JP"/>
        </w:rPr>
        <w:t>Revision of 6GSM-2500</w:t>
      </w:r>
      <w:r>
        <w:rPr>
          <w:b/>
          <w:bCs/>
          <w:lang w:eastAsia="ja-JP"/>
        </w:rPr>
        <w:t>19</w:t>
      </w:r>
    </w:p>
    <w:p w14:paraId="43C609E0" w14:textId="6CFF4BB8" w:rsidR="00DB7A0F" w:rsidRDefault="00DB7A0F" w:rsidP="00AD712A">
      <w:r>
        <w:t xml:space="preserve">Prior to providing a draft version, Mr. Jerediah Fevold (Nokia) first moderated an email discussion on the pain points where the summary is presented </w:t>
      </w:r>
      <w:hyperlink r:id="rId21" w:history="1">
        <w:r w:rsidRPr="00C608AE">
          <w:rPr>
            <w:rStyle w:val="Hyperlink"/>
          </w:rPr>
          <w:t>here</w:t>
        </w:r>
      </w:hyperlink>
      <w:r>
        <w:t>.</w:t>
      </w:r>
    </w:p>
    <w:p w14:paraId="19DDEB97" w14:textId="00CDB0F6" w:rsidR="00AD712A" w:rsidRDefault="00AD712A" w:rsidP="00AD712A">
      <w:r>
        <w:t xml:space="preserve">Mr. </w:t>
      </w:r>
      <w:r w:rsidR="00C608AE">
        <w:t xml:space="preserve">Jerediah Fevold (Nokia) then </w:t>
      </w:r>
      <w:r>
        <w:t xml:space="preserve">provided the </w:t>
      </w:r>
      <w:hyperlink r:id="rId22" w:history="1">
        <w:r w:rsidRPr="00E739F6">
          <w:rPr>
            <w:rStyle w:val="Hyperlink"/>
          </w:rPr>
          <w:t>draft version</w:t>
        </w:r>
      </w:hyperlink>
      <w:r>
        <w:t xml:space="preserve"> for comments.</w:t>
      </w:r>
    </w:p>
    <w:p w14:paraId="71A3BE58" w14:textId="77777777" w:rsidR="00AD712A" w:rsidRDefault="00AD712A" w:rsidP="00AD712A">
      <w:pPr>
        <w:pStyle w:val="NO"/>
      </w:pPr>
      <w:r>
        <w:t>NOTE:</w:t>
      </w:r>
      <w:r>
        <w:tab/>
        <w:t xml:space="preserve">For detailed email discussion, please see email list archive for </w:t>
      </w:r>
      <w:hyperlink r:id="rId23" w:history="1">
        <w:r w:rsidRPr="00BC05B5">
          <w:rPr>
            <w:rStyle w:val="Hyperlink"/>
          </w:rPr>
          <w:t>week 1 of August 2025</w:t>
        </w:r>
      </w:hyperlink>
      <w:r>
        <w:t xml:space="preserve"> and </w:t>
      </w:r>
      <w:hyperlink r:id="rId24" w:history="1">
        <w:r w:rsidRPr="00760259">
          <w:rPr>
            <w:rStyle w:val="Hyperlink"/>
          </w:rPr>
          <w:t>week 2 of August 2025</w:t>
        </w:r>
      </w:hyperlink>
      <w:r>
        <w:t xml:space="preserve">. Filter by the </w:t>
      </w:r>
      <w:proofErr w:type="spellStart"/>
      <w:r>
        <w:t>TDoc</w:t>
      </w:r>
      <w:proofErr w:type="spellEnd"/>
      <w:r>
        <w:t xml:space="preserve"> number in the subject field.</w:t>
      </w:r>
    </w:p>
    <w:p w14:paraId="6C294FA1" w14:textId="6142FA1D" w:rsidR="00B6726A" w:rsidRPr="005C4BE1" w:rsidRDefault="00B6726A" w:rsidP="00B6726A">
      <w:pPr>
        <w:rPr>
          <w:lang w:eastAsia="ja-JP"/>
        </w:rPr>
      </w:pPr>
      <w:r>
        <w:rPr>
          <w:lang w:eastAsia="ja-JP"/>
        </w:rPr>
        <w:t xml:space="preserve">Since the final review of the document was delayed, it was revised to 250047 to be extended to round 2 </w:t>
      </w:r>
      <w:r w:rsidR="006D2679">
        <w:rPr>
          <w:lang w:eastAsia="ja-JP"/>
        </w:rPr>
        <w:t xml:space="preserve">of the final </w:t>
      </w:r>
      <w:r>
        <w:rPr>
          <w:lang w:eastAsia="ja-JP"/>
        </w:rPr>
        <w:t>review.</w:t>
      </w:r>
    </w:p>
    <w:p w14:paraId="20979488" w14:textId="0D9671DD" w:rsidR="00971607" w:rsidRPr="005C4BE1" w:rsidRDefault="009E1204" w:rsidP="00971607">
      <w:r>
        <w:rPr>
          <w:b/>
        </w:rPr>
        <w:t xml:space="preserve">Status: </w:t>
      </w:r>
      <w:r w:rsidR="00B6726A" w:rsidRPr="009A1F16">
        <w:rPr>
          <w:color w:val="808080" w:themeColor="background1" w:themeShade="80"/>
        </w:rPr>
        <w:t xml:space="preserve">revised </w:t>
      </w:r>
      <w:r w:rsidR="00B6726A" w:rsidRPr="00B16AB7">
        <w:t>to 004</w:t>
      </w:r>
      <w:r w:rsidR="00B6726A">
        <w:t>7</w:t>
      </w:r>
    </w:p>
    <w:p w14:paraId="69DCFE84" w14:textId="2575BD3C" w:rsidR="00B6726A" w:rsidRDefault="00B6726A" w:rsidP="00B6726A">
      <w:pPr>
        <w:pStyle w:val="NormTop"/>
      </w:pPr>
      <w:r>
        <w:rPr>
          <w:color w:val="0000FF"/>
        </w:rPr>
        <w:t>6GSM-250047</w:t>
      </w:r>
      <w:r>
        <w:t xml:space="preserve"> (</w:t>
      </w:r>
      <w:proofErr w:type="spellStart"/>
      <w:r>
        <w:t>pCR</w:t>
      </w:r>
      <w:proofErr w:type="spellEnd"/>
      <w:r>
        <w:t xml:space="preserve"> 21.802 </w:t>
      </w:r>
      <w:proofErr w:type="spellStart"/>
      <w:r>
        <w:t>pCR</w:t>
      </w:r>
      <w:proofErr w:type="spellEnd"/>
      <w:r>
        <w:t xml:space="preserve"> 21.802 – 4.1 – Advantages of Current Tools (Source: </w:t>
      </w:r>
      <w:r w:rsidRPr="00E97DAE">
        <w:t>Nokia, Huawei, Apple, Samsung, ZTE, Ericsson, NTT DOCOMO INC., Xiaomi</w:t>
      </w:r>
      <w:r>
        <w:t>))</w:t>
      </w:r>
      <w:r>
        <w:br/>
      </w:r>
      <w:r>
        <w:rPr>
          <w:b/>
        </w:rPr>
        <w:t xml:space="preserve">Document for: </w:t>
      </w:r>
      <w:r>
        <w:t>Endorsement</w:t>
      </w:r>
    </w:p>
    <w:p w14:paraId="5E1D0BC2" w14:textId="21147FE0" w:rsidR="00B6726A" w:rsidRDefault="00B6726A" w:rsidP="00B6726A">
      <w:pPr>
        <w:rPr>
          <w:b/>
          <w:bCs/>
          <w:lang w:eastAsia="ja-JP"/>
        </w:rPr>
      </w:pPr>
      <w:r w:rsidRPr="005C4BE1">
        <w:rPr>
          <w:b/>
          <w:bCs/>
          <w:lang w:eastAsia="ja-JP"/>
        </w:rPr>
        <w:t>Revision of 6GSM-2500</w:t>
      </w:r>
      <w:r>
        <w:rPr>
          <w:b/>
          <w:bCs/>
          <w:lang w:eastAsia="ja-JP"/>
        </w:rPr>
        <w:t>43</w:t>
      </w:r>
    </w:p>
    <w:p w14:paraId="3D22F5C8" w14:textId="5C8FBD09" w:rsidR="00B6726A" w:rsidRDefault="00E7122E" w:rsidP="00B6726A">
      <w:r>
        <w:t xml:space="preserve">Mr. Jerediah Fevold (Nokia) provided the final </w:t>
      </w:r>
      <w:proofErr w:type="spellStart"/>
      <w:r>
        <w:t>TDoc</w:t>
      </w:r>
      <w:proofErr w:type="spellEnd"/>
      <w:r>
        <w:t xml:space="preserve"> for review.</w:t>
      </w:r>
      <w:r w:rsidR="00CE68BF">
        <w:t xml:space="preserve"> </w:t>
      </w:r>
      <w:r w:rsidR="00901C61">
        <w:t>Minor comment was received and it was exceptionally decided that this document would go through another round (round 3) of final review as consensus was approaching.</w:t>
      </w:r>
    </w:p>
    <w:p w14:paraId="013BBBE6" w14:textId="77777777" w:rsidR="00B6726A" w:rsidRPr="005C4BE1" w:rsidRDefault="00B6726A" w:rsidP="00B6726A">
      <w:pPr>
        <w:pStyle w:val="NO"/>
        <w:rPr>
          <w:lang w:eastAsia="ja-JP"/>
        </w:rPr>
      </w:pPr>
      <w:r>
        <w:t>NOTE:</w:t>
      </w:r>
      <w:r>
        <w:tab/>
        <w:t xml:space="preserve">For detailed email discussion, please see email list archive for </w:t>
      </w:r>
      <w:hyperlink r:id="rId25" w:history="1">
        <w:r w:rsidRPr="00BC05B5">
          <w:rPr>
            <w:rStyle w:val="Hyperlink"/>
          </w:rPr>
          <w:t>week 1 of August 2025</w:t>
        </w:r>
      </w:hyperlink>
      <w:r>
        <w:t xml:space="preserve"> and </w:t>
      </w:r>
      <w:hyperlink r:id="rId26" w:history="1">
        <w:r w:rsidRPr="00760259">
          <w:rPr>
            <w:rStyle w:val="Hyperlink"/>
          </w:rPr>
          <w:t>week 2 of August 2025</w:t>
        </w:r>
      </w:hyperlink>
      <w:r>
        <w:t xml:space="preserve">. Filter by the </w:t>
      </w:r>
      <w:proofErr w:type="spellStart"/>
      <w:r>
        <w:t>TDoc</w:t>
      </w:r>
      <w:proofErr w:type="spellEnd"/>
      <w:r>
        <w:t xml:space="preserve"> number in the subject field.</w:t>
      </w:r>
    </w:p>
    <w:p w14:paraId="0F0F1309" w14:textId="44E836C1" w:rsidR="00B6726A" w:rsidRPr="005C4BE1" w:rsidRDefault="00B6726A" w:rsidP="00B6726A">
      <w:r>
        <w:rPr>
          <w:b/>
        </w:rPr>
        <w:t xml:space="preserve">Status: </w:t>
      </w:r>
      <w:r w:rsidR="00901C61" w:rsidRPr="009A1F16">
        <w:rPr>
          <w:color w:val="808080" w:themeColor="background1" w:themeShade="80"/>
        </w:rPr>
        <w:t xml:space="preserve">revised </w:t>
      </w:r>
      <w:r w:rsidR="00901C61" w:rsidRPr="00B16AB7">
        <w:t>to 00</w:t>
      </w:r>
      <w:r w:rsidR="00901C61">
        <w:t>50</w:t>
      </w:r>
    </w:p>
    <w:p w14:paraId="4882AFD6" w14:textId="6A315723" w:rsidR="00901C61" w:rsidRDefault="00901C61" w:rsidP="00901C61">
      <w:pPr>
        <w:pStyle w:val="NormTop"/>
      </w:pPr>
      <w:r>
        <w:rPr>
          <w:color w:val="0000FF"/>
        </w:rPr>
        <w:t>6GSM-250050</w:t>
      </w:r>
      <w:r>
        <w:t xml:space="preserve"> (</w:t>
      </w:r>
      <w:proofErr w:type="spellStart"/>
      <w:r>
        <w:t>pCR</w:t>
      </w:r>
      <w:proofErr w:type="spellEnd"/>
      <w:r>
        <w:t xml:space="preserve"> 21.802 </w:t>
      </w:r>
      <w:proofErr w:type="spellStart"/>
      <w:r>
        <w:t>pCR</w:t>
      </w:r>
      <w:proofErr w:type="spellEnd"/>
      <w:r>
        <w:t xml:space="preserve"> 21.802 – 4.1 – Advantages of Current Tools (Source: </w:t>
      </w:r>
      <w:r w:rsidRPr="00E97DAE">
        <w:t>Nokia, Huawei, Apple, Samsung, ZTE, Ericsson, NTT DOCOMO INC., Xiaomi</w:t>
      </w:r>
      <w:r>
        <w:t>))</w:t>
      </w:r>
      <w:r>
        <w:br/>
      </w:r>
      <w:r>
        <w:rPr>
          <w:b/>
        </w:rPr>
        <w:t xml:space="preserve">Document for: </w:t>
      </w:r>
      <w:r>
        <w:t>Endorsement</w:t>
      </w:r>
    </w:p>
    <w:p w14:paraId="58A07032" w14:textId="5CE8BEF2" w:rsidR="00901C61" w:rsidRDefault="00901C61" w:rsidP="00901C61">
      <w:pPr>
        <w:rPr>
          <w:b/>
          <w:bCs/>
          <w:lang w:eastAsia="ja-JP"/>
        </w:rPr>
      </w:pPr>
      <w:r w:rsidRPr="005C4BE1">
        <w:rPr>
          <w:b/>
          <w:bCs/>
          <w:lang w:eastAsia="ja-JP"/>
        </w:rPr>
        <w:t>Revision of 6GSM-2500</w:t>
      </w:r>
      <w:r>
        <w:rPr>
          <w:b/>
          <w:bCs/>
          <w:lang w:eastAsia="ja-JP"/>
        </w:rPr>
        <w:t>47</w:t>
      </w:r>
    </w:p>
    <w:p w14:paraId="1DFD04A2" w14:textId="7985B3C6" w:rsidR="00901C61" w:rsidRDefault="00901C61" w:rsidP="00901C61">
      <w:r>
        <w:t xml:space="preserve">Mr. Jerediah Fevold (Nokia) provided the final </w:t>
      </w:r>
      <w:proofErr w:type="spellStart"/>
      <w:r>
        <w:t>TDoc</w:t>
      </w:r>
      <w:proofErr w:type="spellEnd"/>
      <w:r>
        <w:t xml:space="preserve"> for review. No comments were received and the document was </w:t>
      </w:r>
      <w:r w:rsidRPr="00901C61">
        <w:rPr>
          <w:color w:val="FF0000"/>
        </w:rPr>
        <w:t>endorsed</w:t>
      </w:r>
      <w:r>
        <w:t>.</w:t>
      </w:r>
    </w:p>
    <w:p w14:paraId="4BC6F594" w14:textId="6A34311E" w:rsidR="00901C61" w:rsidRPr="005C4BE1" w:rsidRDefault="00901C61" w:rsidP="00901C61">
      <w:r>
        <w:rPr>
          <w:b/>
        </w:rPr>
        <w:t xml:space="preserve">Status: </w:t>
      </w:r>
      <w:r w:rsidRPr="00901C61">
        <w:rPr>
          <w:color w:val="FF0000"/>
        </w:rPr>
        <w:t>endorsed</w:t>
      </w:r>
    </w:p>
    <w:p w14:paraId="0456ED0C" w14:textId="7D8F3F1B" w:rsidR="00634A5B" w:rsidRDefault="0051332B" w:rsidP="006E306F">
      <w:pPr>
        <w:pStyle w:val="NormTop"/>
      </w:pPr>
      <w:r>
        <w:rPr>
          <w:color w:val="0000FF"/>
        </w:rPr>
        <w:t>6GSM-250026</w:t>
      </w:r>
      <w:r>
        <w:t xml:space="preserve"> (discussion Shortcomings and issues (Source: Apple))</w:t>
      </w:r>
      <w:r w:rsidR="006E306F">
        <w:br/>
      </w:r>
      <w:r>
        <w:rPr>
          <w:b/>
        </w:rPr>
        <w:t xml:space="preserve">Document for: </w:t>
      </w:r>
      <w:r>
        <w:t>Endorsement</w:t>
      </w:r>
    </w:p>
    <w:p w14:paraId="15D0A9D9" w14:textId="045A6602" w:rsidR="00634A5B" w:rsidRDefault="00ED4C21">
      <w:r>
        <w:t>Mr. Sasha Sirotkin (Apple) presented the document</w:t>
      </w:r>
      <w:r w:rsidR="006E7F53">
        <w:t xml:space="preserve"> and indicated that long document loading time needs to be investigated further. In addition, it should be easier for implementors to track changes arising from certain features from the specification.</w:t>
      </w:r>
    </w:p>
    <w:p w14:paraId="02CD0C88" w14:textId="06B5E9A3" w:rsidR="00E84198" w:rsidRDefault="00E84198" w:rsidP="00E84198">
      <w:r>
        <w:t>Mr. Suresh Chitturi (Samsung) suggested to merge this document into Nokia's document (6GSM-250019) and Mr. Sasha Sirotkin (Apple) agreed.</w:t>
      </w:r>
    </w:p>
    <w:p w14:paraId="1407540C" w14:textId="72451659" w:rsidR="00E84198" w:rsidRDefault="00E84198" w:rsidP="00E84198">
      <w:r>
        <w:rPr>
          <w:b/>
        </w:rPr>
        <w:t xml:space="preserve">Status: </w:t>
      </w:r>
      <w:r>
        <w:rPr>
          <w:color w:val="0000FF"/>
        </w:rPr>
        <w:t xml:space="preserve">merged </w:t>
      </w:r>
      <w:r w:rsidRPr="00C01519">
        <w:t>with 00</w:t>
      </w:r>
      <w:r w:rsidR="00764253">
        <w:t>43</w:t>
      </w:r>
    </w:p>
    <w:p w14:paraId="27B485D0" w14:textId="4DCBD163" w:rsidR="00634A5B" w:rsidRDefault="0051332B" w:rsidP="006E306F">
      <w:pPr>
        <w:pStyle w:val="NormTop"/>
      </w:pPr>
      <w:r>
        <w:rPr>
          <w:color w:val="0000FF"/>
        </w:rPr>
        <w:t>6GSM-250028</w:t>
      </w:r>
      <w:r>
        <w:t xml:space="preserve"> (</w:t>
      </w:r>
      <w:proofErr w:type="spellStart"/>
      <w:r>
        <w:t>pCR</w:t>
      </w:r>
      <w:proofErr w:type="spellEnd"/>
      <w:r>
        <w:t xml:space="preserve"> 21.802 </w:t>
      </w:r>
      <w:proofErr w:type="spellStart"/>
      <w:r>
        <w:t>pCR</w:t>
      </w:r>
      <w:proofErr w:type="spellEnd"/>
      <w:r>
        <w:t xml:space="preserve"> 21.802 – 4.2 – Shortcomings, pain-points and potential benefits (Source: Samsung, ZTE))</w:t>
      </w:r>
      <w:r w:rsidR="006E306F">
        <w:br/>
      </w:r>
      <w:r>
        <w:rPr>
          <w:b/>
        </w:rPr>
        <w:t xml:space="preserve">Document for: </w:t>
      </w:r>
      <w:r>
        <w:t>Endorsement</w:t>
      </w:r>
    </w:p>
    <w:p w14:paraId="5057D56A" w14:textId="65E784E7" w:rsidR="00A87CD6" w:rsidRDefault="00A87CD6" w:rsidP="00A87CD6">
      <w:r>
        <w:t>Mr. Erik Guttman (Samsung) presented the document</w:t>
      </w:r>
      <w:r w:rsidR="00043CB7">
        <w:t xml:space="preserve"> and highlighted that </w:t>
      </w:r>
      <w:proofErr w:type="spellStart"/>
      <w:r w:rsidR="00A055FC">
        <w:t>hortcomings</w:t>
      </w:r>
      <w:proofErr w:type="spellEnd"/>
      <w:r w:rsidR="00A055FC">
        <w:t xml:space="preserve"> m, p, t</w:t>
      </w:r>
      <w:r w:rsidR="00E31E12">
        <w:t>, u</w:t>
      </w:r>
      <w:r w:rsidR="00043CB7">
        <w:t xml:space="preserve"> need to be fully reflected.</w:t>
      </w:r>
    </w:p>
    <w:p w14:paraId="610F4D90" w14:textId="26849424" w:rsidR="00E84198" w:rsidRDefault="00E84198" w:rsidP="00E84198">
      <w:r>
        <w:t>Mr. Suresh Chitturi (Samsung) suggested to merge this document into Nokia's document (6GSM-250019) and Mr. Erik Guttman (Samsung) agreed.</w:t>
      </w:r>
    </w:p>
    <w:p w14:paraId="138403B6" w14:textId="2C26609D" w:rsidR="00E84198" w:rsidRDefault="00E84198" w:rsidP="00E84198">
      <w:r>
        <w:rPr>
          <w:b/>
        </w:rPr>
        <w:t xml:space="preserve">Status: </w:t>
      </w:r>
      <w:r>
        <w:rPr>
          <w:color w:val="0000FF"/>
        </w:rPr>
        <w:t xml:space="preserve">merged </w:t>
      </w:r>
      <w:r w:rsidRPr="00C01519">
        <w:t>with 00</w:t>
      </w:r>
      <w:r w:rsidR="00FF02D4">
        <w:t>43</w:t>
      </w:r>
    </w:p>
    <w:p w14:paraId="4251A5EF" w14:textId="107F3A5E" w:rsidR="00634A5B" w:rsidRDefault="0051332B" w:rsidP="006E306F">
      <w:pPr>
        <w:pStyle w:val="NormTop"/>
      </w:pPr>
      <w:r>
        <w:rPr>
          <w:color w:val="0000FF"/>
        </w:rPr>
        <w:t>6GSM-250032</w:t>
      </w:r>
      <w:r>
        <w:t xml:space="preserve"> (discussion Pain-points of current specification formats and ways of working (Source: Ericsson))</w:t>
      </w:r>
      <w:r w:rsidR="006E306F">
        <w:br/>
      </w:r>
      <w:r>
        <w:rPr>
          <w:b/>
        </w:rPr>
        <w:t xml:space="preserve">Document for: </w:t>
      </w:r>
      <w:r>
        <w:t>Discussion</w:t>
      </w:r>
    </w:p>
    <w:p w14:paraId="51579D50" w14:textId="28E2F05E" w:rsidR="00634A5B" w:rsidRDefault="000D0FF0">
      <w:r>
        <w:t xml:space="preserve">Mr. </w:t>
      </w:r>
      <w:r w:rsidR="00D30F82">
        <w:t xml:space="preserve">Mattias Bergstrom </w:t>
      </w:r>
      <w:r>
        <w:t xml:space="preserve">(Ericsson) </w:t>
      </w:r>
      <w:r w:rsidR="0082727C">
        <w:t>presented the document</w:t>
      </w:r>
      <w:r w:rsidR="002C0869">
        <w:t xml:space="preserve"> and highlighted the</w:t>
      </w:r>
      <w:r w:rsidR="00AA10F1">
        <w:t xml:space="preserve"> </w:t>
      </w:r>
      <w:r w:rsidR="002C0869">
        <w:t>part on inefficiency in d</w:t>
      </w:r>
      <w:r w:rsidR="00AA10F1">
        <w:t>iscussing draft CRs.</w:t>
      </w:r>
    </w:p>
    <w:p w14:paraId="4733E7B8" w14:textId="0A96EE62" w:rsidR="00E84198" w:rsidRDefault="00E84198" w:rsidP="00E84198">
      <w:r>
        <w:t>Mr. Suresh Chitturi (Samsung) suggested to merge this document into Nokia's document (6GSM-250019) and Mr. Mattias Bergstrom (Ericsson) agreed.</w:t>
      </w:r>
    </w:p>
    <w:p w14:paraId="5494892F" w14:textId="3BC095D2" w:rsidR="00E84198" w:rsidRDefault="00E84198" w:rsidP="00E84198">
      <w:r>
        <w:rPr>
          <w:b/>
        </w:rPr>
        <w:t xml:space="preserve">Status: </w:t>
      </w:r>
      <w:r>
        <w:rPr>
          <w:color w:val="0000FF"/>
        </w:rPr>
        <w:t xml:space="preserve">merged </w:t>
      </w:r>
      <w:r w:rsidRPr="00C01519">
        <w:t>with 00</w:t>
      </w:r>
      <w:r w:rsidR="00FF02D4">
        <w:t>43</w:t>
      </w:r>
    </w:p>
    <w:p w14:paraId="6C2CFA61" w14:textId="1909F128" w:rsidR="00634A5B" w:rsidRDefault="0051332B" w:rsidP="006E306F">
      <w:pPr>
        <w:pStyle w:val="NormTop"/>
      </w:pPr>
      <w:r>
        <w:rPr>
          <w:color w:val="0000FF"/>
        </w:rPr>
        <w:t>6GSM-250035</w:t>
      </w:r>
      <w:r>
        <w:t xml:space="preserve"> (discussion Docomo's views on potential benefits of new format (Source: NTT DOCOMO INC.))</w:t>
      </w:r>
      <w:r w:rsidR="006E306F">
        <w:br/>
      </w:r>
      <w:r>
        <w:rPr>
          <w:b/>
        </w:rPr>
        <w:t xml:space="preserve">Document for: </w:t>
      </w:r>
      <w:r>
        <w:t>Discussion</w:t>
      </w:r>
    </w:p>
    <w:p w14:paraId="148E4C9C" w14:textId="2F062946" w:rsidR="00634A5B" w:rsidRDefault="008C04AB">
      <w:r>
        <w:t xml:space="preserve">Mr. Riki Okawa (NTT DOCOMO) </w:t>
      </w:r>
      <w:r w:rsidR="009D45FE">
        <w:t>did not present the document but received questions</w:t>
      </w:r>
      <w:r w:rsidR="00883E96">
        <w:t>.</w:t>
      </w:r>
    </w:p>
    <w:p w14:paraId="7829B9A6" w14:textId="3439B6C4" w:rsidR="009D45FE" w:rsidRDefault="009D45FE">
      <w:r>
        <w:t xml:space="preserve">Mr. Sasha Sirotkin (Apple) indicated that AI-friendly is an important attribute. Dr. David </w:t>
      </w:r>
      <w:proofErr w:type="spellStart"/>
      <w:r>
        <w:t>Mazzaresse</w:t>
      </w:r>
      <w:proofErr w:type="spellEnd"/>
      <w:r>
        <w:t xml:space="preserve"> </w:t>
      </w:r>
      <w:r w:rsidR="005D6923">
        <w:t>also indicated that AI-friendly requires evaluation criteria, and that this is more of a requirement rather than being the pain point.</w:t>
      </w:r>
    </w:p>
    <w:p w14:paraId="20FF9B68" w14:textId="3F22B933" w:rsidR="00F45747" w:rsidRDefault="00F45747">
      <w:r>
        <w:t>Mr. Suresh Chitturi (Samsung) responded that the pain point of AI friendly may be a requirement instead of a pain point.</w:t>
      </w:r>
    </w:p>
    <w:p w14:paraId="02306B66" w14:textId="4676C086" w:rsidR="00E84198" w:rsidRDefault="00E84198" w:rsidP="00E84198">
      <w:r>
        <w:t>Mr. Suresh Chitturi (Samsung) suggested to merge this document into Nokia's document (6GSM-250019) and Mr. Riki Okawa (NTT DOCOMO) agreed.</w:t>
      </w:r>
    </w:p>
    <w:p w14:paraId="1694DF6E" w14:textId="7B7132E6" w:rsidR="00E84198" w:rsidRDefault="00E84198" w:rsidP="00E84198">
      <w:r>
        <w:rPr>
          <w:b/>
        </w:rPr>
        <w:t xml:space="preserve">Status: </w:t>
      </w:r>
      <w:r>
        <w:rPr>
          <w:color w:val="0000FF"/>
        </w:rPr>
        <w:t xml:space="preserve">merged </w:t>
      </w:r>
      <w:r w:rsidRPr="00C01519">
        <w:t>with 00</w:t>
      </w:r>
      <w:r w:rsidR="00FF02D4">
        <w:t>43</w:t>
      </w:r>
    </w:p>
    <w:p w14:paraId="7FC8AE8C" w14:textId="08496705" w:rsidR="00634A5B" w:rsidRDefault="0051332B" w:rsidP="006E306F">
      <w:pPr>
        <w:pStyle w:val="NormTop"/>
      </w:pPr>
      <w:r>
        <w:rPr>
          <w:color w:val="0000FF"/>
        </w:rPr>
        <w:t>6GSM-250038</w:t>
      </w:r>
      <w:r>
        <w:t xml:space="preserve"> (</w:t>
      </w:r>
      <w:proofErr w:type="spellStart"/>
      <w:r>
        <w:t>pCR</w:t>
      </w:r>
      <w:proofErr w:type="spellEnd"/>
      <w:r>
        <w:t xml:space="preserve"> 21.802 Shortcomings - </w:t>
      </w:r>
      <w:proofErr w:type="spellStart"/>
      <w:r>
        <w:t>pCR</w:t>
      </w:r>
      <w:proofErr w:type="spellEnd"/>
      <w:r>
        <w:t xml:space="preserve"> on 21.802 Section 4.2 (Source: Xiaomi))</w:t>
      </w:r>
      <w:r w:rsidR="006E306F">
        <w:br/>
      </w:r>
      <w:r>
        <w:rPr>
          <w:b/>
        </w:rPr>
        <w:t xml:space="preserve">Document for: </w:t>
      </w:r>
      <w:r>
        <w:t>Endorsement</w:t>
      </w:r>
    </w:p>
    <w:p w14:paraId="1164314C" w14:textId="2BC4E6CE" w:rsidR="0002661E" w:rsidRDefault="00400951" w:rsidP="00400951">
      <w:r>
        <w:t>Ms. Ziyi Li (Xiaomi) presented the documen</w:t>
      </w:r>
      <w:r w:rsidR="00F45747">
        <w:t>t and highlighted the scenarios of</w:t>
      </w:r>
      <w:r w:rsidR="00F74540">
        <w:t xml:space="preserve"> </w:t>
      </w:r>
      <w:r w:rsidR="00F45747">
        <w:t>l</w:t>
      </w:r>
      <w:r w:rsidR="00F74540">
        <w:t xml:space="preserve">arge </w:t>
      </w:r>
      <w:r w:rsidR="00F45747">
        <w:t xml:space="preserve">files. Mr. Jerediah Fevold (Nokia) indicated that draft view </w:t>
      </w:r>
      <w:r w:rsidR="00181B27">
        <w:t xml:space="preserve">may not be suitable for accessing comment bubbles. </w:t>
      </w:r>
    </w:p>
    <w:p w14:paraId="4A5DC7F0" w14:textId="1D5B345D" w:rsidR="00181B27" w:rsidRDefault="00181B27" w:rsidP="00400951">
      <w:r>
        <w:t xml:space="preserve">Mr. Sasha Sirotkin (Apple) stated that word in draft view is not </w:t>
      </w:r>
      <w:r w:rsidR="00A81C9F">
        <w:t>ideal and it would be better to not use Microsoft Word at all if draft view must be enforced for all documents.</w:t>
      </w:r>
    </w:p>
    <w:p w14:paraId="731BFFE5" w14:textId="27322C88" w:rsidR="006539E1" w:rsidRDefault="006539E1" w:rsidP="006539E1">
      <w:r>
        <w:t>Mr. Suresh Chitturi (Samsung) suggested to merge this document into Nokia's document (6GSM-250019) and Ms. Ziyi Li (Xiaomi) agreed.</w:t>
      </w:r>
    </w:p>
    <w:p w14:paraId="1434E483" w14:textId="4894A310" w:rsidR="006539E1" w:rsidRDefault="006539E1" w:rsidP="006539E1">
      <w:r>
        <w:rPr>
          <w:b/>
        </w:rPr>
        <w:t xml:space="preserve">Status: </w:t>
      </w:r>
      <w:r>
        <w:rPr>
          <w:color w:val="0000FF"/>
        </w:rPr>
        <w:t xml:space="preserve">merged </w:t>
      </w:r>
      <w:r w:rsidRPr="00C01519">
        <w:t>with 00</w:t>
      </w:r>
      <w:r w:rsidR="00C10D96">
        <w:t>43</w:t>
      </w:r>
    </w:p>
    <w:p w14:paraId="7C1A2A58" w14:textId="77777777" w:rsidR="00634A5B" w:rsidRDefault="0051332B">
      <w:pPr>
        <w:pStyle w:val="Heading2"/>
      </w:pPr>
      <w:r>
        <w:t>5.3</w:t>
      </w:r>
      <w:r>
        <w:tab/>
        <w:t>Requirements Identification (clause 4.3)</w:t>
      </w:r>
    </w:p>
    <w:p w14:paraId="12D761D7" w14:textId="77777777" w:rsidR="00634A5B" w:rsidRDefault="0051332B">
      <w:pPr>
        <w:pStyle w:val="Heading3"/>
      </w:pPr>
      <w:r>
        <w:t>5.3.1</w:t>
      </w:r>
      <w:r>
        <w:tab/>
        <w:t>General Requirements (clause 4.3.1)</w:t>
      </w:r>
    </w:p>
    <w:p w14:paraId="53286120" w14:textId="7A26F000" w:rsidR="00634A5B" w:rsidRDefault="0051332B" w:rsidP="006E306F">
      <w:pPr>
        <w:pStyle w:val="NormTop"/>
      </w:pPr>
      <w:r>
        <w:rPr>
          <w:color w:val="0000FF"/>
        </w:rPr>
        <w:t>6GSM-250016</w:t>
      </w:r>
      <w:r>
        <w:t xml:space="preserve"> (</w:t>
      </w:r>
      <w:proofErr w:type="spellStart"/>
      <w:r>
        <w:t>pCR</w:t>
      </w:r>
      <w:proofErr w:type="spellEnd"/>
      <w:r>
        <w:t xml:space="preserve"> 21.802 </w:t>
      </w:r>
      <w:proofErr w:type="spellStart"/>
      <w:r>
        <w:t>pCR</w:t>
      </w:r>
      <w:proofErr w:type="spellEnd"/>
      <w:r>
        <w:t xml:space="preserve"> on General Requirements (clause 4.3.1) (Source: Huawei))</w:t>
      </w:r>
      <w:r w:rsidR="006E306F">
        <w:br/>
      </w:r>
      <w:r>
        <w:rPr>
          <w:b/>
        </w:rPr>
        <w:t xml:space="preserve">Document for: </w:t>
      </w:r>
      <w:r>
        <w:t>Endorsement</w:t>
      </w:r>
    </w:p>
    <w:p w14:paraId="358D8722" w14:textId="77777777" w:rsidR="00725E81" w:rsidRDefault="00725E81" w:rsidP="00725E81">
      <w:r>
        <w:t xml:space="preserve">Dr. </w:t>
      </w:r>
      <w:r w:rsidRPr="00FB4F0E">
        <w:t>David Mazzarese</w:t>
      </w:r>
      <w:r>
        <w:t xml:space="preserve"> (Huawei) presented the document.</w:t>
      </w:r>
    </w:p>
    <w:p w14:paraId="426389C7" w14:textId="00205C84" w:rsidR="00763FA4" w:rsidRDefault="005E7283" w:rsidP="00725E81">
      <w:r>
        <w:t>Mr. Guillaume Sebire (MediaTek) indicated that requirement 9 is not acceptable and there shouldn't be automatic numbering. Mr. Erik Guttman (Samsung), Mr. Peter Schmitt (Huawei), Mr. Andrew</w:t>
      </w:r>
      <w:r w:rsidR="00E72343">
        <w:t xml:space="preserve"> Howell (NCSC), Dr. Matthew Grime (NCSC) agreed and indicated that automatic numbering is not compliant with the 3GPP drafting rules.</w:t>
      </w:r>
    </w:p>
    <w:p w14:paraId="69B3F64E" w14:textId="708ABEE8" w:rsidR="00E72343" w:rsidRDefault="00E72343" w:rsidP="00725E81">
      <w:r>
        <w:t>Mr. Sasha Sirotkin (Apple) stated that Apple does not agree with some of the requirements and further email discussion is necessary. Ms. Elene Neira (</w:t>
      </w:r>
      <w:r w:rsidR="003010B5">
        <w:t>MITRE) agreed and further stated that there are requirements such as meeting reports that are out of the study's scope.</w:t>
      </w:r>
      <w:r w:rsidR="00B377AE">
        <w:t xml:space="preserve"> Mr. Erik Guttman (Samsung) agreed with MITRE and stated that the problem is on </w:t>
      </w:r>
      <w:r w:rsidR="001A51CB">
        <w:t>trying to capture on CR cover page what should be recorded in the database.</w:t>
      </w:r>
    </w:p>
    <w:p w14:paraId="3B7944D6" w14:textId="44C331FE" w:rsidR="003010B5" w:rsidRDefault="003010B5" w:rsidP="00725E81">
      <w:r>
        <w:t>Mr. Jerediah Fevold (</w:t>
      </w:r>
      <w:r w:rsidR="004A2FDC">
        <w:t xml:space="preserve">Nokia) stated that </w:t>
      </w:r>
      <w:r w:rsidR="006259C6">
        <w:t xml:space="preserve">not all changes to tables are tracked by Microsoft Word and </w:t>
      </w:r>
      <w:r w:rsidR="00B377AE">
        <w:t xml:space="preserve">consequently </w:t>
      </w:r>
      <w:r w:rsidR="006259C6">
        <w:t>requirement</w:t>
      </w:r>
      <w:r w:rsidR="00B377AE">
        <w:t xml:space="preserve"> of "Simplicity" is not addressed by Microsoft Word. Mr. Sasha Sirotkin (Apple) agreed.</w:t>
      </w:r>
    </w:p>
    <w:p w14:paraId="3F5C9C57" w14:textId="461BB26D" w:rsidR="00120F34" w:rsidRDefault="00120F34" w:rsidP="00725E81">
      <w:r>
        <w:t xml:space="preserve">Dr. David </w:t>
      </w:r>
      <w:proofErr w:type="spellStart"/>
      <w:r>
        <w:t>Mazzarrese</w:t>
      </w:r>
      <w:proofErr w:type="spellEnd"/>
      <w:r>
        <w:t xml:space="preserve"> (Huawei) responded that meeting reports requirement was intended to highlight that decisions on CRs are recorded in the meeting reports for traceability on what is agreed and that the requirement can be formulated better. Mr. Guillaume Sebire (MediaTek) agreed</w:t>
      </w:r>
      <w:r w:rsidR="00536915">
        <w:t xml:space="preserve">, but Mr. Erik Guttman (Samsung) indicated that the current discussion is not about tool for CRs. Mr. Guillaume Sebire (MediaTek) responded that </w:t>
      </w:r>
      <w:r w:rsidR="00CA72A5">
        <w:t>the study is expected to discuss working method and consequently there are more considerations than CRs/specifications required</w:t>
      </w:r>
      <w:r w:rsidR="00536915">
        <w:t xml:space="preserve">. </w:t>
      </w:r>
      <w:r w:rsidR="00CA72A5">
        <w:t xml:space="preserve">Mr. Jerediah Fevold (Nokia) commented that in some working groups (e.g., RAN2) TDocs containing the CRs are </w:t>
      </w:r>
      <w:r w:rsidR="0002639C">
        <w:t xml:space="preserve">discussed before the changes are made, and that writing detailed summaries of the changes in the meeting report may not be desirable in these cases. Ms. Elena Neira (MITRE) </w:t>
      </w:r>
      <w:r w:rsidR="001F4F1A">
        <w:t xml:space="preserve">stated that different set of tools may be required and the study must consider </w:t>
      </w:r>
      <w:r w:rsidR="00E371B3">
        <w:t>the better format that addresses all the discussions.</w:t>
      </w:r>
    </w:p>
    <w:p w14:paraId="62DDD42B" w14:textId="1809EB79" w:rsidR="00736C49" w:rsidRDefault="00E371B3">
      <w:r>
        <w:t xml:space="preserve">Mr. Jerediah Fevold (Nokia) suggested to not use comment bubbles for email approval process but use tables, where the table will </w:t>
      </w:r>
      <w:r w:rsidR="00AB7382">
        <w:t xml:space="preserve">merge </w:t>
      </w:r>
      <w:r>
        <w:t>all the requirements together and identify duplicates. Mr. Suresh Chitturi (Samsung)</w:t>
      </w:r>
      <w:r w:rsidR="00AB7382">
        <w:t xml:space="preserve">, Mr. Sasha Sirotkin (Apple) and Mr. Erik Guttman (Samsung) agreed and Mr. Sasha Sirotkin (Apple) further indicated that assigning a person to moderate the discussion would be desirable. </w:t>
      </w:r>
    </w:p>
    <w:p w14:paraId="13D20E7C" w14:textId="41D3CD46" w:rsidR="00AB7382" w:rsidRDefault="00AB7382" w:rsidP="003F46D9">
      <w:r>
        <w:t xml:space="preserve">Mr. Jerediah Fevold (Nokia) commented that it is confusing to distinguish between general and specific requirements. Ms. Elena Neira </w:t>
      </w:r>
      <w:r w:rsidR="007F75E5">
        <w:t>(MITRE) agreed.</w:t>
      </w:r>
    </w:p>
    <w:p w14:paraId="4181ADF4" w14:textId="749072D4" w:rsidR="007F75E5" w:rsidRDefault="007F75E5" w:rsidP="003F46D9">
      <w:r>
        <w:t xml:space="preserve">Mr. Stefan </w:t>
      </w:r>
      <w:proofErr w:type="spellStart"/>
      <w:r w:rsidRPr="007F75E5">
        <w:t>Doehla</w:t>
      </w:r>
      <w:proofErr w:type="spellEnd"/>
      <w:r>
        <w:t xml:space="preserve"> (Fraunhofer) indicated that Forge could be used as a discussion with each row (requirement) being a ticket on Forge. Dr. Matthew Grime (NCSC) agreed and commented that Forge should be considered for official trial later in the study.</w:t>
      </w:r>
    </w:p>
    <w:p w14:paraId="5C4B886B" w14:textId="71E8A2CF" w:rsidR="00160322" w:rsidRDefault="00160322" w:rsidP="003F46D9">
      <w:r>
        <w:t>Mr. Suresh Chitturi (Samsung) suggested to incorporate this document and all other documents in agenda items 5.3.1 and 5.3.2 with 6GSM-250024</w:t>
      </w:r>
      <w:r w:rsidR="00AB7382">
        <w:t xml:space="preserve"> (Apple), with Mr. Sasha Sirotkin (Apple) moderating the discussion</w:t>
      </w:r>
      <w:r>
        <w:t>. The contributors agreed to the suggestion.</w:t>
      </w:r>
    </w:p>
    <w:p w14:paraId="54FF2DD5" w14:textId="26CF264F" w:rsidR="003010B5" w:rsidRDefault="003010B5" w:rsidP="003010B5">
      <w:r>
        <w:rPr>
          <w:b/>
        </w:rPr>
        <w:t xml:space="preserve">Status: </w:t>
      </w:r>
      <w:r>
        <w:rPr>
          <w:color w:val="0000FF"/>
        </w:rPr>
        <w:t xml:space="preserve">merged </w:t>
      </w:r>
      <w:r w:rsidRPr="00B7454A">
        <w:t>with 00</w:t>
      </w:r>
      <w:r w:rsidR="002660AA">
        <w:t>4</w:t>
      </w:r>
      <w:r w:rsidRPr="00B7454A">
        <w:t>4</w:t>
      </w:r>
      <w:r>
        <w:rPr>
          <w:color w:val="0000FF"/>
        </w:rPr>
        <w:t>.</w:t>
      </w:r>
    </w:p>
    <w:p w14:paraId="69378FC6" w14:textId="140629C7" w:rsidR="00634A5B" w:rsidRDefault="0051332B" w:rsidP="006E306F">
      <w:pPr>
        <w:pStyle w:val="NormTop"/>
      </w:pPr>
      <w:r>
        <w:rPr>
          <w:color w:val="0000FF"/>
        </w:rPr>
        <w:t>6GSM-250020</w:t>
      </w:r>
      <w:r>
        <w:t xml:space="preserve"> (discussion General Requirements to Improvements to 3GPP Specification Format and Working Methods (Source: Nokia))</w:t>
      </w:r>
      <w:r w:rsidR="006E306F">
        <w:br/>
      </w:r>
      <w:r>
        <w:rPr>
          <w:b/>
        </w:rPr>
        <w:t xml:space="preserve">Document for: </w:t>
      </w:r>
      <w:r>
        <w:t>Endorsement</w:t>
      </w:r>
    </w:p>
    <w:p w14:paraId="13939DF0" w14:textId="71E84D9D" w:rsidR="00634A5B" w:rsidRDefault="008E105F">
      <w:r>
        <w:t>The document was not presented but was agreed to be merged into 6GSM-250024.</w:t>
      </w:r>
    </w:p>
    <w:p w14:paraId="211EAF18" w14:textId="5CAD5FAB" w:rsidR="00634A5B" w:rsidRDefault="0051332B">
      <w:r>
        <w:rPr>
          <w:b/>
        </w:rPr>
        <w:t xml:space="preserve">Status: </w:t>
      </w:r>
      <w:r w:rsidR="00B7454A">
        <w:rPr>
          <w:color w:val="0000FF"/>
        </w:rPr>
        <w:t xml:space="preserve">merged </w:t>
      </w:r>
      <w:r w:rsidR="00B7454A" w:rsidRPr="00B7454A">
        <w:t>with 00</w:t>
      </w:r>
      <w:r w:rsidR="002660AA">
        <w:t>4</w:t>
      </w:r>
      <w:r w:rsidR="00B7454A" w:rsidRPr="00B7454A">
        <w:t>4</w:t>
      </w:r>
      <w:r w:rsidR="00B7454A">
        <w:rPr>
          <w:color w:val="0000FF"/>
        </w:rPr>
        <w:t>.</w:t>
      </w:r>
    </w:p>
    <w:p w14:paraId="18A2E406" w14:textId="24EEBF52" w:rsidR="00634A5B" w:rsidRDefault="0051332B" w:rsidP="006E306F">
      <w:pPr>
        <w:pStyle w:val="NormTop"/>
      </w:pPr>
      <w:r>
        <w:rPr>
          <w:color w:val="0000FF"/>
        </w:rPr>
        <w:t>6GSM-250023</w:t>
      </w:r>
      <w:r>
        <w:t xml:space="preserve"> (</w:t>
      </w:r>
      <w:proofErr w:type="spellStart"/>
      <w:r>
        <w:t>pCR</w:t>
      </w:r>
      <w:proofErr w:type="spellEnd"/>
      <w:r>
        <w:t xml:space="preserve"> 21.802 General Requirements (Source: Apple))</w:t>
      </w:r>
      <w:r w:rsidR="006E306F">
        <w:br/>
      </w:r>
      <w:r>
        <w:rPr>
          <w:b/>
        </w:rPr>
        <w:t xml:space="preserve">Document for: </w:t>
      </w:r>
      <w:r>
        <w:t>Endorsement</w:t>
      </w:r>
    </w:p>
    <w:p w14:paraId="13FB4462" w14:textId="77777777" w:rsidR="00B7454A" w:rsidRDefault="00B7454A" w:rsidP="00B7454A">
      <w:r>
        <w:t>The document was not presented but was agreed to be merged into 6GSM-250024.</w:t>
      </w:r>
    </w:p>
    <w:p w14:paraId="297B1189" w14:textId="17CD4441" w:rsidR="00B7454A" w:rsidRDefault="00B7454A" w:rsidP="00B7454A">
      <w:r>
        <w:rPr>
          <w:b/>
        </w:rPr>
        <w:t xml:space="preserve">Status: </w:t>
      </w:r>
      <w:r>
        <w:rPr>
          <w:color w:val="0000FF"/>
        </w:rPr>
        <w:t xml:space="preserve">merged </w:t>
      </w:r>
      <w:r w:rsidRPr="00B7454A">
        <w:t>with 00</w:t>
      </w:r>
      <w:r w:rsidR="00561704">
        <w:t>4</w:t>
      </w:r>
      <w:r w:rsidRPr="00B7454A">
        <w:t>4</w:t>
      </w:r>
      <w:r>
        <w:rPr>
          <w:color w:val="0000FF"/>
        </w:rPr>
        <w:t>.</w:t>
      </w:r>
    </w:p>
    <w:p w14:paraId="552CEA6D" w14:textId="6C667FEA" w:rsidR="00634A5B" w:rsidRDefault="0051332B" w:rsidP="006E306F">
      <w:pPr>
        <w:pStyle w:val="NormTop"/>
      </w:pPr>
      <w:r>
        <w:rPr>
          <w:color w:val="0000FF"/>
        </w:rPr>
        <w:t>6GSM-250029</w:t>
      </w:r>
      <w:r>
        <w:t xml:space="preserve"> (</w:t>
      </w:r>
      <w:proofErr w:type="spellStart"/>
      <w:r>
        <w:t>pCR</w:t>
      </w:r>
      <w:proofErr w:type="spellEnd"/>
      <w:r>
        <w:t xml:space="preserve"> 21.802 </w:t>
      </w:r>
      <w:proofErr w:type="spellStart"/>
      <w:r>
        <w:t>pCR</w:t>
      </w:r>
      <w:proofErr w:type="spellEnd"/>
      <w:r>
        <w:t xml:space="preserve"> 21.802 – 4.3.1 – General Requirements (Source: Samsung))</w:t>
      </w:r>
      <w:r w:rsidR="006E306F">
        <w:br/>
      </w:r>
      <w:r>
        <w:rPr>
          <w:b/>
        </w:rPr>
        <w:t xml:space="preserve">Document for: </w:t>
      </w:r>
      <w:r>
        <w:t>Endorsement</w:t>
      </w:r>
    </w:p>
    <w:p w14:paraId="030E3CFE" w14:textId="77777777" w:rsidR="00B7454A" w:rsidRDefault="00B7454A" w:rsidP="00B7454A">
      <w:r>
        <w:t>The document was not presented but was agreed to be merged into 6GSM-250024.</w:t>
      </w:r>
    </w:p>
    <w:p w14:paraId="54469059" w14:textId="429D2403" w:rsidR="00B7454A" w:rsidRDefault="00B7454A" w:rsidP="00B7454A">
      <w:r>
        <w:rPr>
          <w:b/>
        </w:rPr>
        <w:t xml:space="preserve">Status: </w:t>
      </w:r>
      <w:r>
        <w:rPr>
          <w:color w:val="0000FF"/>
        </w:rPr>
        <w:t xml:space="preserve">merged </w:t>
      </w:r>
      <w:r w:rsidRPr="00B7454A">
        <w:t>with 00</w:t>
      </w:r>
      <w:r w:rsidR="00561704">
        <w:t>4</w:t>
      </w:r>
      <w:r w:rsidRPr="00B7454A">
        <w:t>4</w:t>
      </w:r>
      <w:r>
        <w:rPr>
          <w:color w:val="0000FF"/>
        </w:rPr>
        <w:t>.</w:t>
      </w:r>
    </w:p>
    <w:p w14:paraId="72792430" w14:textId="270310BA" w:rsidR="00634A5B" w:rsidRDefault="0051332B" w:rsidP="006E306F">
      <w:pPr>
        <w:pStyle w:val="NormTop"/>
      </w:pPr>
      <w:r>
        <w:rPr>
          <w:color w:val="0000FF"/>
        </w:rPr>
        <w:t>6GSM-250033</w:t>
      </w:r>
      <w:r>
        <w:t xml:space="preserve"> (discussion General requirements for specification modernization (Source: Ericsson))</w:t>
      </w:r>
      <w:r w:rsidR="006E306F">
        <w:br/>
      </w:r>
      <w:r>
        <w:rPr>
          <w:b/>
        </w:rPr>
        <w:t xml:space="preserve">Document for: </w:t>
      </w:r>
      <w:r>
        <w:t>Discussion</w:t>
      </w:r>
    </w:p>
    <w:p w14:paraId="7309DC91" w14:textId="77777777" w:rsidR="00B7454A" w:rsidRDefault="00B7454A" w:rsidP="00B7454A">
      <w:r>
        <w:t>The document was not presented but was agreed to be merged into 6GSM-250024.</w:t>
      </w:r>
    </w:p>
    <w:p w14:paraId="5C5F9A97" w14:textId="16D7A9E7" w:rsidR="00B7454A" w:rsidRDefault="00B7454A" w:rsidP="00B7454A">
      <w:r>
        <w:rPr>
          <w:b/>
        </w:rPr>
        <w:t xml:space="preserve">Status: </w:t>
      </w:r>
      <w:r>
        <w:rPr>
          <w:color w:val="0000FF"/>
        </w:rPr>
        <w:t xml:space="preserve">merged </w:t>
      </w:r>
      <w:r w:rsidRPr="00B7454A">
        <w:t>with 00</w:t>
      </w:r>
      <w:r w:rsidR="00561704">
        <w:t>4</w:t>
      </w:r>
      <w:r w:rsidRPr="00B7454A">
        <w:t>4</w:t>
      </w:r>
      <w:r>
        <w:rPr>
          <w:color w:val="0000FF"/>
        </w:rPr>
        <w:t>.</w:t>
      </w:r>
    </w:p>
    <w:p w14:paraId="5F859305" w14:textId="585EB546" w:rsidR="00634A5B" w:rsidRDefault="0051332B" w:rsidP="006E306F">
      <w:pPr>
        <w:pStyle w:val="NormTop"/>
      </w:pPr>
      <w:r>
        <w:rPr>
          <w:color w:val="0000FF"/>
        </w:rPr>
        <w:t>6GSM-250036</w:t>
      </w:r>
      <w:r>
        <w:t xml:space="preserve"> (discussion Docomo's views on General Requirements for new format (Source: NTT DOCOMO INC.))</w:t>
      </w:r>
      <w:r w:rsidR="006E306F">
        <w:br/>
      </w:r>
      <w:r>
        <w:rPr>
          <w:b/>
        </w:rPr>
        <w:t xml:space="preserve">Document for: </w:t>
      </w:r>
      <w:r>
        <w:t>Discussion</w:t>
      </w:r>
    </w:p>
    <w:p w14:paraId="7ED51796" w14:textId="77777777" w:rsidR="00B7454A" w:rsidRDefault="00B7454A" w:rsidP="00B7454A">
      <w:r>
        <w:t>The document was not presented but was agreed to be merged into 6GSM-250024.</w:t>
      </w:r>
    </w:p>
    <w:p w14:paraId="4FF6D5D8" w14:textId="3E823CD7" w:rsidR="00B7454A" w:rsidRDefault="00B7454A" w:rsidP="00B7454A">
      <w:r>
        <w:rPr>
          <w:b/>
        </w:rPr>
        <w:t xml:space="preserve">Status: </w:t>
      </w:r>
      <w:r>
        <w:rPr>
          <w:color w:val="0000FF"/>
        </w:rPr>
        <w:t xml:space="preserve">merged </w:t>
      </w:r>
      <w:r w:rsidRPr="00B7454A">
        <w:t>with 00</w:t>
      </w:r>
      <w:r w:rsidR="00561704">
        <w:t>4</w:t>
      </w:r>
      <w:r w:rsidRPr="00B7454A">
        <w:t>4</w:t>
      </w:r>
      <w:r>
        <w:rPr>
          <w:color w:val="0000FF"/>
        </w:rPr>
        <w:t>.</w:t>
      </w:r>
    </w:p>
    <w:p w14:paraId="53CC29D9" w14:textId="42A3FECC" w:rsidR="00634A5B" w:rsidRDefault="0051332B" w:rsidP="006E306F">
      <w:pPr>
        <w:pStyle w:val="NormTop"/>
      </w:pPr>
      <w:r>
        <w:rPr>
          <w:color w:val="0000FF"/>
        </w:rPr>
        <w:t>6GSM-250039</w:t>
      </w:r>
      <w:r>
        <w:t xml:space="preserve"> (</w:t>
      </w:r>
      <w:proofErr w:type="spellStart"/>
      <w:r>
        <w:t>pCR</w:t>
      </w:r>
      <w:proofErr w:type="spellEnd"/>
      <w:r>
        <w:t xml:space="preserve"> 21.802 General requirement - </w:t>
      </w:r>
      <w:proofErr w:type="spellStart"/>
      <w:r>
        <w:t>pCR</w:t>
      </w:r>
      <w:proofErr w:type="spellEnd"/>
      <w:r>
        <w:t xml:space="preserve"> on 21.802 Section 4.3.1 (Source: Xiaomi))</w:t>
      </w:r>
      <w:r w:rsidR="006E306F">
        <w:br/>
      </w:r>
      <w:r>
        <w:rPr>
          <w:b/>
        </w:rPr>
        <w:t xml:space="preserve">Document for: </w:t>
      </w:r>
      <w:r>
        <w:t>Endorsement</w:t>
      </w:r>
    </w:p>
    <w:p w14:paraId="07AB70CD" w14:textId="77777777" w:rsidR="00B7454A" w:rsidRDefault="00B7454A" w:rsidP="00B7454A">
      <w:r>
        <w:t>The document was not presented but was agreed to be merged into 6GSM-250024.</w:t>
      </w:r>
    </w:p>
    <w:p w14:paraId="571313EE" w14:textId="27DA5327" w:rsidR="00B7454A" w:rsidRDefault="00B7454A" w:rsidP="00B7454A">
      <w:r>
        <w:rPr>
          <w:b/>
        </w:rPr>
        <w:t xml:space="preserve">Status: </w:t>
      </w:r>
      <w:r>
        <w:rPr>
          <w:color w:val="0000FF"/>
        </w:rPr>
        <w:t xml:space="preserve">merged </w:t>
      </w:r>
      <w:r w:rsidRPr="00B7454A">
        <w:t>with 00</w:t>
      </w:r>
      <w:r w:rsidR="00561704">
        <w:t>4</w:t>
      </w:r>
      <w:r w:rsidRPr="00B7454A">
        <w:t>4</w:t>
      </w:r>
      <w:r>
        <w:rPr>
          <w:color w:val="0000FF"/>
        </w:rPr>
        <w:t>.</w:t>
      </w:r>
    </w:p>
    <w:p w14:paraId="11616D33" w14:textId="77777777" w:rsidR="00634A5B" w:rsidRDefault="0051332B">
      <w:pPr>
        <w:pStyle w:val="Heading3"/>
      </w:pPr>
      <w:r>
        <w:t>5.3.2</w:t>
      </w:r>
      <w:r>
        <w:tab/>
        <w:t>Specific Requirements (clause 4.3.2)</w:t>
      </w:r>
    </w:p>
    <w:p w14:paraId="5B6A5131" w14:textId="554C4FFD" w:rsidR="00634A5B" w:rsidRDefault="0051332B" w:rsidP="006E306F">
      <w:pPr>
        <w:pStyle w:val="NormTop"/>
      </w:pPr>
      <w:r>
        <w:rPr>
          <w:color w:val="0000FF"/>
        </w:rPr>
        <w:t>6GSM-250017</w:t>
      </w:r>
      <w:r>
        <w:t xml:space="preserve"> (</w:t>
      </w:r>
      <w:proofErr w:type="spellStart"/>
      <w:r>
        <w:t>pCR</w:t>
      </w:r>
      <w:proofErr w:type="spellEnd"/>
      <w:r>
        <w:t xml:space="preserve"> 21.802 </w:t>
      </w:r>
      <w:proofErr w:type="spellStart"/>
      <w:r>
        <w:t>pCR</w:t>
      </w:r>
      <w:proofErr w:type="spellEnd"/>
      <w:r>
        <w:t xml:space="preserve"> on Specific Requirements (clause 4.3.2) (Source: Huawei))</w:t>
      </w:r>
      <w:r w:rsidR="006E306F">
        <w:br/>
      </w:r>
      <w:r>
        <w:rPr>
          <w:b/>
        </w:rPr>
        <w:t xml:space="preserve">Document for: </w:t>
      </w:r>
      <w:r>
        <w:t>Endorsement</w:t>
      </w:r>
    </w:p>
    <w:p w14:paraId="16B24125" w14:textId="77777777" w:rsidR="00B7454A" w:rsidRDefault="00B7454A" w:rsidP="00B7454A">
      <w:r>
        <w:t>The document was not presented but was agreed to be merged into 6GSM-250024.</w:t>
      </w:r>
    </w:p>
    <w:p w14:paraId="4F79F877" w14:textId="189AD117" w:rsidR="00B7454A" w:rsidRDefault="00B7454A" w:rsidP="00B7454A">
      <w:r>
        <w:rPr>
          <w:b/>
        </w:rPr>
        <w:t xml:space="preserve">Status: </w:t>
      </w:r>
      <w:r>
        <w:rPr>
          <w:color w:val="0000FF"/>
        </w:rPr>
        <w:t xml:space="preserve">merged </w:t>
      </w:r>
      <w:r w:rsidRPr="00B7454A">
        <w:t>with 00</w:t>
      </w:r>
      <w:r w:rsidR="00561704">
        <w:t>4</w:t>
      </w:r>
      <w:r w:rsidRPr="00B7454A">
        <w:t>4</w:t>
      </w:r>
      <w:r>
        <w:rPr>
          <w:color w:val="0000FF"/>
        </w:rPr>
        <w:t>.</w:t>
      </w:r>
    </w:p>
    <w:p w14:paraId="58073DB9" w14:textId="4742047B" w:rsidR="00634A5B" w:rsidRDefault="0051332B" w:rsidP="006E306F">
      <w:pPr>
        <w:pStyle w:val="NormTop"/>
      </w:pPr>
      <w:r>
        <w:rPr>
          <w:color w:val="0000FF"/>
        </w:rPr>
        <w:t>6GSM-250021</w:t>
      </w:r>
      <w:r>
        <w:t xml:space="preserve"> (discussion Specific Requirements to Improvements to 3GPP Specification Format and Working Methods (Source: Nokia))</w:t>
      </w:r>
      <w:r w:rsidR="006E306F">
        <w:br/>
      </w:r>
      <w:r>
        <w:rPr>
          <w:b/>
        </w:rPr>
        <w:t xml:space="preserve">Document for: </w:t>
      </w:r>
      <w:r>
        <w:t>Endorsement</w:t>
      </w:r>
    </w:p>
    <w:p w14:paraId="0466C6B9" w14:textId="77777777" w:rsidR="00B7454A" w:rsidRDefault="00B7454A" w:rsidP="00B7454A">
      <w:r>
        <w:t>The document was not presented but was agreed to be merged into 6GSM-250024.</w:t>
      </w:r>
    </w:p>
    <w:p w14:paraId="75E2501D" w14:textId="63B677CA" w:rsidR="00B7454A" w:rsidRDefault="00B7454A" w:rsidP="00B7454A">
      <w:r>
        <w:rPr>
          <w:b/>
        </w:rPr>
        <w:t xml:space="preserve">Status: </w:t>
      </w:r>
      <w:r>
        <w:rPr>
          <w:color w:val="0000FF"/>
        </w:rPr>
        <w:t xml:space="preserve">merged </w:t>
      </w:r>
      <w:r w:rsidRPr="00B7454A">
        <w:t>with 00</w:t>
      </w:r>
      <w:r w:rsidR="00561704">
        <w:t>4</w:t>
      </w:r>
      <w:r w:rsidRPr="00B7454A">
        <w:t>4</w:t>
      </w:r>
      <w:r>
        <w:rPr>
          <w:color w:val="0000FF"/>
        </w:rPr>
        <w:t>.</w:t>
      </w:r>
    </w:p>
    <w:p w14:paraId="25D0858D" w14:textId="457E77C9" w:rsidR="00634A5B" w:rsidRDefault="0051332B" w:rsidP="006E306F">
      <w:pPr>
        <w:pStyle w:val="NormTop"/>
      </w:pPr>
      <w:r>
        <w:rPr>
          <w:color w:val="0000FF"/>
        </w:rPr>
        <w:t>6GSM-250024</w:t>
      </w:r>
      <w:r>
        <w:t xml:space="preserve"> (</w:t>
      </w:r>
      <w:proofErr w:type="spellStart"/>
      <w:r>
        <w:t>pCR</w:t>
      </w:r>
      <w:proofErr w:type="spellEnd"/>
      <w:r>
        <w:t xml:space="preserve"> 21.802 Specific Requirements (Source: Apple))</w:t>
      </w:r>
      <w:r w:rsidR="006E306F">
        <w:br/>
      </w:r>
      <w:r>
        <w:rPr>
          <w:b/>
        </w:rPr>
        <w:t xml:space="preserve">Document for: </w:t>
      </w:r>
      <w:r>
        <w:t>Endorsement</w:t>
      </w:r>
    </w:p>
    <w:p w14:paraId="4BA0488A" w14:textId="2D010E71" w:rsidR="00634A5B" w:rsidRDefault="00ED4C21">
      <w:r>
        <w:t xml:space="preserve">Mr. Sasha Sirotkin (Apple) </w:t>
      </w:r>
      <w:r w:rsidR="009352D9">
        <w:t>will be providing a consolidated list of requirements as indicated in the discussion of 6GSM-250016. The list of requirements will not distinguish between general and specific requirements, and will add all co-signers.</w:t>
      </w:r>
    </w:p>
    <w:p w14:paraId="5F0BB990" w14:textId="1491064B" w:rsidR="00634A5B" w:rsidRPr="006F006F" w:rsidRDefault="0051332B">
      <w:r>
        <w:rPr>
          <w:b/>
        </w:rPr>
        <w:t xml:space="preserve">Status: </w:t>
      </w:r>
      <w:r w:rsidR="00001942" w:rsidRPr="00AB539A">
        <w:rPr>
          <w:color w:val="808080" w:themeColor="background1" w:themeShade="80"/>
        </w:rPr>
        <w:t xml:space="preserve">revised </w:t>
      </w:r>
      <w:r w:rsidR="00001942" w:rsidRPr="006F006F">
        <w:t xml:space="preserve">to </w:t>
      </w:r>
      <w:r w:rsidR="00AB539A" w:rsidRPr="006F006F">
        <w:t>0044</w:t>
      </w:r>
    </w:p>
    <w:p w14:paraId="535BF159" w14:textId="0CD0D859" w:rsidR="004A72E6" w:rsidRDefault="004A72E6" w:rsidP="004A72E6">
      <w:pPr>
        <w:pStyle w:val="NormTop"/>
      </w:pPr>
      <w:r>
        <w:rPr>
          <w:color w:val="0000FF"/>
        </w:rPr>
        <w:t>6GSM-250044</w:t>
      </w:r>
      <w:r>
        <w:t xml:space="preserve"> (</w:t>
      </w:r>
      <w:proofErr w:type="spellStart"/>
      <w:r>
        <w:t>pCR</w:t>
      </w:r>
      <w:proofErr w:type="spellEnd"/>
      <w:r>
        <w:t xml:space="preserve"> 21.802 </w:t>
      </w:r>
      <w:r w:rsidR="00B556AC" w:rsidRPr="00B556AC">
        <w:t xml:space="preserve">Specific Requirements </w:t>
      </w:r>
      <w:r>
        <w:t xml:space="preserve">(Source: </w:t>
      </w:r>
      <w:r w:rsidR="00555A57" w:rsidRPr="00555A57">
        <w:t>Apple, Huawei, Nokia, Samsung, Ericsson, NTT DOCOMO INC., Xiaomi, ZTE, MediaTek Inc.</w:t>
      </w:r>
      <w:r>
        <w:t>))</w:t>
      </w:r>
      <w:r>
        <w:br/>
      </w:r>
      <w:r>
        <w:rPr>
          <w:b/>
        </w:rPr>
        <w:t xml:space="preserve">Document for: </w:t>
      </w:r>
      <w:r>
        <w:t>Endorsement</w:t>
      </w:r>
    </w:p>
    <w:p w14:paraId="4AC186A0" w14:textId="36ECB6BE" w:rsidR="004A72E6" w:rsidRPr="004A72E6" w:rsidRDefault="004A72E6" w:rsidP="004A72E6">
      <w:pPr>
        <w:rPr>
          <w:b/>
          <w:bCs/>
          <w:lang w:eastAsia="ja-JP"/>
        </w:rPr>
      </w:pPr>
      <w:r w:rsidRPr="004A72E6">
        <w:rPr>
          <w:b/>
          <w:bCs/>
          <w:lang w:eastAsia="ja-JP"/>
        </w:rPr>
        <w:t>Revision of 6GSM-250024</w:t>
      </w:r>
    </w:p>
    <w:p w14:paraId="52501708" w14:textId="77777777" w:rsidR="004C0911" w:rsidRDefault="004A72E6" w:rsidP="004A72E6">
      <w:r>
        <w:t>Mr. Sasha Sirotkin (Apple) will be providing a consolidated list of requirements as indicated in the discussion of 6GSM-250016. The list of requirements will not distinguish between general and specific requirements, and will add all co-signers.</w:t>
      </w:r>
    </w:p>
    <w:p w14:paraId="0946B7C8" w14:textId="063D79C4" w:rsidR="004A72E6" w:rsidRDefault="00F71124" w:rsidP="004C0911">
      <w:pPr>
        <w:pStyle w:val="NO"/>
      </w:pPr>
      <w:r>
        <w:t>NOTE</w:t>
      </w:r>
      <w:r w:rsidR="00B354E5">
        <w:t xml:space="preserve"> </w:t>
      </w:r>
      <w:r w:rsidR="004C0911">
        <w:t>1</w:t>
      </w:r>
      <w:r>
        <w:t>:</w:t>
      </w:r>
      <w:r w:rsidR="004C0911">
        <w:tab/>
      </w:r>
      <w:r>
        <w:t>the title of the document has changed to reflect the contents that will be included in this document.</w:t>
      </w:r>
    </w:p>
    <w:p w14:paraId="32637058" w14:textId="40984153" w:rsidR="004C0911" w:rsidRDefault="004C0911" w:rsidP="004C0911">
      <w:r>
        <w:t xml:space="preserve">Mr. Sasha Sirotkin (Apple) provided the </w:t>
      </w:r>
      <w:hyperlink r:id="rId27" w:history="1">
        <w:r w:rsidRPr="00E739F6">
          <w:rPr>
            <w:rStyle w:val="Hyperlink"/>
          </w:rPr>
          <w:t>draft version</w:t>
        </w:r>
      </w:hyperlink>
      <w:r>
        <w:t xml:space="preserve"> for comments. </w:t>
      </w:r>
      <w:r w:rsidR="00995669">
        <w:t xml:space="preserve">Two </w:t>
      </w:r>
      <w:r>
        <w:t xml:space="preserve">rounds of </w:t>
      </w:r>
      <w:r w:rsidR="00995669">
        <w:t xml:space="preserve">rapporteur moderation </w:t>
      </w:r>
      <w:r>
        <w:t>were made as follows:</w:t>
      </w:r>
      <w:r w:rsidR="00995669">
        <w:t xml:space="preserve"> </w:t>
      </w:r>
      <w:hyperlink r:id="rId28" w:history="1">
        <w:r w:rsidR="007E0A3F" w:rsidRPr="007E0A3F">
          <w:rPr>
            <w:rStyle w:val="Hyperlink"/>
          </w:rPr>
          <w:t xml:space="preserve">draft </w:t>
        </w:r>
        <w:r w:rsidR="00995669" w:rsidRPr="007E0A3F">
          <w:rPr>
            <w:rStyle w:val="Hyperlink"/>
          </w:rPr>
          <w:t>version 8</w:t>
        </w:r>
      </w:hyperlink>
      <w:r w:rsidR="00995669">
        <w:t xml:space="preserve"> and </w:t>
      </w:r>
      <w:hyperlink r:id="rId29" w:history="1">
        <w:r w:rsidR="0010451E" w:rsidRPr="0010451E">
          <w:rPr>
            <w:rStyle w:val="Hyperlink"/>
          </w:rPr>
          <w:t xml:space="preserve">draft </w:t>
        </w:r>
        <w:r w:rsidR="00995669" w:rsidRPr="0010451E">
          <w:rPr>
            <w:rStyle w:val="Hyperlink"/>
          </w:rPr>
          <w:t>version 9</w:t>
        </w:r>
      </w:hyperlink>
      <w:r w:rsidR="00995669">
        <w:t xml:space="preserve">. </w:t>
      </w:r>
      <w:r>
        <w:t xml:space="preserve">Finally, the </w:t>
      </w:r>
      <w:proofErr w:type="spellStart"/>
      <w:r>
        <w:t>TDoc</w:t>
      </w:r>
      <w:proofErr w:type="spellEnd"/>
      <w:r>
        <w:t xml:space="preserve"> was made available in the inbox for the final round of review.</w:t>
      </w:r>
    </w:p>
    <w:p w14:paraId="2BD9C08E" w14:textId="2DCDBFAA" w:rsidR="004C0911" w:rsidRPr="005C4BE1" w:rsidRDefault="004C0911" w:rsidP="004C0911">
      <w:pPr>
        <w:pStyle w:val="NO"/>
        <w:rPr>
          <w:lang w:eastAsia="ja-JP"/>
        </w:rPr>
      </w:pPr>
      <w:r>
        <w:t>NOTE</w:t>
      </w:r>
      <w:r w:rsidR="00B354E5">
        <w:t xml:space="preserve"> 2</w:t>
      </w:r>
      <w:r>
        <w:t>:</w:t>
      </w:r>
      <w:r>
        <w:tab/>
        <w:t xml:space="preserve">For detailed email discussion, please see email list archive for </w:t>
      </w:r>
      <w:hyperlink r:id="rId30" w:history="1">
        <w:r w:rsidRPr="00BC05B5">
          <w:rPr>
            <w:rStyle w:val="Hyperlink"/>
          </w:rPr>
          <w:t>week 1 of August 2025</w:t>
        </w:r>
      </w:hyperlink>
      <w:r>
        <w:t xml:space="preserve"> and </w:t>
      </w:r>
      <w:hyperlink r:id="rId31" w:history="1">
        <w:r w:rsidRPr="00760259">
          <w:rPr>
            <w:rStyle w:val="Hyperlink"/>
          </w:rPr>
          <w:t>week 2 of August 2025</w:t>
        </w:r>
      </w:hyperlink>
      <w:r>
        <w:t xml:space="preserve">. Filter by the </w:t>
      </w:r>
      <w:proofErr w:type="spellStart"/>
      <w:r>
        <w:t>TDoc</w:t>
      </w:r>
      <w:proofErr w:type="spellEnd"/>
      <w:r>
        <w:t xml:space="preserve"> number in the subject field.</w:t>
      </w:r>
    </w:p>
    <w:p w14:paraId="5BBCC03B" w14:textId="3C43EFA7" w:rsidR="004C0911" w:rsidRDefault="00B556AC" w:rsidP="004C0911">
      <w:r w:rsidRPr="00B556AC">
        <w:t>Since the final review of the document was delayed, it was revised to 25004</w:t>
      </w:r>
      <w:r>
        <w:t>8</w:t>
      </w:r>
      <w:r w:rsidRPr="00B556AC">
        <w:t xml:space="preserve"> to be extended to round 2 </w:t>
      </w:r>
      <w:r w:rsidR="006D2679">
        <w:t xml:space="preserve">of the final </w:t>
      </w:r>
      <w:r w:rsidRPr="00B556AC">
        <w:t>review.</w:t>
      </w:r>
    </w:p>
    <w:p w14:paraId="2F724C30" w14:textId="7D9AC09C" w:rsidR="004D0DFB" w:rsidRPr="005C4BE1" w:rsidRDefault="004D0DFB" w:rsidP="004D0DFB">
      <w:r>
        <w:rPr>
          <w:b/>
        </w:rPr>
        <w:t xml:space="preserve">Status: </w:t>
      </w:r>
      <w:r w:rsidR="00B556AC" w:rsidRPr="00AB539A">
        <w:rPr>
          <w:color w:val="808080" w:themeColor="background1" w:themeShade="80"/>
        </w:rPr>
        <w:t xml:space="preserve">revised </w:t>
      </w:r>
      <w:r w:rsidR="00B556AC" w:rsidRPr="006F006F">
        <w:t>to 004</w:t>
      </w:r>
      <w:r w:rsidR="00B556AC">
        <w:t>8</w:t>
      </w:r>
    </w:p>
    <w:p w14:paraId="58836140" w14:textId="51A85D6D" w:rsidR="0020484F" w:rsidRDefault="0020484F" w:rsidP="0020484F">
      <w:pPr>
        <w:pStyle w:val="NormTop"/>
      </w:pPr>
      <w:r>
        <w:rPr>
          <w:color w:val="0000FF"/>
        </w:rPr>
        <w:t>6GSM-250048</w:t>
      </w:r>
      <w:r>
        <w:t xml:space="preserve"> (</w:t>
      </w:r>
      <w:proofErr w:type="spellStart"/>
      <w:r>
        <w:t>pCR</w:t>
      </w:r>
      <w:proofErr w:type="spellEnd"/>
      <w:r>
        <w:t xml:space="preserve"> 21.802 </w:t>
      </w:r>
      <w:r w:rsidR="00B556AC" w:rsidRPr="00B556AC">
        <w:t xml:space="preserve">Specific Requirements </w:t>
      </w:r>
      <w:r>
        <w:t xml:space="preserve">(Source: </w:t>
      </w:r>
      <w:r w:rsidRPr="00555A57">
        <w:t>Apple, Huawei, Nokia, Samsung, Ericsson, NTT DOCOMO INC., Xiaomi, ZTE, MediaTek Inc.</w:t>
      </w:r>
      <w:r>
        <w:t>))</w:t>
      </w:r>
      <w:r>
        <w:br/>
      </w:r>
      <w:r>
        <w:rPr>
          <w:b/>
        </w:rPr>
        <w:t xml:space="preserve">Document for: </w:t>
      </w:r>
      <w:r>
        <w:t>Endorsement</w:t>
      </w:r>
    </w:p>
    <w:p w14:paraId="4336C59E" w14:textId="4FD0133B" w:rsidR="0020484F" w:rsidRPr="004A72E6" w:rsidRDefault="0020484F" w:rsidP="0020484F">
      <w:pPr>
        <w:rPr>
          <w:b/>
          <w:bCs/>
          <w:lang w:eastAsia="ja-JP"/>
        </w:rPr>
      </w:pPr>
      <w:r w:rsidRPr="004A72E6">
        <w:rPr>
          <w:b/>
          <w:bCs/>
          <w:lang w:eastAsia="ja-JP"/>
        </w:rPr>
        <w:t>Revision of 6GSM-2500</w:t>
      </w:r>
      <w:r>
        <w:rPr>
          <w:b/>
          <w:bCs/>
          <w:lang w:eastAsia="ja-JP"/>
        </w:rPr>
        <w:t>44</w:t>
      </w:r>
    </w:p>
    <w:p w14:paraId="2748116C" w14:textId="15265831" w:rsidR="0020484F" w:rsidRDefault="0020484F" w:rsidP="0020484F">
      <w:r>
        <w:t xml:space="preserve">Mr. Sasha Sirotkin (Apple) </w:t>
      </w:r>
      <w:r w:rsidR="00B556AC">
        <w:t xml:space="preserve">provided the </w:t>
      </w:r>
      <w:proofErr w:type="spellStart"/>
      <w:r w:rsidR="00B556AC">
        <w:t>TDoc</w:t>
      </w:r>
      <w:proofErr w:type="spellEnd"/>
      <w:r w:rsidR="00B556AC">
        <w:t xml:space="preserve"> for review and no comments were received. The document was then </w:t>
      </w:r>
      <w:r w:rsidR="00B556AC" w:rsidRPr="002A46FF">
        <w:rPr>
          <w:color w:val="FF0000"/>
        </w:rPr>
        <w:t>endorsed</w:t>
      </w:r>
      <w:r w:rsidR="00B556AC">
        <w:t>.</w:t>
      </w:r>
    </w:p>
    <w:p w14:paraId="670648DC" w14:textId="4BA7E35A" w:rsidR="0020484F" w:rsidRPr="005C4BE1" w:rsidRDefault="0020484F" w:rsidP="0020484F">
      <w:r>
        <w:rPr>
          <w:b/>
        </w:rPr>
        <w:t xml:space="preserve">Status: </w:t>
      </w:r>
      <w:r w:rsidR="00B556AC" w:rsidRPr="002A46FF">
        <w:rPr>
          <w:color w:val="FF0000"/>
        </w:rPr>
        <w:t>endorsed</w:t>
      </w:r>
    </w:p>
    <w:p w14:paraId="61E87E62" w14:textId="0EE071B4" w:rsidR="00634A5B" w:rsidRDefault="0051332B" w:rsidP="006E306F">
      <w:pPr>
        <w:pStyle w:val="NormTop"/>
      </w:pPr>
      <w:r>
        <w:rPr>
          <w:color w:val="0000FF"/>
        </w:rPr>
        <w:t>6GSM-250030</w:t>
      </w:r>
      <w:r>
        <w:t xml:space="preserve"> (</w:t>
      </w:r>
      <w:proofErr w:type="spellStart"/>
      <w:r>
        <w:t>pCR</w:t>
      </w:r>
      <w:proofErr w:type="spellEnd"/>
      <w:r>
        <w:t xml:space="preserve"> 21.802 </w:t>
      </w:r>
      <w:proofErr w:type="spellStart"/>
      <w:r>
        <w:t>pCR</w:t>
      </w:r>
      <w:proofErr w:type="spellEnd"/>
      <w:r>
        <w:t xml:space="preserve"> 21.802 – 4.3.2 – Requirements Related to Identified Shortcomings (4.2) (Source: Samsung))</w:t>
      </w:r>
      <w:r w:rsidR="006E306F">
        <w:br/>
      </w:r>
      <w:r>
        <w:rPr>
          <w:b/>
        </w:rPr>
        <w:t xml:space="preserve">Document for: </w:t>
      </w:r>
      <w:r>
        <w:t>Endorsement</w:t>
      </w:r>
    </w:p>
    <w:p w14:paraId="07D7C9C1" w14:textId="77777777" w:rsidR="00B7454A" w:rsidRDefault="00B7454A" w:rsidP="00B7454A">
      <w:r>
        <w:t>The document was not presented but was agreed to be merged into 6GSM-250024.</w:t>
      </w:r>
    </w:p>
    <w:p w14:paraId="7C6395E6" w14:textId="2B8876FB" w:rsidR="00B7454A" w:rsidRDefault="00B7454A" w:rsidP="00B7454A">
      <w:r>
        <w:rPr>
          <w:b/>
        </w:rPr>
        <w:t xml:space="preserve">Status: </w:t>
      </w:r>
      <w:r>
        <w:rPr>
          <w:color w:val="0000FF"/>
        </w:rPr>
        <w:t xml:space="preserve">merged </w:t>
      </w:r>
      <w:r w:rsidRPr="00B7454A">
        <w:t>with 00</w:t>
      </w:r>
      <w:r w:rsidR="008F3497">
        <w:t>4</w:t>
      </w:r>
      <w:r w:rsidRPr="00B7454A">
        <w:t>4</w:t>
      </w:r>
      <w:r>
        <w:rPr>
          <w:color w:val="0000FF"/>
        </w:rPr>
        <w:t>.</w:t>
      </w:r>
    </w:p>
    <w:p w14:paraId="55AE9B55" w14:textId="0F93EAFE" w:rsidR="00634A5B" w:rsidRDefault="0051332B" w:rsidP="006E306F">
      <w:pPr>
        <w:pStyle w:val="NormTop"/>
      </w:pPr>
      <w:r>
        <w:rPr>
          <w:color w:val="0000FF"/>
        </w:rPr>
        <w:t>6GSM-250034</w:t>
      </w:r>
      <w:r>
        <w:t xml:space="preserve"> (discussion Specific requirements for specification modernization (Source: Ericsson))</w:t>
      </w:r>
      <w:r w:rsidR="006E306F">
        <w:br/>
      </w:r>
      <w:r>
        <w:rPr>
          <w:b/>
        </w:rPr>
        <w:t xml:space="preserve">Document for: </w:t>
      </w:r>
      <w:r>
        <w:t>Discussion</w:t>
      </w:r>
    </w:p>
    <w:p w14:paraId="039E332C" w14:textId="77777777" w:rsidR="00B7454A" w:rsidRDefault="00B7454A" w:rsidP="00B7454A">
      <w:r>
        <w:t>The document was not presented but was agreed to be merged into 6GSM-250024.</w:t>
      </w:r>
    </w:p>
    <w:p w14:paraId="671DDFDF" w14:textId="7094C141" w:rsidR="00B7454A" w:rsidRDefault="00B7454A" w:rsidP="00B7454A">
      <w:r>
        <w:rPr>
          <w:b/>
        </w:rPr>
        <w:t xml:space="preserve">Status: </w:t>
      </w:r>
      <w:r>
        <w:rPr>
          <w:color w:val="0000FF"/>
        </w:rPr>
        <w:t xml:space="preserve">merged </w:t>
      </w:r>
      <w:r w:rsidRPr="00B7454A">
        <w:t>with 00</w:t>
      </w:r>
      <w:r w:rsidR="008F3497">
        <w:t>4</w:t>
      </w:r>
      <w:r w:rsidRPr="00B7454A">
        <w:t>4</w:t>
      </w:r>
      <w:r>
        <w:rPr>
          <w:color w:val="0000FF"/>
        </w:rPr>
        <w:t>.</w:t>
      </w:r>
    </w:p>
    <w:p w14:paraId="5EEEC000" w14:textId="77777777" w:rsidR="00634A5B" w:rsidRDefault="0051332B">
      <w:pPr>
        <w:pStyle w:val="Heading2"/>
      </w:pPr>
      <w:r>
        <w:t>5.4</w:t>
      </w:r>
      <w:r>
        <w:tab/>
        <w:t>Other inputs</w:t>
      </w:r>
    </w:p>
    <w:p w14:paraId="65C6AD51" w14:textId="39839C59" w:rsidR="00634A5B" w:rsidRDefault="0051332B" w:rsidP="006E306F">
      <w:pPr>
        <w:pStyle w:val="NormTop"/>
      </w:pPr>
      <w:r>
        <w:rPr>
          <w:color w:val="0000FF"/>
        </w:rPr>
        <w:t>6GSM-250022</w:t>
      </w:r>
      <w:r>
        <w:t xml:space="preserve"> (discussion Summary of pre-existing work related to Improvements to 3GPP Specification Format and Working Methods (Source: Nokia))</w:t>
      </w:r>
      <w:r w:rsidR="00B25987">
        <w:br/>
      </w:r>
      <w:r>
        <w:rPr>
          <w:b/>
        </w:rPr>
        <w:t xml:space="preserve">Document for: </w:t>
      </w:r>
      <w:r w:rsidR="00613626">
        <w:t>Information</w:t>
      </w:r>
    </w:p>
    <w:p w14:paraId="6508D3C2" w14:textId="77B97912" w:rsidR="00EA5AB6" w:rsidRDefault="00EA5AB6" w:rsidP="00EA5AB6">
      <w:r>
        <w:t>Mr. Jerediah Fevold (Nokia) presented the document</w:t>
      </w:r>
      <w:r w:rsidR="008F0BCC">
        <w:t xml:space="preserve"> and indicated that Nokia's intention is to share the information, but Nokia is open to creating a </w:t>
      </w:r>
      <w:proofErr w:type="spellStart"/>
      <w:r w:rsidR="008F0BCC">
        <w:t>pCR</w:t>
      </w:r>
      <w:proofErr w:type="spellEnd"/>
      <w:r w:rsidR="008F0BCC">
        <w:t xml:space="preserve"> to include the considerations in the Annex of TR 21.802.</w:t>
      </w:r>
    </w:p>
    <w:p w14:paraId="0DC25BFA" w14:textId="23B5ABE0" w:rsidR="008F0BCC" w:rsidRDefault="008F0BCC" w:rsidP="00EA5AB6">
      <w:r>
        <w:t xml:space="preserve">Mr. Erik Guttman (Samsung) </w:t>
      </w:r>
      <w:r w:rsidR="00E97627">
        <w:t xml:space="preserve">stated that the contents are closer to addressing objectives 2 and 3 and that creating a </w:t>
      </w:r>
      <w:proofErr w:type="spellStart"/>
      <w:r w:rsidR="00E97627">
        <w:t>pCR</w:t>
      </w:r>
      <w:proofErr w:type="spellEnd"/>
      <w:r w:rsidR="00E97627">
        <w:t xml:space="preserve"> may </w:t>
      </w:r>
      <w:r w:rsidR="00640049">
        <w:t xml:space="preserve">be too early for this phase of the study. Mr. Jerediah Fevold (Nokia) agreed </w:t>
      </w:r>
      <w:r w:rsidR="00034E5D">
        <w:t xml:space="preserve">and the document was </w:t>
      </w:r>
      <w:r w:rsidR="00034E5D" w:rsidRPr="00034E5D">
        <w:rPr>
          <w:color w:val="0000FF"/>
        </w:rPr>
        <w:t>noted</w:t>
      </w:r>
      <w:r w:rsidR="00034E5D">
        <w:t>.</w:t>
      </w:r>
    </w:p>
    <w:p w14:paraId="553B802C" w14:textId="195EFED1" w:rsidR="00634A5B" w:rsidRDefault="0051332B">
      <w:r>
        <w:rPr>
          <w:b/>
        </w:rPr>
        <w:t xml:space="preserve">Status: </w:t>
      </w:r>
      <w:r w:rsidR="007C19D1">
        <w:rPr>
          <w:color w:val="0000FF"/>
        </w:rPr>
        <w:t>noted</w:t>
      </w:r>
    </w:p>
    <w:p w14:paraId="2E9B8D6B" w14:textId="48E2CC71" w:rsidR="00634A5B" w:rsidRDefault="0051332B" w:rsidP="006E306F">
      <w:pPr>
        <w:pStyle w:val="NormTop"/>
      </w:pPr>
      <w:r>
        <w:rPr>
          <w:color w:val="0000FF"/>
        </w:rPr>
        <w:t>6GSM-250031</w:t>
      </w:r>
      <w:r>
        <w:t xml:space="preserve"> (</w:t>
      </w:r>
      <w:proofErr w:type="spellStart"/>
      <w:r>
        <w:t>pCR</w:t>
      </w:r>
      <w:proofErr w:type="spellEnd"/>
      <w:r>
        <w:t xml:space="preserve"> 21.802 </w:t>
      </w:r>
      <w:proofErr w:type="spellStart"/>
      <w:r>
        <w:t>pCR</w:t>
      </w:r>
      <w:proofErr w:type="spellEnd"/>
      <w:r>
        <w:t xml:space="preserve"> 21.802 – Annex A – 3GPP Stakeholder Survey on CR Tools (Source: Samsung, Huawei, ZTE))</w:t>
      </w:r>
      <w:r w:rsidR="00B25987">
        <w:br/>
      </w:r>
      <w:r>
        <w:rPr>
          <w:b/>
        </w:rPr>
        <w:t xml:space="preserve">Document for: </w:t>
      </w:r>
      <w:r>
        <w:t>Endorsement</w:t>
      </w:r>
    </w:p>
    <w:p w14:paraId="62AEA2E8" w14:textId="1359C3D4" w:rsidR="008B59BD" w:rsidRDefault="0095543D">
      <w:r>
        <w:t>Mr. Erik Guttman (Samsung) presented the document.</w:t>
      </w:r>
      <w:r w:rsidR="008B59BD">
        <w:t xml:space="preserve"> There were no comments received and the document will undergo further discussion during email approval process.</w:t>
      </w:r>
    </w:p>
    <w:p w14:paraId="5F2255A9" w14:textId="5549AEA6" w:rsidR="00634A5B" w:rsidRDefault="0051332B">
      <w:r>
        <w:rPr>
          <w:b/>
        </w:rPr>
        <w:t xml:space="preserve">Status: </w:t>
      </w:r>
      <w:r w:rsidR="00D04373" w:rsidRPr="008B59BD">
        <w:rPr>
          <w:color w:val="808080" w:themeColor="background1" w:themeShade="80"/>
        </w:rPr>
        <w:t xml:space="preserve">revised </w:t>
      </w:r>
      <w:r w:rsidR="00D04373" w:rsidRPr="006F006F">
        <w:t>to 0045</w:t>
      </w:r>
    </w:p>
    <w:p w14:paraId="50B72C06" w14:textId="22D6DD6F" w:rsidR="008B59BD" w:rsidRDefault="008B59BD" w:rsidP="008B59BD">
      <w:pPr>
        <w:pStyle w:val="NormTop"/>
      </w:pPr>
      <w:r>
        <w:rPr>
          <w:color w:val="0000FF"/>
        </w:rPr>
        <w:t>6GSM-250045</w:t>
      </w:r>
      <w:r>
        <w:t xml:space="preserve"> (</w:t>
      </w:r>
      <w:proofErr w:type="spellStart"/>
      <w:r>
        <w:t>pCR</w:t>
      </w:r>
      <w:proofErr w:type="spellEnd"/>
      <w:r>
        <w:t xml:space="preserve"> 21.802 </w:t>
      </w:r>
      <w:proofErr w:type="spellStart"/>
      <w:r>
        <w:t>pCR</w:t>
      </w:r>
      <w:proofErr w:type="spellEnd"/>
      <w:r>
        <w:t xml:space="preserve"> 21.802 – Annex A – 3GPP Stakeholder Survey on CR Tools (Source: Samsung, Huawei, ZTE))</w:t>
      </w:r>
      <w:r>
        <w:br/>
      </w:r>
      <w:r>
        <w:rPr>
          <w:b/>
        </w:rPr>
        <w:t xml:space="preserve">Document for: </w:t>
      </w:r>
      <w:r>
        <w:t>Endorsement</w:t>
      </w:r>
    </w:p>
    <w:p w14:paraId="0BE6299E" w14:textId="6ACF0216" w:rsidR="00972C3E" w:rsidRDefault="00972C3E" w:rsidP="00972C3E">
      <w:r>
        <w:t xml:space="preserve">Mr. Erik Guttman (Samsung) provided the </w:t>
      </w:r>
      <w:hyperlink r:id="rId32" w:history="1">
        <w:r w:rsidRPr="00E739F6">
          <w:rPr>
            <w:rStyle w:val="Hyperlink"/>
          </w:rPr>
          <w:t>draft version</w:t>
        </w:r>
      </w:hyperlink>
      <w:r>
        <w:t xml:space="preserve"> for comments. </w:t>
      </w:r>
      <w:r w:rsidR="002A659E">
        <w:t xml:space="preserve">Three </w:t>
      </w:r>
      <w:r>
        <w:t xml:space="preserve">rounds of revisions were made as follows: </w:t>
      </w:r>
      <w:hyperlink r:id="rId33" w:history="1">
        <w:r w:rsidRPr="000B48E2">
          <w:rPr>
            <w:rStyle w:val="Hyperlink"/>
          </w:rPr>
          <w:t>revision 1</w:t>
        </w:r>
      </w:hyperlink>
      <w:r>
        <w:t xml:space="preserve">, </w:t>
      </w:r>
      <w:hyperlink r:id="rId34" w:history="1">
        <w:r w:rsidRPr="000B48E2">
          <w:rPr>
            <w:rStyle w:val="Hyperlink"/>
          </w:rPr>
          <w:t>revision 2</w:t>
        </w:r>
      </w:hyperlink>
      <w:r>
        <w:t xml:space="preserve">, </w:t>
      </w:r>
      <w:r w:rsidR="002A659E">
        <w:t xml:space="preserve">and </w:t>
      </w:r>
      <w:hyperlink r:id="rId35" w:history="1">
        <w:r w:rsidRPr="00A15707">
          <w:rPr>
            <w:rStyle w:val="Hyperlink"/>
          </w:rPr>
          <w:t>revision 3</w:t>
        </w:r>
      </w:hyperlink>
      <w:r>
        <w:t xml:space="preserve">. Finally, the </w:t>
      </w:r>
      <w:proofErr w:type="spellStart"/>
      <w:r>
        <w:t>TDoc</w:t>
      </w:r>
      <w:proofErr w:type="spellEnd"/>
      <w:r>
        <w:t xml:space="preserve"> was made available in the inbox for the final round of review.</w:t>
      </w:r>
    </w:p>
    <w:p w14:paraId="17D73B50" w14:textId="77777777" w:rsidR="00972C3E" w:rsidRPr="005C4BE1" w:rsidRDefault="00972C3E" w:rsidP="00972C3E">
      <w:pPr>
        <w:pStyle w:val="NO"/>
        <w:rPr>
          <w:lang w:eastAsia="ja-JP"/>
        </w:rPr>
      </w:pPr>
      <w:r>
        <w:t>NOTE:</w:t>
      </w:r>
      <w:r>
        <w:tab/>
        <w:t xml:space="preserve">For detailed email discussion, please see email list archive for </w:t>
      </w:r>
      <w:hyperlink r:id="rId36" w:history="1">
        <w:r w:rsidRPr="00BC05B5">
          <w:rPr>
            <w:rStyle w:val="Hyperlink"/>
          </w:rPr>
          <w:t>week 1 of August 2025</w:t>
        </w:r>
      </w:hyperlink>
      <w:r>
        <w:t xml:space="preserve"> and </w:t>
      </w:r>
      <w:hyperlink r:id="rId37" w:history="1">
        <w:r w:rsidRPr="00760259">
          <w:rPr>
            <w:rStyle w:val="Hyperlink"/>
          </w:rPr>
          <w:t>week 2 of August 2025</w:t>
        </w:r>
      </w:hyperlink>
      <w:r>
        <w:t xml:space="preserve">. Filter by the </w:t>
      </w:r>
      <w:proofErr w:type="spellStart"/>
      <w:r>
        <w:t>TDoc</w:t>
      </w:r>
      <w:proofErr w:type="spellEnd"/>
      <w:r>
        <w:t xml:space="preserve"> number in the subject field.</w:t>
      </w:r>
    </w:p>
    <w:p w14:paraId="17F9F17A" w14:textId="75FB4813" w:rsidR="00D12BAE" w:rsidRDefault="00D12BAE" w:rsidP="00D12BAE">
      <w:r w:rsidRPr="00B556AC">
        <w:t>Since the final review of the document was delayed, it was revised to 25004</w:t>
      </w:r>
      <w:r>
        <w:t>9</w:t>
      </w:r>
      <w:r w:rsidRPr="00B556AC">
        <w:t xml:space="preserve"> to be extended to round 2 </w:t>
      </w:r>
      <w:r w:rsidR="006D2679">
        <w:t xml:space="preserve">of the final </w:t>
      </w:r>
      <w:r w:rsidRPr="00B556AC">
        <w:t>review.</w:t>
      </w:r>
      <w:r w:rsidR="00D84C4E">
        <w:t xml:space="preserve"> However, as no comments were received for 250049, 250045 was </w:t>
      </w:r>
      <w:r w:rsidR="00D84C4E" w:rsidRPr="00D84C4E">
        <w:rPr>
          <w:color w:val="FF0000"/>
        </w:rPr>
        <w:t>endorsed</w:t>
      </w:r>
      <w:r w:rsidR="00D84C4E">
        <w:t xml:space="preserve"> to avoid confusion.</w:t>
      </w:r>
    </w:p>
    <w:p w14:paraId="15681BF9" w14:textId="3049E41A" w:rsidR="004D0DFB" w:rsidRPr="005C4BE1" w:rsidRDefault="004D0DFB" w:rsidP="004D0DFB">
      <w:r>
        <w:rPr>
          <w:b/>
        </w:rPr>
        <w:t xml:space="preserve">Status: </w:t>
      </w:r>
      <w:r w:rsidR="00D84C4E" w:rsidRPr="002A46FF">
        <w:rPr>
          <w:color w:val="FF0000"/>
        </w:rPr>
        <w:t>endorsed</w:t>
      </w:r>
    </w:p>
    <w:p w14:paraId="3BDBA9CE" w14:textId="48BB7624" w:rsidR="00D12BAE" w:rsidRDefault="00D12BAE" w:rsidP="00D12BAE">
      <w:pPr>
        <w:pStyle w:val="NormTop"/>
      </w:pPr>
      <w:r>
        <w:rPr>
          <w:color w:val="0000FF"/>
        </w:rPr>
        <w:t>6GSM-250049</w:t>
      </w:r>
      <w:r>
        <w:t xml:space="preserve"> (</w:t>
      </w:r>
      <w:proofErr w:type="spellStart"/>
      <w:r>
        <w:t>pCR</w:t>
      </w:r>
      <w:proofErr w:type="spellEnd"/>
      <w:r>
        <w:t xml:space="preserve"> 21.802 </w:t>
      </w:r>
      <w:proofErr w:type="spellStart"/>
      <w:r>
        <w:t>pCR</w:t>
      </w:r>
      <w:proofErr w:type="spellEnd"/>
      <w:r>
        <w:t xml:space="preserve"> 21.802 – Annex A – 3GPP Stakeholder Survey on CR Tools (Source: Samsung, Huawei, ZTE))</w:t>
      </w:r>
      <w:r>
        <w:br/>
      </w:r>
      <w:r>
        <w:rPr>
          <w:b/>
        </w:rPr>
        <w:t xml:space="preserve">Document for: </w:t>
      </w:r>
      <w:r>
        <w:t>Endorsement</w:t>
      </w:r>
    </w:p>
    <w:p w14:paraId="750E19DA" w14:textId="0A12489B" w:rsidR="00D12BAE" w:rsidRDefault="00D84C4E" w:rsidP="00D12BAE">
      <w:r>
        <w:t>As no comments were received for 250045, 250045 was endorsed and t</w:t>
      </w:r>
      <w:r w:rsidR="00D12BAE">
        <w:t>h</w:t>
      </w:r>
      <w:r>
        <w:t>is</w:t>
      </w:r>
      <w:r w:rsidR="00D12BAE">
        <w:t xml:space="preserve"> document was </w:t>
      </w:r>
      <w:r>
        <w:rPr>
          <w:color w:val="FF0000"/>
        </w:rPr>
        <w:t>withdrawn</w:t>
      </w:r>
      <w:r w:rsidR="00D12BAE">
        <w:t>.</w:t>
      </w:r>
    </w:p>
    <w:p w14:paraId="1008DD83" w14:textId="0AEF9FFB" w:rsidR="00D12BAE" w:rsidRPr="005C4BE1" w:rsidRDefault="00D12BAE" w:rsidP="00D12BAE">
      <w:r>
        <w:rPr>
          <w:b/>
        </w:rPr>
        <w:t xml:space="preserve">Status: </w:t>
      </w:r>
      <w:r w:rsidR="00D84C4E">
        <w:rPr>
          <w:color w:val="FF0000"/>
        </w:rPr>
        <w:t>withdrawn</w:t>
      </w:r>
    </w:p>
    <w:p w14:paraId="42CD1709" w14:textId="65BEA6DC" w:rsidR="009E57D7" w:rsidRDefault="009E57D7" w:rsidP="009E57D7">
      <w:pPr>
        <w:pStyle w:val="NormTop"/>
      </w:pPr>
      <w:r>
        <w:rPr>
          <w:color w:val="0000FF"/>
        </w:rPr>
        <w:t>6GSM-250040</w:t>
      </w:r>
      <w:r>
        <w:t xml:space="preserve"> (</w:t>
      </w:r>
      <w:r w:rsidR="004D76FF">
        <w:t>discussion</w:t>
      </w:r>
      <w:r>
        <w:t xml:space="preserve"> </w:t>
      </w:r>
      <w:r w:rsidR="004D76FF" w:rsidRPr="004D76FF">
        <w:t>Considerations on Best Practices and Tools</w:t>
      </w:r>
      <w:r>
        <w:t xml:space="preserve"> (Source: </w:t>
      </w:r>
      <w:r w:rsidR="004D76FF">
        <w:t>MediaTek Inc.</w:t>
      </w:r>
      <w:r>
        <w:t>))</w:t>
      </w:r>
      <w:r>
        <w:br/>
      </w:r>
      <w:r>
        <w:rPr>
          <w:b/>
        </w:rPr>
        <w:t xml:space="preserve">Document for: </w:t>
      </w:r>
      <w:r>
        <w:t>Endorsement</w:t>
      </w:r>
    </w:p>
    <w:p w14:paraId="500859BC" w14:textId="77777777" w:rsidR="009E57D7" w:rsidRPr="009E57D7" w:rsidRDefault="009E57D7" w:rsidP="009E57D7">
      <w:pPr>
        <w:rPr>
          <w:color w:val="FF0000"/>
        </w:rPr>
      </w:pPr>
      <w:r w:rsidRPr="009E57D7">
        <w:rPr>
          <w:color w:val="FF0000"/>
        </w:rPr>
        <w:t>LATE DOCUMENT</w:t>
      </w:r>
    </w:p>
    <w:p w14:paraId="1021219B" w14:textId="44F6AEF9" w:rsidR="009E57D7" w:rsidRDefault="009E57D7" w:rsidP="009E57D7">
      <w:r>
        <w:t xml:space="preserve">Mr. </w:t>
      </w:r>
      <w:r w:rsidR="005B6E2C">
        <w:t xml:space="preserve">Guillaume Sebire </w:t>
      </w:r>
      <w:r>
        <w:t>(</w:t>
      </w:r>
      <w:r w:rsidR="005B6E2C">
        <w:t>MediaTek</w:t>
      </w:r>
      <w:r>
        <w:t xml:space="preserve">) </w:t>
      </w:r>
      <w:r w:rsidR="0037354D">
        <w:t>indicated that the document can be skipped</w:t>
      </w:r>
      <w:r w:rsidR="000E61FE">
        <w:t>.</w:t>
      </w:r>
      <w:r w:rsidR="00024076">
        <w:t xml:space="preserve"> It was agreed to merge the contents of this document with 6GSM-250044 (</w:t>
      </w:r>
      <w:r w:rsidR="00572F63">
        <w:t>Apple's moderated document for agenda items 5.3.1 and 5.3.2</w:t>
      </w:r>
      <w:r w:rsidR="00024076">
        <w:t>)</w:t>
      </w:r>
      <w:r w:rsidR="00572F63">
        <w:t>.</w:t>
      </w:r>
    </w:p>
    <w:p w14:paraId="6212FB6B" w14:textId="62720BAC" w:rsidR="009E57D7" w:rsidRPr="006F006F" w:rsidRDefault="009E57D7" w:rsidP="009E57D7">
      <w:r>
        <w:rPr>
          <w:b/>
        </w:rPr>
        <w:t xml:space="preserve">Status: </w:t>
      </w:r>
      <w:r w:rsidR="00501F76">
        <w:rPr>
          <w:color w:val="0000FF"/>
        </w:rPr>
        <w:t xml:space="preserve">merged </w:t>
      </w:r>
      <w:r w:rsidR="00D72DB3" w:rsidRPr="006F006F">
        <w:t>with</w:t>
      </w:r>
      <w:r w:rsidR="00501F76" w:rsidRPr="006F006F">
        <w:t xml:space="preserve"> 0044</w:t>
      </w:r>
    </w:p>
    <w:p w14:paraId="433D1B59" w14:textId="77777777" w:rsidR="00634A5B" w:rsidRDefault="0051332B">
      <w:pPr>
        <w:pStyle w:val="Heading1"/>
      </w:pPr>
      <w:r>
        <w:t>6</w:t>
      </w:r>
      <w:r>
        <w:tab/>
        <w:t>Work Plan</w:t>
      </w:r>
    </w:p>
    <w:p w14:paraId="1A4EEED7" w14:textId="77777777" w:rsidR="00634A5B" w:rsidRDefault="0051332B">
      <w:pPr>
        <w:pStyle w:val="Heading1"/>
      </w:pPr>
      <w:r>
        <w:t>7</w:t>
      </w:r>
      <w:r>
        <w:tab/>
        <w:t>Any Other Business</w:t>
      </w:r>
    </w:p>
    <w:p w14:paraId="6D287DCA" w14:textId="21FAAA1C" w:rsidR="00B05D06" w:rsidRDefault="00B05D06" w:rsidP="00100F91">
      <w:r>
        <w:t xml:space="preserve">Ms. Elena Neira (MITRE) asked if email discussions on topics other than the ones discussed in the call is possible, and whether agenda item 7 any other business can be used. Mr. Suresh Chitturi (Samsung) </w:t>
      </w:r>
      <w:proofErr w:type="spellStart"/>
      <w:r>
        <w:t>resopnded</w:t>
      </w:r>
      <w:proofErr w:type="spellEnd"/>
      <w:r>
        <w:t xml:space="preserve"> that it is possible but discussion should primarily focus on the documents that were agreed to be discussed. If required, agenda item 5.4 other inputs should be used for such discussions.</w:t>
      </w:r>
    </w:p>
    <w:p w14:paraId="36A6B520" w14:textId="0ABB2208" w:rsidR="00B05D06" w:rsidRDefault="009D2CF3" w:rsidP="00100F91">
      <w:r>
        <w:t xml:space="preserve">Mr. Jerediah Fevold (Nokia) indicated that email discussion deadline presented may be too short. Mr. Sasha Sirotkin (Apple) and Mr. Erik Guttman (Samsung) agreed. Mr. Guillaume Sebire (MediaTek) suggested to extend the deadline to the end of the week (15th of August). </w:t>
      </w:r>
      <w:r w:rsidR="00A37D53">
        <w:t>Mr. Suresh Chitturi (Samsung) agreed and Mr. Matthew Baker (Nokia) indicated that this is not the same as email discussions on CRs in working groups and that contribution does not need to be perfect</w:t>
      </w:r>
      <w:r w:rsidR="00CA67BA">
        <w:t>, alleviating time pressure.</w:t>
      </w:r>
    </w:p>
    <w:p w14:paraId="0E3D8E96" w14:textId="63DEC4D1" w:rsidR="00CA67BA" w:rsidRDefault="00CA67BA" w:rsidP="00100F91">
      <w:r>
        <w:t>Mr. Sasha Sirotkin (Apple) asked for clarification on how disagreements should be handled. Mr. Jerediah Fevold (Nokia) indicated that the results of the email discussion should summarise those items which are commonly agreed</w:t>
      </w:r>
      <w:r w:rsidR="00E96279">
        <w:t xml:space="preserve"> and which are not, and those that are not agreed can be discussed further during the email approval process. Mr. Suresh Chitturi (Samsung) responded that only the contents with consensus should remain and that modified email approval process schedule would be indicated in 6GSM-250012.</w:t>
      </w:r>
    </w:p>
    <w:p w14:paraId="612D68D9" w14:textId="77777777" w:rsidR="00634A5B" w:rsidRDefault="0051332B">
      <w:pPr>
        <w:pStyle w:val="Heading1"/>
      </w:pPr>
      <w:r>
        <w:t>8</w:t>
      </w:r>
      <w:r>
        <w:tab/>
        <w:t>Closing of the meeting</w:t>
      </w:r>
    </w:p>
    <w:p w14:paraId="06123D4E" w14:textId="0B5EF3E6" w:rsidR="007F52B3" w:rsidRPr="007F52B3" w:rsidRDefault="005B2770" w:rsidP="007F52B3">
      <w:r w:rsidRPr="009461FA">
        <w:t xml:space="preserve">Mr. </w:t>
      </w:r>
      <w:r>
        <w:t xml:space="preserve">Suresh Chitturi </w:t>
      </w:r>
      <w:r w:rsidRPr="009461FA">
        <w:t>(</w:t>
      </w:r>
      <w:r>
        <w:t>Samsung</w:t>
      </w:r>
      <w:r w:rsidRPr="009461FA">
        <w:t>)</w:t>
      </w:r>
      <w:r>
        <w:t xml:space="preserve"> thanked the co-rapporteurs for their coordination and the participants for their time. The meeting was then closed at </w:t>
      </w:r>
      <w:r w:rsidR="007F52B3">
        <w:t>15:</w:t>
      </w:r>
      <w:r w:rsidR="00B17F15">
        <w:t>32</w:t>
      </w:r>
      <w:r w:rsidR="007F52B3">
        <w:t xml:space="preserve"> UTC</w:t>
      </w:r>
      <w:r>
        <w:t>.</w:t>
      </w:r>
    </w:p>
    <w:p w14:paraId="205A560F" w14:textId="77777777" w:rsidR="00E1267C" w:rsidRDefault="00E1267C" w:rsidP="00E1267C">
      <w:pPr>
        <w:spacing w:after="0"/>
      </w:pPr>
      <w:r>
        <w:br w:type="page"/>
      </w:r>
    </w:p>
    <w:p w14:paraId="44A4508B" w14:textId="77777777" w:rsidR="00E1267C" w:rsidRDefault="00E1267C" w:rsidP="00E1267C">
      <w:pPr>
        <w:pStyle w:val="Heading1"/>
      </w:pPr>
      <w:r>
        <w:t>Annex A</w:t>
      </w:r>
      <w:r>
        <w:tab/>
        <w:t>Adopted agenda</w:t>
      </w:r>
    </w:p>
    <w:tbl>
      <w:tblPr>
        <w:tblStyle w:val="TableGrid"/>
        <w:tblW w:w="0" w:type="auto"/>
        <w:jc w:val="center"/>
        <w:tblLook w:val="04A0" w:firstRow="1" w:lastRow="0" w:firstColumn="1" w:lastColumn="0" w:noHBand="0" w:noVBand="1"/>
      </w:tblPr>
      <w:tblGrid>
        <w:gridCol w:w="1555"/>
        <w:gridCol w:w="4961"/>
      </w:tblGrid>
      <w:tr w:rsidR="00E1267C" w14:paraId="52BE8DDF" w14:textId="77777777" w:rsidTr="00E45BFF">
        <w:trPr>
          <w:jc w:val="center"/>
        </w:trPr>
        <w:tc>
          <w:tcPr>
            <w:tcW w:w="1555" w:type="dxa"/>
          </w:tcPr>
          <w:p w14:paraId="6EB2CF31" w14:textId="77777777" w:rsidR="00E1267C" w:rsidRDefault="00E1267C" w:rsidP="00495B71">
            <w:pPr>
              <w:pStyle w:val="TAH"/>
            </w:pPr>
            <w:r>
              <w:t>Code</w:t>
            </w:r>
          </w:p>
        </w:tc>
        <w:tc>
          <w:tcPr>
            <w:tcW w:w="4961" w:type="dxa"/>
          </w:tcPr>
          <w:p w14:paraId="5CC37DD0" w14:textId="77777777" w:rsidR="00E1267C" w:rsidRDefault="00E1267C" w:rsidP="00495B71">
            <w:pPr>
              <w:pStyle w:val="TAH"/>
            </w:pPr>
            <w:r>
              <w:t>Description</w:t>
            </w:r>
          </w:p>
        </w:tc>
      </w:tr>
      <w:tr w:rsidR="00E1267C" w:rsidRPr="00E73875" w14:paraId="763E70D8" w14:textId="77777777" w:rsidTr="00E45BFF">
        <w:tblPrEx>
          <w:jc w:val="left"/>
        </w:tblPrEx>
        <w:trPr>
          <w:trHeight w:val="20"/>
        </w:trPr>
        <w:tc>
          <w:tcPr>
            <w:tcW w:w="1555" w:type="dxa"/>
            <w:noWrap/>
            <w:hideMark/>
          </w:tcPr>
          <w:p w14:paraId="735580C5" w14:textId="77777777" w:rsidR="00E1267C" w:rsidRPr="00E73875" w:rsidRDefault="00E1267C" w:rsidP="00495B71">
            <w:pPr>
              <w:pStyle w:val="TAL"/>
              <w:rPr>
                <w:lang w:eastAsia="ja-JP"/>
              </w:rPr>
            </w:pPr>
            <w:r w:rsidRPr="00E73875">
              <w:rPr>
                <w:lang w:eastAsia="ja-JP"/>
              </w:rPr>
              <w:t>1</w:t>
            </w:r>
          </w:p>
        </w:tc>
        <w:tc>
          <w:tcPr>
            <w:tcW w:w="4961" w:type="dxa"/>
            <w:noWrap/>
            <w:hideMark/>
          </w:tcPr>
          <w:p w14:paraId="323A00D3" w14:textId="77777777" w:rsidR="00E1267C" w:rsidRPr="00E73875" w:rsidRDefault="00E1267C" w:rsidP="00495B71">
            <w:pPr>
              <w:pStyle w:val="TAL"/>
              <w:rPr>
                <w:lang w:eastAsia="ja-JP"/>
              </w:rPr>
            </w:pPr>
            <w:r w:rsidRPr="00E73875">
              <w:rPr>
                <w:lang w:eastAsia="ja-JP"/>
              </w:rPr>
              <w:t>Opening of the meeting</w:t>
            </w:r>
          </w:p>
        </w:tc>
      </w:tr>
      <w:tr w:rsidR="00E1267C" w:rsidRPr="00E73875" w14:paraId="5AFA1161" w14:textId="77777777" w:rsidTr="00E45BFF">
        <w:tblPrEx>
          <w:jc w:val="left"/>
        </w:tblPrEx>
        <w:trPr>
          <w:trHeight w:val="20"/>
        </w:trPr>
        <w:tc>
          <w:tcPr>
            <w:tcW w:w="1555" w:type="dxa"/>
            <w:noWrap/>
            <w:hideMark/>
          </w:tcPr>
          <w:p w14:paraId="547C18A3" w14:textId="77777777" w:rsidR="00E1267C" w:rsidRPr="00E73875" w:rsidRDefault="00E1267C" w:rsidP="00495B71">
            <w:pPr>
              <w:pStyle w:val="TAL"/>
              <w:rPr>
                <w:lang w:eastAsia="ja-JP"/>
              </w:rPr>
            </w:pPr>
            <w:r w:rsidRPr="00E73875">
              <w:rPr>
                <w:lang w:eastAsia="ja-JP"/>
              </w:rPr>
              <w:t>1.1</w:t>
            </w:r>
          </w:p>
        </w:tc>
        <w:tc>
          <w:tcPr>
            <w:tcW w:w="4961" w:type="dxa"/>
            <w:noWrap/>
            <w:hideMark/>
          </w:tcPr>
          <w:p w14:paraId="37C9FCF5" w14:textId="77777777" w:rsidR="00E1267C" w:rsidRPr="00E73875" w:rsidRDefault="00E1267C" w:rsidP="00495B71">
            <w:pPr>
              <w:pStyle w:val="TAL"/>
              <w:rPr>
                <w:lang w:eastAsia="ja-JP"/>
              </w:rPr>
            </w:pPr>
            <w:r w:rsidRPr="00E73875">
              <w:rPr>
                <w:lang w:eastAsia="ja-JP"/>
              </w:rPr>
              <w:t>Reminder on IPR declaration</w:t>
            </w:r>
          </w:p>
        </w:tc>
      </w:tr>
      <w:tr w:rsidR="00E1267C" w:rsidRPr="00E73875" w14:paraId="71049CCB" w14:textId="77777777" w:rsidTr="00E45BFF">
        <w:tblPrEx>
          <w:jc w:val="left"/>
        </w:tblPrEx>
        <w:trPr>
          <w:trHeight w:val="20"/>
        </w:trPr>
        <w:tc>
          <w:tcPr>
            <w:tcW w:w="1555" w:type="dxa"/>
            <w:noWrap/>
            <w:hideMark/>
          </w:tcPr>
          <w:p w14:paraId="46798FED" w14:textId="77777777" w:rsidR="00E1267C" w:rsidRPr="00E73875" w:rsidRDefault="00E1267C" w:rsidP="00495B71">
            <w:pPr>
              <w:pStyle w:val="TAL"/>
              <w:rPr>
                <w:lang w:eastAsia="ja-JP"/>
              </w:rPr>
            </w:pPr>
            <w:r w:rsidRPr="00E73875">
              <w:rPr>
                <w:lang w:eastAsia="ja-JP"/>
              </w:rPr>
              <w:t>1.2</w:t>
            </w:r>
          </w:p>
        </w:tc>
        <w:tc>
          <w:tcPr>
            <w:tcW w:w="4961" w:type="dxa"/>
            <w:noWrap/>
            <w:hideMark/>
          </w:tcPr>
          <w:p w14:paraId="40936132" w14:textId="77777777" w:rsidR="00E1267C" w:rsidRPr="00E73875" w:rsidRDefault="00E1267C" w:rsidP="00495B71">
            <w:pPr>
              <w:pStyle w:val="TAL"/>
              <w:rPr>
                <w:lang w:eastAsia="ja-JP"/>
              </w:rPr>
            </w:pPr>
            <w:r w:rsidRPr="00E73875">
              <w:rPr>
                <w:lang w:eastAsia="ja-JP"/>
              </w:rPr>
              <w:t>Reminder on Antitrust Compliance</w:t>
            </w:r>
          </w:p>
        </w:tc>
      </w:tr>
      <w:tr w:rsidR="00E1267C" w:rsidRPr="00E73875" w14:paraId="52864173" w14:textId="77777777" w:rsidTr="00E45BFF">
        <w:tblPrEx>
          <w:jc w:val="left"/>
        </w:tblPrEx>
        <w:trPr>
          <w:trHeight w:val="20"/>
        </w:trPr>
        <w:tc>
          <w:tcPr>
            <w:tcW w:w="1555" w:type="dxa"/>
            <w:noWrap/>
            <w:hideMark/>
          </w:tcPr>
          <w:p w14:paraId="59000B96" w14:textId="77777777" w:rsidR="00E1267C" w:rsidRPr="00E73875" w:rsidRDefault="00E1267C" w:rsidP="00495B71">
            <w:pPr>
              <w:pStyle w:val="TAL"/>
              <w:rPr>
                <w:lang w:eastAsia="ja-JP"/>
              </w:rPr>
            </w:pPr>
            <w:r w:rsidRPr="00E73875">
              <w:rPr>
                <w:lang w:eastAsia="ja-JP"/>
              </w:rPr>
              <w:t>1.3</w:t>
            </w:r>
          </w:p>
        </w:tc>
        <w:tc>
          <w:tcPr>
            <w:tcW w:w="4961" w:type="dxa"/>
            <w:noWrap/>
            <w:hideMark/>
          </w:tcPr>
          <w:p w14:paraId="71C94C6F" w14:textId="77777777" w:rsidR="00E1267C" w:rsidRPr="00E73875" w:rsidRDefault="00E1267C" w:rsidP="00495B71">
            <w:pPr>
              <w:pStyle w:val="TAL"/>
              <w:rPr>
                <w:lang w:eastAsia="ja-JP"/>
              </w:rPr>
            </w:pPr>
            <w:r w:rsidRPr="00E73875">
              <w:rPr>
                <w:lang w:eastAsia="ja-JP"/>
              </w:rPr>
              <w:t>Reminder on Consensus Principles</w:t>
            </w:r>
          </w:p>
        </w:tc>
      </w:tr>
      <w:tr w:rsidR="00E1267C" w:rsidRPr="00E73875" w14:paraId="0E17F7EE" w14:textId="77777777" w:rsidTr="00E45BFF">
        <w:tblPrEx>
          <w:jc w:val="left"/>
        </w:tblPrEx>
        <w:trPr>
          <w:trHeight w:val="20"/>
        </w:trPr>
        <w:tc>
          <w:tcPr>
            <w:tcW w:w="1555" w:type="dxa"/>
            <w:noWrap/>
            <w:hideMark/>
          </w:tcPr>
          <w:p w14:paraId="0389ADD3" w14:textId="77777777" w:rsidR="00E1267C" w:rsidRPr="00E73875" w:rsidRDefault="00E1267C" w:rsidP="00495B71">
            <w:pPr>
              <w:pStyle w:val="TAL"/>
              <w:rPr>
                <w:lang w:eastAsia="ja-JP"/>
              </w:rPr>
            </w:pPr>
            <w:r w:rsidRPr="00E73875">
              <w:rPr>
                <w:lang w:eastAsia="ja-JP"/>
              </w:rPr>
              <w:t>2</w:t>
            </w:r>
          </w:p>
        </w:tc>
        <w:tc>
          <w:tcPr>
            <w:tcW w:w="4961" w:type="dxa"/>
            <w:noWrap/>
            <w:hideMark/>
          </w:tcPr>
          <w:p w14:paraId="53DE3159" w14:textId="77777777" w:rsidR="00E1267C" w:rsidRPr="00E73875" w:rsidRDefault="00E1267C" w:rsidP="00495B71">
            <w:pPr>
              <w:pStyle w:val="TAL"/>
              <w:rPr>
                <w:lang w:eastAsia="ja-JP"/>
              </w:rPr>
            </w:pPr>
            <w:r w:rsidRPr="00E73875">
              <w:rPr>
                <w:lang w:eastAsia="ja-JP"/>
              </w:rPr>
              <w:t>Agenda</w:t>
            </w:r>
          </w:p>
        </w:tc>
      </w:tr>
      <w:tr w:rsidR="00E1267C" w:rsidRPr="00E73875" w14:paraId="2ED59F44" w14:textId="77777777" w:rsidTr="00E45BFF">
        <w:tblPrEx>
          <w:jc w:val="left"/>
        </w:tblPrEx>
        <w:trPr>
          <w:trHeight w:val="20"/>
        </w:trPr>
        <w:tc>
          <w:tcPr>
            <w:tcW w:w="1555" w:type="dxa"/>
            <w:noWrap/>
            <w:hideMark/>
          </w:tcPr>
          <w:p w14:paraId="488F1BB5" w14:textId="77777777" w:rsidR="00E1267C" w:rsidRPr="00E73875" w:rsidRDefault="00E1267C" w:rsidP="00495B71">
            <w:pPr>
              <w:pStyle w:val="TAL"/>
              <w:rPr>
                <w:lang w:eastAsia="ja-JP"/>
              </w:rPr>
            </w:pPr>
            <w:r w:rsidRPr="00E73875">
              <w:rPr>
                <w:lang w:eastAsia="ja-JP"/>
              </w:rPr>
              <w:t>3</w:t>
            </w:r>
          </w:p>
        </w:tc>
        <w:tc>
          <w:tcPr>
            <w:tcW w:w="4961" w:type="dxa"/>
            <w:noWrap/>
            <w:hideMark/>
          </w:tcPr>
          <w:p w14:paraId="3526DC13" w14:textId="77777777" w:rsidR="00E1267C" w:rsidRPr="00E73875" w:rsidRDefault="00E1267C" w:rsidP="00495B71">
            <w:pPr>
              <w:pStyle w:val="TAL"/>
              <w:rPr>
                <w:lang w:eastAsia="ja-JP"/>
              </w:rPr>
            </w:pPr>
            <w:r w:rsidRPr="00E73875">
              <w:rPr>
                <w:lang w:eastAsia="ja-JP"/>
              </w:rPr>
              <w:t>Reports from previous meetings</w:t>
            </w:r>
          </w:p>
        </w:tc>
      </w:tr>
      <w:tr w:rsidR="00E1267C" w:rsidRPr="00E73875" w14:paraId="7A0DF6BA" w14:textId="77777777" w:rsidTr="00E45BFF">
        <w:tblPrEx>
          <w:jc w:val="left"/>
        </w:tblPrEx>
        <w:trPr>
          <w:trHeight w:val="20"/>
        </w:trPr>
        <w:tc>
          <w:tcPr>
            <w:tcW w:w="1555" w:type="dxa"/>
            <w:noWrap/>
            <w:hideMark/>
          </w:tcPr>
          <w:p w14:paraId="544BCFCA" w14:textId="77777777" w:rsidR="00E1267C" w:rsidRPr="00E73875" w:rsidRDefault="00E1267C" w:rsidP="00495B71">
            <w:pPr>
              <w:pStyle w:val="TAL"/>
              <w:rPr>
                <w:lang w:eastAsia="ja-JP"/>
              </w:rPr>
            </w:pPr>
            <w:r w:rsidRPr="00E73875">
              <w:rPr>
                <w:lang w:eastAsia="ja-JP"/>
              </w:rPr>
              <w:t>4</w:t>
            </w:r>
          </w:p>
        </w:tc>
        <w:tc>
          <w:tcPr>
            <w:tcW w:w="4961" w:type="dxa"/>
            <w:noWrap/>
            <w:hideMark/>
          </w:tcPr>
          <w:p w14:paraId="7B6F5B49" w14:textId="77777777" w:rsidR="00E1267C" w:rsidRPr="00E73875" w:rsidRDefault="00E1267C" w:rsidP="00495B71">
            <w:pPr>
              <w:pStyle w:val="TAL"/>
              <w:rPr>
                <w:lang w:eastAsia="ja-JP"/>
              </w:rPr>
            </w:pPr>
            <w:r w:rsidRPr="00E73875">
              <w:rPr>
                <w:lang w:eastAsia="ja-JP"/>
              </w:rPr>
              <w:t>Endorsement of TR skeleton</w:t>
            </w:r>
          </w:p>
        </w:tc>
      </w:tr>
      <w:tr w:rsidR="00E1267C" w:rsidRPr="00E73875" w14:paraId="7C3A73A4" w14:textId="77777777" w:rsidTr="00E45BFF">
        <w:tblPrEx>
          <w:jc w:val="left"/>
        </w:tblPrEx>
        <w:trPr>
          <w:trHeight w:val="20"/>
        </w:trPr>
        <w:tc>
          <w:tcPr>
            <w:tcW w:w="1555" w:type="dxa"/>
            <w:noWrap/>
            <w:hideMark/>
          </w:tcPr>
          <w:p w14:paraId="04BF3D7A" w14:textId="77777777" w:rsidR="00E1267C" w:rsidRPr="00E73875" w:rsidRDefault="00E1267C" w:rsidP="00495B71">
            <w:pPr>
              <w:pStyle w:val="TAL"/>
              <w:rPr>
                <w:lang w:eastAsia="ja-JP"/>
              </w:rPr>
            </w:pPr>
            <w:r w:rsidRPr="00E73875">
              <w:rPr>
                <w:lang w:eastAsia="ja-JP"/>
              </w:rPr>
              <w:t>5</w:t>
            </w:r>
          </w:p>
        </w:tc>
        <w:tc>
          <w:tcPr>
            <w:tcW w:w="4961" w:type="dxa"/>
            <w:noWrap/>
            <w:hideMark/>
          </w:tcPr>
          <w:p w14:paraId="37A62732" w14:textId="77777777" w:rsidR="00E1267C" w:rsidRPr="00E73875" w:rsidRDefault="00E1267C" w:rsidP="00495B71">
            <w:pPr>
              <w:pStyle w:val="TAL"/>
              <w:rPr>
                <w:lang w:eastAsia="ja-JP"/>
              </w:rPr>
            </w:pPr>
            <w:r w:rsidRPr="00E73875">
              <w:rPr>
                <w:lang w:eastAsia="ja-JP"/>
              </w:rPr>
              <w:t>Assessment of existing specification formats and working methods, and requirements for any improvements (clause 4)</w:t>
            </w:r>
          </w:p>
        </w:tc>
      </w:tr>
      <w:tr w:rsidR="00E1267C" w:rsidRPr="00E73875" w14:paraId="5B6438EC" w14:textId="77777777" w:rsidTr="00E45BFF">
        <w:tblPrEx>
          <w:jc w:val="left"/>
        </w:tblPrEx>
        <w:trPr>
          <w:trHeight w:val="20"/>
        </w:trPr>
        <w:tc>
          <w:tcPr>
            <w:tcW w:w="1555" w:type="dxa"/>
            <w:noWrap/>
            <w:hideMark/>
          </w:tcPr>
          <w:p w14:paraId="6973498B" w14:textId="77777777" w:rsidR="00E1267C" w:rsidRPr="00E73875" w:rsidRDefault="00E1267C" w:rsidP="00495B71">
            <w:pPr>
              <w:pStyle w:val="TAL"/>
              <w:rPr>
                <w:lang w:eastAsia="ja-JP"/>
              </w:rPr>
            </w:pPr>
            <w:r w:rsidRPr="00E73875">
              <w:rPr>
                <w:lang w:eastAsia="ja-JP"/>
              </w:rPr>
              <w:t>5.1</w:t>
            </w:r>
          </w:p>
        </w:tc>
        <w:tc>
          <w:tcPr>
            <w:tcW w:w="4961" w:type="dxa"/>
            <w:noWrap/>
            <w:hideMark/>
          </w:tcPr>
          <w:p w14:paraId="06D95A27" w14:textId="77777777" w:rsidR="00E1267C" w:rsidRPr="00E73875" w:rsidRDefault="00E1267C" w:rsidP="00495B71">
            <w:pPr>
              <w:pStyle w:val="TAL"/>
              <w:rPr>
                <w:lang w:eastAsia="ja-JP"/>
              </w:rPr>
            </w:pPr>
            <w:r w:rsidRPr="00E73875">
              <w:rPr>
                <w:lang w:eastAsia="ja-JP"/>
              </w:rPr>
              <w:t>Advantages of current tools (clause 4.1)</w:t>
            </w:r>
          </w:p>
        </w:tc>
      </w:tr>
      <w:tr w:rsidR="00E1267C" w:rsidRPr="00E73875" w14:paraId="2A829B0D" w14:textId="77777777" w:rsidTr="00E45BFF">
        <w:tblPrEx>
          <w:jc w:val="left"/>
        </w:tblPrEx>
        <w:trPr>
          <w:trHeight w:val="20"/>
        </w:trPr>
        <w:tc>
          <w:tcPr>
            <w:tcW w:w="1555" w:type="dxa"/>
            <w:noWrap/>
            <w:hideMark/>
          </w:tcPr>
          <w:p w14:paraId="2EE89CC3" w14:textId="77777777" w:rsidR="00E1267C" w:rsidRPr="00E73875" w:rsidRDefault="00E1267C" w:rsidP="00495B71">
            <w:pPr>
              <w:pStyle w:val="TAL"/>
              <w:rPr>
                <w:lang w:eastAsia="ja-JP"/>
              </w:rPr>
            </w:pPr>
            <w:r w:rsidRPr="00E73875">
              <w:rPr>
                <w:lang w:eastAsia="ja-JP"/>
              </w:rPr>
              <w:t>5.2</w:t>
            </w:r>
          </w:p>
        </w:tc>
        <w:tc>
          <w:tcPr>
            <w:tcW w:w="4961" w:type="dxa"/>
            <w:noWrap/>
            <w:hideMark/>
          </w:tcPr>
          <w:p w14:paraId="2CD2B550" w14:textId="77777777" w:rsidR="00E1267C" w:rsidRPr="00E73875" w:rsidRDefault="00E1267C" w:rsidP="00495B71">
            <w:pPr>
              <w:pStyle w:val="TAL"/>
              <w:rPr>
                <w:lang w:eastAsia="ja-JP"/>
              </w:rPr>
            </w:pPr>
            <w:r w:rsidRPr="00E73875">
              <w:rPr>
                <w:lang w:eastAsia="ja-JP"/>
              </w:rPr>
              <w:t>Shortcomings, pain-points and potential benefits (clause 4.2)</w:t>
            </w:r>
          </w:p>
        </w:tc>
      </w:tr>
      <w:tr w:rsidR="00E1267C" w:rsidRPr="00E73875" w14:paraId="4350D3B4" w14:textId="77777777" w:rsidTr="00E45BFF">
        <w:tblPrEx>
          <w:jc w:val="left"/>
        </w:tblPrEx>
        <w:trPr>
          <w:trHeight w:val="20"/>
        </w:trPr>
        <w:tc>
          <w:tcPr>
            <w:tcW w:w="1555" w:type="dxa"/>
            <w:noWrap/>
            <w:hideMark/>
          </w:tcPr>
          <w:p w14:paraId="6F830528" w14:textId="77777777" w:rsidR="00E1267C" w:rsidRPr="00E73875" w:rsidRDefault="00E1267C" w:rsidP="00495B71">
            <w:pPr>
              <w:pStyle w:val="TAL"/>
              <w:rPr>
                <w:lang w:eastAsia="ja-JP"/>
              </w:rPr>
            </w:pPr>
            <w:r w:rsidRPr="00E73875">
              <w:rPr>
                <w:lang w:eastAsia="ja-JP"/>
              </w:rPr>
              <w:t>5.3</w:t>
            </w:r>
          </w:p>
        </w:tc>
        <w:tc>
          <w:tcPr>
            <w:tcW w:w="4961" w:type="dxa"/>
            <w:noWrap/>
            <w:hideMark/>
          </w:tcPr>
          <w:p w14:paraId="1069BBA8" w14:textId="77777777" w:rsidR="00E1267C" w:rsidRPr="00E73875" w:rsidRDefault="00E1267C" w:rsidP="00495B71">
            <w:pPr>
              <w:pStyle w:val="TAL"/>
              <w:rPr>
                <w:lang w:eastAsia="ja-JP"/>
              </w:rPr>
            </w:pPr>
            <w:r w:rsidRPr="00E73875">
              <w:rPr>
                <w:lang w:eastAsia="ja-JP"/>
              </w:rPr>
              <w:t>Requirements Identification (clause 4.3)</w:t>
            </w:r>
          </w:p>
        </w:tc>
      </w:tr>
      <w:tr w:rsidR="00E1267C" w:rsidRPr="00E73875" w14:paraId="21B6647F" w14:textId="77777777" w:rsidTr="00E45BFF">
        <w:tblPrEx>
          <w:jc w:val="left"/>
        </w:tblPrEx>
        <w:trPr>
          <w:trHeight w:val="20"/>
        </w:trPr>
        <w:tc>
          <w:tcPr>
            <w:tcW w:w="1555" w:type="dxa"/>
            <w:noWrap/>
            <w:hideMark/>
          </w:tcPr>
          <w:p w14:paraId="0ED678A9" w14:textId="77777777" w:rsidR="00E1267C" w:rsidRPr="00E73875" w:rsidRDefault="00E1267C" w:rsidP="00495B71">
            <w:pPr>
              <w:pStyle w:val="TAL"/>
              <w:rPr>
                <w:lang w:eastAsia="ja-JP"/>
              </w:rPr>
            </w:pPr>
            <w:r w:rsidRPr="00E73875">
              <w:rPr>
                <w:lang w:eastAsia="ja-JP"/>
              </w:rPr>
              <w:t>5.3.1</w:t>
            </w:r>
          </w:p>
        </w:tc>
        <w:tc>
          <w:tcPr>
            <w:tcW w:w="4961" w:type="dxa"/>
            <w:noWrap/>
            <w:hideMark/>
          </w:tcPr>
          <w:p w14:paraId="54DF9DD2" w14:textId="77777777" w:rsidR="00E1267C" w:rsidRPr="00E73875" w:rsidRDefault="00E1267C" w:rsidP="00495B71">
            <w:pPr>
              <w:pStyle w:val="TAL"/>
              <w:rPr>
                <w:lang w:eastAsia="ja-JP"/>
              </w:rPr>
            </w:pPr>
            <w:r w:rsidRPr="00E73875">
              <w:rPr>
                <w:lang w:eastAsia="ja-JP"/>
              </w:rPr>
              <w:t>General Requirements (clause 4.3.1)</w:t>
            </w:r>
          </w:p>
        </w:tc>
      </w:tr>
      <w:tr w:rsidR="00E1267C" w:rsidRPr="00E73875" w14:paraId="3A64F4BE" w14:textId="77777777" w:rsidTr="00E45BFF">
        <w:tblPrEx>
          <w:jc w:val="left"/>
        </w:tblPrEx>
        <w:trPr>
          <w:trHeight w:val="20"/>
        </w:trPr>
        <w:tc>
          <w:tcPr>
            <w:tcW w:w="1555" w:type="dxa"/>
            <w:noWrap/>
            <w:hideMark/>
          </w:tcPr>
          <w:p w14:paraId="6D3A227E" w14:textId="77777777" w:rsidR="00E1267C" w:rsidRPr="00E73875" w:rsidRDefault="00E1267C" w:rsidP="00495B71">
            <w:pPr>
              <w:pStyle w:val="TAL"/>
              <w:rPr>
                <w:lang w:eastAsia="ja-JP"/>
              </w:rPr>
            </w:pPr>
            <w:r w:rsidRPr="00E73875">
              <w:rPr>
                <w:lang w:eastAsia="ja-JP"/>
              </w:rPr>
              <w:t>5.3.2</w:t>
            </w:r>
          </w:p>
        </w:tc>
        <w:tc>
          <w:tcPr>
            <w:tcW w:w="4961" w:type="dxa"/>
            <w:noWrap/>
            <w:hideMark/>
          </w:tcPr>
          <w:p w14:paraId="6A4A2B1D" w14:textId="77777777" w:rsidR="00E1267C" w:rsidRPr="00E73875" w:rsidRDefault="00E1267C" w:rsidP="00495B71">
            <w:pPr>
              <w:pStyle w:val="TAL"/>
              <w:rPr>
                <w:lang w:eastAsia="ja-JP"/>
              </w:rPr>
            </w:pPr>
            <w:r w:rsidRPr="00E73875">
              <w:rPr>
                <w:lang w:eastAsia="ja-JP"/>
              </w:rPr>
              <w:t>Specific Requirements (clause 4.3.2)</w:t>
            </w:r>
          </w:p>
        </w:tc>
      </w:tr>
      <w:tr w:rsidR="00E1267C" w:rsidRPr="00E73875" w14:paraId="648C322E" w14:textId="77777777" w:rsidTr="00E45BFF">
        <w:tblPrEx>
          <w:jc w:val="left"/>
        </w:tblPrEx>
        <w:trPr>
          <w:trHeight w:val="20"/>
        </w:trPr>
        <w:tc>
          <w:tcPr>
            <w:tcW w:w="1555" w:type="dxa"/>
            <w:noWrap/>
            <w:hideMark/>
          </w:tcPr>
          <w:p w14:paraId="4E0DE481" w14:textId="77777777" w:rsidR="00E1267C" w:rsidRPr="00E73875" w:rsidRDefault="00E1267C" w:rsidP="00495B71">
            <w:pPr>
              <w:pStyle w:val="TAL"/>
              <w:rPr>
                <w:lang w:eastAsia="ja-JP"/>
              </w:rPr>
            </w:pPr>
            <w:r w:rsidRPr="00E73875">
              <w:rPr>
                <w:lang w:eastAsia="ja-JP"/>
              </w:rPr>
              <w:t>5.4</w:t>
            </w:r>
          </w:p>
        </w:tc>
        <w:tc>
          <w:tcPr>
            <w:tcW w:w="4961" w:type="dxa"/>
            <w:noWrap/>
            <w:hideMark/>
          </w:tcPr>
          <w:p w14:paraId="06040DA5" w14:textId="77777777" w:rsidR="00E1267C" w:rsidRPr="00E73875" w:rsidRDefault="00E1267C" w:rsidP="00495B71">
            <w:pPr>
              <w:pStyle w:val="TAL"/>
              <w:rPr>
                <w:lang w:eastAsia="ja-JP"/>
              </w:rPr>
            </w:pPr>
            <w:r w:rsidRPr="00E73875">
              <w:rPr>
                <w:lang w:eastAsia="ja-JP"/>
              </w:rPr>
              <w:t>Other inputs</w:t>
            </w:r>
          </w:p>
        </w:tc>
      </w:tr>
      <w:tr w:rsidR="00E1267C" w:rsidRPr="00E73875" w14:paraId="7EEBC3AC" w14:textId="77777777" w:rsidTr="00E45BFF">
        <w:tblPrEx>
          <w:jc w:val="left"/>
        </w:tblPrEx>
        <w:trPr>
          <w:trHeight w:val="20"/>
        </w:trPr>
        <w:tc>
          <w:tcPr>
            <w:tcW w:w="1555" w:type="dxa"/>
            <w:noWrap/>
            <w:hideMark/>
          </w:tcPr>
          <w:p w14:paraId="716DF43C" w14:textId="77777777" w:rsidR="00E1267C" w:rsidRPr="00E73875" w:rsidRDefault="00E1267C" w:rsidP="00495B71">
            <w:pPr>
              <w:pStyle w:val="TAL"/>
              <w:rPr>
                <w:lang w:eastAsia="ja-JP"/>
              </w:rPr>
            </w:pPr>
            <w:r w:rsidRPr="00E73875">
              <w:rPr>
                <w:lang w:eastAsia="ja-JP"/>
              </w:rPr>
              <w:t>6</w:t>
            </w:r>
          </w:p>
        </w:tc>
        <w:tc>
          <w:tcPr>
            <w:tcW w:w="4961" w:type="dxa"/>
            <w:noWrap/>
            <w:hideMark/>
          </w:tcPr>
          <w:p w14:paraId="223FA6B9" w14:textId="77777777" w:rsidR="00E1267C" w:rsidRPr="00E73875" w:rsidRDefault="00E1267C" w:rsidP="00495B71">
            <w:pPr>
              <w:pStyle w:val="TAL"/>
              <w:rPr>
                <w:lang w:eastAsia="ja-JP"/>
              </w:rPr>
            </w:pPr>
            <w:r w:rsidRPr="00E73875">
              <w:rPr>
                <w:lang w:eastAsia="ja-JP"/>
              </w:rPr>
              <w:t>Work Plan</w:t>
            </w:r>
          </w:p>
        </w:tc>
      </w:tr>
      <w:tr w:rsidR="00E1267C" w:rsidRPr="00E73875" w14:paraId="18A8F118" w14:textId="77777777" w:rsidTr="00E45BFF">
        <w:tblPrEx>
          <w:jc w:val="left"/>
        </w:tblPrEx>
        <w:trPr>
          <w:trHeight w:val="20"/>
        </w:trPr>
        <w:tc>
          <w:tcPr>
            <w:tcW w:w="1555" w:type="dxa"/>
            <w:noWrap/>
            <w:hideMark/>
          </w:tcPr>
          <w:p w14:paraId="35BE8DBA" w14:textId="77777777" w:rsidR="00E1267C" w:rsidRPr="00E73875" w:rsidRDefault="00E1267C" w:rsidP="00495B71">
            <w:pPr>
              <w:pStyle w:val="TAL"/>
              <w:rPr>
                <w:lang w:eastAsia="ja-JP"/>
              </w:rPr>
            </w:pPr>
            <w:r w:rsidRPr="00E73875">
              <w:rPr>
                <w:lang w:eastAsia="ja-JP"/>
              </w:rPr>
              <w:t>7</w:t>
            </w:r>
          </w:p>
        </w:tc>
        <w:tc>
          <w:tcPr>
            <w:tcW w:w="4961" w:type="dxa"/>
            <w:noWrap/>
            <w:hideMark/>
          </w:tcPr>
          <w:p w14:paraId="6A4FF64E" w14:textId="77777777" w:rsidR="00E1267C" w:rsidRPr="00E73875" w:rsidRDefault="00E1267C" w:rsidP="00495B71">
            <w:pPr>
              <w:pStyle w:val="TAL"/>
              <w:rPr>
                <w:lang w:eastAsia="ja-JP"/>
              </w:rPr>
            </w:pPr>
            <w:r w:rsidRPr="00E73875">
              <w:rPr>
                <w:lang w:eastAsia="ja-JP"/>
              </w:rPr>
              <w:t>Any Other Business</w:t>
            </w:r>
          </w:p>
        </w:tc>
      </w:tr>
      <w:tr w:rsidR="00E1267C" w:rsidRPr="00E73875" w14:paraId="486D349C" w14:textId="77777777" w:rsidTr="00E45BFF">
        <w:tblPrEx>
          <w:jc w:val="left"/>
        </w:tblPrEx>
        <w:trPr>
          <w:trHeight w:val="20"/>
        </w:trPr>
        <w:tc>
          <w:tcPr>
            <w:tcW w:w="1555" w:type="dxa"/>
            <w:noWrap/>
            <w:hideMark/>
          </w:tcPr>
          <w:p w14:paraId="2435E8A2" w14:textId="77777777" w:rsidR="00E1267C" w:rsidRPr="00E73875" w:rsidRDefault="00E1267C" w:rsidP="00495B71">
            <w:pPr>
              <w:pStyle w:val="TAL"/>
              <w:rPr>
                <w:lang w:eastAsia="ja-JP"/>
              </w:rPr>
            </w:pPr>
            <w:r w:rsidRPr="00E73875">
              <w:rPr>
                <w:lang w:eastAsia="ja-JP"/>
              </w:rPr>
              <w:t>8</w:t>
            </w:r>
          </w:p>
        </w:tc>
        <w:tc>
          <w:tcPr>
            <w:tcW w:w="4961" w:type="dxa"/>
            <w:noWrap/>
            <w:hideMark/>
          </w:tcPr>
          <w:p w14:paraId="432A4A32" w14:textId="77777777" w:rsidR="00E1267C" w:rsidRPr="00E73875" w:rsidRDefault="00E1267C" w:rsidP="00495B71">
            <w:pPr>
              <w:pStyle w:val="TAL"/>
              <w:rPr>
                <w:lang w:eastAsia="ja-JP"/>
              </w:rPr>
            </w:pPr>
            <w:r w:rsidRPr="00E73875">
              <w:rPr>
                <w:lang w:eastAsia="ja-JP"/>
              </w:rPr>
              <w:t>Closing of the meeting</w:t>
            </w:r>
          </w:p>
        </w:tc>
      </w:tr>
    </w:tbl>
    <w:p w14:paraId="20881359" w14:textId="77777777" w:rsidR="00E1267C" w:rsidRDefault="00E1267C" w:rsidP="00E1267C"/>
    <w:p w14:paraId="1F5B0C89" w14:textId="77777777" w:rsidR="00E1267C" w:rsidRDefault="00E1267C" w:rsidP="00E1267C">
      <w:pPr>
        <w:pStyle w:val="Heading1"/>
      </w:pPr>
      <w:r w:rsidRPr="00221810">
        <w:t>Annex B</w:t>
      </w:r>
      <w:r w:rsidRPr="00221810">
        <w:tab/>
        <w:t xml:space="preserve">List of </w:t>
      </w:r>
      <w:r>
        <w:t>actions</w:t>
      </w:r>
    </w:p>
    <w:p w14:paraId="02FC9706" w14:textId="77777777" w:rsidR="00E1267C" w:rsidRDefault="00E1267C" w:rsidP="00E1267C">
      <w:r>
        <w:t>None</w:t>
      </w:r>
    </w:p>
    <w:p w14:paraId="2F3A7DF3" w14:textId="77777777" w:rsidR="00E1267C" w:rsidRDefault="00E1267C" w:rsidP="00E1267C"/>
    <w:p w14:paraId="71FE92AB" w14:textId="77777777" w:rsidR="00E1267C" w:rsidRDefault="00E1267C" w:rsidP="00E1267C">
      <w:pPr>
        <w:pStyle w:val="Heading1"/>
      </w:pPr>
      <w:r w:rsidRPr="00D235E4">
        <w:t xml:space="preserve">Annex </w:t>
      </w:r>
      <w:r>
        <w:t>C</w:t>
      </w:r>
      <w:r w:rsidRPr="00D235E4">
        <w:tab/>
        <w:t>List of documents</w:t>
      </w:r>
    </w:p>
    <w:tbl>
      <w:tblPr>
        <w:tblW w:w="10054" w:type="dxa"/>
        <w:tblLook w:val="04A0" w:firstRow="1" w:lastRow="0" w:firstColumn="1" w:lastColumn="0" w:noHBand="0" w:noVBand="1"/>
      </w:tblPr>
      <w:tblGrid>
        <w:gridCol w:w="1268"/>
        <w:gridCol w:w="1839"/>
        <w:gridCol w:w="1555"/>
        <w:gridCol w:w="877"/>
        <w:gridCol w:w="2239"/>
        <w:gridCol w:w="1008"/>
        <w:gridCol w:w="1268"/>
      </w:tblGrid>
      <w:tr w:rsidR="00E1267C" w:rsidRPr="008C3FD4" w14:paraId="3E68750D" w14:textId="77777777" w:rsidTr="00062C88">
        <w:trPr>
          <w:trHeight w:val="20"/>
        </w:trPr>
        <w:tc>
          <w:tcPr>
            <w:tcW w:w="1268" w:type="dxa"/>
            <w:tcBorders>
              <w:top w:val="single" w:sz="4" w:space="0" w:color="FFFFFF"/>
              <w:left w:val="single" w:sz="4" w:space="0" w:color="FFFFFF"/>
              <w:bottom w:val="single" w:sz="4" w:space="0" w:color="FFFFFF"/>
              <w:right w:val="single" w:sz="4" w:space="0" w:color="FFFFFF"/>
            </w:tcBorders>
            <w:shd w:val="clear" w:color="000000" w:fill="75B91A"/>
            <w:hideMark/>
          </w:tcPr>
          <w:p w14:paraId="4E4D8E3A" w14:textId="77777777" w:rsidR="00E1267C" w:rsidRPr="008C3FD4" w:rsidRDefault="00E1267C" w:rsidP="00E45BFF">
            <w:pPr>
              <w:spacing w:after="0"/>
              <w:jc w:val="center"/>
              <w:rPr>
                <w:rFonts w:eastAsia="Times New Roman"/>
                <w:b/>
                <w:bCs/>
                <w:color w:val="FFFFFF"/>
                <w:sz w:val="18"/>
                <w:szCs w:val="18"/>
                <w:lang w:eastAsia="ja-JP"/>
              </w:rPr>
            </w:pPr>
            <w:proofErr w:type="spellStart"/>
            <w:r w:rsidRPr="008C3FD4">
              <w:rPr>
                <w:rFonts w:eastAsia="Times New Roman"/>
                <w:b/>
                <w:bCs/>
                <w:color w:val="FFFFFF"/>
                <w:sz w:val="18"/>
                <w:szCs w:val="18"/>
                <w:lang w:eastAsia="ja-JP"/>
              </w:rPr>
              <w:t>TDoc</w:t>
            </w:r>
            <w:proofErr w:type="spellEnd"/>
          </w:p>
        </w:tc>
        <w:tc>
          <w:tcPr>
            <w:tcW w:w="1839" w:type="dxa"/>
            <w:tcBorders>
              <w:top w:val="single" w:sz="4" w:space="0" w:color="FFFFFF"/>
              <w:left w:val="nil"/>
              <w:bottom w:val="single" w:sz="4" w:space="0" w:color="FFFFFF"/>
              <w:right w:val="single" w:sz="4" w:space="0" w:color="FFFFFF"/>
            </w:tcBorders>
            <w:shd w:val="clear" w:color="000000" w:fill="75B91A"/>
            <w:hideMark/>
          </w:tcPr>
          <w:p w14:paraId="10561453" w14:textId="77777777" w:rsidR="00E1267C" w:rsidRPr="008C3FD4" w:rsidRDefault="00E1267C" w:rsidP="00E45BFF">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Title</w:t>
            </w:r>
          </w:p>
        </w:tc>
        <w:tc>
          <w:tcPr>
            <w:tcW w:w="1555" w:type="dxa"/>
            <w:tcBorders>
              <w:top w:val="single" w:sz="4" w:space="0" w:color="FFFFFF"/>
              <w:left w:val="nil"/>
              <w:bottom w:val="single" w:sz="4" w:space="0" w:color="FFFFFF"/>
              <w:right w:val="single" w:sz="4" w:space="0" w:color="FFFFFF"/>
            </w:tcBorders>
            <w:shd w:val="clear" w:color="000000" w:fill="75B91A"/>
            <w:hideMark/>
          </w:tcPr>
          <w:p w14:paraId="5156720B" w14:textId="77777777" w:rsidR="00E1267C" w:rsidRPr="008C3FD4" w:rsidRDefault="00E1267C" w:rsidP="00E45BFF">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Source</w:t>
            </w:r>
          </w:p>
        </w:tc>
        <w:tc>
          <w:tcPr>
            <w:tcW w:w="877" w:type="dxa"/>
            <w:tcBorders>
              <w:top w:val="single" w:sz="4" w:space="0" w:color="FFFFFF"/>
              <w:left w:val="nil"/>
              <w:bottom w:val="single" w:sz="4" w:space="0" w:color="FFFFFF"/>
              <w:right w:val="single" w:sz="4" w:space="0" w:color="FFFFFF"/>
            </w:tcBorders>
            <w:shd w:val="clear" w:color="000000" w:fill="75B91A"/>
            <w:hideMark/>
          </w:tcPr>
          <w:p w14:paraId="7C61EB2E" w14:textId="77777777" w:rsidR="00E1267C" w:rsidRPr="008C3FD4" w:rsidRDefault="00E1267C" w:rsidP="00E45BFF">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Agenda item</w:t>
            </w:r>
          </w:p>
        </w:tc>
        <w:tc>
          <w:tcPr>
            <w:tcW w:w="2239" w:type="dxa"/>
            <w:tcBorders>
              <w:top w:val="single" w:sz="4" w:space="0" w:color="FFFFFF"/>
              <w:left w:val="nil"/>
              <w:bottom w:val="single" w:sz="4" w:space="0" w:color="FFFFFF"/>
              <w:right w:val="single" w:sz="4" w:space="0" w:color="FFFFFF"/>
            </w:tcBorders>
            <w:shd w:val="clear" w:color="000000" w:fill="75B91A"/>
            <w:hideMark/>
          </w:tcPr>
          <w:p w14:paraId="53884616" w14:textId="77777777" w:rsidR="00E1267C" w:rsidRPr="008C3FD4" w:rsidRDefault="00E1267C" w:rsidP="00E45BFF">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Agenda item description</w:t>
            </w:r>
          </w:p>
        </w:tc>
        <w:tc>
          <w:tcPr>
            <w:tcW w:w="1008" w:type="dxa"/>
            <w:tcBorders>
              <w:top w:val="single" w:sz="4" w:space="0" w:color="FFFFFF"/>
              <w:left w:val="nil"/>
              <w:bottom w:val="single" w:sz="4" w:space="0" w:color="FFFFFF"/>
              <w:right w:val="single" w:sz="4" w:space="0" w:color="FFFFFF"/>
            </w:tcBorders>
            <w:shd w:val="clear" w:color="000000" w:fill="75B91A"/>
            <w:hideMark/>
          </w:tcPr>
          <w:p w14:paraId="2DF595EE" w14:textId="77777777" w:rsidR="00E1267C" w:rsidRPr="008C3FD4" w:rsidRDefault="00E1267C" w:rsidP="00E45BFF">
            <w:pPr>
              <w:spacing w:after="0"/>
              <w:jc w:val="center"/>
              <w:rPr>
                <w:rFonts w:eastAsia="Times New Roman"/>
                <w:b/>
                <w:bCs/>
                <w:color w:val="FFFFFF"/>
                <w:sz w:val="18"/>
                <w:szCs w:val="18"/>
                <w:lang w:eastAsia="ja-JP"/>
              </w:rPr>
            </w:pPr>
            <w:proofErr w:type="spellStart"/>
            <w:r w:rsidRPr="008C3FD4">
              <w:rPr>
                <w:rFonts w:eastAsia="Times New Roman"/>
                <w:b/>
                <w:bCs/>
                <w:color w:val="FFFFFF"/>
                <w:sz w:val="18"/>
                <w:szCs w:val="18"/>
                <w:lang w:eastAsia="ja-JP"/>
              </w:rPr>
              <w:t>TDoc</w:t>
            </w:r>
            <w:proofErr w:type="spellEnd"/>
            <w:r w:rsidRPr="008C3FD4">
              <w:rPr>
                <w:rFonts w:eastAsia="Times New Roman"/>
                <w:b/>
                <w:bCs/>
                <w:color w:val="FFFFFF"/>
                <w:sz w:val="18"/>
                <w:szCs w:val="18"/>
                <w:lang w:eastAsia="ja-JP"/>
              </w:rPr>
              <w:t xml:space="preserve"> Status</w:t>
            </w:r>
          </w:p>
        </w:tc>
        <w:tc>
          <w:tcPr>
            <w:tcW w:w="1268" w:type="dxa"/>
            <w:tcBorders>
              <w:top w:val="single" w:sz="4" w:space="0" w:color="FFFFFF"/>
              <w:left w:val="nil"/>
              <w:bottom w:val="single" w:sz="4" w:space="0" w:color="FFFFFF"/>
              <w:right w:val="single" w:sz="4" w:space="0" w:color="FFFFFF"/>
            </w:tcBorders>
            <w:shd w:val="clear" w:color="000000" w:fill="75B91A"/>
            <w:hideMark/>
          </w:tcPr>
          <w:p w14:paraId="4185A06E" w14:textId="77777777" w:rsidR="00E1267C" w:rsidRPr="008C3FD4" w:rsidRDefault="00E1267C" w:rsidP="00E45BFF">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Revised to</w:t>
            </w:r>
          </w:p>
        </w:tc>
      </w:tr>
      <w:tr w:rsidR="005F48E4" w:rsidRPr="005F48E4" w14:paraId="67EBDA3A"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647D26C8" w14:textId="77777777" w:rsidR="005F48E4" w:rsidRPr="005F48E4" w:rsidRDefault="005F48E4" w:rsidP="005F48E4">
            <w:pPr>
              <w:spacing w:after="0"/>
              <w:rPr>
                <w:sz w:val="16"/>
                <w:szCs w:val="16"/>
              </w:rPr>
            </w:pPr>
            <w:hyperlink r:id="rId38" w:history="1">
              <w:r w:rsidRPr="005F48E4">
                <w:rPr>
                  <w:rStyle w:val="Hyperlink"/>
                  <w:sz w:val="16"/>
                  <w:szCs w:val="16"/>
                </w:rPr>
                <w:t>6GSM-250007</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3045B2A1"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Agenda</w:t>
            </w:r>
          </w:p>
        </w:tc>
        <w:tc>
          <w:tcPr>
            <w:tcW w:w="1555" w:type="dxa"/>
            <w:tcBorders>
              <w:top w:val="single" w:sz="4" w:space="0" w:color="A6A6A6"/>
              <w:left w:val="nil"/>
              <w:bottom w:val="single" w:sz="4" w:space="0" w:color="A6A6A6"/>
              <w:right w:val="single" w:sz="4" w:space="0" w:color="A6A6A6"/>
            </w:tcBorders>
            <w:shd w:val="clear" w:color="auto" w:fill="auto"/>
            <w:hideMark/>
          </w:tcPr>
          <w:p w14:paraId="7CE29A82"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SI Rapporteurs</w:t>
            </w:r>
          </w:p>
        </w:tc>
        <w:tc>
          <w:tcPr>
            <w:tcW w:w="877" w:type="dxa"/>
            <w:tcBorders>
              <w:top w:val="single" w:sz="4" w:space="0" w:color="A6A6A6"/>
              <w:left w:val="nil"/>
              <w:bottom w:val="single" w:sz="4" w:space="0" w:color="A6A6A6"/>
              <w:right w:val="single" w:sz="4" w:space="0" w:color="A6A6A6"/>
            </w:tcBorders>
            <w:shd w:val="clear" w:color="auto" w:fill="auto"/>
            <w:hideMark/>
          </w:tcPr>
          <w:p w14:paraId="1C4E6D22"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2</w:t>
            </w:r>
          </w:p>
        </w:tc>
        <w:tc>
          <w:tcPr>
            <w:tcW w:w="2239" w:type="dxa"/>
            <w:tcBorders>
              <w:top w:val="single" w:sz="4" w:space="0" w:color="A6A6A6"/>
              <w:left w:val="nil"/>
              <w:bottom w:val="single" w:sz="4" w:space="0" w:color="A6A6A6"/>
              <w:right w:val="single" w:sz="4" w:space="0" w:color="A6A6A6"/>
            </w:tcBorders>
            <w:shd w:val="clear" w:color="000000" w:fill="BFBFBF"/>
            <w:hideMark/>
          </w:tcPr>
          <w:p w14:paraId="07BD673B"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Agenda</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082DE68E"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noted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63F277D4"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05230C26"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5E1FD795" w14:textId="77777777" w:rsidR="005F48E4" w:rsidRPr="005F48E4" w:rsidRDefault="005F48E4" w:rsidP="005F48E4">
            <w:pPr>
              <w:spacing w:after="0"/>
              <w:rPr>
                <w:sz w:val="16"/>
                <w:szCs w:val="16"/>
              </w:rPr>
            </w:pPr>
            <w:hyperlink r:id="rId39" w:history="1">
              <w:r w:rsidRPr="005F48E4">
                <w:rPr>
                  <w:rStyle w:val="Hyperlink"/>
                  <w:sz w:val="16"/>
                  <w:szCs w:val="16"/>
                </w:rPr>
                <w:t>6GSM-250008</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069E5A48"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Skeleton of TR 21.802</w:t>
            </w:r>
          </w:p>
        </w:tc>
        <w:tc>
          <w:tcPr>
            <w:tcW w:w="1555" w:type="dxa"/>
            <w:tcBorders>
              <w:top w:val="single" w:sz="4" w:space="0" w:color="A6A6A6"/>
              <w:left w:val="nil"/>
              <w:bottom w:val="single" w:sz="4" w:space="0" w:color="A6A6A6"/>
              <w:right w:val="single" w:sz="4" w:space="0" w:color="A6A6A6"/>
            </w:tcBorders>
            <w:shd w:val="clear" w:color="auto" w:fill="auto"/>
            <w:hideMark/>
          </w:tcPr>
          <w:p w14:paraId="03FA25E5"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TR Rapporteur</w:t>
            </w:r>
          </w:p>
        </w:tc>
        <w:tc>
          <w:tcPr>
            <w:tcW w:w="877" w:type="dxa"/>
            <w:tcBorders>
              <w:top w:val="single" w:sz="4" w:space="0" w:color="A6A6A6"/>
              <w:left w:val="nil"/>
              <w:bottom w:val="single" w:sz="4" w:space="0" w:color="A6A6A6"/>
              <w:right w:val="single" w:sz="4" w:space="0" w:color="A6A6A6"/>
            </w:tcBorders>
            <w:shd w:val="clear" w:color="auto" w:fill="auto"/>
            <w:hideMark/>
          </w:tcPr>
          <w:p w14:paraId="2E8C7C56"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4</w:t>
            </w:r>
          </w:p>
        </w:tc>
        <w:tc>
          <w:tcPr>
            <w:tcW w:w="2239" w:type="dxa"/>
            <w:tcBorders>
              <w:top w:val="single" w:sz="4" w:space="0" w:color="A6A6A6"/>
              <w:left w:val="nil"/>
              <w:bottom w:val="single" w:sz="4" w:space="0" w:color="A6A6A6"/>
              <w:right w:val="single" w:sz="4" w:space="0" w:color="A6A6A6"/>
            </w:tcBorders>
            <w:shd w:val="clear" w:color="000000" w:fill="BFBFBF"/>
            <w:hideMark/>
          </w:tcPr>
          <w:p w14:paraId="5E8AC748"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Endorsement of TR skeleton</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0D0BFF68"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endorsed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205201FD"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43B982C6"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2C95BAFD" w14:textId="77777777" w:rsidR="005F48E4" w:rsidRPr="005F48E4" w:rsidRDefault="005F48E4" w:rsidP="005F48E4">
            <w:pPr>
              <w:spacing w:after="0"/>
              <w:rPr>
                <w:sz w:val="16"/>
                <w:szCs w:val="16"/>
              </w:rPr>
            </w:pPr>
            <w:hyperlink r:id="rId40" w:history="1">
              <w:r w:rsidRPr="005F48E4">
                <w:rPr>
                  <w:rStyle w:val="Hyperlink"/>
                  <w:sz w:val="16"/>
                  <w:szCs w:val="16"/>
                </w:rPr>
                <w:t>6GSM-250009</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073343B2"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Minutes of Conference Call on 3GPP Spec Modernization #00</w:t>
            </w:r>
          </w:p>
        </w:tc>
        <w:tc>
          <w:tcPr>
            <w:tcW w:w="1555" w:type="dxa"/>
            <w:tcBorders>
              <w:top w:val="single" w:sz="4" w:space="0" w:color="A6A6A6"/>
              <w:left w:val="nil"/>
              <w:bottom w:val="single" w:sz="4" w:space="0" w:color="A6A6A6"/>
              <w:right w:val="single" w:sz="4" w:space="0" w:color="A6A6A6"/>
            </w:tcBorders>
            <w:shd w:val="clear" w:color="auto" w:fill="auto"/>
            <w:hideMark/>
          </w:tcPr>
          <w:p w14:paraId="54B8B797"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MCC</w:t>
            </w:r>
          </w:p>
        </w:tc>
        <w:tc>
          <w:tcPr>
            <w:tcW w:w="877" w:type="dxa"/>
            <w:tcBorders>
              <w:top w:val="single" w:sz="4" w:space="0" w:color="A6A6A6"/>
              <w:left w:val="nil"/>
              <w:bottom w:val="single" w:sz="4" w:space="0" w:color="A6A6A6"/>
              <w:right w:val="single" w:sz="4" w:space="0" w:color="A6A6A6"/>
            </w:tcBorders>
            <w:shd w:val="clear" w:color="auto" w:fill="auto"/>
            <w:hideMark/>
          </w:tcPr>
          <w:p w14:paraId="4D67F0F9"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3</w:t>
            </w:r>
          </w:p>
        </w:tc>
        <w:tc>
          <w:tcPr>
            <w:tcW w:w="2239" w:type="dxa"/>
            <w:tcBorders>
              <w:top w:val="single" w:sz="4" w:space="0" w:color="A6A6A6"/>
              <w:left w:val="nil"/>
              <w:bottom w:val="single" w:sz="4" w:space="0" w:color="A6A6A6"/>
              <w:right w:val="single" w:sz="4" w:space="0" w:color="A6A6A6"/>
            </w:tcBorders>
            <w:shd w:val="clear" w:color="000000" w:fill="BFBFBF"/>
            <w:hideMark/>
          </w:tcPr>
          <w:p w14:paraId="2794677C"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Reports from previous meetings</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0352D086"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endorsed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1B165B4E"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61F30B91"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3EDAC2B1" w14:textId="77777777" w:rsidR="005F48E4" w:rsidRPr="005F48E4" w:rsidRDefault="005F48E4" w:rsidP="005F48E4">
            <w:pPr>
              <w:spacing w:after="0"/>
              <w:rPr>
                <w:sz w:val="16"/>
                <w:szCs w:val="16"/>
              </w:rPr>
            </w:pPr>
            <w:hyperlink r:id="rId41" w:history="1">
              <w:r w:rsidRPr="005F48E4">
                <w:rPr>
                  <w:rStyle w:val="Hyperlink"/>
                  <w:sz w:val="16"/>
                  <w:szCs w:val="16"/>
                </w:rPr>
                <w:t>6GSM-250010</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696BD531"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Allocation of documents to agenda items (at submission deadline)</w:t>
            </w:r>
          </w:p>
        </w:tc>
        <w:tc>
          <w:tcPr>
            <w:tcW w:w="1555" w:type="dxa"/>
            <w:tcBorders>
              <w:top w:val="single" w:sz="4" w:space="0" w:color="A6A6A6"/>
              <w:left w:val="nil"/>
              <w:bottom w:val="single" w:sz="4" w:space="0" w:color="A6A6A6"/>
              <w:right w:val="single" w:sz="4" w:space="0" w:color="A6A6A6"/>
            </w:tcBorders>
            <w:shd w:val="clear" w:color="auto" w:fill="auto"/>
            <w:hideMark/>
          </w:tcPr>
          <w:p w14:paraId="68DEB149"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SI Rapporteurs</w:t>
            </w:r>
          </w:p>
        </w:tc>
        <w:tc>
          <w:tcPr>
            <w:tcW w:w="877" w:type="dxa"/>
            <w:tcBorders>
              <w:top w:val="single" w:sz="4" w:space="0" w:color="A6A6A6"/>
              <w:left w:val="nil"/>
              <w:bottom w:val="single" w:sz="4" w:space="0" w:color="A6A6A6"/>
              <w:right w:val="single" w:sz="4" w:space="0" w:color="A6A6A6"/>
            </w:tcBorders>
            <w:shd w:val="clear" w:color="auto" w:fill="auto"/>
            <w:hideMark/>
          </w:tcPr>
          <w:p w14:paraId="42441A5B"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2</w:t>
            </w:r>
          </w:p>
        </w:tc>
        <w:tc>
          <w:tcPr>
            <w:tcW w:w="2239" w:type="dxa"/>
            <w:tcBorders>
              <w:top w:val="single" w:sz="4" w:space="0" w:color="A6A6A6"/>
              <w:left w:val="nil"/>
              <w:bottom w:val="single" w:sz="4" w:space="0" w:color="A6A6A6"/>
              <w:right w:val="single" w:sz="4" w:space="0" w:color="A6A6A6"/>
            </w:tcBorders>
            <w:shd w:val="clear" w:color="000000" w:fill="BFBFBF"/>
            <w:hideMark/>
          </w:tcPr>
          <w:p w14:paraId="49B3F0EC"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Agenda</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172E5BBD"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noted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68821881"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50DFB070"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440F996F" w14:textId="77777777" w:rsidR="005F48E4" w:rsidRPr="005F48E4" w:rsidRDefault="005F48E4" w:rsidP="005F48E4">
            <w:pPr>
              <w:spacing w:after="0"/>
              <w:rPr>
                <w:sz w:val="16"/>
                <w:szCs w:val="16"/>
              </w:rPr>
            </w:pPr>
            <w:hyperlink r:id="rId42" w:history="1">
              <w:r w:rsidRPr="005F48E4">
                <w:rPr>
                  <w:rStyle w:val="Hyperlink"/>
                  <w:sz w:val="16"/>
                  <w:szCs w:val="16"/>
                </w:rPr>
                <w:t>6GSM-250011</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257E1669"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Allocation of documents to agenda items (start of conference call)</w:t>
            </w:r>
          </w:p>
        </w:tc>
        <w:tc>
          <w:tcPr>
            <w:tcW w:w="1555" w:type="dxa"/>
            <w:tcBorders>
              <w:top w:val="single" w:sz="4" w:space="0" w:color="A6A6A6"/>
              <w:left w:val="nil"/>
              <w:bottom w:val="single" w:sz="4" w:space="0" w:color="A6A6A6"/>
              <w:right w:val="single" w:sz="4" w:space="0" w:color="A6A6A6"/>
            </w:tcBorders>
            <w:shd w:val="clear" w:color="auto" w:fill="auto"/>
            <w:hideMark/>
          </w:tcPr>
          <w:p w14:paraId="712E80E0"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SI Rapporteurs</w:t>
            </w:r>
          </w:p>
        </w:tc>
        <w:tc>
          <w:tcPr>
            <w:tcW w:w="877" w:type="dxa"/>
            <w:tcBorders>
              <w:top w:val="single" w:sz="4" w:space="0" w:color="A6A6A6"/>
              <w:left w:val="nil"/>
              <w:bottom w:val="single" w:sz="4" w:space="0" w:color="A6A6A6"/>
              <w:right w:val="single" w:sz="4" w:space="0" w:color="A6A6A6"/>
            </w:tcBorders>
            <w:shd w:val="clear" w:color="auto" w:fill="auto"/>
            <w:hideMark/>
          </w:tcPr>
          <w:p w14:paraId="2012FD33"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2</w:t>
            </w:r>
          </w:p>
        </w:tc>
        <w:tc>
          <w:tcPr>
            <w:tcW w:w="2239" w:type="dxa"/>
            <w:tcBorders>
              <w:top w:val="single" w:sz="4" w:space="0" w:color="A6A6A6"/>
              <w:left w:val="nil"/>
              <w:bottom w:val="single" w:sz="4" w:space="0" w:color="A6A6A6"/>
              <w:right w:val="single" w:sz="4" w:space="0" w:color="A6A6A6"/>
            </w:tcBorders>
            <w:shd w:val="clear" w:color="000000" w:fill="BFBFBF"/>
            <w:hideMark/>
          </w:tcPr>
          <w:p w14:paraId="13884FB1"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Agenda</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6F65FBAF"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endorsed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3675663B"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35A1637B"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30808BB6" w14:textId="77777777" w:rsidR="005F48E4" w:rsidRPr="005F48E4" w:rsidRDefault="005F48E4" w:rsidP="005F48E4">
            <w:pPr>
              <w:spacing w:after="0"/>
              <w:rPr>
                <w:sz w:val="16"/>
                <w:szCs w:val="16"/>
              </w:rPr>
            </w:pPr>
            <w:hyperlink r:id="rId43" w:history="1">
              <w:r w:rsidRPr="005F48E4">
                <w:rPr>
                  <w:rStyle w:val="Hyperlink"/>
                  <w:sz w:val="16"/>
                  <w:szCs w:val="16"/>
                </w:rPr>
                <w:t>6GSM-250012</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4E7C827C"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Allocation of documents to agenda items (end of conference call)</w:t>
            </w:r>
          </w:p>
        </w:tc>
        <w:tc>
          <w:tcPr>
            <w:tcW w:w="1555" w:type="dxa"/>
            <w:tcBorders>
              <w:top w:val="single" w:sz="4" w:space="0" w:color="A6A6A6"/>
              <w:left w:val="nil"/>
              <w:bottom w:val="single" w:sz="4" w:space="0" w:color="A6A6A6"/>
              <w:right w:val="single" w:sz="4" w:space="0" w:color="A6A6A6"/>
            </w:tcBorders>
            <w:shd w:val="clear" w:color="auto" w:fill="auto"/>
            <w:hideMark/>
          </w:tcPr>
          <w:p w14:paraId="19A69FD2"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SI Rapporteurs</w:t>
            </w:r>
          </w:p>
        </w:tc>
        <w:tc>
          <w:tcPr>
            <w:tcW w:w="877" w:type="dxa"/>
            <w:tcBorders>
              <w:top w:val="single" w:sz="4" w:space="0" w:color="A6A6A6"/>
              <w:left w:val="nil"/>
              <w:bottom w:val="single" w:sz="4" w:space="0" w:color="A6A6A6"/>
              <w:right w:val="single" w:sz="4" w:space="0" w:color="A6A6A6"/>
            </w:tcBorders>
            <w:shd w:val="clear" w:color="auto" w:fill="auto"/>
            <w:hideMark/>
          </w:tcPr>
          <w:p w14:paraId="284E0DC9"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2</w:t>
            </w:r>
          </w:p>
        </w:tc>
        <w:tc>
          <w:tcPr>
            <w:tcW w:w="2239" w:type="dxa"/>
            <w:tcBorders>
              <w:top w:val="single" w:sz="4" w:space="0" w:color="A6A6A6"/>
              <w:left w:val="nil"/>
              <w:bottom w:val="single" w:sz="4" w:space="0" w:color="A6A6A6"/>
              <w:right w:val="single" w:sz="4" w:space="0" w:color="A6A6A6"/>
            </w:tcBorders>
            <w:shd w:val="clear" w:color="000000" w:fill="BFBFBF"/>
            <w:hideMark/>
          </w:tcPr>
          <w:p w14:paraId="5573B155"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Agenda</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5266F780"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endorsed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5331B95F"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7D3222EC"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0B7223BA" w14:textId="26D359AE" w:rsidR="005F48E4" w:rsidRPr="005F48E4" w:rsidRDefault="000F0075" w:rsidP="005F48E4">
            <w:pPr>
              <w:spacing w:after="0"/>
              <w:rPr>
                <w:sz w:val="16"/>
                <w:szCs w:val="16"/>
              </w:rPr>
            </w:pPr>
            <w:hyperlink r:id="rId44" w:history="1">
              <w:r w:rsidR="005F48E4" w:rsidRPr="000F0075">
                <w:rPr>
                  <w:rStyle w:val="Hyperlink"/>
                  <w:sz w:val="16"/>
                  <w:szCs w:val="16"/>
                </w:rPr>
                <w:t>6GSM-250013</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34D15955"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Allocation of documents to agenda items (end of email approval)</w:t>
            </w:r>
          </w:p>
        </w:tc>
        <w:tc>
          <w:tcPr>
            <w:tcW w:w="1555" w:type="dxa"/>
            <w:tcBorders>
              <w:top w:val="single" w:sz="4" w:space="0" w:color="A6A6A6"/>
              <w:left w:val="nil"/>
              <w:bottom w:val="single" w:sz="4" w:space="0" w:color="A6A6A6"/>
              <w:right w:val="single" w:sz="4" w:space="0" w:color="A6A6A6"/>
            </w:tcBorders>
            <w:shd w:val="clear" w:color="auto" w:fill="auto"/>
            <w:hideMark/>
          </w:tcPr>
          <w:p w14:paraId="5E5CE5A6"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SI Rapporteurs</w:t>
            </w:r>
          </w:p>
        </w:tc>
        <w:tc>
          <w:tcPr>
            <w:tcW w:w="877" w:type="dxa"/>
            <w:tcBorders>
              <w:top w:val="single" w:sz="4" w:space="0" w:color="A6A6A6"/>
              <w:left w:val="nil"/>
              <w:bottom w:val="single" w:sz="4" w:space="0" w:color="A6A6A6"/>
              <w:right w:val="single" w:sz="4" w:space="0" w:color="A6A6A6"/>
            </w:tcBorders>
            <w:shd w:val="clear" w:color="auto" w:fill="auto"/>
            <w:hideMark/>
          </w:tcPr>
          <w:p w14:paraId="2CE2EDFE"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2</w:t>
            </w:r>
          </w:p>
        </w:tc>
        <w:tc>
          <w:tcPr>
            <w:tcW w:w="2239" w:type="dxa"/>
            <w:tcBorders>
              <w:top w:val="single" w:sz="4" w:space="0" w:color="A6A6A6"/>
              <w:left w:val="nil"/>
              <w:bottom w:val="single" w:sz="4" w:space="0" w:color="A6A6A6"/>
              <w:right w:val="single" w:sz="4" w:space="0" w:color="A6A6A6"/>
            </w:tcBorders>
            <w:shd w:val="clear" w:color="000000" w:fill="BFBFBF"/>
            <w:hideMark/>
          </w:tcPr>
          <w:p w14:paraId="18D0F734"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Agenda</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23A835C6"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endorsed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0723A308"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13465C19"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0772C0B5" w14:textId="77777777" w:rsidR="005F48E4" w:rsidRPr="005F48E4" w:rsidRDefault="005F48E4" w:rsidP="005F48E4">
            <w:pPr>
              <w:spacing w:after="0"/>
              <w:rPr>
                <w:sz w:val="16"/>
                <w:szCs w:val="16"/>
              </w:rPr>
            </w:pPr>
            <w:hyperlink r:id="rId45" w:history="1">
              <w:r w:rsidRPr="005F48E4">
                <w:rPr>
                  <w:rStyle w:val="Hyperlink"/>
                  <w:sz w:val="16"/>
                  <w:szCs w:val="16"/>
                </w:rPr>
                <w:t>6GSM-250014</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585794BA" w14:textId="77777777" w:rsidR="005F48E4" w:rsidRPr="005F48E4" w:rsidRDefault="005F48E4" w:rsidP="005F48E4">
            <w:pPr>
              <w:spacing w:after="0"/>
              <w:rPr>
                <w:rFonts w:eastAsia="Times New Roman"/>
                <w:sz w:val="16"/>
                <w:szCs w:val="16"/>
                <w:lang w:eastAsia="ja-JP"/>
              </w:rPr>
            </w:pPr>
            <w:proofErr w:type="spellStart"/>
            <w:r w:rsidRPr="005F48E4">
              <w:rPr>
                <w:rFonts w:eastAsia="Times New Roman"/>
                <w:sz w:val="16"/>
                <w:szCs w:val="16"/>
                <w:lang w:eastAsia="ja-JP"/>
              </w:rPr>
              <w:t>pCR</w:t>
            </w:r>
            <w:proofErr w:type="spellEnd"/>
            <w:r w:rsidRPr="005F48E4">
              <w:rPr>
                <w:rFonts w:eastAsia="Times New Roman"/>
                <w:sz w:val="16"/>
                <w:szCs w:val="16"/>
                <w:lang w:eastAsia="ja-JP"/>
              </w:rPr>
              <w:t xml:space="preserve"> on advantages of current tools (clause 4.1)</w:t>
            </w:r>
          </w:p>
        </w:tc>
        <w:tc>
          <w:tcPr>
            <w:tcW w:w="1555" w:type="dxa"/>
            <w:tcBorders>
              <w:top w:val="single" w:sz="4" w:space="0" w:color="A6A6A6"/>
              <w:left w:val="nil"/>
              <w:bottom w:val="single" w:sz="4" w:space="0" w:color="A6A6A6"/>
              <w:right w:val="single" w:sz="4" w:space="0" w:color="A6A6A6"/>
            </w:tcBorders>
            <w:shd w:val="clear" w:color="auto" w:fill="auto"/>
            <w:hideMark/>
          </w:tcPr>
          <w:p w14:paraId="32F18D85"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Huawei</w:t>
            </w:r>
          </w:p>
        </w:tc>
        <w:tc>
          <w:tcPr>
            <w:tcW w:w="877" w:type="dxa"/>
            <w:tcBorders>
              <w:top w:val="single" w:sz="4" w:space="0" w:color="A6A6A6"/>
              <w:left w:val="nil"/>
              <w:bottom w:val="single" w:sz="4" w:space="0" w:color="A6A6A6"/>
              <w:right w:val="single" w:sz="4" w:space="0" w:color="A6A6A6"/>
            </w:tcBorders>
            <w:shd w:val="clear" w:color="auto" w:fill="auto"/>
            <w:hideMark/>
          </w:tcPr>
          <w:p w14:paraId="77CEFB02"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5.1</w:t>
            </w:r>
          </w:p>
        </w:tc>
        <w:tc>
          <w:tcPr>
            <w:tcW w:w="2239" w:type="dxa"/>
            <w:tcBorders>
              <w:top w:val="single" w:sz="4" w:space="0" w:color="A6A6A6"/>
              <w:left w:val="nil"/>
              <w:bottom w:val="single" w:sz="4" w:space="0" w:color="A6A6A6"/>
              <w:right w:val="single" w:sz="4" w:space="0" w:color="A6A6A6"/>
            </w:tcBorders>
            <w:shd w:val="clear" w:color="000000" w:fill="BFBFBF"/>
            <w:hideMark/>
          </w:tcPr>
          <w:p w14:paraId="5A8077CE"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Advantages of current tools (clause 4.1)</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0D811240"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revised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2BA5D0C2" w14:textId="77777777" w:rsidR="005F48E4" w:rsidRPr="005F48E4" w:rsidRDefault="005F48E4" w:rsidP="005F48E4">
            <w:pPr>
              <w:spacing w:after="0"/>
              <w:rPr>
                <w:rFonts w:eastAsia="Times New Roman"/>
                <w:b/>
                <w:bCs/>
                <w:color w:val="0000FF"/>
                <w:sz w:val="16"/>
                <w:szCs w:val="16"/>
                <w:u w:val="single"/>
                <w:lang w:eastAsia="ja-JP"/>
              </w:rPr>
            </w:pPr>
            <w:hyperlink r:id="rId46" w:history="1">
              <w:r w:rsidRPr="005F48E4">
                <w:rPr>
                  <w:rStyle w:val="Hyperlink"/>
                  <w:rFonts w:eastAsia="Times New Roman"/>
                  <w:b/>
                  <w:bCs/>
                  <w:sz w:val="16"/>
                  <w:szCs w:val="16"/>
                  <w:lang w:eastAsia="ja-JP"/>
                </w:rPr>
                <w:t>6GSM-250041</w:t>
              </w:r>
            </w:hyperlink>
          </w:p>
        </w:tc>
      </w:tr>
      <w:tr w:rsidR="005F48E4" w:rsidRPr="005F48E4" w14:paraId="5634992D"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0D47F8B6" w14:textId="77777777" w:rsidR="005F48E4" w:rsidRPr="005F48E4" w:rsidRDefault="005F48E4" w:rsidP="005F48E4">
            <w:pPr>
              <w:spacing w:after="0"/>
              <w:rPr>
                <w:sz w:val="16"/>
                <w:szCs w:val="16"/>
              </w:rPr>
            </w:pPr>
            <w:hyperlink r:id="rId47" w:history="1">
              <w:r w:rsidRPr="005F48E4">
                <w:rPr>
                  <w:rStyle w:val="Hyperlink"/>
                  <w:sz w:val="16"/>
                  <w:szCs w:val="16"/>
                </w:rPr>
                <w:t>6GSM-250015</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1D1D187D" w14:textId="77777777" w:rsidR="005F48E4" w:rsidRPr="005F48E4" w:rsidRDefault="005F48E4" w:rsidP="005F48E4">
            <w:pPr>
              <w:spacing w:after="0"/>
              <w:rPr>
                <w:rFonts w:eastAsia="Times New Roman"/>
                <w:sz w:val="16"/>
                <w:szCs w:val="16"/>
                <w:lang w:eastAsia="ja-JP"/>
              </w:rPr>
            </w:pPr>
            <w:proofErr w:type="spellStart"/>
            <w:r w:rsidRPr="005F48E4">
              <w:rPr>
                <w:rFonts w:eastAsia="Times New Roman"/>
                <w:sz w:val="16"/>
                <w:szCs w:val="16"/>
                <w:lang w:eastAsia="ja-JP"/>
              </w:rPr>
              <w:t>pCR</w:t>
            </w:r>
            <w:proofErr w:type="spellEnd"/>
            <w:r w:rsidRPr="005F48E4">
              <w:rPr>
                <w:rFonts w:eastAsia="Times New Roman"/>
                <w:sz w:val="16"/>
                <w:szCs w:val="16"/>
                <w:lang w:eastAsia="ja-JP"/>
              </w:rPr>
              <w:t xml:space="preserve"> on Shortcomings, pain-points and potential benefits (clause 4.2)</w:t>
            </w:r>
          </w:p>
        </w:tc>
        <w:tc>
          <w:tcPr>
            <w:tcW w:w="1555" w:type="dxa"/>
            <w:tcBorders>
              <w:top w:val="single" w:sz="4" w:space="0" w:color="A6A6A6"/>
              <w:left w:val="nil"/>
              <w:bottom w:val="single" w:sz="4" w:space="0" w:color="A6A6A6"/>
              <w:right w:val="single" w:sz="4" w:space="0" w:color="A6A6A6"/>
            </w:tcBorders>
            <w:shd w:val="clear" w:color="auto" w:fill="auto"/>
            <w:hideMark/>
          </w:tcPr>
          <w:p w14:paraId="004139FF"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Huawei</w:t>
            </w:r>
          </w:p>
        </w:tc>
        <w:tc>
          <w:tcPr>
            <w:tcW w:w="877" w:type="dxa"/>
            <w:tcBorders>
              <w:top w:val="single" w:sz="4" w:space="0" w:color="A6A6A6"/>
              <w:left w:val="nil"/>
              <w:bottom w:val="single" w:sz="4" w:space="0" w:color="A6A6A6"/>
              <w:right w:val="single" w:sz="4" w:space="0" w:color="A6A6A6"/>
            </w:tcBorders>
            <w:shd w:val="clear" w:color="auto" w:fill="auto"/>
            <w:hideMark/>
          </w:tcPr>
          <w:p w14:paraId="615AA328"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5.2</w:t>
            </w:r>
          </w:p>
        </w:tc>
        <w:tc>
          <w:tcPr>
            <w:tcW w:w="2239" w:type="dxa"/>
            <w:tcBorders>
              <w:top w:val="single" w:sz="4" w:space="0" w:color="A6A6A6"/>
              <w:left w:val="nil"/>
              <w:bottom w:val="single" w:sz="4" w:space="0" w:color="A6A6A6"/>
              <w:right w:val="single" w:sz="4" w:space="0" w:color="A6A6A6"/>
            </w:tcBorders>
            <w:shd w:val="clear" w:color="000000" w:fill="BFBFBF"/>
            <w:hideMark/>
          </w:tcPr>
          <w:p w14:paraId="6D322639"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Shortcomings, pain-points and potential benefits (clause 4.2)</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37F14820"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merged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3E68D15C"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164BD881"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3AE53C9F" w14:textId="77777777" w:rsidR="005F48E4" w:rsidRPr="005F48E4" w:rsidRDefault="005F48E4" w:rsidP="005F48E4">
            <w:pPr>
              <w:spacing w:after="0"/>
              <w:rPr>
                <w:sz w:val="16"/>
                <w:szCs w:val="16"/>
              </w:rPr>
            </w:pPr>
            <w:hyperlink r:id="rId48" w:history="1">
              <w:r w:rsidRPr="005F48E4">
                <w:rPr>
                  <w:rStyle w:val="Hyperlink"/>
                  <w:sz w:val="16"/>
                  <w:szCs w:val="16"/>
                </w:rPr>
                <w:t>6GSM-250016</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07538179" w14:textId="77777777" w:rsidR="005F48E4" w:rsidRPr="005F48E4" w:rsidRDefault="005F48E4" w:rsidP="005F48E4">
            <w:pPr>
              <w:spacing w:after="0"/>
              <w:rPr>
                <w:rFonts w:eastAsia="Times New Roman"/>
                <w:sz w:val="16"/>
                <w:szCs w:val="16"/>
                <w:lang w:eastAsia="ja-JP"/>
              </w:rPr>
            </w:pPr>
            <w:proofErr w:type="spellStart"/>
            <w:r w:rsidRPr="005F48E4">
              <w:rPr>
                <w:rFonts w:eastAsia="Times New Roman"/>
                <w:sz w:val="16"/>
                <w:szCs w:val="16"/>
                <w:lang w:eastAsia="ja-JP"/>
              </w:rPr>
              <w:t>pCR</w:t>
            </w:r>
            <w:proofErr w:type="spellEnd"/>
            <w:r w:rsidRPr="005F48E4">
              <w:rPr>
                <w:rFonts w:eastAsia="Times New Roman"/>
                <w:sz w:val="16"/>
                <w:szCs w:val="16"/>
                <w:lang w:eastAsia="ja-JP"/>
              </w:rPr>
              <w:t xml:space="preserve"> on General Requirements (clause 4.3.1)</w:t>
            </w:r>
          </w:p>
        </w:tc>
        <w:tc>
          <w:tcPr>
            <w:tcW w:w="1555" w:type="dxa"/>
            <w:tcBorders>
              <w:top w:val="single" w:sz="4" w:space="0" w:color="A6A6A6"/>
              <w:left w:val="nil"/>
              <w:bottom w:val="single" w:sz="4" w:space="0" w:color="A6A6A6"/>
              <w:right w:val="single" w:sz="4" w:space="0" w:color="A6A6A6"/>
            </w:tcBorders>
            <w:shd w:val="clear" w:color="auto" w:fill="auto"/>
            <w:hideMark/>
          </w:tcPr>
          <w:p w14:paraId="299AAD0A"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Huawei</w:t>
            </w:r>
          </w:p>
        </w:tc>
        <w:tc>
          <w:tcPr>
            <w:tcW w:w="877" w:type="dxa"/>
            <w:tcBorders>
              <w:top w:val="single" w:sz="4" w:space="0" w:color="A6A6A6"/>
              <w:left w:val="nil"/>
              <w:bottom w:val="single" w:sz="4" w:space="0" w:color="A6A6A6"/>
              <w:right w:val="single" w:sz="4" w:space="0" w:color="A6A6A6"/>
            </w:tcBorders>
            <w:shd w:val="clear" w:color="auto" w:fill="auto"/>
            <w:hideMark/>
          </w:tcPr>
          <w:p w14:paraId="2DED274F"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5.3.1</w:t>
            </w:r>
          </w:p>
        </w:tc>
        <w:tc>
          <w:tcPr>
            <w:tcW w:w="2239" w:type="dxa"/>
            <w:tcBorders>
              <w:top w:val="single" w:sz="4" w:space="0" w:color="A6A6A6"/>
              <w:left w:val="nil"/>
              <w:bottom w:val="single" w:sz="4" w:space="0" w:color="A6A6A6"/>
              <w:right w:val="single" w:sz="4" w:space="0" w:color="A6A6A6"/>
            </w:tcBorders>
            <w:shd w:val="clear" w:color="000000" w:fill="BFBFBF"/>
            <w:hideMark/>
          </w:tcPr>
          <w:p w14:paraId="7E09D0E5"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General Requirements (clause 4.3.1)</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599FE12B"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merged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658E11C0"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61CDFB22"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76BD99F6" w14:textId="77777777" w:rsidR="005F48E4" w:rsidRPr="005F48E4" w:rsidRDefault="005F48E4" w:rsidP="005F48E4">
            <w:pPr>
              <w:spacing w:after="0"/>
              <w:rPr>
                <w:sz w:val="16"/>
                <w:szCs w:val="16"/>
              </w:rPr>
            </w:pPr>
            <w:hyperlink r:id="rId49" w:history="1">
              <w:r w:rsidRPr="005F48E4">
                <w:rPr>
                  <w:rStyle w:val="Hyperlink"/>
                  <w:sz w:val="16"/>
                  <w:szCs w:val="16"/>
                </w:rPr>
                <w:t>6GSM-250017</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62C86F0C" w14:textId="77777777" w:rsidR="005F48E4" w:rsidRPr="005F48E4" w:rsidRDefault="005F48E4" w:rsidP="005F48E4">
            <w:pPr>
              <w:spacing w:after="0"/>
              <w:rPr>
                <w:rFonts w:eastAsia="Times New Roman"/>
                <w:sz w:val="16"/>
                <w:szCs w:val="16"/>
                <w:lang w:eastAsia="ja-JP"/>
              </w:rPr>
            </w:pPr>
            <w:proofErr w:type="spellStart"/>
            <w:r w:rsidRPr="005F48E4">
              <w:rPr>
                <w:rFonts w:eastAsia="Times New Roman"/>
                <w:sz w:val="16"/>
                <w:szCs w:val="16"/>
                <w:lang w:eastAsia="ja-JP"/>
              </w:rPr>
              <w:t>pCR</w:t>
            </w:r>
            <w:proofErr w:type="spellEnd"/>
            <w:r w:rsidRPr="005F48E4">
              <w:rPr>
                <w:rFonts w:eastAsia="Times New Roman"/>
                <w:sz w:val="16"/>
                <w:szCs w:val="16"/>
                <w:lang w:eastAsia="ja-JP"/>
              </w:rPr>
              <w:t xml:space="preserve"> on Specific Requirements (clause 4.3.2)</w:t>
            </w:r>
          </w:p>
        </w:tc>
        <w:tc>
          <w:tcPr>
            <w:tcW w:w="1555" w:type="dxa"/>
            <w:tcBorders>
              <w:top w:val="single" w:sz="4" w:space="0" w:color="A6A6A6"/>
              <w:left w:val="nil"/>
              <w:bottom w:val="single" w:sz="4" w:space="0" w:color="A6A6A6"/>
              <w:right w:val="single" w:sz="4" w:space="0" w:color="A6A6A6"/>
            </w:tcBorders>
            <w:shd w:val="clear" w:color="auto" w:fill="auto"/>
            <w:hideMark/>
          </w:tcPr>
          <w:p w14:paraId="3E5902CA"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Huawei</w:t>
            </w:r>
          </w:p>
        </w:tc>
        <w:tc>
          <w:tcPr>
            <w:tcW w:w="877" w:type="dxa"/>
            <w:tcBorders>
              <w:top w:val="single" w:sz="4" w:space="0" w:color="A6A6A6"/>
              <w:left w:val="nil"/>
              <w:bottom w:val="single" w:sz="4" w:space="0" w:color="A6A6A6"/>
              <w:right w:val="single" w:sz="4" w:space="0" w:color="A6A6A6"/>
            </w:tcBorders>
            <w:shd w:val="clear" w:color="auto" w:fill="auto"/>
            <w:hideMark/>
          </w:tcPr>
          <w:p w14:paraId="77CCDAA4"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5.3.2</w:t>
            </w:r>
          </w:p>
        </w:tc>
        <w:tc>
          <w:tcPr>
            <w:tcW w:w="2239" w:type="dxa"/>
            <w:tcBorders>
              <w:top w:val="single" w:sz="4" w:space="0" w:color="A6A6A6"/>
              <w:left w:val="nil"/>
              <w:bottom w:val="single" w:sz="4" w:space="0" w:color="A6A6A6"/>
              <w:right w:val="single" w:sz="4" w:space="0" w:color="A6A6A6"/>
            </w:tcBorders>
            <w:shd w:val="clear" w:color="000000" w:fill="BFBFBF"/>
            <w:hideMark/>
          </w:tcPr>
          <w:p w14:paraId="08ECCEED"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Specific Requirements (clause 4.3.2)</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7FCB0B9F"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merged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2B89D570"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312BAB2C"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36283233" w14:textId="77777777" w:rsidR="005F48E4" w:rsidRPr="005F48E4" w:rsidRDefault="005F48E4" w:rsidP="005F48E4">
            <w:pPr>
              <w:spacing w:after="0"/>
              <w:rPr>
                <w:sz w:val="16"/>
                <w:szCs w:val="16"/>
              </w:rPr>
            </w:pPr>
            <w:hyperlink r:id="rId50" w:history="1">
              <w:r w:rsidRPr="005F48E4">
                <w:rPr>
                  <w:rStyle w:val="Hyperlink"/>
                  <w:sz w:val="16"/>
                  <w:szCs w:val="16"/>
                </w:rPr>
                <w:t>6GSM-250018</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3F1AA91E"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Advantages of Current 3GPP Specification Format and Working Methods</w:t>
            </w:r>
          </w:p>
        </w:tc>
        <w:tc>
          <w:tcPr>
            <w:tcW w:w="1555" w:type="dxa"/>
            <w:tcBorders>
              <w:top w:val="single" w:sz="4" w:space="0" w:color="A6A6A6"/>
              <w:left w:val="nil"/>
              <w:bottom w:val="single" w:sz="4" w:space="0" w:color="A6A6A6"/>
              <w:right w:val="single" w:sz="4" w:space="0" w:color="A6A6A6"/>
            </w:tcBorders>
            <w:shd w:val="clear" w:color="auto" w:fill="auto"/>
            <w:hideMark/>
          </w:tcPr>
          <w:p w14:paraId="7CD6AE86"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Nokia</w:t>
            </w:r>
          </w:p>
        </w:tc>
        <w:tc>
          <w:tcPr>
            <w:tcW w:w="877" w:type="dxa"/>
            <w:tcBorders>
              <w:top w:val="single" w:sz="4" w:space="0" w:color="A6A6A6"/>
              <w:left w:val="nil"/>
              <w:bottom w:val="single" w:sz="4" w:space="0" w:color="A6A6A6"/>
              <w:right w:val="single" w:sz="4" w:space="0" w:color="A6A6A6"/>
            </w:tcBorders>
            <w:shd w:val="clear" w:color="auto" w:fill="auto"/>
            <w:hideMark/>
          </w:tcPr>
          <w:p w14:paraId="52F24796"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5.1</w:t>
            </w:r>
          </w:p>
        </w:tc>
        <w:tc>
          <w:tcPr>
            <w:tcW w:w="2239" w:type="dxa"/>
            <w:tcBorders>
              <w:top w:val="single" w:sz="4" w:space="0" w:color="A6A6A6"/>
              <w:left w:val="nil"/>
              <w:bottom w:val="single" w:sz="4" w:space="0" w:color="A6A6A6"/>
              <w:right w:val="single" w:sz="4" w:space="0" w:color="A6A6A6"/>
            </w:tcBorders>
            <w:shd w:val="clear" w:color="000000" w:fill="BFBFBF"/>
            <w:hideMark/>
          </w:tcPr>
          <w:p w14:paraId="33B1178A"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Advantages of current tools (clause 4.1)</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2BE0DF01"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withdrawn</w:t>
            </w:r>
          </w:p>
        </w:tc>
        <w:tc>
          <w:tcPr>
            <w:tcW w:w="1268" w:type="dxa"/>
            <w:tcBorders>
              <w:top w:val="single" w:sz="4" w:space="0" w:color="A6A6A6"/>
              <w:left w:val="nil"/>
              <w:bottom w:val="single" w:sz="4" w:space="0" w:color="A6A6A6"/>
              <w:right w:val="single" w:sz="4" w:space="0" w:color="A6A6A6"/>
            </w:tcBorders>
            <w:shd w:val="clear" w:color="000000" w:fill="BFBFBF"/>
            <w:hideMark/>
          </w:tcPr>
          <w:p w14:paraId="6CD7E2FB"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0955D675"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735297B7" w14:textId="77777777" w:rsidR="005F48E4" w:rsidRPr="005F48E4" w:rsidRDefault="005F48E4" w:rsidP="005F48E4">
            <w:pPr>
              <w:spacing w:after="0"/>
              <w:rPr>
                <w:sz w:val="16"/>
                <w:szCs w:val="16"/>
              </w:rPr>
            </w:pPr>
            <w:hyperlink r:id="rId51" w:history="1">
              <w:r w:rsidRPr="005F48E4">
                <w:rPr>
                  <w:rStyle w:val="Hyperlink"/>
                  <w:sz w:val="16"/>
                  <w:szCs w:val="16"/>
                </w:rPr>
                <w:t>6GSM-250019</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4293346D"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Shortcomings, Pain Points and Potential Improvements to 3GPP Specification Format and Working Methods</w:t>
            </w:r>
          </w:p>
        </w:tc>
        <w:tc>
          <w:tcPr>
            <w:tcW w:w="1555" w:type="dxa"/>
            <w:tcBorders>
              <w:top w:val="single" w:sz="4" w:space="0" w:color="A6A6A6"/>
              <w:left w:val="nil"/>
              <w:bottom w:val="single" w:sz="4" w:space="0" w:color="A6A6A6"/>
              <w:right w:val="single" w:sz="4" w:space="0" w:color="A6A6A6"/>
            </w:tcBorders>
            <w:shd w:val="clear" w:color="auto" w:fill="auto"/>
            <w:hideMark/>
          </w:tcPr>
          <w:p w14:paraId="244F17A2"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Nokia</w:t>
            </w:r>
          </w:p>
        </w:tc>
        <w:tc>
          <w:tcPr>
            <w:tcW w:w="877" w:type="dxa"/>
            <w:tcBorders>
              <w:top w:val="single" w:sz="4" w:space="0" w:color="A6A6A6"/>
              <w:left w:val="nil"/>
              <w:bottom w:val="single" w:sz="4" w:space="0" w:color="A6A6A6"/>
              <w:right w:val="single" w:sz="4" w:space="0" w:color="A6A6A6"/>
            </w:tcBorders>
            <w:shd w:val="clear" w:color="auto" w:fill="auto"/>
            <w:hideMark/>
          </w:tcPr>
          <w:p w14:paraId="094A7A1F"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5.2</w:t>
            </w:r>
          </w:p>
        </w:tc>
        <w:tc>
          <w:tcPr>
            <w:tcW w:w="2239" w:type="dxa"/>
            <w:tcBorders>
              <w:top w:val="single" w:sz="4" w:space="0" w:color="A6A6A6"/>
              <w:left w:val="nil"/>
              <w:bottom w:val="single" w:sz="4" w:space="0" w:color="A6A6A6"/>
              <w:right w:val="single" w:sz="4" w:space="0" w:color="A6A6A6"/>
            </w:tcBorders>
            <w:shd w:val="clear" w:color="000000" w:fill="BFBFBF"/>
            <w:hideMark/>
          </w:tcPr>
          <w:p w14:paraId="093BA9B1"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Shortcomings, pain-points and potential benefits (clause 4.2)</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50E9A824"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revised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2EE459CD" w14:textId="77777777" w:rsidR="005F48E4" w:rsidRPr="005F48E4" w:rsidRDefault="005F48E4" w:rsidP="005F48E4">
            <w:pPr>
              <w:spacing w:after="0"/>
              <w:rPr>
                <w:rFonts w:eastAsia="Times New Roman"/>
                <w:b/>
                <w:bCs/>
                <w:color w:val="0000FF"/>
                <w:sz w:val="16"/>
                <w:szCs w:val="16"/>
                <w:u w:val="single"/>
                <w:lang w:eastAsia="ja-JP"/>
              </w:rPr>
            </w:pPr>
            <w:hyperlink r:id="rId52" w:history="1">
              <w:r w:rsidRPr="005F48E4">
                <w:rPr>
                  <w:rStyle w:val="Hyperlink"/>
                  <w:rFonts w:eastAsia="Times New Roman"/>
                  <w:b/>
                  <w:bCs/>
                  <w:sz w:val="16"/>
                  <w:szCs w:val="16"/>
                  <w:lang w:eastAsia="ja-JP"/>
                </w:rPr>
                <w:t>6GSM-250043</w:t>
              </w:r>
            </w:hyperlink>
          </w:p>
        </w:tc>
      </w:tr>
      <w:tr w:rsidR="005F48E4" w:rsidRPr="005F48E4" w14:paraId="7966C539"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3D10F6D5" w14:textId="77777777" w:rsidR="005F48E4" w:rsidRPr="005F48E4" w:rsidRDefault="005F48E4" w:rsidP="005F48E4">
            <w:pPr>
              <w:spacing w:after="0"/>
              <w:rPr>
                <w:sz w:val="16"/>
                <w:szCs w:val="16"/>
              </w:rPr>
            </w:pPr>
            <w:hyperlink r:id="rId53" w:history="1">
              <w:r w:rsidRPr="005F48E4">
                <w:rPr>
                  <w:rStyle w:val="Hyperlink"/>
                  <w:sz w:val="16"/>
                  <w:szCs w:val="16"/>
                </w:rPr>
                <w:t>6GSM-250020</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4EDA2949"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General Requirements to Improvements to 3GPP Specification Format and Working Methods</w:t>
            </w:r>
          </w:p>
        </w:tc>
        <w:tc>
          <w:tcPr>
            <w:tcW w:w="1555" w:type="dxa"/>
            <w:tcBorders>
              <w:top w:val="single" w:sz="4" w:space="0" w:color="A6A6A6"/>
              <w:left w:val="nil"/>
              <w:bottom w:val="single" w:sz="4" w:space="0" w:color="A6A6A6"/>
              <w:right w:val="single" w:sz="4" w:space="0" w:color="A6A6A6"/>
            </w:tcBorders>
            <w:shd w:val="clear" w:color="auto" w:fill="auto"/>
            <w:hideMark/>
          </w:tcPr>
          <w:p w14:paraId="226EC28B"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Nokia</w:t>
            </w:r>
          </w:p>
        </w:tc>
        <w:tc>
          <w:tcPr>
            <w:tcW w:w="877" w:type="dxa"/>
            <w:tcBorders>
              <w:top w:val="single" w:sz="4" w:space="0" w:color="A6A6A6"/>
              <w:left w:val="nil"/>
              <w:bottom w:val="single" w:sz="4" w:space="0" w:color="A6A6A6"/>
              <w:right w:val="single" w:sz="4" w:space="0" w:color="A6A6A6"/>
            </w:tcBorders>
            <w:shd w:val="clear" w:color="auto" w:fill="auto"/>
            <w:hideMark/>
          </w:tcPr>
          <w:p w14:paraId="0E2A0CFD"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5.3.1</w:t>
            </w:r>
          </w:p>
        </w:tc>
        <w:tc>
          <w:tcPr>
            <w:tcW w:w="2239" w:type="dxa"/>
            <w:tcBorders>
              <w:top w:val="single" w:sz="4" w:space="0" w:color="A6A6A6"/>
              <w:left w:val="nil"/>
              <w:bottom w:val="single" w:sz="4" w:space="0" w:color="A6A6A6"/>
              <w:right w:val="single" w:sz="4" w:space="0" w:color="A6A6A6"/>
            </w:tcBorders>
            <w:shd w:val="clear" w:color="000000" w:fill="BFBFBF"/>
            <w:hideMark/>
          </w:tcPr>
          <w:p w14:paraId="7E410C1D"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General Requirements (clause 4.3.1)</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207ABC4F"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merged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1F96DB46"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4E7BF409"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76A90FC5" w14:textId="77777777" w:rsidR="005F48E4" w:rsidRPr="005F48E4" w:rsidRDefault="005F48E4" w:rsidP="005F48E4">
            <w:pPr>
              <w:spacing w:after="0"/>
              <w:rPr>
                <w:sz w:val="16"/>
                <w:szCs w:val="16"/>
              </w:rPr>
            </w:pPr>
            <w:hyperlink r:id="rId54" w:history="1">
              <w:r w:rsidRPr="005F48E4">
                <w:rPr>
                  <w:rStyle w:val="Hyperlink"/>
                  <w:sz w:val="16"/>
                  <w:szCs w:val="16"/>
                </w:rPr>
                <w:t>6GSM-250021</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4ECEE057"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Specific Requirements to Improvements to 3GPP Specification Format and Working Methods</w:t>
            </w:r>
          </w:p>
        </w:tc>
        <w:tc>
          <w:tcPr>
            <w:tcW w:w="1555" w:type="dxa"/>
            <w:tcBorders>
              <w:top w:val="single" w:sz="4" w:space="0" w:color="A6A6A6"/>
              <w:left w:val="nil"/>
              <w:bottom w:val="single" w:sz="4" w:space="0" w:color="A6A6A6"/>
              <w:right w:val="single" w:sz="4" w:space="0" w:color="A6A6A6"/>
            </w:tcBorders>
            <w:shd w:val="clear" w:color="auto" w:fill="auto"/>
            <w:hideMark/>
          </w:tcPr>
          <w:p w14:paraId="71815979"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Nokia</w:t>
            </w:r>
          </w:p>
        </w:tc>
        <w:tc>
          <w:tcPr>
            <w:tcW w:w="877" w:type="dxa"/>
            <w:tcBorders>
              <w:top w:val="single" w:sz="4" w:space="0" w:color="A6A6A6"/>
              <w:left w:val="nil"/>
              <w:bottom w:val="single" w:sz="4" w:space="0" w:color="A6A6A6"/>
              <w:right w:val="single" w:sz="4" w:space="0" w:color="A6A6A6"/>
            </w:tcBorders>
            <w:shd w:val="clear" w:color="auto" w:fill="auto"/>
            <w:hideMark/>
          </w:tcPr>
          <w:p w14:paraId="0A525811"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5.3.2</w:t>
            </w:r>
          </w:p>
        </w:tc>
        <w:tc>
          <w:tcPr>
            <w:tcW w:w="2239" w:type="dxa"/>
            <w:tcBorders>
              <w:top w:val="single" w:sz="4" w:space="0" w:color="A6A6A6"/>
              <w:left w:val="nil"/>
              <w:bottom w:val="single" w:sz="4" w:space="0" w:color="A6A6A6"/>
              <w:right w:val="single" w:sz="4" w:space="0" w:color="A6A6A6"/>
            </w:tcBorders>
            <w:shd w:val="clear" w:color="000000" w:fill="BFBFBF"/>
            <w:hideMark/>
          </w:tcPr>
          <w:p w14:paraId="1409473D"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Specific Requirements (clause 4.3.2)</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42FEB871"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merged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40F69341"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309AE57B"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044DEBCB" w14:textId="77777777" w:rsidR="005F48E4" w:rsidRPr="005F48E4" w:rsidRDefault="005F48E4" w:rsidP="005F48E4">
            <w:pPr>
              <w:spacing w:after="0"/>
              <w:rPr>
                <w:sz w:val="16"/>
                <w:szCs w:val="16"/>
              </w:rPr>
            </w:pPr>
            <w:hyperlink r:id="rId55" w:history="1">
              <w:r w:rsidRPr="005F48E4">
                <w:rPr>
                  <w:rStyle w:val="Hyperlink"/>
                  <w:sz w:val="16"/>
                  <w:szCs w:val="16"/>
                </w:rPr>
                <w:t>6GSM-250022</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3C5B7B26"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Summary of pre-existing work related to Improvements to 3GPP Specification Format and Working Methods</w:t>
            </w:r>
          </w:p>
        </w:tc>
        <w:tc>
          <w:tcPr>
            <w:tcW w:w="1555" w:type="dxa"/>
            <w:tcBorders>
              <w:top w:val="single" w:sz="4" w:space="0" w:color="A6A6A6"/>
              <w:left w:val="nil"/>
              <w:bottom w:val="single" w:sz="4" w:space="0" w:color="A6A6A6"/>
              <w:right w:val="single" w:sz="4" w:space="0" w:color="A6A6A6"/>
            </w:tcBorders>
            <w:shd w:val="clear" w:color="auto" w:fill="auto"/>
            <w:hideMark/>
          </w:tcPr>
          <w:p w14:paraId="1C9047AF"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Nokia</w:t>
            </w:r>
          </w:p>
        </w:tc>
        <w:tc>
          <w:tcPr>
            <w:tcW w:w="877" w:type="dxa"/>
            <w:tcBorders>
              <w:top w:val="single" w:sz="4" w:space="0" w:color="A6A6A6"/>
              <w:left w:val="nil"/>
              <w:bottom w:val="single" w:sz="4" w:space="0" w:color="A6A6A6"/>
              <w:right w:val="single" w:sz="4" w:space="0" w:color="A6A6A6"/>
            </w:tcBorders>
            <w:shd w:val="clear" w:color="auto" w:fill="auto"/>
            <w:hideMark/>
          </w:tcPr>
          <w:p w14:paraId="661AC71C"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5.4</w:t>
            </w:r>
          </w:p>
        </w:tc>
        <w:tc>
          <w:tcPr>
            <w:tcW w:w="2239" w:type="dxa"/>
            <w:tcBorders>
              <w:top w:val="single" w:sz="4" w:space="0" w:color="A6A6A6"/>
              <w:left w:val="nil"/>
              <w:bottom w:val="single" w:sz="4" w:space="0" w:color="A6A6A6"/>
              <w:right w:val="single" w:sz="4" w:space="0" w:color="A6A6A6"/>
            </w:tcBorders>
            <w:shd w:val="clear" w:color="000000" w:fill="BFBFBF"/>
            <w:hideMark/>
          </w:tcPr>
          <w:p w14:paraId="2C556267"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Other inputs</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62ACCC1A"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noted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1A1EF49D"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441A8F61"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41626D3C" w14:textId="77777777" w:rsidR="005F48E4" w:rsidRPr="005F48E4" w:rsidRDefault="005F48E4" w:rsidP="005F48E4">
            <w:pPr>
              <w:spacing w:after="0"/>
              <w:rPr>
                <w:sz w:val="16"/>
                <w:szCs w:val="16"/>
              </w:rPr>
            </w:pPr>
            <w:hyperlink r:id="rId56" w:history="1">
              <w:r w:rsidRPr="005F48E4">
                <w:rPr>
                  <w:rStyle w:val="Hyperlink"/>
                  <w:sz w:val="16"/>
                  <w:szCs w:val="16"/>
                </w:rPr>
                <w:t>6GSM-250023</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7805708F"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General Requirements</w:t>
            </w:r>
          </w:p>
        </w:tc>
        <w:tc>
          <w:tcPr>
            <w:tcW w:w="1555" w:type="dxa"/>
            <w:tcBorders>
              <w:top w:val="single" w:sz="4" w:space="0" w:color="A6A6A6"/>
              <w:left w:val="nil"/>
              <w:bottom w:val="single" w:sz="4" w:space="0" w:color="A6A6A6"/>
              <w:right w:val="single" w:sz="4" w:space="0" w:color="A6A6A6"/>
            </w:tcBorders>
            <w:shd w:val="clear" w:color="auto" w:fill="auto"/>
            <w:hideMark/>
          </w:tcPr>
          <w:p w14:paraId="03BC0F05"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Apple</w:t>
            </w:r>
          </w:p>
        </w:tc>
        <w:tc>
          <w:tcPr>
            <w:tcW w:w="877" w:type="dxa"/>
            <w:tcBorders>
              <w:top w:val="single" w:sz="4" w:space="0" w:color="A6A6A6"/>
              <w:left w:val="nil"/>
              <w:bottom w:val="single" w:sz="4" w:space="0" w:color="A6A6A6"/>
              <w:right w:val="single" w:sz="4" w:space="0" w:color="A6A6A6"/>
            </w:tcBorders>
            <w:shd w:val="clear" w:color="auto" w:fill="auto"/>
            <w:hideMark/>
          </w:tcPr>
          <w:p w14:paraId="6098EA09"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5.3.1</w:t>
            </w:r>
          </w:p>
        </w:tc>
        <w:tc>
          <w:tcPr>
            <w:tcW w:w="2239" w:type="dxa"/>
            <w:tcBorders>
              <w:top w:val="single" w:sz="4" w:space="0" w:color="A6A6A6"/>
              <w:left w:val="nil"/>
              <w:bottom w:val="single" w:sz="4" w:space="0" w:color="A6A6A6"/>
              <w:right w:val="single" w:sz="4" w:space="0" w:color="A6A6A6"/>
            </w:tcBorders>
            <w:shd w:val="clear" w:color="000000" w:fill="BFBFBF"/>
            <w:hideMark/>
          </w:tcPr>
          <w:p w14:paraId="65575673"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General Requirements (clause 4.3.1)</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629C6B4B"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merged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25CCFD35"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2D554E74"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49FB4DC3" w14:textId="77777777" w:rsidR="005F48E4" w:rsidRPr="005F48E4" w:rsidRDefault="005F48E4" w:rsidP="005F48E4">
            <w:pPr>
              <w:spacing w:after="0"/>
              <w:rPr>
                <w:sz w:val="16"/>
                <w:szCs w:val="16"/>
              </w:rPr>
            </w:pPr>
            <w:hyperlink r:id="rId57" w:history="1">
              <w:r w:rsidRPr="005F48E4">
                <w:rPr>
                  <w:rStyle w:val="Hyperlink"/>
                  <w:sz w:val="16"/>
                  <w:szCs w:val="16"/>
                </w:rPr>
                <w:t>6GSM-250024</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48E2FD4B"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Specific Requirements</w:t>
            </w:r>
          </w:p>
        </w:tc>
        <w:tc>
          <w:tcPr>
            <w:tcW w:w="1555" w:type="dxa"/>
            <w:tcBorders>
              <w:top w:val="single" w:sz="4" w:space="0" w:color="A6A6A6"/>
              <w:left w:val="nil"/>
              <w:bottom w:val="single" w:sz="4" w:space="0" w:color="A6A6A6"/>
              <w:right w:val="single" w:sz="4" w:space="0" w:color="A6A6A6"/>
            </w:tcBorders>
            <w:shd w:val="clear" w:color="auto" w:fill="auto"/>
            <w:hideMark/>
          </w:tcPr>
          <w:p w14:paraId="471BFCB7"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Apple</w:t>
            </w:r>
          </w:p>
        </w:tc>
        <w:tc>
          <w:tcPr>
            <w:tcW w:w="877" w:type="dxa"/>
            <w:tcBorders>
              <w:top w:val="single" w:sz="4" w:space="0" w:color="A6A6A6"/>
              <w:left w:val="nil"/>
              <w:bottom w:val="single" w:sz="4" w:space="0" w:color="A6A6A6"/>
              <w:right w:val="single" w:sz="4" w:space="0" w:color="A6A6A6"/>
            </w:tcBorders>
            <w:shd w:val="clear" w:color="auto" w:fill="auto"/>
            <w:hideMark/>
          </w:tcPr>
          <w:p w14:paraId="17BAC37D"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5.3.2</w:t>
            </w:r>
          </w:p>
        </w:tc>
        <w:tc>
          <w:tcPr>
            <w:tcW w:w="2239" w:type="dxa"/>
            <w:tcBorders>
              <w:top w:val="single" w:sz="4" w:space="0" w:color="A6A6A6"/>
              <w:left w:val="nil"/>
              <w:bottom w:val="single" w:sz="4" w:space="0" w:color="A6A6A6"/>
              <w:right w:val="single" w:sz="4" w:space="0" w:color="A6A6A6"/>
            </w:tcBorders>
            <w:shd w:val="clear" w:color="000000" w:fill="BFBFBF"/>
            <w:hideMark/>
          </w:tcPr>
          <w:p w14:paraId="72EA3F11"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Specific Requirements (clause 4.3.2)</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1F8252E8"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revised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65B35F20" w14:textId="77777777" w:rsidR="005F48E4" w:rsidRPr="005F48E4" w:rsidRDefault="005F48E4" w:rsidP="005F48E4">
            <w:pPr>
              <w:spacing w:after="0"/>
              <w:rPr>
                <w:rFonts w:eastAsia="Times New Roman"/>
                <w:b/>
                <w:bCs/>
                <w:color w:val="0000FF"/>
                <w:sz w:val="16"/>
                <w:szCs w:val="16"/>
                <w:u w:val="single"/>
                <w:lang w:eastAsia="ja-JP"/>
              </w:rPr>
            </w:pPr>
            <w:hyperlink r:id="rId58" w:history="1">
              <w:r w:rsidRPr="005F48E4">
                <w:rPr>
                  <w:rStyle w:val="Hyperlink"/>
                  <w:rFonts w:eastAsia="Times New Roman"/>
                  <w:b/>
                  <w:bCs/>
                  <w:sz w:val="16"/>
                  <w:szCs w:val="16"/>
                  <w:lang w:eastAsia="ja-JP"/>
                </w:rPr>
                <w:t>6GSM-250044</w:t>
              </w:r>
            </w:hyperlink>
          </w:p>
        </w:tc>
      </w:tr>
      <w:tr w:rsidR="005F48E4" w:rsidRPr="005F48E4" w14:paraId="73610486"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3CAF8D56" w14:textId="77777777" w:rsidR="005F48E4" w:rsidRPr="005F48E4" w:rsidRDefault="005F48E4" w:rsidP="005F48E4">
            <w:pPr>
              <w:spacing w:after="0"/>
              <w:rPr>
                <w:sz w:val="16"/>
                <w:szCs w:val="16"/>
              </w:rPr>
            </w:pPr>
            <w:hyperlink r:id="rId59" w:history="1">
              <w:r w:rsidRPr="005F48E4">
                <w:rPr>
                  <w:rStyle w:val="Hyperlink"/>
                  <w:sz w:val="16"/>
                  <w:szCs w:val="16"/>
                </w:rPr>
                <w:t>6GSM-250025</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35CDE3E0"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On Revision Marks/Tracked Changes</w:t>
            </w:r>
          </w:p>
        </w:tc>
        <w:tc>
          <w:tcPr>
            <w:tcW w:w="1555" w:type="dxa"/>
            <w:tcBorders>
              <w:top w:val="single" w:sz="4" w:space="0" w:color="A6A6A6"/>
              <w:left w:val="nil"/>
              <w:bottom w:val="single" w:sz="4" w:space="0" w:color="A6A6A6"/>
              <w:right w:val="single" w:sz="4" w:space="0" w:color="A6A6A6"/>
            </w:tcBorders>
            <w:shd w:val="clear" w:color="auto" w:fill="auto"/>
            <w:hideMark/>
          </w:tcPr>
          <w:p w14:paraId="36ABD4BA"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Apple</w:t>
            </w:r>
          </w:p>
        </w:tc>
        <w:tc>
          <w:tcPr>
            <w:tcW w:w="877" w:type="dxa"/>
            <w:tcBorders>
              <w:top w:val="single" w:sz="4" w:space="0" w:color="A6A6A6"/>
              <w:left w:val="nil"/>
              <w:bottom w:val="single" w:sz="4" w:space="0" w:color="A6A6A6"/>
              <w:right w:val="single" w:sz="4" w:space="0" w:color="A6A6A6"/>
            </w:tcBorders>
            <w:shd w:val="clear" w:color="auto" w:fill="auto"/>
            <w:hideMark/>
          </w:tcPr>
          <w:p w14:paraId="790CC0EE"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5.1</w:t>
            </w:r>
          </w:p>
        </w:tc>
        <w:tc>
          <w:tcPr>
            <w:tcW w:w="2239" w:type="dxa"/>
            <w:tcBorders>
              <w:top w:val="single" w:sz="4" w:space="0" w:color="A6A6A6"/>
              <w:left w:val="nil"/>
              <w:bottom w:val="single" w:sz="4" w:space="0" w:color="A6A6A6"/>
              <w:right w:val="single" w:sz="4" w:space="0" w:color="A6A6A6"/>
            </w:tcBorders>
            <w:shd w:val="clear" w:color="000000" w:fill="BFBFBF"/>
            <w:hideMark/>
          </w:tcPr>
          <w:p w14:paraId="795250BC"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Advantages of current tools (clause 4.1)</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65F03A40"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merged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4BF79020"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70EBFCB0"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6BF76DE8" w14:textId="77777777" w:rsidR="005F48E4" w:rsidRPr="005F48E4" w:rsidRDefault="005F48E4" w:rsidP="005F48E4">
            <w:pPr>
              <w:spacing w:after="0"/>
              <w:rPr>
                <w:sz w:val="16"/>
                <w:szCs w:val="16"/>
              </w:rPr>
            </w:pPr>
            <w:hyperlink r:id="rId60" w:history="1">
              <w:r w:rsidRPr="005F48E4">
                <w:rPr>
                  <w:rStyle w:val="Hyperlink"/>
                  <w:sz w:val="16"/>
                  <w:szCs w:val="16"/>
                </w:rPr>
                <w:t>6GSM-250026</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0E404669"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Shortcomings and issues</w:t>
            </w:r>
          </w:p>
        </w:tc>
        <w:tc>
          <w:tcPr>
            <w:tcW w:w="1555" w:type="dxa"/>
            <w:tcBorders>
              <w:top w:val="single" w:sz="4" w:space="0" w:color="A6A6A6"/>
              <w:left w:val="nil"/>
              <w:bottom w:val="single" w:sz="4" w:space="0" w:color="A6A6A6"/>
              <w:right w:val="single" w:sz="4" w:space="0" w:color="A6A6A6"/>
            </w:tcBorders>
            <w:shd w:val="clear" w:color="auto" w:fill="auto"/>
            <w:hideMark/>
          </w:tcPr>
          <w:p w14:paraId="52D9D7A0"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Apple</w:t>
            </w:r>
          </w:p>
        </w:tc>
        <w:tc>
          <w:tcPr>
            <w:tcW w:w="877" w:type="dxa"/>
            <w:tcBorders>
              <w:top w:val="single" w:sz="4" w:space="0" w:color="A6A6A6"/>
              <w:left w:val="nil"/>
              <w:bottom w:val="single" w:sz="4" w:space="0" w:color="A6A6A6"/>
              <w:right w:val="single" w:sz="4" w:space="0" w:color="A6A6A6"/>
            </w:tcBorders>
            <w:shd w:val="clear" w:color="auto" w:fill="auto"/>
            <w:hideMark/>
          </w:tcPr>
          <w:p w14:paraId="0A31F8C9"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5.2</w:t>
            </w:r>
          </w:p>
        </w:tc>
        <w:tc>
          <w:tcPr>
            <w:tcW w:w="2239" w:type="dxa"/>
            <w:tcBorders>
              <w:top w:val="single" w:sz="4" w:space="0" w:color="A6A6A6"/>
              <w:left w:val="nil"/>
              <w:bottom w:val="single" w:sz="4" w:space="0" w:color="A6A6A6"/>
              <w:right w:val="single" w:sz="4" w:space="0" w:color="A6A6A6"/>
            </w:tcBorders>
            <w:shd w:val="clear" w:color="000000" w:fill="BFBFBF"/>
            <w:hideMark/>
          </w:tcPr>
          <w:p w14:paraId="3A21DA76"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Shortcomings, pain-points and potential benefits (clause 4.2)</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3FC6B77C"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merged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4579E8FD"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4C4C7AF7"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2849D06B" w14:textId="77777777" w:rsidR="005F48E4" w:rsidRPr="005F48E4" w:rsidRDefault="005F48E4" w:rsidP="005F48E4">
            <w:pPr>
              <w:spacing w:after="0"/>
              <w:rPr>
                <w:sz w:val="16"/>
                <w:szCs w:val="16"/>
              </w:rPr>
            </w:pPr>
            <w:hyperlink r:id="rId61" w:history="1">
              <w:r w:rsidRPr="005F48E4">
                <w:rPr>
                  <w:rStyle w:val="Hyperlink"/>
                  <w:sz w:val="16"/>
                  <w:szCs w:val="16"/>
                </w:rPr>
                <w:t>6GSM-250027</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32CD62AD" w14:textId="77777777" w:rsidR="005F48E4" w:rsidRPr="005F48E4" w:rsidRDefault="005F48E4" w:rsidP="005F48E4">
            <w:pPr>
              <w:spacing w:after="0"/>
              <w:rPr>
                <w:rFonts w:eastAsia="Times New Roman"/>
                <w:sz w:val="16"/>
                <w:szCs w:val="16"/>
                <w:lang w:eastAsia="ja-JP"/>
              </w:rPr>
            </w:pPr>
            <w:proofErr w:type="spellStart"/>
            <w:r w:rsidRPr="005F48E4">
              <w:rPr>
                <w:rFonts w:eastAsia="Times New Roman"/>
                <w:sz w:val="16"/>
                <w:szCs w:val="16"/>
                <w:lang w:eastAsia="ja-JP"/>
              </w:rPr>
              <w:t>pCR</w:t>
            </w:r>
            <w:proofErr w:type="spellEnd"/>
            <w:r w:rsidRPr="005F48E4">
              <w:rPr>
                <w:rFonts w:eastAsia="Times New Roman"/>
                <w:sz w:val="16"/>
                <w:szCs w:val="16"/>
                <w:lang w:eastAsia="ja-JP"/>
              </w:rPr>
              <w:t xml:space="preserve"> 21.802 – 4.1 – Advantages of Current Tools</w:t>
            </w:r>
          </w:p>
        </w:tc>
        <w:tc>
          <w:tcPr>
            <w:tcW w:w="1555" w:type="dxa"/>
            <w:tcBorders>
              <w:top w:val="single" w:sz="4" w:space="0" w:color="A6A6A6"/>
              <w:left w:val="nil"/>
              <w:bottom w:val="single" w:sz="4" w:space="0" w:color="A6A6A6"/>
              <w:right w:val="single" w:sz="4" w:space="0" w:color="A6A6A6"/>
            </w:tcBorders>
            <w:shd w:val="clear" w:color="auto" w:fill="auto"/>
            <w:hideMark/>
          </w:tcPr>
          <w:p w14:paraId="0C4F5D78"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Samsung, Nokia, ZTE</w:t>
            </w:r>
          </w:p>
        </w:tc>
        <w:tc>
          <w:tcPr>
            <w:tcW w:w="877" w:type="dxa"/>
            <w:tcBorders>
              <w:top w:val="single" w:sz="4" w:space="0" w:color="A6A6A6"/>
              <w:left w:val="nil"/>
              <w:bottom w:val="single" w:sz="4" w:space="0" w:color="A6A6A6"/>
              <w:right w:val="single" w:sz="4" w:space="0" w:color="A6A6A6"/>
            </w:tcBorders>
            <w:shd w:val="clear" w:color="auto" w:fill="auto"/>
            <w:hideMark/>
          </w:tcPr>
          <w:p w14:paraId="5BC1772B"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5.1</w:t>
            </w:r>
          </w:p>
        </w:tc>
        <w:tc>
          <w:tcPr>
            <w:tcW w:w="2239" w:type="dxa"/>
            <w:tcBorders>
              <w:top w:val="single" w:sz="4" w:space="0" w:color="A6A6A6"/>
              <w:left w:val="nil"/>
              <w:bottom w:val="single" w:sz="4" w:space="0" w:color="A6A6A6"/>
              <w:right w:val="single" w:sz="4" w:space="0" w:color="A6A6A6"/>
            </w:tcBorders>
            <w:shd w:val="clear" w:color="000000" w:fill="BFBFBF"/>
            <w:hideMark/>
          </w:tcPr>
          <w:p w14:paraId="28059DC4"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Advantages of current tools (clause 4.1)</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7A822651"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revised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6E04E184" w14:textId="77777777" w:rsidR="005F48E4" w:rsidRPr="005F48E4" w:rsidRDefault="005F48E4" w:rsidP="005F48E4">
            <w:pPr>
              <w:spacing w:after="0"/>
              <w:rPr>
                <w:rFonts w:eastAsia="Times New Roman"/>
                <w:b/>
                <w:bCs/>
                <w:color w:val="0000FF"/>
                <w:sz w:val="16"/>
                <w:szCs w:val="16"/>
                <w:u w:val="single"/>
                <w:lang w:eastAsia="ja-JP"/>
              </w:rPr>
            </w:pPr>
            <w:hyperlink r:id="rId62" w:history="1">
              <w:r w:rsidRPr="005F48E4">
                <w:rPr>
                  <w:rStyle w:val="Hyperlink"/>
                  <w:rFonts w:eastAsia="Times New Roman"/>
                  <w:b/>
                  <w:bCs/>
                  <w:sz w:val="16"/>
                  <w:szCs w:val="16"/>
                  <w:lang w:eastAsia="ja-JP"/>
                </w:rPr>
                <w:t>6GSM-250042</w:t>
              </w:r>
            </w:hyperlink>
          </w:p>
        </w:tc>
      </w:tr>
      <w:tr w:rsidR="005F48E4" w:rsidRPr="005F48E4" w14:paraId="77279ABD"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2D1632DE" w14:textId="77777777" w:rsidR="005F48E4" w:rsidRPr="005F48E4" w:rsidRDefault="005F48E4" w:rsidP="005F48E4">
            <w:pPr>
              <w:spacing w:after="0"/>
              <w:rPr>
                <w:sz w:val="16"/>
                <w:szCs w:val="16"/>
              </w:rPr>
            </w:pPr>
            <w:hyperlink r:id="rId63" w:history="1">
              <w:r w:rsidRPr="005F48E4">
                <w:rPr>
                  <w:rStyle w:val="Hyperlink"/>
                  <w:sz w:val="16"/>
                  <w:szCs w:val="16"/>
                </w:rPr>
                <w:t>6GSM-250028</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47AA4005" w14:textId="77777777" w:rsidR="005F48E4" w:rsidRPr="005F48E4" w:rsidRDefault="005F48E4" w:rsidP="005F48E4">
            <w:pPr>
              <w:spacing w:after="0"/>
              <w:rPr>
                <w:rFonts w:eastAsia="Times New Roman"/>
                <w:sz w:val="16"/>
                <w:szCs w:val="16"/>
                <w:lang w:eastAsia="ja-JP"/>
              </w:rPr>
            </w:pPr>
            <w:proofErr w:type="spellStart"/>
            <w:r w:rsidRPr="005F48E4">
              <w:rPr>
                <w:rFonts w:eastAsia="Times New Roman"/>
                <w:sz w:val="16"/>
                <w:szCs w:val="16"/>
                <w:lang w:eastAsia="ja-JP"/>
              </w:rPr>
              <w:t>pCR</w:t>
            </w:r>
            <w:proofErr w:type="spellEnd"/>
            <w:r w:rsidRPr="005F48E4">
              <w:rPr>
                <w:rFonts w:eastAsia="Times New Roman"/>
                <w:sz w:val="16"/>
                <w:szCs w:val="16"/>
                <w:lang w:eastAsia="ja-JP"/>
              </w:rPr>
              <w:t xml:space="preserve"> 21.802 – 4.2 – Shortcomings, pain-points and potential benefits</w:t>
            </w:r>
          </w:p>
        </w:tc>
        <w:tc>
          <w:tcPr>
            <w:tcW w:w="1555" w:type="dxa"/>
            <w:tcBorders>
              <w:top w:val="single" w:sz="4" w:space="0" w:color="A6A6A6"/>
              <w:left w:val="nil"/>
              <w:bottom w:val="single" w:sz="4" w:space="0" w:color="A6A6A6"/>
              <w:right w:val="single" w:sz="4" w:space="0" w:color="A6A6A6"/>
            </w:tcBorders>
            <w:shd w:val="clear" w:color="auto" w:fill="auto"/>
            <w:hideMark/>
          </w:tcPr>
          <w:p w14:paraId="6966E3B2"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Samsung, ZTE</w:t>
            </w:r>
          </w:p>
        </w:tc>
        <w:tc>
          <w:tcPr>
            <w:tcW w:w="877" w:type="dxa"/>
            <w:tcBorders>
              <w:top w:val="single" w:sz="4" w:space="0" w:color="A6A6A6"/>
              <w:left w:val="nil"/>
              <w:bottom w:val="single" w:sz="4" w:space="0" w:color="A6A6A6"/>
              <w:right w:val="single" w:sz="4" w:space="0" w:color="A6A6A6"/>
            </w:tcBorders>
            <w:shd w:val="clear" w:color="auto" w:fill="auto"/>
            <w:hideMark/>
          </w:tcPr>
          <w:p w14:paraId="2B3A0260"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5.2</w:t>
            </w:r>
          </w:p>
        </w:tc>
        <w:tc>
          <w:tcPr>
            <w:tcW w:w="2239" w:type="dxa"/>
            <w:tcBorders>
              <w:top w:val="single" w:sz="4" w:space="0" w:color="A6A6A6"/>
              <w:left w:val="nil"/>
              <w:bottom w:val="single" w:sz="4" w:space="0" w:color="A6A6A6"/>
              <w:right w:val="single" w:sz="4" w:space="0" w:color="A6A6A6"/>
            </w:tcBorders>
            <w:shd w:val="clear" w:color="000000" w:fill="BFBFBF"/>
            <w:hideMark/>
          </w:tcPr>
          <w:p w14:paraId="6B79E720"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Shortcomings, pain-points and potential benefits (clause 4.2)</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3EA4B70D"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merged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500F5473"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1690BBD9"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45683221" w14:textId="77777777" w:rsidR="005F48E4" w:rsidRPr="005F48E4" w:rsidRDefault="005F48E4" w:rsidP="005F48E4">
            <w:pPr>
              <w:spacing w:after="0"/>
              <w:rPr>
                <w:sz w:val="16"/>
                <w:szCs w:val="16"/>
              </w:rPr>
            </w:pPr>
            <w:hyperlink r:id="rId64" w:history="1">
              <w:r w:rsidRPr="005F48E4">
                <w:rPr>
                  <w:rStyle w:val="Hyperlink"/>
                  <w:sz w:val="16"/>
                  <w:szCs w:val="16"/>
                </w:rPr>
                <w:t>6GSM-250029</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4958045D" w14:textId="77777777" w:rsidR="005F48E4" w:rsidRPr="005F48E4" w:rsidRDefault="005F48E4" w:rsidP="005F48E4">
            <w:pPr>
              <w:spacing w:after="0"/>
              <w:rPr>
                <w:rFonts w:eastAsia="Times New Roman"/>
                <w:sz w:val="16"/>
                <w:szCs w:val="16"/>
                <w:lang w:eastAsia="ja-JP"/>
              </w:rPr>
            </w:pPr>
            <w:proofErr w:type="spellStart"/>
            <w:r w:rsidRPr="005F48E4">
              <w:rPr>
                <w:rFonts w:eastAsia="Times New Roman"/>
                <w:sz w:val="16"/>
                <w:szCs w:val="16"/>
                <w:lang w:eastAsia="ja-JP"/>
              </w:rPr>
              <w:t>pCR</w:t>
            </w:r>
            <w:proofErr w:type="spellEnd"/>
            <w:r w:rsidRPr="005F48E4">
              <w:rPr>
                <w:rFonts w:eastAsia="Times New Roman"/>
                <w:sz w:val="16"/>
                <w:szCs w:val="16"/>
                <w:lang w:eastAsia="ja-JP"/>
              </w:rPr>
              <w:t xml:space="preserve"> 21.802 – 4.3.1 – General Requirements</w:t>
            </w:r>
          </w:p>
        </w:tc>
        <w:tc>
          <w:tcPr>
            <w:tcW w:w="1555" w:type="dxa"/>
            <w:tcBorders>
              <w:top w:val="single" w:sz="4" w:space="0" w:color="A6A6A6"/>
              <w:left w:val="nil"/>
              <w:bottom w:val="single" w:sz="4" w:space="0" w:color="A6A6A6"/>
              <w:right w:val="single" w:sz="4" w:space="0" w:color="A6A6A6"/>
            </w:tcBorders>
            <w:shd w:val="clear" w:color="auto" w:fill="auto"/>
            <w:hideMark/>
          </w:tcPr>
          <w:p w14:paraId="50AC3E99"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Samsung</w:t>
            </w:r>
          </w:p>
        </w:tc>
        <w:tc>
          <w:tcPr>
            <w:tcW w:w="877" w:type="dxa"/>
            <w:tcBorders>
              <w:top w:val="single" w:sz="4" w:space="0" w:color="A6A6A6"/>
              <w:left w:val="nil"/>
              <w:bottom w:val="single" w:sz="4" w:space="0" w:color="A6A6A6"/>
              <w:right w:val="single" w:sz="4" w:space="0" w:color="A6A6A6"/>
            </w:tcBorders>
            <w:shd w:val="clear" w:color="auto" w:fill="auto"/>
            <w:hideMark/>
          </w:tcPr>
          <w:p w14:paraId="7AEA531D"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5.3.1</w:t>
            </w:r>
          </w:p>
        </w:tc>
        <w:tc>
          <w:tcPr>
            <w:tcW w:w="2239" w:type="dxa"/>
            <w:tcBorders>
              <w:top w:val="single" w:sz="4" w:space="0" w:color="A6A6A6"/>
              <w:left w:val="nil"/>
              <w:bottom w:val="single" w:sz="4" w:space="0" w:color="A6A6A6"/>
              <w:right w:val="single" w:sz="4" w:space="0" w:color="A6A6A6"/>
            </w:tcBorders>
            <w:shd w:val="clear" w:color="000000" w:fill="BFBFBF"/>
            <w:hideMark/>
          </w:tcPr>
          <w:p w14:paraId="0A837015"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General Requirements (clause 4.3.1)</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6F6F8282"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merged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23EEADDD"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5CA25AF7"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49832F06" w14:textId="77777777" w:rsidR="005F48E4" w:rsidRPr="005F48E4" w:rsidRDefault="005F48E4" w:rsidP="005F48E4">
            <w:pPr>
              <w:spacing w:after="0"/>
              <w:rPr>
                <w:sz w:val="16"/>
                <w:szCs w:val="16"/>
              </w:rPr>
            </w:pPr>
            <w:hyperlink r:id="rId65" w:history="1">
              <w:r w:rsidRPr="005F48E4">
                <w:rPr>
                  <w:rStyle w:val="Hyperlink"/>
                  <w:sz w:val="16"/>
                  <w:szCs w:val="16"/>
                </w:rPr>
                <w:t>6GSM-250030</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48AFE60D" w14:textId="77777777" w:rsidR="005F48E4" w:rsidRPr="005F48E4" w:rsidRDefault="005F48E4" w:rsidP="005F48E4">
            <w:pPr>
              <w:spacing w:after="0"/>
              <w:rPr>
                <w:rFonts w:eastAsia="Times New Roman"/>
                <w:sz w:val="16"/>
                <w:szCs w:val="16"/>
                <w:lang w:eastAsia="ja-JP"/>
              </w:rPr>
            </w:pPr>
            <w:proofErr w:type="spellStart"/>
            <w:r w:rsidRPr="005F48E4">
              <w:rPr>
                <w:rFonts w:eastAsia="Times New Roman"/>
                <w:sz w:val="16"/>
                <w:szCs w:val="16"/>
                <w:lang w:eastAsia="ja-JP"/>
              </w:rPr>
              <w:t>pCR</w:t>
            </w:r>
            <w:proofErr w:type="spellEnd"/>
            <w:r w:rsidRPr="005F48E4">
              <w:rPr>
                <w:rFonts w:eastAsia="Times New Roman"/>
                <w:sz w:val="16"/>
                <w:szCs w:val="16"/>
                <w:lang w:eastAsia="ja-JP"/>
              </w:rPr>
              <w:t xml:space="preserve"> 21.802 – 4.3.2 – Requirements Related to Identified Shortcomings (4.2)</w:t>
            </w:r>
          </w:p>
        </w:tc>
        <w:tc>
          <w:tcPr>
            <w:tcW w:w="1555" w:type="dxa"/>
            <w:tcBorders>
              <w:top w:val="single" w:sz="4" w:space="0" w:color="A6A6A6"/>
              <w:left w:val="nil"/>
              <w:bottom w:val="single" w:sz="4" w:space="0" w:color="A6A6A6"/>
              <w:right w:val="single" w:sz="4" w:space="0" w:color="A6A6A6"/>
            </w:tcBorders>
            <w:shd w:val="clear" w:color="auto" w:fill="auto"/>
            <w:hideMark/>
          </w:tcPr>
          <w:p w14:paraId="1F1957A4"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Samsung</w:t>
            </w:r>
          </w:p>
        </w:tc>
        <w:tc>
          <w:tcPr>
            <w:tcW w:w="877" w:type="dxa"/>
            <w:tcBorders>
              <w:top w:val="single" w:sz="4" w:space="0" w:color="A6A6A6"/>
              <w:left w:val="nil"/>
              <w:bottom w:val="single" w:sz="4" w:space="0" w:color="A6A6A6"/>
              <w:right w:val="single" w:sz="4" w:space="0" w:color="A6A6A6"/>
            </w:tcBorders>
            <w:shd w:val="clear" w:color="auto" w:fill="auto"/>
            <w:hideMark/>
          </w:tcPr>
          <w:p w14:paraId="2A43FD08"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5.3.2</w:t>
            </w:r>
          </w:p>
        </w:tc>
        <w:tc>
          <w:tcPr>
            <w:tcW w:w="2239" w:type="dxa"/>
            <w:tcBorders>
              <w:top w:val="single" w:sz="4" w:space="0" w:color="A6A6A6"/>
              <w:left w:val="nil"/>
              <w:bottom w:val="single" w:sz="4" w:space="0" w:color="A6A6A6"/>
              <w:right w:val="single" w:sz="4" w:space="0" w:color="A6A6A6"/>
            </w:tcBorders>
            <w:shd w:val="clear" w:color="000000" w:fill="BFBFBF"/>
            <w:hideMark/>
          </w:tcPr>
          <w:p w14:paraId="0D4ED634"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Specific Requirements (clause 4.3.2)</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247C4882"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merged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4EF65EDE"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19367A56"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5B889A48" w14:textId="77777777" w:rsidR="005F48E4" w:rsidRPr="005F48E4" w:rsidRDefault="005F48E4" w:rsidP="005F48E4">
            <w:pPr>
              <w:spacing w:after="0"/>
              <w:rPr>
                <w:sz w:val="16"/>
                <w:szCs w:val="16"/>
              </w:rPr>
            </w:pPr>
            <w:hyperlink r:id="rId66" w:history="1">
              <w:r w:rsidRPr="005F48E4">
                <w:rPr>
                  <w:rStyle w:val="Hyperlink"/>
                  <w:sz w:val="16"/>
                  <w:szCs w:val="16"/>
                </w:rPr>
                <w:t>6GSM-250031</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2293B338" w14:textId="77777777" w:rsidR="005F48E4" w:rsidRPr="005F48E4" w:rsidRDefault="005F48E4" w:rsidP="005F48E4">
            <w:pPr>
              <w:spacing w:after="0"/>
              <w:rPr>
                <w:rFonts w:eastAsia="Times New Roman"/>
                <w:sz w:val="16"/>
                <w:szCs w:val="16"/>
                <w:lang w:eastAsia="ja-JP"/>
              </w:rPr>
            </w:pPr>
            <w:proofErr w:type="spellStart"/>
            <w:r w:rsidRPr="005F48E4">
              <w:rPr>
                <w:rFonts w:eastAsia="Times New Roman"/>
                <w:sz w:val="16"/>
                <w:szCs w:val="16"/>
                <w:lang w:eastAsia="ja-JP"/>
              </w:rPr>
              <w:t>pCR</w:t>
            </w:r>
            <w:proofErr w:type="spellEnd"/>
            <w:r w:rsidRPr="005F48E4">
              <w:rPr>
                <w:rFonts w:eastAsia="Times New Roman"/>
                <w:sz w:val="16"/>
                <w:szCs w:val="16"/>
                <w:lang w:eastAsia="ja-JP"/>
              </w:rPr>
              <w:t xml:space="preserve"> 21.802 – Annex A – 3GPP Stakeholder Survey on CR Tools</w:t>
            </w:r>
          </w:p>
        </w:tc>
        <w:tc>
          <w:tcPr>
            <w:tcW w:w="1555" w:type="dxa"/>
            <w:tcBorders>
              <w:top w:val="single" w:sz="4" w:space="0" w:color="A6A6A6"/>
              <w:left w:val="nil"/>
              <w:bottom w:val="single" w:sz="4" w:space="0" w:color="A6A6A6"/>
              <w:right w:val="single" w:sz="4" w:space="0" w:color="A6A6A6"/>
            </w:tcBorders>
            <w:shd w:val="clear" w:color="auto" w:fill="auto"/>
            <w:hideMark/>
          </w:tcPr>
          <w:p w14:paraId="174F36E0"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Samsung, Huawei, ZTE</w:t>
            </w:r>
          </w:p>
        </w:tc>
        <w:tc>
          <w:tcPr>
            <w:tcW w:w="877" w:type="dxa"/>
            <w:tcBorders>
              <w:top w:val="single" w:sz="4" w:space="0" w:color="A6A6A6"/>
              <w:left w:val="nil"/>
              <w:bottom w:val="single" w:sz="4" w:space="0" w:color="A6A6A6"/>
              <w:right w:val="single" w:sz="4" w:space="0" w:color="A6A6A6"/>
            </w:tcBorders>
            <w:shd w:val="clear" w:color="auto" w:fill="auto"/>
            <w:hideMark/>
          </w:tcPr>
          <w:p w14:paraId="54F8E672"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5.4</w:t>
            </w:r>
          </w:p>
        </w:tc>
        <w:tc>
          <w:tcPr>
            <w:tcW w:w="2239" w:type="dxa"/>
            <w:tcBorders>
              <w:top w:val="single" w:sz="4" w:space="0" w:color="A6A6A6"/>
              <w:left w:val="nil"/>
              <w:bottom w:val="single" w:sz="4" w:space="0" w:color="A6A6A6"/>
              <w:right w:val="single" w:sz="4" w:space="0" w:color="A6A6A6"/>
            </w:tcBorders>
            <w:shd w:val="clear" w:color="000000" w:fill="BFBFBF"/>
            <w:hideMark/>
          </w:tcPr>
          <w:p w14:paraId="6BAD90A8"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Other inputs</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7C9376C9"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revised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404103AA" w14:textId="77777777" w:rsidR="005F48E4" w:rsidRPr="005F48E4" w:rsidRDefault="005F48E4" w:rsidP="005F48E4">
            <w:pPr>
              <w:spacing w:after="0"/>
              <w:rPr>
                <w:rFonts w:eastAsia="Times New Roman"/>
                <w:b/>
                <w:bCs/>
                <w:color w:val="0000FF"/>
                <w:sz w:val="16"/>
                <w:szCs w:val="16"/>
                <w:u w:val="single"/>
                <w:lang w:eastAsia="ja-JP"/>
              </w:rPr>
            </w:pPr>
            <w:hyperlink r:id="rId67" w:history="1">
              <w:r w:rsidRPr="005F48E4">
                <w:rPr>
                  <w:rStyle w:val="Hyperlink"/>
                  <w:rFonts w:eastAsia="Times New Roman"/>
                  <w:b/>
                  <w:bCs/>
                  <w:sz w:val="16"/>
                  <w:szCs w:val="16"/>
                  <w:lang w:eastAsia="ja-JP"/>
                </w:rPr>
                <w:t>6GSM-250045</w:t>
              </w:r>
            </w:hyperlink>
          </w:p>
        </w:tc>
      </w:tr>
      <w:tr w:rsidR="005F48E4" w:rsidRPr="005F48E4" w14:paraId="490CE07D"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59FFE618" w14:textId="77777777" w:rsidR="005F48E4" w:rsidRPr="005F48E4" w:rsidRDefault="005F48E4" w:rsidP="005F48E4">
            <w:pPr>
              <w:spacing w:after="0"/>
              <w:rPr>
                <w:sz w:val="16"/>
                <w:szCs w:val="16"/>
              </w:rPr>
            </w:pPr>
            <w:hyperlink r:id="rId68" w:history="1">
              <w:r w:rsidRPr="005F48E4">
                <w:rPr>
                  <w:rStyle w:val="Hyperlink"/>
                  <w:sz w:val="16"/>
                  <w:szCs w:val="16"/>
                </w:rPr>
                <w:t>6GSM-250032</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492B110B"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Pain-points of current specification formats and ways of working</w:t>
            </w:r>
          </w:p>
        </w:tc>
        <w:tc>
          <w:tcPr>
            <w:tcW w:w="1555" w:type="dxa"/>
            <w:tcBorders>
              <w:top w:val="single" w:sz="4" w:space="0" w:color="A6A6A6"/>
              <w:left w:val="nil"/>
              <w:bottom w:val="single" w:sz="4" w:space="0" w:color="A6A6A6"/>
              <w:right w:val="single" w:sz="4" w:space="0" w:color="A6A6A6"/>
            </w:tcBorders>
            <w:shd w:val="clear" w:color="auto" w:fill="auto"/>
            <w:hideMark/>
          </w:tcPr>
          <w:p w14:paraId="1439A32C"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Ericsson</w:t>
            </w:r>
          </w:p>
        </w:tc>
        <w:tc>
          <w:tcPr>
            <w:tcW w:w="877" w:type="dxa"/>
            <w:tcBorders>
              <w:top w:val="single" w:sz="4" w:space="0" w:color="A6A6A6"/>
              <w:left w:val="nil"/>
              <w:bottom w:val="single" w:sz="4" w:space="0" w:color="A6A6A6"/>
              <w:right w:val="single" w:sz="4" w:space="0" w:color="A6A6A6"/>
            </w:tcBorders>
            <w:shd w:val="clear" w:color="auto" w:fill="auto"/>
            <w:hideMark/>
          </w:tcPr>
          <w:p w14:paraId="0235901A"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5.2</w:t>
            </w:r>
          </w:p>
        </w:tc>
        <w:tc>
          <w:tcPr>
            <w:tcW w:w="2239" w:type="dxa"/>
            <w:tcBorders>
              <w:top w:val="single" w:sz="4" w:space="0" w:color="A6A6A6"/>
              <w:left w:val="nil"/>
              <w:bottom w:val="single" w:sz="4" w:space="0" w:color="A6A6A6"/>
              <w:right w:val="single" w:sz="4" w:space="0" w:color="A6A6A6"/>
            </w:tcBorders>
            <w:shd w:val="clear" w:color="000000" w:fill="BFBFBF"/>
            <w:hideMark/>
          </w:tcPr>
          <w:p w14:paraId="5BE5E300"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Shortcomings, pain-points and potential benefits (clause 4.2)</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1D4261A1"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merged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16A813D0"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4DBE9F59"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0E0CF1A8" w14:textId="77777777" w:rsidR="005F48E4" w:rsidRPr="005F48E4" w:rsidRDefault="005F48E4" w:rsidP="005F48E4">
            <w:pPr>
              <w:spacing w:after="0"/>
              <w:rPr>
                <w:sz w:val="16"/>
                <w:szCs w:val="16"/>
              </w:rPr>
            </w:pPr>
            <w:hyperlink r:id="rId69" w:history="1">
              <w:r w:rsidRPr="005F48E4">
                <w:rPr>
                  <w:rStyle w:val="Hyperlink"/>
                  <w:sz w:val="16"/>
                  <w:szCs w:val="16"/>
                </w:rPr>
                <w:t>6GSM-250033</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219F7022"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General requirements for specification modernization</w:t>
            </w:r>
          </w:p>
        </w:tc>
        <w:tc>
          <w:tcPr>
            <w:tcW w:w="1555" w:type="dxa"/>
            <w:tcBorders>
              <w:top w:val="single" w:sz="4" w:space="0" w:color="A6A6A6"/>
              <w:left w:val="nil"/>
              <w:bottom w:val="single" w:sz="4" w:space="0" w:color="A6A6A6"/>
              <w:right w:val="single" w:sz="4" w:space="0" w:color="A6A6A6"/>
            </w:tcBorders>
            <w:shd w:val="clear" w:color="auto" w:fill="auto"/>
            <w:hideMark/>
          </w:tcPr>
          <w:p w14:paraId="7C9D815E"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Ericsson</w:t>
            </w:r>
          </w:p>
        </w:tc>
        <w:tc>
          <w:tcPr>
            <w:tcW w:w="877" w:type="dxa"/>
            <w:tcBorders>
              <w:top w:val="single" w:sz="4" w:space="0" w:color="A6A6A6"/>
              <w:left w:val="nil"/>
              <w:bottom w:val="single" w:sz="4" w:space="0" w:color="A6A6A6"/>
              <w:right w:val="single" w:sz="4" w:space="0" w:color="A6A6A6"/>
            </w:tcBorders>
            <w:shd w:val="clear" w:color="auto" w:fill="auto"/>
            <w:hideMark/>
          </w:tcPr>
          <w:p w14:paraId="4178FC1E"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5.3.1</w:t>
            </w:r>
          </w:p>
        </w:tc>
        <w:tc>
          <w:tcPr>
            <w:tcW w:w="2239" w:type="dxa"/>
            <w:tcBorders>
              <w:top w:val="single" w:sz="4" w:space="0" w:color="A6A6A6"/>
              <w:left w:val="nil"/>
              <w:bottom w:val="single" w:sz="4" w:space="0" w:color="A6A6A6"/>
              <w:right w:val="single" w:sz="4" w:space="0" w:color="A6A6A6"/>
            </w:tcBorders>
            <w:shd w:val="clear" w:color="000000" w:fill="BFBFBF"/>
            <w:hideMark/>
          </w:tcPr>
          <w:p w14:paraId="596CE63C"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General Requirements (clause 4.3.1)</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41C975BF"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merged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68B6F414"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4D9F7403"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24F3EB61" w14:textId="77777777" w:rsidR="005F48E4" w:rsidRPr="005F48E4" w:rsidRDefault="005F48E4" w:rsidP="005F48E4">
            <w:pPr>
              <w:spacing w:after="0"/>
              <w:rPr>
                <w:sz w:val="16"/>
                <w:szCs w:val="16"/>
              </w:rPr>
            </w:pPr>
            <w:hyperlink r:id="rId70" w:history="1">
              <w:r w:rsidRPr="005F48E4">
                <w:rPr>
                  <w:rStyle w:val="Hyperlink"/>
                  <w:sz w:val="16"/>
                  <w:szCs w:val="16"/>
                </w:rPr>
                <w:t>6GSM-250034</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3C99BE1B"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Specific requirements for specification modernization</w:t>
            </w:r>
          </w:p>
        </w:tc>
        <w:tc>
          <w:tcPr>
            <w:tcW w:w="1555" w:type="dxa"/>
            <w:tcBorders>
              <w:top w:val="single" w:sz="4" w:space="0" w:color="A6A6A6"/>
              <w:left w:val="nil"/>
              <w:bottom w:val="single" w:sz="4" w:space="0" w:color="A6A6A6"/>
              <w:right w:val="single" w:sz="4" w:space="0" w:color="A6A6A6"/>
            </w:tcBorders>
            <w:shd w:val="clear" w:color="auto" w:fill="auto"/>
            <w:hideMark/>
          </w:tcPr>
          <w:p w14:paraId="711EF1CA"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Ericsson</w:t>
            </w:r>
          </w:p>
        </w:tc>
        <w:tc>
          <w:tcPr>
            <w:tcW w:w="877" w:type="dxa"/>
            <w:tcBorders>
              <w:top w:val="single" w:sz="4" w:space="0" w:color="A6A6A6"/>
              <w:left w:val="nil"/>
              <w:bottom w:val="single" w:sz="4" w:space="0" w:color="A6A6A6"/>
              <w:right w:val="single" w:sz="4" w:space="0" w:color="A6A6A6"/>
            </w:tcBorders>
            <w:shd w:val="clear" w:color="auto" w:fill="auto"/>
            <w:hideMark/>
          </w:tcPr>
          <w:p w14:paraId="4B2EC65F"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5.3.2</w:t>
            </w:r>
          </w:p>
        </w:tc>
        <w:tc>
          <w:tcPr>
            <w:tcW w:w="2239" w:type="dxa"/>
            <w:tcBorders>
              <w:top w:val="single" w:sz="4" w:space="0" w:color="A6A6A6"/>
              <w:left w:val="nil"/>
              <w:bottom w:val="single" w:sz="4" w:space="0" w:color="A6A6A6"/>
              <w:right w:val="single" w:sz="4" w:space="0" w:color="A6A6A6"/>
            </w:tcBorders>
            <w:shd w:val="clear" w:color="000000" w:fill="BFBFBF"/>
            <w:hideMark/>
          </w:tcPr>
          <w:p w14:paraId="5C7D0B3E"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Specific Requirements (clause 4.3.2)</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44253678"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merged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62A7777A"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2E32E1D8"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7932781E" w14:textId="77777777" w:rsidR="005F48E4" w:rsidRPr="005F48E4" w:rsidRDefault="005F48E4" w:rsidP="005F48E4">
            <w:pPr>
              <w:spacing w:after="0"/>
              <w:rPr>
                <w:sz w:val="16"/>
                <w:szCs w:val="16"/>
              </w:rPr>
            </w:pPr>
            <w:hyperlink r:id="rId71" w:history="1">
              <w:r w:rsidRPr="005F48E4">
                <w:rPr>
                  <w:rStyle w:val="Hyperlink"/>
                  <w:sz w:val="16"/>
                  <w:szCs w:val="16"/>
                </w:rPr>
                <w:t>6GSM-250035</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20371FB8"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Docomo's views on potential benefits of new format</w:t>
            </w:r>
          </w:p>
        </w:tc>
        <w:tc>
          <w:tcPr>
            <w:tcW w:w="1555" w:type="dxa"/>
            <w:tcBorders>
              <w:top w:val="single" w:sz="4" w:space="0" w:color="A6A6A6"/>
              <w:left w:val="nil"/>
              <w:bottom w:val="single" w:sz="4" w:space="0" w:color="A6A6A6"/>
              <w:right w:val="single" w:sz="4" w:space="0" w:color="A6A6A6"/>
            </w:tcBorders>
            <w:shd w:val="clear" w:color="auto" w:fill="auto"/>
            <w:hideMark/>
          </w:tcPr>
          <w:p w14:paraId="7DC8A364"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NTT DOCOMO INC.</w:t>
            </w:r>
          </w:p>
        </w:tc>
        <w:tc>
          <w:tcPr>
            <w:tcW w:w="877" w:type="dxa"/>
            <w:tcBorders>
              <w:top w:val="single" w:sz="4" w:space="0" w:color="A6A6A6"/>
              <w:left w:val="nil"/>
              <w:bottom w:val="single" w:sz="4" w:space="0" w:color="A6A6A6"/>
              <w:right w:val="single" w:sz="4" w:space="0" w:color="A6A6A6"/>
            </w:tcBorders>
            <w:shd w:val="clear" w:color="auto" w:fill="auto"/>
            <w:hideMark/>
          </w:tcPr>
          <w:p w14:paraId="15313375"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5.2</w:t>
            </w:r>
          </w:p>
        </w:tc>
        <w:tc>
          <w:tcPr>
            <w:tcW w:w="2239" w:type="dxa"/>
            <w:tcBorders>
              <w:top w:val="single" w:sz="4" w:space="0" w:color="A6A6A6"/>
              <w:left w:val="nil"/>
              <w:bottom w:val="single" w:sz="4" w:space="0" w:color="A6A6A6"/>
              <w:right w:val="single" w:sz="4" w:space="0" w:color="A6A6A6"/>
            </w:tcBorders>
            <w:shd w:val="clear" w:color="000000" w:fill="BFBFBF"/>
            <w:hideMark/>
          </w:tcPr>
          <w:p w14:paraId="1B8FDA5C"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Shortcomings, pain-points and potential benefits (clause 4.2)</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78B8C081"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merged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62BE00D5"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02ACA155"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710ED59C" w14:textId="77777777" w:rsidR="005F48E4" w:rsidRPr="005F48E4" w:rsidRDefault="005F48E4" w:rsidP="005F48E4">
            <w:pPr>
              <w:spacing w:after="0"/>
              <w:rPr>
                <w:sz w:val="16"/>
                <w:szCs w:val="16"/>
              </w:rPr>
            </w:pPr>
            <w:hyperlink r:id="rId72" w:history="1">
              <w:r w:rsidRPr="005F48E4">
                <w:rPr>
                  <w:rStyle w:val="Hyperlink"/>
                  <w:sz w:val="16"/>
                  <w:szCs w:val="16"/>
                </w:rPr>
                <w:t>6GSM-250036</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6125C013"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Docomo's views on General Requirements for new format</w:t>
            </w:r>
          </w:p>
        </w:tc>
        <w:tc>
          <w:tcPr>
            <w:tcW w:w="1555" w:type="dxa"/>
            <w:tcBorders>
              <w:top w:val="single" w:sz="4" w:space="0" w:color="A6A6A6"/>
              <w:left w:val="nil"/>
              <w:bottom w:val="single" w:sz="4" w:space="0" w:color="A6A6A6"/>
              <w:right w:val="single" w:sz="4" w:space="0" w:color="A6A6A6"/>
            </w:tcBorders>
            <w:shd w:val="clear" w:color="auto" w:fill="auto"/>
            <w:hideMark/>
          </w:tcPr>
          <w:p w14:paraId="0046833B"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NTT DOCOMO INC.</w:t>
            </w:r>
          </w:p>
        </w:tc>
        <w:tc>
          <w:tcPr>
            <w:tcW w:w="877" w:type="dxa"/>
            <w:tcBorders>
              <w:top w:val="single" w:sz="4" w:space="0" w:color="A6A6A6"/>
              <w:left w:val="nil"/>
              <w:bottom w:val="single" w:sz="4" w:space="0" w:color="A6A6A6"/>
              <w:right w:val="single" w:sz="4" w:space="0" w:color="A6A6A6"/>
            </w:tcBorders>
            <w:shd w:val="clear" w:color="auto" w:fill="auto"/>
            <w:hideMark/>
          </w:tcPr>
          <w:p w14:paraId="2C25183F"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5.3.1</w:t>
            </w:r>
          </w:p>
        </w:tc>
        <w:tc>
          <w:tcPr>
            <w:tcW w:w="2239" w:type="dxa"/>
            <w:tcBorders>
              <w:top w:val="single" w:sz="4" w:space="0" w:color="A6A6A6"/>
              <w:left w:val="nil"/>
              <w:bottom w:val="single" w:sz="4" w:space="0" w:color="A6A6A6"/>
              <w:right w:val="single" w:sz="4" w:space="0" w:color="A6A6A6"/>
            </w:tcBorders>
            <w:shd w:val="clear" w:color="000000" w:fill="BFBFBF"/>
            <w:hideMark/>
          </w:tcPr>
          <w:p w14:paraId="261FEA01"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General Requirements (clause 4.3.1)</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3160E44F"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merged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6D236A29"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7D1E6AD6"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33B5E5DD" w14:textId="77777777" w:rsidR="005F48E4" w:rsidRPr="005F48E4" w:rsidRDefault="005F48E4" w:rsidP="005F48E4">
            <w:pPr>
              <w:spacing w:after="0"/>
              <w:rPr>
                <w:sz w:val="16"/>
                <w:szCs w:val="16"/>
              </w:rPr>
            </w:pPr>
            <w:hyperlink r:id="rId73" w:history="1">
              <w:r w:rsidRPr="005F48E4">
                <w:rPr>
                  <w:rStyle w:val="Hyperlink"/>
                  <w:sz w:val="16"/>
                  <w:szCs w:val="16"/>
                </w:rPr>
                <w:t>6GSM-250037</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64401AAA"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 xml:space="preserve">Advantage of current tools - </w:t>
            </w:r>
            <w:proofErr w:type="spellStart"/>
            <w:r w:rsidRPr="005F48E4">
              <w:rPr>
                <w:rFonts w:eastAsia="Times New Roman"/>
                <w:sz w:val="16"/>
                <w:szCs w:val="16"/>
                <w:lang w:eastAsia="ja-JP"/>
              </w:rPr>
              <w:t>pCR</w:t>
            </w:r>
            <w:proofErr w:type="spellEnd"/>
            <w:r w:rsidRPr="005F48E4">
              <w:rPr>
                <w:rFonts w:eastAsia="Times New Roman"/>
                <w:sz w:val="16"/>
                <w:szCs w:val="16"/>
                <w:lang w:eastAsia="ja-JP"/>
              </w:rPr>
              <w:t xml:space="preserve"> on 21.802 Section 4.1</w:t>
            </w:r>
          </w:p>
        </w:tc>
        <w:tc>
          <w:tcPr>
            <w:tcW w:w="1555" w:type="dxa"/>
            <w:tcBorders>
              <w:top w:val="single" w:sz="4" w:space="0" w:color="A6A6A6"/>
              <w:left w:val="nil"/>
              <w:bottom w:val="single" w:sz="4" w:space="0" w:color="A6A6A6"/>
              <w:right w:val="single" w:sz="4" w:space="0" w:color="A6A6A6"/>
            </w:tcBorders>
            <w:shd w:val="clear" w:color="auto" w:fill="auto"/>
            <w:hideMark/>
          </w:tcPr>
          <w:p w14:paraId="0A4BD243"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Xiaomi</w:t>
            </w:r>
          </w:p>
        </w:tc>
        <w:tc>
          <w:tcPr>
            <w:tcW w:w="877" w:type="dxa"/>
            <w:tcBorders>
              <w:top w:val="single" w:sz="4" w:space="0" w:color="A6A6A6"/>
              <w:left w:val="nil"/>
              <w:bottom w:val="single" w:sz="4" w:space="0" w:color="A6A6A6"/>
              <w:right w:val="single" w:sz="4" w:space="0" w:color="A6A6A6"/>
            </w:tcBorders>
            <w:shd w:val="clear" w:color="auto" w:fill="auto"/>
            <w:hideMark/>
          </w:tcPr>
          <w:p w14:paraId="19CE1A67"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5.1</w:t>
            </w:r>
          </w:p>
        </w:tc>
        <w:tc>
          <w:tcPr>
            <w:tcW w:w="2239" w:type="dxa"/>
            <w:tcBorders>
              <w:top w:val="single" w:sz="4" w:space="0" w:color="A6A6A6"/>
              <w:left w:val="nil"/>
              <w:bottom w:val="single" w:sz="4" w:space="0" w:color="A6A6A6"/>
              <w:right w:val="single" w:sz="4" w:space="0" w:color="A6A6A6"/>
            </w:tcBorders>
            <w:shd w:val="clear" w:color="000000" w:fill="BFBFBF"/>
            <w:hideMark/>
          </w:tcPr>
          <w:p w14:paraId="12D78E87"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Advantages of current tools (clause 4.1)</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728391DA"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merged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3C7F5CF8"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0F02CA76"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12F57E4B" w14:textId="77777777" w:rsidR="005F48E4" w:rsidRPr="005F48E4" w:rsidRDefault="005F48E4" w:rsidP="005F48E4">
            <w:pPr>
              <w:spacing w:after="0"/>
              <w:rPr>
                <w:sz w:val="16"/>
                <w:szCs w:val="16"/>
              </w:rPr>
            </w:pPr>
            <w:hyperlink r:id="rId74" w:history="1">
              <w:r w:rsidRPr="005F48E4">
                <w:rPr>
                  <w:rStyle w:val="Hyperlink"/>
                  <w:sz w:val="16"/>
                  <w:szCs w:val="16"/>
                </w:rPr>
                <w:t>6GSM-250038</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6EFAC21C"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 xml:space="preserve">Shortcomings - </w:t>
            </w:r>
            <w:proofErr w:type="spellStart"/>
            <w:r w:rsidRPr="005F48E4">
              <w:rPr>
                <w:rFonts w:eastAsia="Times New Roman"/>
                <w:sz w:val="16"/>
                <w:szCs w:val="16"/>
                <w:lang w:eastAsia="ja-JP"/>
              </w:rPr>
              <w:t>pCR</w:t>
            </w:r>
            <w:proofErr w:type="spellEnd"/>
            <w:r w:rsidRPr="005F48E4">
              <w:rPr>
                <w:rFonts w:eastAsia="Times New Roman"/>
                <w:sz w:val="16"/>
                <w:szCs w:val="16"/>
                <w:lang w:eastAsia="ja-JP"/>
              </w:rPr>
              <w:t xml:space="preserve"> on 21.802 Section 4.2</w:t>
            </w:r>
          </w:p>
        </w:tc>
        <w:tc>
          <w:tcPr>
            <w:tcW w:w="1555" w:type="dxa"/>
            <w:tcBorders>
              <w:top w:val="single" w:sz="4" w:space="0" w:color="A6A6A6"/>
              <w:left w:val="nil"/>
              <w:bottom w:val="single" w:sz="4" w:space="0" w:color="A6A6A6"/>
              <w:right w:val="single" w:sz="4" w:space="0" w:color="A6A6A6"/>
            </w:tcBorders>
            <w:shd w:val="clear" w:color="auto" w:fill="auto"/>
            <w:hideMark/>
          </w:tcPr>
          <w:p w14:paraId="24F59539"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Xiaomi</w:t>
            </w:r>
          </w:p>
        </w:tc>
        <w:tc>
          <w:tcPr>
            <w:tcW w:w="877" w:type="dxa"/>
            <w:tcBorders>
              <w:top w:val="single" w:sz="4" w:space="0" w:color="A6A6A6"/>
              <w:left w:val="nil"/>
              <w:bottom w:val="single" w:sz="4" w:space="0" w:color="A6A6A6"/>
              <w:right w:val="single" w:sz="4" w:space="0" w:color="A6A6A6"/>
            </w:tcBorders>
            <w:shd w:val="clear" w:color="auto" w:fill="auto"/>
            <w:hideMark/>
          </w:tcPr>
          <w:p w14:paraId="7C6A78A8"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5.2</w:t>
            </w:r>
          </w:p>
        </w:tc>
        <w:tc>
          <w:tcPr>
            <w:tcW w:w="2239" w:type="dxa"/>
            <w:tcBorders>
              <w:top w:val="single" w:sz="4" w:space="0" w:color="A6A6A6"/>
              <w:left w:val="nil"/>
              <w:bottom w:val="single" w:sz="4" w:space="0" w:color="A6A6A6"/>
              <w:right w:val="single" w:sz="4" w:space="0" w:color="A6A6A6"/>
            </w:tcBorders>
            <w:shd w:val="clear" w:color="000000" w:fill="BFBFBF"/>
            <w:hideMark/>
          </w:tcPr>
          <w:p w14:paraId="1BA3B3C7"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Shortcomings, pain-points and potential benefits (clause 4.2)</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72349EC0"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merged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67BB1433"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370B869D"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791DD3DA" w14:textId="77777777" w:rsidR="005F48E4" w:rsidRPr="005F48E4" w:rsidRDefault="005F48E4" w:rsidP="005F48E4">
            <w:pPr>
              <w:spacing w:after="0"/>
              <w:rPr>
                <w:sz w:val="16"/>
                <w:szCs w:val="16"/>
              </w:rPr>
            </w:pPr>
            <w:hyperlink r:id="rId75" w:history="1">
              <w:r w:rsidRPr="005F48E4">
                <w:rPr>
                  <w:rStyle w:val="Hyperlink"/>
                  <w:sz w:val="16"/>
                  <w:szCs w:val="16"/>
                </w:rPr>
                <w:t>6GSM-250039</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08553AE0"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 xml:space="preserve">General requirement - </w:t>
            </w:r>
            <w:proofErr w:type="spellStart"/>
            <w:r w:rsidRPr="005F48E4">
              <w:rPr>
                <w:rFonts w:eastAsia="Times New Roman"/>
                <w:sz w:val="16"/>
                <w:szCs w:val="16"/>
                <w:lang w:eastAsia="ja-JP"/>
              </w:rPr>
              <w:t>pCR</w:t>
            </w:r>
            <w:proofErr w:type="spellEnd"/>
            <w:r w:rsidRPr="005F48E4">
              <w:rPr>
                <w:rFonts w:eastAsia="Times New Roman"/>
                <w:sz w:val="16"/>
                <w:szCs w:val="16"/>
                <w:lang w:eastAsia="ja-JP"/>
              </w:rPr>
              <w:t xml:space="preserve"> on 21.802 Section 4.3.1</w:t>
            </w:r>
          </w:p>
        </w:tc>
        <w:tc>
          <w:tcPr>
            <w:tcW w:w="1555" w:type="dxa"/>
            <w:tcBorders>
              <w:top w:val="single" w:sz="4" w:space="0" w:color="A6A6A6"/>
              <w:left w:val="nil"/>
              <w:bottom w:val="single" w:sz="4" w:space="0" w:color="A6A6A6"/>
              <w:right w:val="single" w:sz="4" w:space="0" w:color="A6A6A6"/>
            </w:tcBorders>
            <w:shd w:val="clear" w:color="auto" w:fill="auto"/>
            <w:hideMark/>
          </w:tcPr>
          <w:p w14:paraId="48C04D69"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Xiaomi</w:t>
            </w:r>
          </w:p>
        </w:tc>
        <w:tc>
          <w:tcPr>
            <w:tcW w:w="877" w:type="dxa"/>
            <w:tcBorders>
              <w:top w:val="single" w:sz="4" w:space="0" w:color="A6A6A6"/>
              <w:left w:val="nil"/>
              <w:bottom w:val="single" w:sz="4" w:space="0" w:color="A6A6A6"/>
              <w:right w:val="single" w:sz="4" w:space="0" w:color="A6A6A6"/>
            </w:tcBorders>
            <w:shd w:val="clear" w:color="auto" w:fill="auto"/>
            <w:hideMark/>
          </w:tcPr>
          <w:p w14:paraId="14668B2A"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5.3.1</w:t>
            </w:r>
          </w:p>
        </w:tc>
        <w:tc>
          <w:tcPr>
            <w:tcW w:w="2239" w:type="dxa"/>
            <w:tcBorders>
              <w:top w:val="single" w:sz="4" w:space="0" w:color="A6A6A6"/>
              <w:left w:val="nil"/>
              <w:bottom w:val="single" w:sz="4" w:space="0" w:color="A6A6A6"/>
              <w:right w:val="single" w:sz="4" w:space="0" w:color="A6A6A6"/>
            </w:tcBorders>
            <w:shd w:val="clear" w:color="000000" w:fill="BFBFBF"/>
            <w:hideMark/>
          </w:tcPr>
          <w:p w14:paraId="3CF591D1"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General Requirements (clause 4.3.1)</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33E7C44F"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merged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5D62EC2E"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3C1B548D"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50381013" w14:textId="77777777" w:rsidR="005F48E4" w:rsidRPr="005F48E4" w:rsidRDefault="005F48E4" w:rsidP="005F48E4">
            <w:pPr>
              <w:spacing w:after="0"/>
              <w:rPr>
                <w:sz w:val="16"/>
                <w:szCs w:val="16"/>
              </w:rPr>
            </w:pPr>
            <w:hyperlink r:id="rId76" w:history="1">
              <w:r w:rsidRPr="005F48E4">
                <w:rPr>
                  <w:rStyle w:val="Hyperlink"/>
                  <w:sz w:val="16"/>
                  <w:szCs w:val="16"/>
                </w:rPr>
                <w:t>6GSM-250040</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11CD76FB"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Considerations on Best Practices and Tools</w:t>
            </w:r>
          </w:p>
        </w:tc>
        <w:tc>
          <w:tcPr>
            <w:tcW w:w="1555" w:type="dxa"/>
            <w:tcBorders>
              <w:top w:val="single" w:sz="4" w:space="0" w:color="A6A6A6"/>
              <w:left w:val="nil"/>
              <w:bottom w:val="single" w:sz="4" w:space="0" w:color="A6A6A6"/>
              <w:right w:val="single" w:sz="4" w:space="0" w:color="A6A6A6"/>
            </w:tcBorders>
            <w:shd w:val="clear" w:color="auto" w:fill="auto"/>
            <w:hideMark/>
          </w:tcPr>
          <w:p w14:paraId="125A3901"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MediaTek Inc.</w:t>
            </w:r>
          </w:p>
        </w:tc>
        <w:tc>
          <w:tcPr>
            <w:tcW w:w="877" w:type="dxa"/>
            <w:tcBorders>
              <w:top w:val="single" w:sz="4" w:space="0" w:color="A6A6A6"/>
              <w:left w:val="nil"/>
              <w:bottom w:val="single" w:sz="4" w:space="0" w:color="A6A6A6"/>
              <w:right w:val="single" w:sz="4" w:space="0" w:color="A6A6A6"/>
            </w:tcBorders>
            <w:shd w:val="clear" w:color="auto" w:fill="auto"/>
            <w:hideMark/>
          </w:tcPr>
          <w:p w14:paraId="2A498939"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5.4</w:t>
            </w:r>
          </w:p>
        </w:tc>
        <w:tc>
          <w:tcPr>
            <w:tcW w:w="2239" w:type="dxa"/>
            <w:tcBorders>
              <w:top w:val="single" w:sz="4" w:space="0" w:color="A6A6A6"/>
              <w:left w:val="nil"/>
              <w:bottom w:val="single" w:sz="4" w:space="0" w:color="A6A6A6"/>
              <w:right w:val="single" w:sz="4" w:space="0" w:color="A6A6A6"/>
            </w:tcBorders>
            <w:shd w:val="clear" w:color="000000" w:fill="BFBFBF"/>
            <w:hideMark/>
          </w:tcPr>
          <w:p w14:paraId="6222097A"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Other inputs</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4ED268E2"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merged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790E7E97"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0E9D0A9C"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7F877C10" w14:textId="77777777" w:rsidR="005F48E4" w:rsidRPr="005F48E4" w:rsidRDefault="005F48E4" w:rsidP="005F48E4">
            <w:pPr>
              <w:spacing w:after="0"/>
              <w:rPr>
                <w:sz w:val="16"/>
                <w:szCs w:val="16"/>
              </w:rPr>
            </w:pPr>
            <w:hyperlink r:id="rId77" w:history="1">
              <w:r w:rsidRPr="005F48E4">
                <w:rPr>
                  <w:rStyle w:val="Hyperlink"/>
                  <w:sz w:val="16"/>
                  <w:szCs w:val="16"/>
                </w:rPr>
                <w:t>6GSM-250041</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0BAF5FA9"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Annex on Survey of Specification formats, tools and CR processes in use by 3GPP WGs in 2025</w:t>
            </w:r>
          </w:p>
        </w:tc>
        <w:tc>
          <w:tcPr>
            <w:tcW w:w="1555" w:type="dxa"/>
            <w:tcBorders>
              <w:top w:val="single" w:sz="4" w:space="0" w:color="A6A6A6"/>
              <w:left w:val="nil"/>
              <w:bottom w:val="single" w:sz="4" w:space="0" w:color="A6A6A6"/>
              <w:right w:val="single" w:sz="4" w:space="0" w:color="A6A6A6"/>
            </w:tcBorders>
            <w:shd w:val="clear" w:color="auto" w:fill="auto"/>
            <w:hideMark/>
          </w:tcPr>
          <w:p w14:paraId="61F594F5"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Huawei</w:t>
            </w:r>
          </w:p>
        </w:tc>
        <w:tc>
          <w:tcPr>
            <w:tcW w:w="877" w:type="dxa"/>
            <w:tcBorders>
              <w:top w:val="single" w:sz="4" w:space="0" w:color="A6A6A6"/>
              <w:left w:val="nil"/>
              <w:bottom w:val="single" w:sz="4" w:space="0" w:color="A6A6A6"/>
              <w:right w:val="single" w:sz="4" w:space="0" w:color="A6A6A6"/>
            </w:tcBorders>
            <w:shd w:val="clear" w:color="auto" w:fill="auto"/>
            <w:hideMark/>
          </w:tcPr>
          <w:p w14:paraId="25606E8C"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5.1</w:t>
            </w:r>
          </w:p>
        </w:tc>
        <w:tc>
          <w:tcPr>
            <w:tcW w:w="2239" w:type="dxa"/>
            <w:tcBorders>
              <w:top w:val="single" w:sz="4" w:space="0" w:color="A6A6A6"/>
              <w:left w:val="nil"/>
              <w:bottom w:val="single" w:sz="4" w:space="0" w:color="A6A6A6"/>
              <w:right w:val="single" w:sz="4" w:space="0" w:color="A6A6A6"/>
            </w:tcBorders>
            <w:shd w:val="clear" w:color="000000" w:fill="BFBFBF"/>
            <w:hideMark/>
          </w:tcPr>
          <w:p w14:paraId="7F7DA7C7"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Advantages of current tools (clause 4.1)</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129A82F8"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endorsed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4C9F195E"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209ECED0"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39ACC5E2" w14:textId="77777777" w:rsidR="005F48E4" w:rsidRPr="005F48E4" w:rsidRDefault="005F48E4" w:rsidP="005F48E4">
            <w:pPr>
              <w:spacing w:after="0"/>
              <w:rPr>
                <w:sz w:val="16"/>
                <w:szCs w:val="16"/>
              </w:rPr>
            </w:pPr>
            <w:hyperlink r:id="rId78" w:history="1">
              <w:r w:rsidRPr="005F48E4">
                <w:rPr>
                  <w:rStyle w:val="Hyperlink"/>
                  <w:sz w:val="16"/>
                  <w:szCs w:val="16"/>
                </w:rPr>
                <w:t>6GSM-250042</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34304652" w14:textId="77777777" w:rsidR="005F48E4" w:rsidRPr="005F48E4" w:rsidRDefault="005F48E4" w:rsidP="005F48E4">
            <w:pPr>
              <w:spacing w:after="0"/>
              <w:rPr>
                <w:rFonts w:eastAsia="Times New Roman"/>
                <w:sz w:val="16"/>
                <w:szCs w:val="16"/>
                <w:lang w:eastAsia="ja-JP"/>
              </w:rPr>
            </w:pPr>
            <w:proofErr w:type="spellStart"/>
            <w:r w:rsidRPr="005F48E4">
              <w:rPr>
                <w:rFonts w:eastAsia="Times New Roman"/>
                <w:sz w:val="16"/>
                <w:szCs w:val="16"/>
                <w:lang w:eastAsia="ja-JP"/>
              </w:rPr>
              <w:t>pCR</w:t>
            </w:r>
            <w:proofErr w:type="spellEnd"/>
            <w:r w:rsidRPr="005F48E4">
              <w:rPr>
                <w:rFonts w:eastAsia="Times New Roman"/>
                <w:sz w:val="16"/>
                <w:szCs w:val="16"/>
                <w:lang w:eastAsia="ja-JP"/>
              </w:rPr>
              <w:t xml:space="preserve"> 21.802 – 4.1 – Advantages of Current Tools</w:t>
            </w:r>
          </w:p>
        </w:tc>
        <w:tc>
          <w:tcPr>
            <w:tcW w:w="1555" w:type="dxa"/>
            <w:tcBorders>
              <w:top w:val="single" w:sz="4" w:space="0" w:color="A6A6A6"/>
              <w:left w:val="nil"/>
              <w:bottom w:val="single" w:sz="4" w:space="0" w:color="A6A6A6"/>
              <w:right w:val="single" w:sz="4" w:space="0" w:color="A6A6A6"/>
            </w:tcBorders>
            <w:shd w:val="clear" w:color="auto" w:fill="auto"/>
            <w:hideMark/>
          </w:tcPr>
          <w:p w14:paraId="3B067BC0"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Samsung, Nokia, ZTE, Huawei, Apple, Xiaomi</w:t>
            </w:r>
          </w:p>
        </w:tc>
        <w:tc>
          <w:tcPr>
            <w:tcW w:w="877" w:type="dxa"/>
            <w:tcBorders>
              <w:top w:val="single" w:sz="4" w:space="0" w:color="A6A6A6"/>
              <w:left w:val="nil"/>
              <w:bottom w:val="single" w:sz="4" w:space="0" w:color="A6A6A6"/>
              <w:right w:val="single" w:sz="4" w:space="0" w:color="A6A6A6"/>
            </w:tcBorders>
            <w:shd w:val="clear" w:color="auto" w:fill="auto"/>
            <w:hideMark/>
          </w:tcPr>
          <w:p w14:paraId="02C644ED"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5.1</w:t>
            </w:r>
          </w:p>
        </w:tc>
        <w:tc>
          <w:tcPr>
            <w:tcW w:w="2239" w:type="dxa"/>
            <w:tcBorders>
              <w:top w:val="single" w:sz="4" w:space="0" w:color="A6A6A6"/>
              <w:left w:val="nil"/>
              <w:bottom w:val="single" w:sz="4" w:space="0" w:color="A6A6A6"/>
              <w:right w:val="single" w:sz="4" w:space="0" w:color="A6A6A6"/>
            </w:tcBorders>
            <w:shd w:val="clear" w:color="000000" w:fill="BFBFBF"/>
            <w:hideMark/>
          </w:tcPr>
          <w:p w14:paraId="0B4EF937"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Advantages of current tools (clause 4.1)</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6FBB6089"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revised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02736964" w14:textId="77777777" w:rsidR="005F48E4" w:rsidRPr="005F48E4" w:rsidRDefault="005F48E4" w:rsidP="005F48E4">
            <w:pPr>
              <w:spacing w:after="0"/>
              <w:rPr>
                <w:rFonts w:eastAsia="Times New Roman"/>
                <w:b/>
                <w:bCs/>
                <w:color w:val="0000FF"/>
                <w:sz w:val="16"/>
                <w:szCs w:val="16"/>
                <w:u w:val="single"/>
                <w:lang w:eastAsia="ja-JP"/>
              </w:rPr>
            </w:pPr>
            <w:hyperlink r:id="rId79" w:history="1">
              <w:r w:rsidRPr="005F48E4">
                <w:rPr>
                  <w:rStyle w:val="Hyperlink"/>
                  <w:rFonts w:eastAsia="Times New Roman"/>
                  <w:b/>
                  <w:bCs/>
                  <w:sz w:val="16"/>
                  <w:szCs w:val="16"/>
                  <w:lang w:eastAsia="ja-JP"/>
                </w:rPr>
                <w:t>6GSM-250046</w:t>
              </w:r>
            </w:hyperlink>
          </w:p>
        </w:tc>
      </w:tr>
      <w:tr w:rsidR="005F48E4" w:rsidRPr="005F48E4" w14:paraId="5FF50992"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0770BEDC" w14:textId="77777777" w:rsidR="005F48E4" w:rsidRPr="005F48E4" w:rsidRDefault="005F48E4" w:rsidP="005F48E4">
            <w:pPr>
              <w:spacing w:after="0"/>
              <w:rPr>
                <w:sz w:val="16"/>
                <w:szCs w:val="16"/>
              </w:rPr>
            </w:pPr>
            <w:hyperlink r:id="rId80" w:history="1">
              <w:r w:rsidRPr="005F48E4">
                <w:rPr>
                  <w:rStyle w:val="Hyperlink"/>
                  <w:sz w:val="16"/>
                  <w:szCs w:val="16"/>
                </w:rPr>
                <w:t>6GSM-250043</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0B56B85F"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Shortcomings, Pain Points and Potential Improvements to 3GPP Specification Format and Working Methods</w:t>
            </w:r>
          </w:p>
        </w:tc>
        <w:tc>
          <w:tcPr>
            <w:tcW w:w="1555" w:type="dxa"/>
            <w:tcBorders>
              <w:top w:val="single" w:sz="4" w:space="0" w:color="A6A6A6"/>
              <w:left w:val="nil"/>
              <w:bottom w:val="single" w:sz="4" w:space="0" w:color="A6A6A6"/>
              <w:right w:val="single" w:sz="4" w:space="0" w:color="A6A6A6"/>
            </w:tcBorders>
            <w:shd w:val="clear" w:color="auto" w:fill="auto"/>
            <w:hideMark/>
          </w:tcPr>
          <w:p w14:paraId="18EBBBB4"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Nokia, Huawei, Apple, Samsung, ZTE, Ericsson, NTT DOCOMO INC., Xiaomi</w:t>
            </w:r>
          </w:p>
        </w:tc>
        <w:tc>
          <w:tcPr>
            <w:tcW w:w="877" w:type="dxa"/>
            <w:tcBorders>
              <w:top w:val="single" w:sz="4" w:space="0" w:color="A6A6A6"/>
              <w:left w:val="nil"/>
              <w:bottom w:val="single" w:sz="4" w:space="0" w:color="A6A6A6"/>
              <w:right w:val="single" w:sz="4" w:space="0" w:color="A6A6A6"/>
            </w:tcBorders>
            <w:shd w:val="clear" w:color="auto" w:fill="auto"/>
            <w:hideMark/>
          </w:tcPr>
          <w:p w14:paraId="268C9BCB"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5.2</w:t>
            </w:r>
          </w:p>
        </w:tc>
        <w:tc>
          <w:tcPr>
            <w:tcW w:w="2239" w:type="dxa"/>
            <w:tcBorders>
              <w:top w:val="single" w:sz="4" w:space="0" w:color="A6A6A6"/>
              <w:left w:val="nil"/>
              <w:bottom w:val="single" w:sz="4" w:space="0" w:color="A6A6A6"/>
              <w:right w:val="single" w:sz="4" w:space="0" w:color="A6A6A6"/>
            </w:tcBorders>
            <w:shd w:val="clear" w:color="000000" w:fill="BFBFBF"/>
            <w:hideMark/>
          </w:tcPr>
          <w:p w14:paraId="7B418572"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Shortcomings, pain-points and potential benefits (clause 4.2)</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1BA96A4A"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revised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4D5F66BC" w14:textId="77777777" w:rsidR="005F48E4" w:rsidRPr="005F48E4" w:rsidRDefault="005F48E4" w:rsidP="005F48E4">
            <w:pPr>
              <w:spacing w:after="0"/>
              <w:rPr>
                <w:rFonts w:eastAsia="Times New Roman"/>
                <w:b/>
                <w:bCs/>
                <w:color w:val="0000FF"/>
                <w:sz w:val="16"/>
                <w:szCs w:val="16"/>
                <w:u w:val="single"/>
                <w:lang w:eastAsia="ja-JP"/>
              </w:rPr>
            </w:pPr>
            <w:hyperlink r:id="rId81" w:history="1">
              <w:r w:rsidRPr="005F48E4">
                <w:rPr>
                  <w:rStyle w:val="Hyperlink"/>
                  <w:rFonts w:eastAsia="Times New Roman"/>
                  <w:b/>
                  <w:bCs/>
                  <w:sz w:val="16"/>
                  <w:szCs w:val="16"/>
                  <w:lang w:eastAsia="ja-JP"/>
                </w:rPr>
                <w:t>6GSM-250047</w:t>
              </w:r>
            </w:hyperlink>
          </w:p>
        </w:tc>
      </w:tr>
      <w:tr w:rsidR="005F48E4" w:rsidRPr="005F48E4" w14:paraId="622A64F1"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567D069F" w14:textId="77777777" w:rsidR="005F48E4" w:rsidRPr="005F48E4" w:rsidRDefault="005F48E4" w:rsidP="005F48E4">
            <w:pPr>
              <w:spacing w:after="0"/>
              <w:rPr>
                <w:sz w:val="16"/>
                <w:szCs w:val="16"/>
              </w:rPr>
            </w:pPr>
            <w:hyperlink r:id="rId82" w:history="1">
              <w:r w:rsidRPr="005F48E4">
                <w:rPr>
                  <w:rStyle w:val="Hyperlink"/>
                  <w:sz w:val="16"/>
                  <w:szCs w:val="16"/>
                </w:rPr>
                <w:t>6GSM-250044</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1573E0C6"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Specific requirements</w:t>
            </w:r>
          </w:p>
        </w:tc>
        <w:tc>
          <w:tcPr>
            <w:tcW w:w="1555" w:type="dxa"/>
            <w:tcBorders>
              <w:top w:val="single" w:sz="4" w:space="0" w:color="A6A6A6"/>
              <w:left w:val="nil"/>
              <w:bottom w:val="single" w:sz="4" w:space="0" w:color="A6A6A6"/>
              <w:right w:val="single" w:sz="4" w:space="0" w:color="A6A6A6"/>
            </w:tcBorders>
            <w:shd w:val="clear" w:color="auto" w:fill="auto"/>
            <w:hideMark/>
          </w:tcPr>
          <w:p w14:paraId="1982CBB2"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Apple, Huawei, Nokia, Samsung, Ericsson, NTT DOCOMO INC., Xiaomi, ZTE, MediaTek Inc.</w:t>
            </w:r>
          </w:p>
        </w:tc>
        <w:tc>
          <w:tcPr>
            <w:tcW w:w="877" w:type="dxa"/>
            <w:tcBorders>
              <w:top w:val="single" w:sz="4" w:space="0" w:color="A6A6A6"/>
              <w:left w:val="nil"/>
              <w:bottom w:val="single" w:sz="4" w:space="0" w:color="A6A6A6"/>
              <w:right w:val="single" w:sz="4" w:space="0" w:color="A6A6A6"/>
            </w:tcBorders>
            <w:shd w:val="clear" w:color="auto" w:fill="auto"/>
            <w:hideMark/>
          </w:tcPr>
          <w:p w14:paraId="49CD353E"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5.3.2</w:t>
            </w:r>
          </w:p>
        </w:tc>
        <w:tc>
          <w:tcPr>
            <w:tcW w:w="2239" w:type="dxa"/>
            <w:tcBorders>
              <w:top w:val="single" w:sz="4" w:space="0" w:color="A6A6A6"/>
              <w:left w:val="nil"/>
              <w:bottom w:val="single" w:sz="4" w:space="0" w:color="A6A6A6"/>
              <w:right w:val="single" w:sz="4" w:space="0" w:color="A6A6A6"/>
            </w:tcBorders>
            <w:shd w:val="clear" w:color="000000" w:fill="BFBFBF"/>
            <w:hideMark/>
          </w:tcPr>
          <w:p w14:paraId="60807399"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Specific Requirements (clause 4.3.2)</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3ADF99E3"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revised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2F1F631F" w14:textId="77777777" w:rsidR="005F48E4" w:rsidRPr="005F48E4" w:rsidRDefault="005F48E4" w:rsidP="005F48E4">
            <w:pPr>
              <w:spacing w:after="0"/>
              <w:rPr>
                <w:rFonts w:eastAsia="Times New Roman"/>
                <w:b/>
                <w:bCs/>
                <w:color w:val="0000FF"/>
                <w:sz w:val="16"/>
                <w:szCs w:val="16"/>
                <w:u w:val="single"/>
                <w:lang w:eastAsia="ja-JP"/>
              </w:rPr>
            </w:pPr>
            <w:hyperlink r:id="rId83" w:history="1">
              <w:r w:rsidRPr="005F48E4">
                <w:rPr>
                  <w:rStyle w:val="Hyperlink"/>
                  <w:rFonts w:eastAsia="Times New Roman"/>
                  <w:b/>
                  <w:bCs/>
                  <w:sz w:val="16"/>
                  <w:szCs w:val="16"/>
                  <w:lang w:eastAsia="ja-JP"/>
                </w:rPr>
                <w:t>6GSM-250048</w:t>
              </w:r>
            </w:hyperlink>
          </w:p>
        </w:tc>
      </w:tr>
      <w:tr w:rsidR="005F48E4" w:rsidRPr="005F48E4" w14:paraId="68556B12"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0F6F52BC" w14:textId="77777777" w:rsidR="005F48E4" w:rsidRPr="005F48E4" w:rsidRDefault="005F48E4" w:rsidP="005F48E4">
            <w:pPr>
              <w:spacing w:after="0"/>
              <w:rPr>
                <w:sz w:val="16"/>
                <w:szCs w:val="16"/>
              </w:rPr>
            </w:pPr>
            <w:hyperlink r:id="rId84" w:history="1">
              <w:r w:rsidRPr="005F48E4">
                <w:rPr>
                  <w:rStyle w:val="Hyperlink"/>
                  <w:sz w:val="16"/>
                  <w:szCs w:val="16"/>
                </w:rPr>
                <w:t>6GSM-250045</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3CC5C054" w14:textId="77777777" w:rsidR="005F48E4" w:rsidRPr="005F48E4" w:rsidRDefault="005F48E4" w:rsidP="005F48E4">
            <w:pPr>
              <w:spacing w:after="0"/>
              <w:rPr>
                <w:rFonts w:eastAsia="Times New Roman"/>
                <w:sz w:val="16"/>
                <w:szCs w:val="16"/>
                <w:lang w:eastAsia="ja-JP"/>
              </w:rPr>
            </w:pPr>
            <w:proofErr w:type="spellStart"/>
            <w:r w:rsidRPr="005F48E4">
              <w:rPr>
                <w:rFonts w:eastAsia="Times New Roman"/>
                <w:sz w:val="16"/>
                <w:szCs w:val="16"/>
                <w:lang w:eastAsia="ja-JP"/>
              </w:rPr>
              <w:t>pCR</w:t>
            </w:r>
            <w:proofErr w:type="spellEnd"/>
            <w:r w:rsidRPr="005F48E4">
              <w:rPr>
                <w:rFonts w:eastAsia="Times New Roman"/>
                <w:sz w:val="16"/>
                <w:szCs w:val="16"/>
                <w:lang w:eastAsia="ja-JP"/>
              </w:rPr>
              <w:t xml:space="preserve"> 21.802 – Annex A – 3GPP Stakeholder Survey on CR Tools</w:t>
            </w:r>
          </w:p>
        </w:tc>
        <w:tc>
          <w:tcPr>
            <w:tcW w:w="1555" w:type="dxa"/>
            <w:tcBorders>
              <w:top w:val="single" w:sz="4" w:space="0" w:color="A6A6A6"/>
              <w:left w:val="nil"/>
              <w:bottom w:val="single" w:sz="4" w:space="0" w:color="A6A6A6"/>
              <w:right w:val="single" w:sz="4" w:space="0" w:color="A6A6A6"/>
            </w:tcBorders>
            <w:shd w:val="clear" w:color="auto" w:fill="auto"/>
            <w:hideMark/>
          </w:tcPr>
          <w:p w14:paraId="09701BAE"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Samsung, Huawei, ZTE</w:t>
            </w:r>
          </w:p>
        </w:tc>
        <w:tc>
          <w:tcPr>
            <w:tcW w:w="877" w:type="dxa"/>
            <w:tcBorders>
              <w:top w:val="single" w:sz="4" w:space="0" w:color="A6A6A6"/>
              <w:left w:val="nil"/>
              <w:bottom w:val="single" w:sz="4" w:space="0" w:color="A6A6A6"/>
              <w:right w:val="single" w:sz="4" w:space="0" w:color="A6A6A6"/>
            </w:tcBorders>
            <w:shd w:val="clear" w:color="auto" w:fill="auto"/>
            <w:hideMark/>
          </w:tcPr>
          <w:p w14:paraId="2CE2886D"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5.4</w:t>
            </w:r>
          </w:p>
        </w:tc>
        <w:tc>
          <w:tcPr>
            <w:tcW w:w="2239" w:type="dxa"/>
            <w:tcBorders>
              <w:top w:val="single" w:sz="4" w:space="0" w:color="A6A6A6"/>
              <w:left w:val="nil"/>
              <w:bottom w:val="single" w:sz="4" w:space="0" w:color="A6A6A6"/>
              <w:right w:val="single" w:sz="4" w:space="0" w:color="A6A6A6"/>
            </w:tcBorders>
            <w:shd w:val="clear" w:color="000000" w:fill="BFBFBF"/>
            <w:hideMark/>
          </w:tcPr>
          <w:p w14:paraId="09988981"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Other inputs</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3BDFCD6A"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endorsed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13D83427" w14:textId="77777777" w:rsidR="005F48E4" w:rsidRPr="005F48E4" w:rsidRDefault="005F48E4" w:rsidP="005F48E4">
            <w:pPr>
              <w:spacing w:after="0"/>
              <w:rPr>
                <w:rFonts w:eastAsia="Times New Roman"/>
                <w:b/>
                <w:bCs/>
                <w:color w:val="0000FF"/>
                <w:sz w:val="16"/>
                <w:szCs w:val="16"/>
                <w:u w:val="single"/>
                <w:lang w:eastAsia="ja-JP"/>
              </w:rPr>
            </w:pPr>
            <w:hyperlink r:id="rId85" w:history="1">
              <w:r w:rsidRPr="005F48E4">
                <w:rPr>
                  <w:rStyle w:val="Hyperlink"/>
                  <w:rFonts w:eastAsia="Times New Roman"/>
                  <w:b/>
                  <w:bCs/>
                  <w:sz w:val="16"/>
                  <w:szCs w:val="16"/>
                  <w:lang w:eastAsia="ja-JP"/>
                </w:rPr>
                <w:t>6GSM-250049</w:t>
              </w:r>
            </w:hyperlink>
          </w:p>
        </w:tc>
      </w:tr>
      <w:tr w:rsidR="005F48E4" w:rsidRPr="005F48E4" w14:paraId="1F33719B"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2FF98681" w14:textId="77777777" w:rsidR="005F48E4" w:rsidRPr="005F48E4" w:rsidRDefault="005F48E4" w:rsidP="005F48E4">
            <w:pPr>
              <w:spacing w:after="0"/>
              <w:rPr>
                <w:sz w:val="16"/>
                <w:szCs w:val="16"/>
              </w:rPr>
            </w:pPr>
            <w:hyperlink r:id="rId86" w:history="1">
              <w:r w:rsidRPr="005F48E4">
                <w:rPr>
                  <w:rStyle w:val="Hyperlink"/>
                  <w:sz w:val="16"/>
                  <w:szCs w:val="16"/>
                </w:rPr>
                <w:t>6GSM-250046</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12A9CB19" w14:textId="77777777" w:rsidR="005F48E4" w:rsidRPr="005F48E4" w:rsidRDefault="005F48E4" w:rsidP="005F48E4">
            <w:pPr>
              <w:spacing w:after="0"/>
              <w:rPr>
                <w:rFonts w:eastAsia="Times New Roman"/>
                <w:sz w:val="16"/>
                <w:szCs w:val="16"/>
                <w:lang w:eastAsia="ja-JP"/>
              </w:rPr>
            </w:pPr>
            <w:proofErr w:type="spellStart"/>
            <w:r w:rsidRPr="005F48E4">
              <w:rPr>
                <w:rFonts w:eastAsia="Times New Roman"/>
                <w:sz w:val="16"/>
                <w:szCs w:val="16"/>
                <w:lang w:eastAsia="ja-JP"/>
              </w:rPr>
              <w:t>pCR</w:t>
            </w:r>
            <w:proofErr w:type="spellEnd"/>
            <w:r w:rsidRPr="005F48E4">
              <w:rPr>
                <w:rFonts w:eastAsia="Times New Roman"/>
                <w:sz w:val="16"/>
                <w:szCs w:val="16"/>
                <w:lang w:eastAsia="ja-JP"/>
              </w:rPr>
              <w:t xml:space="preserve"> 21.802 – 4.1 – Advantages of Current Tools</w:t>
            </w:r>
          </w:p>
        </w:tc>
        <w:tc>
          <w:tcPr>
            <w:tcW w:w="1555" w:type="dxa"/>
            <w:tcBorders>
              <w:top w:val="single" w:sz="4" w:space="0" w:color="A6A6A6"/>
              <w:left w:val="nil"/>
              <w:bottom w:val="single" w:sz="4" w:space="0" w:color="A6A6A6"/>
              <w:right w:val="single" w:sz="4" w:space="0" w:color="A6A6A6"/>
            </w:tcBorders>
            <w:shd w:val="clear" w:color="auto" w:fill="auto"/>
            <w:hideMark/>
          </w:tcPr>
          <w:p w14:paraId="16E13575"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Samsung, Nokia, ZTE, Huawei, Apple, Xiaomi</w:t>
            </w:r>
          </w:p>
        </w:tc>
        <w:tc>
          <w:tcPr>
            <w:tcW w:w="877" w:type="dxa"/>
            <w:tcBorders>
              <w:top w:val="single" w:sz="4" w:space="0" w:color="A6A6A6"/>
              <w:left w:val="nil"/>
              <w:bottom w:val="single" w:sz="4" w:space="0" w:color="A6A6A6"/>
              <w:right w:val="single" w:sz="4" w:space="0" w:color="A6A6A6"/>
            </w:tcBorders>
            <w:shd w:val="clear" w:color="auto" w:fill="auto"/>
            <w:hideMark/>
          </w:tcPr>
          <w:p w14:paraId="58CC85E5"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5.1</w:t>
            </w:r>
          </w:p>
        </w:tc>
        <w:tc>
          <w:tcPr>
            <w:tcW w:w="2239" w:type="dxa"/>
            <w:tcBorders>
              <w:top w:val="single" w:sz="4" w:space="0" w:color="A6A6A6"/>
              <w:left w:val="nil"/>
              <w:bottom w:val="single" w:sz="4" w:space="0" w:color="A6A6A6"/>
              <w:right w:val="single" w:sz="4" w:space="0" w:color="A6A6A6"/>
            </w:tcBorders>
            <w:shd w:val="clear" w:color="000000" w:fill="BFBFBF"/>
            <w:hideMark/>
          </w:tcPr>
          <w:p w14:paraId="39398B77"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Advantages of current tools (clause 4.1)</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6FA835EF"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endorsed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232A0CA2"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34E825F6"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1399F71E" w14:textId="77777777" w:rsidR="005F48E4" w:rsidRPr="005F48E4" w:rsidRDefault="005F48E4" w:rsidP="005F48E4">
            <w:pPr>
              <w:spacing w:after="0"/>
              <w:rPr>
                <w:sz w:val="16"/>
                <w:szCs w:val="16"/>
              </w:rPr>
            </w:pPr>
            <w:hyperlink r:id="rId87" w:history="1">
              <w:r w:rsidRPr="005F48E4">
                <w:rPr>
                  <w:rStyle w:val="Hyperlink"/>
                  <w:sz w:val="16"/>
                  <w:szCs w:val="16"/>
                </w:rPr>
                <w:t>6GSM-250047</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14A9E908"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Shortcomings, Pain Points and Potential Improvements to 3GPP Specification Format and Working Methods</w:t>
            </w:r>
          </w:p>
        </w:tc>
        <w:tc>
          <w:tcPr>
            <w:tcW w:w="1555" w:type="dxa"/>
            <w:tcBorders>
              <w:top w:val="single" w:sz="4" w:space="0" w:color="A6A6A6"/>
              <w:left w:val="nil"/>
              <w:bottom w:val="single" w:sz="4" w:space="0" w:color="A6A6A6"/>
              <w:right w:val="single" w:sz="4" w:space="0" w:color="A6A6A6"/>
            </w:tcBorders>
            <w:shd w:val="clear" w:color="auto" w:fill="auto"/>
            <w:hideMark/>
          </w:tcPr>
          <w:p w14:paraId="555D950C"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Nokia, Huawei, Apple, Samsung, ZTE, Ericsson, NTT DOCOMO INC., Xiaomi</w:t>
            </w:r>
          </w:p>
        </w:tc>
        <w:tc>
          <w:tcPr>
            <w:tcW w:w="877" w:type="dxa"/>
            <w:tcBorders>
              <w:top w:val="single" w:sz="4" w:space="0" w:color="A6A6A6"/>
              <w:left w:val="nil"/>
              <w:bottom w:val="single" w:sz="4" w:space="0" w:color="A6A6A6"/>
              <w:right w:val="single" w:sz="4" w:space="0" w:color="A6A6A6"/>
            </w:tcBorders>
            <w:shd w:val="clear" w:color="auto" w:fill="auto"/>
            <w:hideMark/>
          </w:tcPr>
          <w:p w14:paraId="022BCF98"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5.2</w:t>
            </w:r>
          </w:p>
        </w:tc>
        <w:tc>
          <w:tcPr>
            <w:tcW w:w="2239" w:type="dxa"/>
            <w:tcBorders>
              <w:top w:val="single" w:sz="4" w:space="0" w:color="A6A6A6"/>
              <w:left w:val="nil"/>
              <w:bottom w:val="single" w:sz="4" w:space="0" w:color="A6A6A6"/>
              <w:right w:val="single" w:sz="4" w:space="0" w:color="A6A6A6"/>
            </w:tcBorders>
            <w:shd w:val="clear" w:color="000000" w:fill="BFBFBF"/>
            <w:hideMark/>
          </w:tcPr>
          <w:p w14:paraId="65C7B2B6"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Shortcomings, pain-points and potential benefits (clause 4.2)</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391FEEAD"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revised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19142550" w14:textId="77777777" w:rsidR="005F48E4" w:rsidRPr="005F48E4" w:rsidRDefault="005F48E4" w:rsidP="005F48E4">
            <w:pPr>
              <w:spacing w:after="0"/>
              <w:rPr>
                <w:rFonts w:eastAsia="Times New Roman"/>
                <w:b/>
                <w:bCs/>
                <w:color w:val="0000FF"/>
                <w:sz w:val="16"/>
                <w:szCs w:val="16"/>
                <w:u w:val="single"/>
                <w:lang w:eastAsia="ja-JP"/>
              </w:rPr>
            </w:pPr>
            <w:hyperlink r:id="rId88" w:history="1">
              <w:r w:rsidRPr="005F48E4">
                <w:rPr>
                  <w:rStyle w:val="Hyperlink"/>
                  <w:rFonts w:eastAsia="Times New Roman"/>
                  <w:b/>
                  <w:bCs/>
                  <w:sz w:val="16"/>
                  <w:szCs w:val="16"/>
                  <w:lang w:eastAsia="ja-JP"/>
                </w:rPr>
                <w:t>6GSM-250050</w:t>
              </w:r>
            </w:hyperlink>
          </w:p>
        </w:tc>
      </w:tr>
      <w:tr w:rsidR="005F48E4" w:rsidRPr="005F48E4" w14:paraId="0CB7424A"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4905152D" w14:textId="77777777" w:rsidR="005F48E4" w:rsidRPr="005F48E4" w:rsidRDefault="005F48E4" w:rsidP="005F48E4">
            <w:pPr>
              <w:spacing w:after="0"/>
              <w:rPr>
                <w:sz w:val="16"/>
                <w:szCs w:val="16"/>
              </w:rPr>
            </w:pPr>
            <w:hyperlink r:id="rId89" w:history="1">
              <w:r w:rsidRPr="005F48E4">
                <w:rPr>
                  <w:rStyle w:val="Hyperlink"/>
                  <w:sz w:val="16"/>
                  <w:szCs w:val="16"/>
                </w:rPr>
                <w:t>6GSM-250048</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630A2BC6"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Specific requirements</w:t>
            </w:r>
          </w:p>
        </w:tc>
        <w:tc>
          <w:tcPr>
            <w:tcW w:w="1555" w:type="dxa"/>
            <w:tcBorders>
              <w:top w:val="single" w:sz="4" w:space="0" w:color="A6A6A6"/>
              <w:left w:val="nil"/>
              <w:bottom w:val="single" w:sz="4" w:space="0" w:color="A6A6A6"/>
              <w:right w:val="single" w:sz="4" w:space="0" w:color="A6A6A6"/>
            </w:tcBorders>
            <w:shd w:val="clear" w:color="auto" w:fill="auto"/>
            <w:hideMark/>
          </w:tcPr>
          <w:p w14:paraId="183E2F43"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Apple, Huawei, Nokia, Samsung, Ericsson, NTT DOCOMO INC., Xiaomi, ZTE, MediaTek Inc.</w:t>
            </w:r>
          </w:p>
        </w:tc>
        <w:tc>
          <w:tcPr>
            <w:tcW w:w="877" w:type="dxa"/>
            <w:tcBorders>
              <w:top w:val="single" w:sz="4" w:space="0" w:color="A6A6A6"/>
              <w:left w:val="nil"/>
              <w:bottom w:val="single" w:sz="4" w:space="0" w:color="A6A6A6"/>
              <w:right w:val="single" w:sz="4" w:space="0" w:color="A6A6A6"/>
            </w:tcBorders>
            <w:shd w:val="clear" w:color="auto" w:fill="auto"/>
            <w:hideMark/>
          </w:tcPr>
          <w:p w14:paraId="24A7D922"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5.3.2</w:t>
            </w:r>
          </w:p>
        </w:tc>
        <w:tc>
          <w:tcPr>
            <w:tcW w:w="2239" w:type="dxa"/>
            <w:tcBorders>
              <w:top w:val="single" w:sz="4" w:space="0" w:color="A6A6A6"/>
              <w:left w:val="nil"/>
              <w:bottom w:val="single" w:sz="4" w:space="0" w:color="A6A6A6"/>
              <w:right w:val="single" w:sz="4" w:space="0" w:color="A6A6A6"/>
            </w:tcBorders>
            <w:shd w:val="clear" w:color="000000" w:fill="BFBFBF"/>
            <w:hideMark/>
          </w:tcPr>
          <w:p w14:paraId="5641C53E"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Specific Requirements (clause 4.3.2)</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3438B7D6"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endorsed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7EF15E30"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76B78D11"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6D76C541" w14:textId="77777777" w:rsidR="005F48E4" w:rsidRPr="005F48E4" w:rsidRDefault="005F48E4" w:rsidP="005F48E4">
            <w:pPr>
              <w:spacing w:after="0"/>
              <w:rPr>
                <w:sz w:val="16"/>
                <w:szCs w:val="16"/>
              </w:rPr>
            </w:pPr>
            <w:r w:rsidRPr="005F48E4">
              <w:rPr>
                <w:sz w:val="16"/>
                <w:szCs w:val="16"/>
              </w:rPr>
              <w:t>6GSM-250049</w:t>
            </w:r>
          </w:p>
        </w:tc>
        <w:tc>
          <w:tcPr>
            <w:tcW w:w="1839" w:type="dxa"/>
            <w:tcBorders>
              <w:top w:val="single" w:sz="4" w:space="0" w:color="A6A6A6"/>
              <w:left w:val="nil"/>
              <w:bottom w:val="single" w:sz="4" w:space="0" w:color="A6A6A6"/>
              <w:right w:val="single" w:sz="4" w:space="0" w:color="A6A6A6"/>
            </w:tcBorders>
            <w:shd w:val="clear" w:color="auto" w:fill="auto"/>
            <w:hideMark/>
          </w:tcPr>
          <w:p w14:paraId="007A4D8C" w14:textId="77777777" w:rsidR="005F48E4" w:rsidRPr="005F48E4" w:rsidRDefault="005F48E4" w:rsidP="005F48E4">
            <w:pPr>
              <w:spacing w:after="0"/>
              <w:rPr>
                <w:rFonts w:eastAsia="Times New Roman"/>
                <w:sz w:val="16"/>
                <w:szCs w:val="16"/>
                <w:lang w:eastAsia="ja-JP"/>
              </w:rPr>
            </w:pPr>
            <w:proofErr w:type="spellStart"/>
            <w:r w:rsidRPr="005F48E4">
              <w:rPr>
                <w:rFonts w:eastAsia="Times New Roman"/>
                <w:sz w:val="16"/>
                <w:szCs w:val="16"/>
                <w:lang w:eastAsia="ja-JP"/>
              </w:rPr>
              <w:t>pCR</w:t>
            </w:r>
            <w:proofErr w:type="spellEnd"/>
            <w:r w:rsidRPr="005F48E4">
              <w:rPr>
                <w:rFonts w:eastAsia="Times New Roman"/>
                <w:sz w:val="16"/>
                <w:szCs w:val="16"/>
                <w:lang w:eastAsia="ja-JP"/>
              </w:rPr>
              <w:t xml:space="preserve"> 21.802 – Annex A – 3GPP Stakeholder Survey on CR Tools</w:t>
            </w:r>
          </w:p>
        </w:tc>
        <w:tc>
          <w:tcPr>
            <w:tcW w:w="1555" w:type="dxa"/>
            <w:tcBorders>
              <w:top w:val="single" w:sz="4" w:space="0" w:color="A6A6A6"/>
              <w:left w:val="nil"/>
              <w:bottom w:val="single" w:sz="4" w:space="0" w:color="A6A6A6"/>
              <w:right w:val="single" w:sz="4" w:space="0" w:color="A6A6A6"/>
            </w:tcBorders>
            <w:shd w:val="clear" w:color="auto" w:fill="auto"/>
            <w:hideMark/>
          </w:tcPr>
          <w:p w14:paraId="6EFD9BF2"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Samsung, Huawei, ZTE</w:t>
            </w:r>
          </w:p>
        </w:tc>
        <w:tc>
          <w:tcPr>
            <w:tcW w:w="877" w:type="dxa"/>
            <w:tcBorders>
              <w:top w:val="single" w:sz="4" w:space="0" w:color="A6A6A6"/>
              <w:left w:val="nil"/>
              <w:bottom w:val="single" w:sz="4" w:space="0" w:color="A6A6A6"/>
              <w:right w:val="single" w:sz="4" w:space="0" w:color="A6A6A6"/>
            </w:tcBorders>
            <w:shd w:val="clear" w:color="auto" w:fill="auto"/>
            <w:hideMark/>
          </w:tcPr>
          <w:p w14:paraId="12547393"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5.4</w:t>
            </w:r>
          </w:p>
        </w:tc>
        <w:tc>
          <w:tcPr>
            <w:tcW w:w="2239" w:type="dxa"/>
            <w:tcBorders>
              <w:top w:val="single" w:sz="4" w:space="0" w:color="A6A6A6"/>
              <w:left w:val="nil"/>
              <w:bottom w:val="single" w:sz="4" w:space="0" w:color="A6A6A6"/>
              <w:right w:val="single" w:sz="4" w:space="0" w:color="A6A6A6"/>
            </w:tcBorders>
            <w:shd w:val="clear" w:color="000000" w:fill="BFBFBF"/>
            <w:hideMark/>
          </w:tcPr>
          <w:p w14:paraId="4CE2998E"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Other inputs</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2C29BD8B"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withdrawn</w:t>
            </w:r>
          </w:p>
        </w:tc>
        <w:tc>
          <w:tcPr>
            <w:tcW w:w="1268" w:type="dxa"/>
            <w:tcBorders>
              <w:top w:val="single" w:sz="4" w:space="0" w:color="A6A6A6"/>
              <w:left w:val="nil"/>
              <w:bottom w:val="single" w:sz="4" w:space="0" w:color="A6A6A6"/>
              <w:right w:val="single" w:sz="4" w:space="0" w:color="A6A6A6"/>
            </w:tcBorders>
            <w:shd w:val="clear" w:color="000000" w:fill="BFBFBF"/>
            <w:hideMark/>
          </w:tcPr>
          <w:p w14:paraId="585958FB"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r w:rsidR="005F48E4" w:rsidRPr="005F48E4" w14:paraId="23C23F98" w14:textId="77777777" w:rsidTr="005F48E4">
        <w:trPr>
          <w:trHeight w:val="20"/>
        </w:trPr>
        <w:tc>
          <w:tcPr>
            <w:tcW w:w="1268" w:type="dxa"/>
            <w:tcBorders>
              <w:top w:val="single" w:sz="4" w:space="0" w:color="A6A6A6"/>
              <w:left w:val="single" w:sz="4" w:space="0" w:color="A6A6A6"/>
              <w:bottom w:val="single" w:sz="4" w:space="0" w:color="A6A6A6"/>
              <w:right w:val="single" w:sz="4" w:space="0" w:color="A6A6A6"/>
            </w:tcBorders>
            <w:shd w:val="clear" w:color="auto" w:fill="auto"/>
            <w:hideMark/>
          </w:tcPr>
          <w:p w14:paraId="7AABB6FD" w14:textId="77777777" w:rsidR="005F48E4" w:rsidRPr="005F48E4" w:rsidRDefault="005F48E4" w:rsidP="005F48E4">
            <w:pPr>
              <w:spacing w:after="0"/>
              <w:rPr>
                <w:sz w:val="16"/>
                <w:szCs w:val="16"/>
              </w:rPr>
            </w:pPr>
            <w:hyperlink r:id="rId90" w:history="1">
              <w:r w:rsidRPr="005F48E4">
                <w:rPr>
                  <w:rStyle w:val="Hyperlink"/>
                  <w:sz w:val="16"/>
                  <w:szCs w:val="16"/>
                </w:rPr>
                <w:t>6GSM-250050</w:t>
              </w:r>
            </w:hyperlink>
          </w:p>
        </w:tc>
        <w:tc>
          <w:tcPr>
            <w:tcW w:w="1839" w:type="dxa"/>
            <w:tcBorders>
              <w:top w:val="single" w:sz="4" w:space="0" w:color="A6A6A6"/>
              <w:left w:val="nil"/>
              <w:bottom w:val="single" w:sz="4" w:space="0" w:color="A6A6A6"/>
              <w:right w:val="single" w:sz="4" w:space="0" w:color="A6A6A6"/>
            </w:tcBorders>
            <w:shd w:val="clear" w:color="auto" w:fill="auto"/>
            <w:hideMark/>
          </w:tcPr>
          <w:p w14:paraId="289804D1"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Shortcomings, Pain Points and Potential Improvements to 3GPP Specification Format and Working Methods</w:t>
            </w:r>
          </w:p>
        </w:tc>
        <w:tc>
          <w:tcPr>
            <w:tcW w:w="1555" w:type="dxa"/>
            <w:tcBorders>
              <w:top w:val="single" w:sz="4" w:space="0" w:color="A6A6A6"/>
              <w:left w:val="nil"/>
              <w:bottom w:val="single" w:sz="4" w:space="0" w:color="A6A6A6"/>
              <w:right w:val="single" w:sz="4" w:space="0" w:color="A6A6A6"/>
            </w:tcBorders>
            <w:shd w:val="clear" w:color="auto" w:fill="auto"/>
            <w:hideMark/>
          </w:tcPr>
          <w:p w14:paraId="6AFD97F8"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Nokia, Huawei, Apple, Samsung, ZTE, Ericsson, NTT DOCOMO INC., Xiaomi</w:t>
            </w:r>
          </w:p>
        </w:tc>
        <w:tc>
          <w:tcPr>
            <w:tcW w:w="877" w:type="dxa"/>
            <w:tcBorders>
              <w:top w:val="single" w:sz="4" w:space="0" w:color="A6A6A6"/>
              <w:left w:val="nil"/>
              <w:bottom w:val="single" w:sz="4" w:space="0" w:color="A6A6A6"/>
              <w:right w:val="single" w:sz="4" w:space="0" w:color="A6A6A6"/>
            </w:tcBorders>
            <w:shd w:val="clear" w:color="auto" w:fill="auto"/>
            <w:hideMark/>
          </w:tcPr>
          <w:p w14:paraId="1DBC0154"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5.2</w:t>
            </w:r>
          </w:p>
        </w:tc>
        <w:tc>
          <w:tcPr>
            <w:tcW w:w="2239" w:type="dxa"/>
            <w:tcBorders>
              <w:top w:val="single" w:sz="4" w:space="0" w:color="A6A6A6"/>
              <w:left w:val="nil"/>
              <w:bottom w:val="single" w:sz="4" w:space="0" w:color="A6A6A6"/>
              <w:right w:val="single" w:sz="4" w:space="0" w:color="A6A6A6"/>
            </w:tcBorders>
            <w:shd w:val="clear" w:color="000000" w:fill="BFBFBF"/>
            <w:hideMark/>
          </w:tcPr>
          <w:p w14:paraId="508BAD49" w14:textId="77777777" w:rsidR="005F48E4" w:rsidRPr="005F48E4" w:rsidRDefault="005F48E4" w:rsidP="005F48E4">
            <w:pPr>
              <w:spacing w:after="0"/>
              <w:rPr>
                <w:rFonts w:eastAsia="Times New Roman"/>
                <w:sz w:val="16"/>
                <w:szCs w:val="16"/>
                <w:lang w:eastAsia="ja-JP"/>
              </w:rPr>
            </w:pPr>
            <w:r w:rsidRPr="005F48E4">
              <w:rPr>
                <w:rFonts w:eastAsia="Times New Roman"/>
                <w:sz w:val="16"/>
                <w:szCs w:val="16"/>
                <w:lang w:eastAsia="ja-JP"/>
              </w:rPr>
              <w:t>Shortcomings, pain-points and potential benefits (clause 4.2)</w:t>
            </w:r>
          </w:p>
        </w:tc>
        <w:tc>
          <w:tcPr>
            <w:tcW w:w="1008" w:type="dxa"/>
            <w:tcBorders>
              <w:top w:val="single" w:sz="4" w:space="0" w:color="A6A6A6"/>
              <w:left w:val="single" w:sz="4" w:space="0" w:color="A6A6A6"/>
              <w:bottom w:val="single" w:sz="4" w:space="0" w:color="A6A6A6"/>
              <w:right w:val="single" w:sz="4" w:space="0" w:color="A6A6A6"/>
            </w:tcBorders>
            <w:shd w:val="clear" w:color="auto" w:fill="auto"/>
            <w:hideMark/>
          </w:tcPr>
          <w:p w14:paraId="1983A516" w14:textId="77777777" w:rsidR="005F48E4" w:rsidRPr="005F48E4" w:rsidRDefault="005F48E4" w:rsidP="005F48E4">
            <w:pPr>
              <w:spacing w:after="0"/>
              <w:rPr>
                <w:rFonts w:eastAsia="Times New Roman"/>
                <w:b/>
                <w:bCs/>
                <w:sz w:val="16"/>
                <w:szCs w:val="16"/>
                <w:u w:val="single"/>
                <w:lang w:eastAsia="ja-JP"/>
              </w:rPr>
            </w:pPr>
            <w:r w:rsidRPr="005F48E4">
              <w:rPr>
                <w:rFonts w:eastAsia="Times New Roman"/>
                <w:b/>
                <w:bCs/>
                <w:sz w:val="16"/>
                <w:szCs w:val="16"/>
                <w:u w:val="single"/>
                <w:lang w:eastAsia="ja-JP"/>
              </w:rPr>
              <w:t>endorsed</w:t>
            </w:r>
          </w:p>
        </w:tc>
        <w:tc>
          <w:tcPr>
            <w:tcW w:w="1268" w:type="dxa"/>
            <w:tcBorders>
              <w:top w:val="single" w:sz="4" w:space="0" w:color="A6A6A6"/>
              <w:left w:val="nil"/>
              <w:bottom w:val="single" w:sz="4" w:space="0" w:color="A6A6A6"/>
              <w:right w:val="single" w:sz="4" w:space="0" w:color="A6A6A6"/>
            </w:tcBorders>
            <w:shd w:val="clear" w:color="000000" w:fill="BFBFBF"/>
            <w:hideMark/>
          </w:tcPr>
          <w:p w14:paraId="6A60EF1E" w14:textId="77777777" w:rsidR="005F48E4" w:rsidRPr="005F48E4" w:rsidRDefault="005F48E4" w:rsidP="005F48E4">
            <w:pPr>
              <w:spacing w:after="0"/>
              <w:rPr>
                <w:rFonts w:eastAsia="Times New Roman"/>
                <w:b/>
                <w:bCs/>
                <w:color w:val="0000FF"/>
                <w:sz w:val="16"/>
                <w:szCs w:val="16"/>
                <w:u w:val="single"/>
                <w:lang w:eastAsia="ja-JP"/>
              </w:rPr>
            </w:pPr>
            <w:r w:rsidRPr="005F48E4">
              <w:rPr>
                <w:rFonts w:eastAsia="Times New Roman"/>
                <w:b/>
                <w:bCs/>
                <w:color w:val="0000FF"/>
                <w:sz w:val="16"/>
                <w:szCs w:val="16"/>
                <w:u w:val="single"/>
                <w:lang w:eastAsia="ja-JP"/>
              </w:rPr>
              <w:t> </w:t>
            </w:r>
          </w:p>
        </w:tc>
      </w:tr>
    </w:tbl>
    <w:p w14:paraId="11D0F83A" w14:textId="77777777" w:rsidR="00E1267C" w:rsidRDefault="00E1267C" w:rsidP="00E1267C"/>
    <w:p w14:paraId="18CF7475" w14:textId="77777777" w:rsidR="00E1267C" w:rsidRDefault="00E1267C" w:rsidP="00E1267C">
      <w:pPr>
        <w:spacing w:after="0"/>
        <w:rPr>
          <w:rFonts w:cs="Times New Roman"/>
          <w:sz w:val="36"/>
        </w:rPr>
      </w:pPr>
      <w:r>
        <w:br w:type="page"/>
      </w:r>
    </w:p>
    <w:p w14:paraId="69B3667F" w14:textId="77777777" w:rsidR="00E1267C" w:rsidRDefault="00E1267C" w:rsidP="00E1267C">
      <w:pPr>
        <w:pStyle w:val="Heading1"/>
      </w:pPr>
      <w:r>
        <w:t>Annex D</w:t>
      </w:r>
      <w:r>
        <w:tab/>
      </w:r>
      <w:r w:rsidRPr="0024559B">
        <w:t xml:space="preserve">List of </w:t>
      </w:r>
      <w:r>
        <w:t>registered attendees</w:t>
      </w:r>
    </w:p>
    <w:tbl>
      <w:tblPr>
        <w:tblStyle w:val="TableGrid"/>
        <w:tblW w:w="0" w:type="auto"/>
        <w:tblLook w:val="04A0" w:firstRow="1" w:lastRow="0" w:firstColumn="1" w:lastColumn="0" w:noHBand="0" w:noVBand="1"/>
      </w:tblPr>
      <w:tblGrid>
        <w:gridCol w:w="3114"/>
        <w:gridCol w:w="3402"/>
        <w:gridCol w:w="2316"/>
      </w:tblGrid>
      <w:tr w:rsidR="00E1267C" w:rsidRPr="00726072" w14:paraId="5CECD8B8" w14:textId="77777777" w:rsidTr="00B9072B">
        <w:trPr>
          <w:trHeight w:val="57"/>
        </w:trPr>
        <w:tc>
          <w:tcPr>
            <w:tcW w:w="3114" w:type="dxa"/>
            <w:noWrap/>
            <w:hideMark/>
          </w:tcPr>
          <w:p w14:paraId="2270069B" w14:textId="77777777" w:rsidR="00E1267C" w:rsidRPr="00726072" w:rsidRDefault="00E1267C" w:rsidP="00E45BFF">
            <w:pPr>
              <w:pStyle w:val="TAH"/>
              <w:keepNext w:val="0"/>
              <w:keepLines w:val="0"/>
              <w:rPr>
                <w:lang w:eastAsia="ja-JP"/>
              </w:rPr>
            </w:pPr>
            <w:r w:rsidRPr="00726072">
              <w:rPr>
                <w:lang w:eastAsia="ja-JP"/>
              </w:rPr>
              <w:t>Name</w:t>
            </w:r>
          </w:p>
        </w:tc>
        <w:tc>
          <w:tcPr>
            <w:tcW w:w="3402" w:type="dxa"/>
            <w:noWrap/>
            <w:hideMark/>
          </w:tcPr>
          <w:p w14:paraId="3EBA3470" w14:textId="77777777" w:rsidR="00E1267C" w:rsidRPr="00726072" w:rsidRDefault="00E1267C" w:rsidP="00E45BFF">
            <w:pPr>
              <w:pStyle w:val="TAH"/>
              <w:keepNext w:val="0"/>
              <w:keepLines w:val="0"/>
              <w:rPr>
                <w:lang w:eastAsia="ja-JP"/>
              </w:rPr>
            </w:pPr>
            <w:r w:rsidRPr="00726072">
              <w:rPr>
                <w:lang w:eastAsia="ja-JP"/>
              </w:rPr>
              <w:t>Organization Represented</w:t>
            </w:r>
          </w:p>
        </w:tc>
        <w:tc>
          <w:tcPr>
            <w:tcW w:w="2316" w:type="dxa"/>
            <w:noWrap/>
            <w:hideMark/>
          </w:tcPr>
          <w:p w14:paraId="087A7526" w14:textId="77777777" w:rsidR="00E1267C" w:rsidRPr="00726072" w:rsidRDefault="00E1267C" w:rsidP="00E45BFF">
            <w:pPr>
              <w:pStyle w:val="TAH"/>
              <w:keepNext w:val="0"/>
              <w:keepLines w:val="0"/>
              <w:rPr>
                <w:lang w:eastAsia="ja-JP"/>
              </w:rPr>
            </w:pPr>
            <w:proofErr w:type="spellStart"/>
            <w:r w:rsidRPr="00726072">
              <w:rPr>
                <w:lang w:eastAsia="ja-JP"/>
              </w:rPr>
              <w:t>StatusOP</w:t>
            </w:r>
            <w:proofErr w:type="spellEnd"/>
          </w:p>
        </w:tc>
      </w:tr>
      <w:tr w:rsidR="00B9072B" w:rsidRPr="00B9072B" w14:paraId="1E3AB58E" w14:textId="77777777" w:rsidTr="00F13DB2">
        <w:trPr>
          <w:trHeight w:val="113"/>
        </w:trPr>
        <w:tc>
          <w:tcPr>
            <w:tcW w:w="3114" w:type="dxa"/>
            <w:noWrap/>
            <w:hideMark/>
          </w:tcPr>
          <w:p w14:paraId="2B03D04A" w14:textId="77777777" w:rsidR="00B9072B" w:rsidRPr="00B9072B" w:rsidRDefault="00B9072B" w:rsidP="00F13DB2">
            <w:pPr>
              <w:pStyle w:val="TAL"/>
              <w:rPr>
                <w:lang w:eastAsia="ja-JP"/>
              </w:rPr>
            </w:pPr>
            <w:r w:rsidRPr="00B9072B">
              <w:rPr>
                <w:lang w:eastAsia="ja-JP"/>
              </w:rPr>
              <w:t>ACHTER, Johannes</w:t>
            </w:r>
          </w:p>
        </w:tc>
        <w:tc>
          <w:tcPr>
            <w:tcW w:w="3402" w:type="dxa"/>
            <w:noWrap/>
            <w:hideMark/>
          </w:tcPr>
          <w:p w14:paraId="4C5A63A6" w14:textId="77777777" w:rsidR="00B9072B" w:rsidRPr="00B9072B" w:rsidRDefault="00B9072B" w:rsidP="00F13DB2">
            <w:pPr>
              <w:pStyle w:val="TAL"/>
              <w:rPr>
                <w:lang w:eastAsia="ja-JP"/>
              </w:rPr>
            </w:pPr>
            <w:r w:rsidRPr="00B9072B">
              <w:rPr>
                <w:lang w:eastAsia="ja-JP"/>
              </w:rPr>
              <w:t>Deutsche Telekom AG</w:t>
            </w:r>
          </w:p>
        </w:tc>
        <w:tc>
          <w:tcPr>
            <w:tcW w:w="2316" w:type="dxa"/>
            <w:noWrap/>
            <w:hideMark/>
          </w:tcPr>
          <w:p w14:paraId="42ADBD0F" w14:textId="77777777" w:rsidR="00B9072B" w:rsidRPr="00B9072B" w:rsidRDefault="00B9072B" w:rsidP="00F13DB2">
            <w:pPr>
              <w:pStyle w:val="TAL"/>
              <w:rPr>
                <w:lang w:eastAsia="ja-JP"/>
              </w:rPr>
            </w:pPr>
            <w:r w:rsidRPr="00B9072B">
              <w:rPr>
                <w:lang w:eastAsia="ja-JP"/>
              </w:rPr>
              <w:t>3GPPMEMBER (ETSI)</w:t>
            </w:r>
          </w:p>
        </w:tc>
      </w:tr>
      <w:tr w:rsidR="00B9072B" w:rsidRPr="00B9072B" w14:paraId="69E9AE61" w14:textId="77777777" w:rsidTr="00F13DB2">
        <w:trPr>
          <w:trHeight w:val="113"/>
        </w:trPr>
        <w:tc>
          <w:tcPr>
            <w:tcW w:w="3114" w:type="dxa"/>
            <w:noWrap/>
            <w:hideMark/>
          </w:tcPr>
          <w:p w14:paraId="4D53B88A" w14:textId="77777777" w:rsidR="00B9072B" w:rsidRPr="00B9072B" w:rsidRDefault="00B9072B" w:rsidP="00F13DB2">
            <w:pPr>
              <w:pStyle w:val="TAL"/>
              <w:rPr>
                <w:lang w:eastAsia="ja-JP"/>
              </w:rPr>
            </w:pPr>
            <w:r w:rsidRPr="00B9072B">
              <w:rPr>
                <w:lang w:eastAsia="ja-JP"/>
              </w:rPr>
              <w:t>ALISSA, Mai</w:t>
            </w:r>
          </w:p>
        </w:tc>
        <w:tc>
          <w:tcPr>
            <w:tcW w:w="3402" w:type="dxa"/>
            <w:noWrap/>
            <w:hideMark/>
          </w:tcPr>
          <w:p w14:paraId="1FDB6991" w14:textId="77777777" w:rsidR="00B9072B" w:rsidRPr="00B9072B" w:rsidRDefault="00B9072B" w:rsidP="00F13DB2">
            <w:pPr>
              <w:pStyle w:val="TAL"/>
              <w:rPr>
                <w:lang w:eastAsia="ja-JP"/>
              </w:rPr>
            </w:pPr>
            <w:r w:rsidRPr="00B9072B">
              <w:rPr>
                <w:lang w:eastAsia="ja-JP"/>
              </w:rPr>
              <w:t>FAU</w:t>
            </w:r>
          </w:p>
        </w:tc>
        <w:tc>
          <w:tcPr>
            <w:tcW w:w="2316" w:type="dxa"/>
            <w:noWrap/>
            <w:hideMark/>
          </w:tcPr>
          <w:p w14:paraId="3F6D9493" w14:textId="77777777" w:rsidR="00B9072B" w:rsidRPr="00B9072B" w:rsidRDefault="00B9072B" w:rsidP="00F13DB2">
            <w:pPr>
              <w:pStyle w:val="TAL"/>
              <w:rPr>
                <w:lang w:eastAsia="ja-JP"/>
              </w:rPr>
            </w:pPr>
            <w:r w:rsidRPr="00B9072B">
              <w:rPr>
                <w:lang w:eastAsia="ja-JP"/>
              </w:rPr>
              <w:t>3GPPMEMBER (ETSI)</w:t>
            </w:r>
          </w:p>
        </w:tc>
      </w:tr>
      <w:tr w:rsidR="00B9072B" w:rsidRPr="00B9072B" w14:paraId="58F6CB55" w14:textId="77777777" w:rsidTr="00F13DB2">
        <w:trPr>
          <w:trHeight w:val="113"/>
        </w:trPr>
        <w:tc>
          <w:tcPr>
            <w:tcW w:w="3114" w:type="dxa"/>
            <w:noWrap/>
            <w:hideMark/>
          </w:tcPr>
          <w:p w14:paraId="44D3BD6B" w14:textId="77777777" w:rsidR="00B9072B" w:rsidRPr="00B9072B" w:rsidRDefault="00B9072B" w:rsidP="00F13DB2">
            <w:pPr>
              <w:pStyle w:val="TAL"/>
              <w:rPr>
                <w:lang w:eastAsia="ja-JP"/>
              </w:rPr>
            </w:pPr>
            <w:r w:rsidRPr="00B9072B">
              <w:rPr>
                <w:lang w:eastAsia="ja-JP"/>
              </w:rPr>
              <w:t>ARAUJO, Lian</w:t>
            </w:r>
          </w:p>
        </w:tc>
        <w:tc>
          <w:tcPr>
            <w:tcW w:w="3402" w:type="dxa"/>
            <w:noWrap/>
            <w:hideMark/>
          </w:tcPr>
          <w:p w14:paraId="0A168738" w14:textId="77777777" w:rsidR="00B9072B" w:rsidRPr="00B9072B" w:rsidRDefault="00B9072B" w:rsidP="00F13DB2">
            <w:pPr>
              <w:pStyle w:val="TAL"/>
              <w:rPr>
                <w:lang w:eastAsia="ja-JP"/>
              </w:rPr>
            </w:pPr>
            <w:r w:rsidRPr="00B9072B">
              <w:rPr>
                <w:lang w:eastAsia="ja-JP"/>
              </w:rPr>
              <w:t>Ericsson LM</w:t>
            </w:r>
          </w:p>
        </w:tc>
        <w:tc>
          <w:tcPr>
            <w:tcW w:w="2316" w:type="dxa"/>
            <w:noWrap/>
            <w:hideMark/>
          </w:tcPr>
          <w:p w14:paraId="1D4E1E8D" w14:textId="77777777" w:rsidR="00B9072B" w:rsidRPr="00B9072B" w:rsidRDefault="00B9072B" w:rsidP="00F13DB2">
            <w:pPr>
              <w:pStyle w:val="TAL"/>
              <w:rPr>
                <w:lang w:eastAsia="ja-JP"/>
              </w:rPr>
            </w:pPr>
            <w:r w:rsidRPr="00B9072B">
              <w:rPr>
                <w:lang w:eastAsia="ja-JP"/>
              </w:rPr>
              <w:t>3GPPMEMBER (ETSI)</w:t>
            </w:r>
          </w:p>
        </w:tc>
      </w:tr>
      <w:tr w:rsidR="00B9072B" w:rsidRPr="00B9072B" w14:paraId="3E3B83C1" w14:textId="77777777" w:rsidTr="00F13DB2">
        <w:trPr>
          <w:trHeight w:val="113"/>
        </w:trPr>
        <w:tc>
          <w:tcPr>
            <w:tcW w:w="3114" w:type="dxa"/>
            <w:noWrap/>
            <w:hideMark/>
          </w:tcPr>
          <w:p w14:paraId="0EE359FE" w14:textId="77777777" w:rsidR="00B9072B" w:rsidRPr="00B9072B" w:rsidRDefault="00B9072B" w:rsidP="00F13DB2">
            <w:pPr>
              <w:pStyle w:val="TAL"/>
              <w:rPr>
                <w:lang w:eastAsia="ja-JP"/>
              </w:rPr>
            </w:pPr>
            <w:r w:rsidRPr="00B9072B">
              <w:rPr>
                <w:lang w:eastAsia="ja-JP"/>
              </w:rPr>
              <w:t>AUGUSTYNIAK, Marcin</w:t>
            </w:r>
          </w:p>
        </w:tc>
        <w:tc>
          <w:tcPr>
            <w:tcW w:w="3402" w:type="dxa"/>
            <w:noWrap/>
            <w:hideMark/>
          </w:tcPr>
          <w:p w14:paraId="43001E25" w14:textId="77777777" w:rsidR="00B9072B" w:rsidRPr="00B9072B" w:rsidRDefault="00B9072B" w:rsidP="00F13DB2">
            <w:pPr>
              <w:pStyle w:val="TAL"/>
              <w:rPr>
                <w:lang w:eastAsia="ja-JP"/>
              </w:rPr>
            </w:pPr>
            <w:r w:rsidRPr="00B9072B">
              <w:rPr>
                <w:lang w:eastAsia="ja-JP"/>
              </w:rPr>
              <w:t>Huawei Technologies (Korea)</w:t>
            </w:r>
          </w:p>
        </w:tc>
        <w:tc>
          <w:tcPr>
            <w:tcW w:w="2316" w:type="dxa"/>
            <w:noWrap/>
            <w:hideMark/>
          </w:tcPr>
          <w:p w14:paraId="7691461B" w14:textId="77777777" w:rsidR="00B9072B" w:rsidRPr="00B9072B" w:rsidRDefault="00B9072B" w:rsidP="00F13DB2">
            <w:pPr>
              <w:pStyle w:val="TAL"/>
              <w:rPr>
                <w:lang w:eastAsia="ja-JP"/>
              </w:rPr>
            </w:pPr>
            <w:r w:rsidRPr="00B9072B">
              <w:rPr>
                <w:lang w:eastAsia="ja-JP"/>
              </w:rPr>
              <w:t>3GPPMEMBER (TTA)</w:t>
            </w:r>
          </w:p>
        </w:tc>
      </w:tr>
      <w:tr w:rsidR="00B9072B" w:rsidRPr="00B9072B" w14:paraId="47D3CE52" w14:textId="77777777" w:rsidTr="00F13DB2">
        <w:trPr>
          <w:trHeight w:val="113"/>
        </w:trPr>
        <w:tc>
          <w:tcPr>
            <w:tcW w:w="3114" w:type="dxa"/>
            <w:noWrap/>
            <w:hideMark/>
          </w:tcPr>
          <w:p w14:paraId="0C3A4607" w14:textId="77777777" w:rsidR="00B9072B" w:rsidRPr="00B9072B" w:rsidRDefault="00B9072B" w:rsidP="00F13DB2">
            <w:pPr>
              <w:pStyle w:val="TAL"/>
              <w:rPr>
                <w:lang w:eastAsia="ja-JP"/>
              </w:rPr>
            </w:pPr>
            <w:r w:rsidRPr="00B9072B">
              <w:rPr>
                <w:lang w:eastAsia="ja-JP"/>
              </w:rPr>
              <w:t>AYANI, Zhulia</w:t>
            </w:r>
          </w:p>
        </w:tc>
        <w:tc>
          <w:tcPr>
            <w:tcW w:w="3402" w:type="dxa"/>
            <w:noWrap/>
            <w:hideMark/>
          </w:tcPr>
          <w:p w14:paraId="329D35E3" w14:textId="77777777" w:rsidR="00B9072B" w:rsidRPr="00B9072B" w:rsidRDefault="00B9072B" w:rsidP="00F13DB2">
            <w:pPr>
              <w:pStyle w:val="TAL"/>
              <w:rPr>
                <w:lang w:eastAsia="ja-JP"/>
              </w:rPr>
            </w:pPr>
            <w:r w:rsidRPr="00B9072B">
              <w:rPr>
                <w:lang w:eastAsia="ja-JP"/>
              </w:rPr>
              <w:t>Ericsson LM</w:t>
            </w:r>
          </w:p>
        </w:tc>
        <w:tc>
          <w:tcPr>
            <w:tcW w:w="2316" w:type="dxa"/>
            <w:noWrap/>
            <w:hideMark/>
          </w:tcPr>
          <w:p w14:paraId="542919E8" w14:textId="77777777" w:rsidR="00B9072B" w:rsidRPr="00B9072B" w:rsidRDefault="00B9072B" w:rsidP="00F13DB2">
            <w:pPr>
              <w:pStyle w:val="TAL"/>
              <w:rPr>
                <w:lang w:eastAsia="ja-JP"/>
              </w:rPr>
            </w:pPr>
            <w:r w:rsidRPr="00B9072B">
              <w:rPr>
                <w:lang w:eastAsia="ja-JP"/>
              </w:rPr>
              <w:t>3GPPMEMBER (ETSI)</w:t>
            </w:r>
          </w:p>
        </w:tc>
      </w:tr>
      <w:tr w:rsidR="00B9072B" w:rsidRPr="00B9072B" w14:paraId="32AC66F4" w14:textId="77777777" w:rsidTr="00F13DB2">
        <w:trPr>
          <w:trHeight w:val="113"/>
        </w:trPr>
        <w:tc>
          <w:tcPr>
            <w:tcW w:w="3114" w:type="dxa"/>
            <w:noWrap/>
            <w:hideMark/>
          </w:tcPr>
          <w:p w14:paraId="239EEEFE" w14:textId="77777777" w:rsidR="00B9072B" w:rsidRPr="00B9072B" w:rsidRDefault="00B9072B" w:rsidP="00F13DB2">
            <w:pPr>
              <w:pStyle w:val="TAL"/>
              <w:rPr>
                <w:lang w:eastAsia="ja-JP"/>
              </w:rPr>
            </w:pPr>
            <w:r w:rsidRPr="00B9072B">
              <w:rPr>
                <w:lang w:eastAsia="ja-JP"/>
              </w:rPr>
              <w:t>BADULESCU, Cristina</w:t>
            </w:r>
          </w:p>
        </w:tc>
        <w:tc>
          <w:tcPr>
            <w:tcW w:w="3402" w:type="dxa"/>
            <w:noWrap/>
            <w:hideMark/>
          </w:tcPr>
          <w:p w14:paraId="23433987" w14:textId="77777777" w:rsidR="00B9072B" w:rsidRPr="00B9072B" w:rsidRDefault="00B9072B" w:rsidP="00F13DB2">
            <w:pPr>
              <w:pStyle w:val="TAL"/>
              <w:rPr>
                <w:lang w:eastAsia="ja-JP"/>
              </w:rPr>
            </w:pPr>
            <w:r w:rsidRPr="00B9072B">
              <w:rPr>
                <w:lang w:eastAsia="ja-JP"/>
              </w:rPr>
              <w:t>Ericsson LM</w:t>
            </w:r>
          </w:p>
        </w:tc>
        <w:tc>
          <w:tcPr>
            <w:tcW w:w="2316" w:type="dxa"/>
            <w:noWrap/>
            <w:hideMark/>
          </w:tcPr>
          <w:p w14:paraId="6502ACCF" w14:textId="77777777" w:rsidR="00B9072B" w:rsidRPr="00B9072B" w:rsidRDefault="00B9072B" w:rsidP="00F13DB2">
            <w:pPr>
              <w:pStyle w:val="TAL"/>
              <w:rPr>
                <w:lang w:eastAsia="ja-JP"/>
              </w:rPr>
            </w:pPr>
            <w:r w:rsidRPr="00B9072B">
              <w:rPr>
                <w:lang w:eastAsia="ja-JP"/>
              </w:rPr>
              <w:t>3GPPMEMBER (ETSI)</w:t>
            </w:r>
          </w:p>
        </w:tc>
      </w:tr>
      <w:tr w:rsidR="00B9072B" w:rsidRPr="00B9072B" w14:paraId="4BD16B9B" w14:textId="77777777" w:rsidTr="00F13DB2">
        <w:trPr>
          <w:trHeight w:val="113"/>
        </w:trPr>
        <w:tc>
          <w:tcPr>
            <w:tcW w:w="3114" w:type="dxa"/>
            <w:noWrap/>
            <w:hideMark/>
          </w:tcPr>
          <w:p w14:paraId="1AF66BBF" w14:textId="77777777" w:rsidR="00B9072B" w:rsidRPr="00B9072B" w:rsidRDefault="00B9072B" w:rsidP="00F13DB2">
            <w:pPr>
              <w:pStyle w:val="TAL"/>
              <w:rPr>
                <w:lang w:eastAsia="ja-JP"/>
              </w:rPr>
            </w:pPr>
            <w:r w:rsidRPr="00B9072B">
              <w:rPr>
                <w:lang w:eastAsia="ja-JP"/>
              </w:rPr>
              <w:t>BAKER, Matthew</w:t>
            </w:r>
          </w:p>
        </w:tc>
        <w:tc>
          <w:tcPr>
            <w:tcW w:w="3402" w:type="dxa"/>
            <w:noWrap/>
            <w:hideMark/>
          </w:tcPr>
          <w:p w14:paraId="7A902E56" w14:textId="77777777" w:rsidR="00B9072B" w:rsidRPr="00B9072B" w:rsidRDefault="00B9072B" w:rsidP="00F13DB2">
            <w:pPr>
              <w:pStyle w:val="TAL"/>
              <w:rPr>
                <w:lang w:eastAsia="ja-JP"/>
              </w:rPr>
            </w:pPr>
            <w:r w:rsidRPr="00B9072B">
              <w:rPr>
                <w:lang w:eastAsia="ja-JP"/>
              </w:rPr>
              <w:t>Nokia UK</w:t>
            </w:r>
          </w:p>
        </w:tc>
        <w:tc>
          <w:tcPr>
            <w:tcW w:w="2316" w:type="dxa"/>
            <w:noWrap/>
            <w:hideMark/>
          </w:tcPr>
          <w:p w14:paraId="084EA30A" w14:textId="77777777" w:rsidR="00B9072B" w:rsidRPr="00B9072B" w:rsidRDefault="00B9072B" w:rsidP="00F13DB2">
            <w:pPr>
              <w:pStyle w:val="TAL"/>
              <w:rPr>
                <w:lang w:eastAsia="ja-JP"/>
              </w:rPr>
            </w:pPr>
            <w:r w:rsidRPr="00B9072B">
              <w:rPr>
                <w:lang w:eastAsia="ja-JP"/>
              </w:rPr>
              <w:t>3GPPMEMBER (ETSI)</w:t>
            </w:r>
          </w:p>
        </w:tc>
      </w:tr>
      <w:tr w:rsidR="00B9072B" w:rsidRPr="00B9072B" w14:paraId="3E0E06F0" w14:textId="77777777" w:rsidTr="00F13DB2">
        <w:trPr>
          <w:trHeight w:val="113"/>
        </w:trPr>
        <w:tc>
          <w:tcPr>
            <w:tcW w:w="3114" w:type="dxa"/>
            <w:noWrap/>
            <w:hideMark/>
          </w:tcPr>
          <w:p w14:paraId="3C1A0342" w14:textId="77777777" w:rsidR="00B9072B" w:rsidRPr="00B9072B" w:rsidRDefault="00B9072B" w:rsidP="00F13DB2">
            <w:pPr>
              <w:pStyle w:val="TAL"/>
              <w:rPr>
                <w:lang w:eastAsia="ja-JP"/>
              </w:rPr>
            </w:pPr>
            <w:r w:rsidRPr="00B9072B">
              <w:rPr>
                <w:lang w:eastAsia="ja-JP"/>
              </w:rPr>
              <w:t>BAKHSHI, Bahador</w:t>
            </w:r>
          </w:p>
        </w:tc>
        <w:tc>
          <w:tcPr>
            <w:tcW w:w="3402" w:type="dxa"/>
            <w:noWrap/>
            <w:hideMark/>
          </w:tcPr>
          <w:p w14:paraId="4CFBCEAC" w14:textId="77777777" w:rsidR="00B9072B" w:rsidRPr="00B9072B" w:rsidRDefault="00B9072B" w:rsidP="00F13DB2">
            <w:pPr>
              <w:pStyle w:val="TAL"/>
              <w:rPr>
                <w:lang w:eastAsia="ja-JP"/>
              </w:rPr>
            </w:pPr>
            <w:r w:rsidRPr="00B9072B">
              <w:rPr>
                <w:lang w:eastAsia="ja-JP"/>
              </w:rPr>
              <w:t>NTT DOCOMO INC.</w:t>
            </w:r>
          </w:p>
        </w:tc>
        <w:tc>
          <w:tcPr>
            <w:tcW w:w="2316" w:type="dxa"/>
            <w:noWrap/>
            <w:hideMark/>
          </w:tcPr>
          <w:p w14:paraId="73347233" w14:textId="77777777" w:rsidR="00B9072B" w:rsidRPr="00B9072B" w:rsidRDefault="00B9072B" w:rsidP="00F13DB2">
            <w:pPr>
              <w:pStyle w:val="TAL"/>
              <w:rPr>
                <w:lang w:eastAsia="ja-JP"/>
              </w:rPr>
            </w:pPr>
            <w:r w:rsidRPr="00B9072B">
              <w:rPr>
                <w:lang w:eastAsia="ja-JP"/>
              </w:rPr>
              <w:t>3GPPMEMBER (TTC)</w:t>
            </w:r>
          </w:p>
        </w:tc>
      </w:tr>
      <w:tr w:rsidR="00B9072B" w:rsidRPr="00B9072B" w14:paraId="00906432" w14:textId="77777777" w:rsidTr="00F13DB2">
        <w:trPr>
          <w:trHeight w:val="113"/>
        </w:trPr>
        <w:tc>
          <w:tcPr>
            <w:tcW w:w="3114" w:type="dxa"/>
            <w:noWrap/>
            <w:hideMark/>
          </w:tcPr>
          <w:p w14:paraId="3B2CFB22" w14:textId="77777777" w:rsidR="00B9072B" w:rsidRPr="00B9072B" w:rsidRDefault="00B9072B" w:rsidP="00F13DB2">
            <w:pPr>
              <w:pStyle w:val="TAL"/>
              <w:rPr>
                <w:lang w:eastAsia="ja-JP"/>
              </w:rPr>
            </w:pPr>
            <w:r w:rsidRPr="00B9072B">
              <w:rPr>
                <w:lang w:eastAsia="ja-JP"/>
              </w:rPr>
              <w:t>BALASUBRAMANIAN, Vijay</w:t>
            </w:r>
          </w:p>
        </w:tc>
        <w:tc>
          <w:tcPr>
            <w:tcW w:w="3402" w:type="dxa"/>
            <w:noWrap/>
            <w:hideMark/>
          </w:tcPr>
          <w:p w14:paraId="47AB07F1" w14:textId="77777777" w:rsidR="00B9072B" w:rsidRPr="00B9072B" w:rsidRDefault="00B9072B" w:rsidP="00F13DB2">
            <w:pPr>
              <w:pStyle w:val="TAL"/>
              <w:rPr>
                <w:lang w:eastAsia="ja-JP"/>
              </w:rPr>
            </w:pPr>
            <w:r w:rsidRPr="00B9072B">
              <w:rPr>
                <w:lang w:eastAsia="ja-JP"/>
              </w:rPr>
              <w:t>Qualcomm Technologies Int</w:t>
            </w:r>
          </w:p>
        </w:tc>
        <w:tc>
          <w:tcPr>
            <w:tcW w:w="2316" w:type="dxa"/>
            <w:noWrap/>
            <w:hideMark/>
          </w:tcPr>
          <w:p w14:paraId="075C720F" w14:textId="77777777" w:rsidR="00B9072B" w:rsidRPr="00B9072B" w:rsidRDefault="00B9072B" w:rsidP="00F13DB2">
            <w:pPr>
              <w:pStyle w:val="TAL"/>
              <w:rPr>
                <w:lang w:eastAsia="ja-JP"/>
              </w:rPr>
            </w:pPr>
            <w:r w:rsidRPr="00B9072B">
              <w:rPr>
                <w:lang w:eastAsia="ja-JP"/>
              </w:rPr>
              <w:t>3GPPMEMBER (ETSI)</w:t>
            </w:r>
          </w:p>
        </w:tc>
      </w:tr>
      <w:tr w:rsidR="00B9072B" w:rsidRPr="00B9072B" w14:paraId="7C5CEE30" w14:textId="77777777" w:rsidTr="00F13DB2">
        <w:trPr>
          <w:trHeight w:val="113"/>
        </w:trPr>
        <w:tc>
          <w:tcPr>
            <w:tcW w:w="3114" w:type="dxa"/>
            <w:noWrap/>
            <w:hideMark/>
          </w:tcPr>
          <w:p w14:paraId="3E60953A" w14:textId="77777777" w:rsidR="00B9072B" w:rsidRPr="00B9072B" w:rsidRDefault="00B9072B" w:rsidP="00F13DB2">
            <w:pPr>
              <w:pStyle w:val="TAL"/>
              <w:rPr>
                <w:lang w:eastAsia="ja-JP"/>
              </w:rPr>
            </w:pPr>
            <w:r w:rsidRPr="00B9072B">
              <w:rPr>
                <w:lang w:eastAsia="ja-JP"/>
              </w:rPr>
              <w:t>BARI, Farooq</w:t>
            </w:r>
          </w:p>
        </w:tc>
        <w:tc>
          <w:tcPr>
            <w:tcW w:w="3402" w:type="dxa"/>
            <w:noWrap/>
            <w:hideMark/>
          </w:tcPr>
          <w:p w14:paraId="1A499B5B" w14:textId="77777777" w:rsidR="00B9072B" w:rsidRPr="00B9072B" w:rsidRDefault="00B9072B" w:rsidP="00F13DB2">
            <w:pPr>
              <w:pStyle w:val="TAL"/>
              <w:rPr>
                <w:lang w:eastAsia="ja-JP"/>
              </w:rPr>
            </w:pPr>
            <w:r w:rsidRPr="00B9072B">
              <w:rPr>
                <w:lang w:eastAsia="ja-JP"/>
              </w:rPr>
              <w:t>AT&amp;T</w:t>
            </w:r>
          </w:p>
        </w:tc>
        <w:tc>
          <w:tcPr>
            <w:tcW w:w="2316" w:type="dxa"/>
            <w:noWrap/>
            <w:hideMark/>
          </w:tcPr>
          <w:p w14:paraId="14D9A35D" w14:textId="77777777" w:rsidR="00B9072B" w:rsidRPr="00B9072B" w:rsidRDefault="00B9072B" w:rsidP="00F13DB2">
            <w:pPr>
              <w:pStyle w:val="TAL"/>
              <w:rPr>
                <w:lang w:eastAsia="ja-JP"/>
              </w:rPr>
            </w:pPr>
            <w:r w:rsidRPr="00B9072B">
              <w:rPr>
                <w:lang w:eastAsia="ja-JP"/>
              </w:rPr>
              <w:t>3GPPMEMBER (ATIS)</w:t>
            </w:r>
          </w:p>
        </w:tc>
      </w:tr>
      <w:tr w:rsidR="00B9072B" w:rsidRPr="00B9072B" w14:paraId="18F33C8D" w14:textId="77777777" w:rsidTr="00F13DB2">
        <w:trPr>
          <w:trHeight w:val="113"/>
        </w:trPr>
        <w:tc>
          <w:tcPr>
            <w:tcW w:w="3114" w:type="dxa"/>
            <w:noWrap/>
            <w:hideMark/>
          </w:tcPr>
          <w:p w14:paraId="142AAB9D" w14:textId="77777777" w:rsidR="00B9072B" w:rsidRPr="00B9072B" w:rsidRDefault="00B9072B" w:rsidP="00F13DB2">
            <w:pPr>
              <w:pStyle w:val="TAL"/>
              <w:rPr>
                <w:lang w:eastAsia="ja-JP"/>
              </w:rPr>
            </w:pPr>
            <w:r w:rsidRPr="00B9072B">
              <w:rPr>
                <w:lang w:eastAsia="ja-JP"/>
              </w:rPr>
              <w:t>BELLING, Thomas</w:t>
            </w:r>
          </w:p>
        </w:tc>
        <w:tc>
          <w:tcPr>
            <w:tcW w:w="3402" w:type="dxa"/>
            <w:noWrap/>
            <w:hideMark/>
          </w:tcPr>
          <w:p w14:paraId="44066965" w14:textId="77777777" w:rsidR="00B9072B" w:rsidRPr="00B9072B" w:rsidRDefault="00B9072B" w:rsidP="00F13DB2">
            <w:pPr>
              <w:pStyle w:val="TAL"/>
              <w:rPr>
                <w:lang w:eastAsia="ja-JP"/>
              </w:rPr>
            </w:pPr>
            <w:r w:rsidRPr="00B9072B">
              <w:rPr>
                <w:lang w:eastAsia="ja-JP"/>
              </w:rPr>
              <w:t>Nokia Germany</w:t>
            </w:r>
          </w:p>
        </w:tc>
        <w:tc>
          <w:tcPr>
            <w:tcW w:w="2316" w:type="dxa"/>
            <w:noWrap/>
            <w:hideMark/>
          </w:tcPr>
          <w:p w14:paraId="45062CD8" w14:textId="77777777" w:rsidR="00B9072B" w:rsidRPr="00B9072B" w:rsidRDefault="00B9072B" w:rsidP="00F13DB2">
            <w:pPr>
              <w:pStyle w:val="TAL"/>
              <w:rPr>
                <w:lang w:eastAsia="ja-JP"/>
              </w:rPr>
            </w:pPr>
            <w:r w:rsidRPr="00B9072B">
              <w:rPr>
                <w:lang w:eastAsia="ja-JP"/>
              </w:rPr>
              <w:t>3GPPMEMBER (ETSI)</w:t>
            </w:r>
          </w:p>
        </w:tc>
      </w:tr>
      <w:tr w:rsidR="00B9072B" w:rsidRPr="00B9072B" w14:paraId="4B6A56EF" w14:textId="77777777" w:rsidTr="00F13DB2">
        <w:trPr>
          <w:trHeight w:val="113"/>
        </w:trPr>
        <w:tc>
          <w:tcPr>
            <w:tcW w:w="3114" w:type="dxa"/>
            <w:noWrap/>
            <w:hideMark/>
          </w:tcPr>
          <w:p w14:paraId="4666BE25" w14:textId="77777777" w:rsidR="00B9072B" w:rsidRPr="00B9072B" w:rsidRDefault="00B9072B" w:rsidP="00F13DB2">
            <w:pPr>
              <w:pStyle w:val="TAL"/>
              <w:rPr>
                <w:lang w:eastAsia="ja-JP"/>
              </w:rPr>
            </w:pPr>
            <w:r w:rsidRPr="00B9072B">
              <w:rPr>
                <w:lang w:eastAsia="ja-JP"/>
              </w:rPr>
              <w:t>BENDLIN, Ralf</w:t>
            </w:r>
          </w:p>
        </w:tc>
        <w:tc>
          <w:tcPr>
            <w:tcW w:w="3402" w:type="dxa"/>
            <w:noWrap/>
            <w:hideMark/>
          </w:tcPr>
          <w:p w14:paraId="6E9971DF" w14:textId="77777777" w:rsidR="00B9072B" w:rsidRPr="00B9072B" w:rsidRDefault="00B9072B" w:rsidP="00F13DB2">
            <w:pPr>
              <w:pStyle w:val="TAL"/>
              <w:rPr>
                <w:lang w:eastAsia="ja-JP"/>
              </w:rPr>
            </w:pPr>
            <w:r w:rsidRPr="00B9072B">
              <w:rPr>
                <w:lang w:eastAsia="ja-JP"/>
              </w:rPr>
              <w:t>AT&amp;T</w:t>
            </w:r>
          </w:p>
        </w:tc>
        <w:tc>
          <w:tcPr>
            <w:tcW w:w="2316" w:type="dxa"/>
            <w:noWrap/>
            <w:hideMark/>
          </w:tcPr>
          <w:p w14:paraId="0FB26F73" w14:textId="77777777" w:rsidR="00B9072B" w:rsidRPr="00B9072B" w:rsidRDefault="00B9072B" w:rsidP="00F13DB2">
            <w:pPr>
              <w:pStyle w:val="TAL"/>
              <w:rPr>
                <w:lang w:eastAsia="ja-JP"/>
              </w:rPr>
            </w:pPr>
            <w:r w:rsidRPr="00B9072B">
              <w:rPr>
                <w:lang w:eastAsia="ja-JP"/>
              </w:rPr>
              <w:t>3GPPMEMBER (ATIS)</w:t>
            </w:r>
          </w:p>
        </w:tc>
      </w:tr>
      <w:tr w:rsidR="00B9072B" w:rsidRPr="00B9072B" w14:paraId="18C4BE9C" w14:textId="77777777" w:rsidTr="00F13DB2">
        <w:trPr>
          <w:trHeight w:val="113"/>
        </w:trPr>
        <w:tc>
          <w:tcPr>
            <w:tcW w:w="3114" w:type="dxa"/>
            <w:noWrap/>
            <w:hideMark/>
          </w:tcPr>
          <w:p w14:paraId="4995E597" w14:textId="77777777" w:rsidR="00B9072B" w:rsidRPr="00B9072B" w:rsidRDefault="00B9072B" w:rsidP="00F13DB2">
            <w:pPr>
              <w:pStyle w:val="TAL"/>
              <w:rPr>
                <w:lang w:eastAsia="ja-JP"/>
              </w:rPr>
            </w:pPr>
            <w:r w:rsidRPr="00B9072B">
              <w:rPr>
                <w:lang w:eastAsia="ja-JP"/>
              </w:rPr>
              <w:t>BERGSTROM, Mattias</w:t>
            </w:r>
          </w:p>
        </w:tc>
        <w:tc>
          <w:tcPr>
            <w:tcW w:w="3402" w:type="dxa"/>
            <w:noWrap/>
            <w:hideMark/>
          </w:tcPr>
          <w:p w14:paraId="1695B8BC" w14:textId="77777777" w:rsidR="00B9072B" w:rsidRPr="00B9072B" w:rsidRDefault="00B9072B" w:rsidP="00F13DB2">
            <w:pPr>
              <w:pStyle w:val="TAL"/>
              <w:rPr>
                <w:lang w:eastAsia="ja-JP"/>
              </w:rPr>
            </w:pPr>
            <w:r w:rsidRPr="00B9072B">
              <w:rPr>
                <w:lang w:eastAsia="ja-JP"/>
              </w:rPr>
              <w:t>Ericsson LM</w:t>
            </w:r>
          </w:p>
        </w:tc>
        <w:tc>
          <w:tcPr>
            <w:tcW w:w="2316" w:type="dxa"/>
            <w:noWrap/>
            <w:hideMark/>
          </w:tcPr>
          <w:p w14:paraId="08DCC6D6" w14:textId="77777777" w:rsidR="00B9072B" w:rsidRPr="00B9072B" w:rsidRDefault="00B9072B" w:rsidP="00F13DB2">
            <w:pPr>
              <w:pStyle w:val="TAL"/>
              <w:rPr>
                <w:lang w:eastAsia="ja-JP"/>
              </w:rPr>
            </w:pPr>
            <w:r w:rsidRPr="00B9072B">
              <w:rPr>
                <w:lang w:eastAsia="ja-JP"/>
              </w:rPr>
              <w:t>3GPPMEMBER (ETSI)</w:t>
            </w:r>
          </w:p>
        </w:tc>
      </w:tr>
      <w:tr w:rsidR="00B9072B" w:rsidRPr="00B9072B" w14:paraId="2F860781" w14:textId="77777777" w:rsidTr="00F13DB2">
        <w:trPr>
          <w:trHeight w:val="113"/>
        </w:trPr>
        <w:tc>
          <w:tcPr>
            <w:tcW w:w="3114" w:type="dxa"/>
            <w:noWrap/>
            <w:hideMark/>
          </w:tcPr>
          <w:p w14:paraId="4ED1295C" w14:textId="77777777" w:rsidR="00B9072B" w:rsidRPr="00B9072B" w:rsidRDefault="00B9072B" w:rsidP="00F13DB2">
            <w:pPr>
              <w:pStyle w:val="TAL"/>
              <w:rPr>
                <w:lang w:eastAsia="ja-JP"/>
              </w:rPr>
            </w:pPr>
            <w:r w:rsidRPr="00B9072B">
              <w:rPr>
                <w:lang w:eastAsia="ja-JP"/>
              </w:rPr>
              <w:t>BHANGU, Manmeet</w:t>
            </w:r>
          </w:p>
        </w:tc>
        <w:tc>
          <w:tcPr>
            <w:tcW w:w="3402" w:type="dxa"/>
            <w:noWrap/>
            <w:hideMark/>
          </w:tcPr>
          <w:p w14:paraId="492C7B39" w14:textId="77777777" w:rsidR="00B9072B" w:rsidRPr="00B9072B" w:rsidRDefault="00B9072B" w:rsidP="00F13DB2">
            <w:pPr>
              <w:pStyle w:val="TAL"/>
              <w:rPr>
                <w:lang w:eastAsia="ja-JP"/>
              </w:rPr>
            </w:pPr>
            <w:r w:rsidRPr="00B9072B">
              <w:rPr>
                <w:lang w:eastAsia="ja-JP"/>
              </w:rPr>
              <w:t>Rakuten Mobile, Inc</w:t>
            </w:r>
          </w:p>
        </w:tc>
        <w:tc>
          <w:tcPr>
            <w:tcW w:w="2316" w:type="dxa"/>
            <w:noWrap/>
            <w:hideMark/>
          </w:tcPr>
          <w:p w14:paraId="4A801A84" w14:textId="77777777" w:rsidR="00B9072B" w:rsidRPr="00B9072B" w:rsidRDefault="00B9072B" w:rsidP="00F13DB2">
            <w:pPr>
              <w:pStyle w:val="TAL"/>
              <w:rPr>
                <w:lang w:eastAsia="ja-JP"/>
              </w:rPr>
            </w:pPr>
            <w:r w:rsidRPr="00B9072B">
              <w:rPr>
                <w:lang w:eastAsia="ja-JP"/>
              </w:rPr>
              <w:t>3GPPMEMBER (ARIB)</w:t>
            </w:r>
          </w:p>
        </w:tc>
      </w:tr>
      <w:tr w:rsidR="00B9072B" w:rsidRPr="00B9072B" w14:paraId="06972BEB" w14:textId="77777777" w:rsidTr="00F13DB2">
        <w:trPr>
          <w:trHeight w:val="113"/>
        </w:trPr>
        <w:tc>
          <w:tcPr>
            <w:tcW w:w="3114" w:type="dxa"/>
            <w:noWrap/>
            <w:hideMark/>
          </w:tcPr>
          <w:p w14:paraId="43DAB9A1" w14:textId="77777777" w:rsidR="00B9072B" w:rsidRPr="00B9072B" w:rsidRDefault="00B9072B" w:rsidP="00F13DB2">
            <w:pPr>
              <w:pStyle w:val="TAL"/>
              <w:rPr>
                <w:lang w:eastAsia="ja-JP"/>
              </w:rPr>
            </w:pPr>
            <w:r w:rsidRPr="00B9072B">
              <w:rPr>
                <w:lang w:eastAsia="ja-JP"/>
              </w:rPr>
              <w:t>BHISE, Parikshit</w:t>
            </w:r>
          </w:p>
        </w:tc>
        <w:tc>
          <w:tcPr>
            <w:tcW w:w="3402" w:type="dxa"/>
            <w:noWrap/>
            <w:hideMark/>
          </w:tcPr>
          <w:p w14:paraId="39102031" w14:textId="77777777" w:rsidR="00B9072B" w:rsidRPr="00B9072B" w:rsidRDefault="00B9072B" w:rsidP="00F13DB2">
            <w:pPr>
              <w:pStyle w:val="TAL"/>
              <w:rPr>
                <w:lang w:eastAsia="ja-JP"/>
              </w:rPr>
            </w:pPr>
            <w:r w:rsidRPr="00B9072B">
              <w:rPr>
                <w:lang w:eastAsia="ja-JP"/>
              </w:rPr>
              <w:t>ROHDE &amp; SCHWARZ</w:t>
            </w:r>
          </w:p>
        </w:tc>
        <w:tc>
          <w:tcPr>
            <w:tcW w:w="2316" w:type="dxa"/>
            <w:noWrap/>
            <w:hideMark/>
          </w:tcPr>
          <w:p w14:paraId="3AAFD550" w14:textId="77777777" w:rsidR="00B9072B" w:rsidRPr="00B9072B" w:rsidRDefault="00B9072B" w:rsidP="00F13DB2">
            <w:pPr>
              <w:pStyle w:val="TAL"/>
              <w:rPr>
                <w:lang w:eastAsia="ja-JP"/>
              </w:rPr>
            </w:pPr>
            <w:r w:rsidRPr="00B9072B">
              <w:rPr>
                <w:lang w:eastAsia="ja-JP"/>
              </w:rPr>
              <w:t>3GPPMEMBER (ETSI)</w:t>
            </w:r>
          </w:p>
        </w:tc>
      </w:tr>
      <w:tr w:rsidR="00B9072B" w:rsidRPr="00B9072B" w14:paraId="4D232832" w14:textId="77777777" w:rsidTr="00F13DB2">
        <w:trPr>
          <w:trHeight w:val="113"/>
        </w:trPr>
        <w:tc>
          <w:tcPr>
            <w:tcW w:w="3114" w:type="dxa"/>
            <w:noWrap/>
            <w:hideMark/>
          </w:tcPr>
          <w:p w14:paraId="707C7F48" w14:textId="77777777" w:rsidR="00B9072B" w:rsidRPr="00B9072B" w:rsidRDefault="00B9072B" w:rsidP="00F13DB2">
            <w:pPr>
              <w:pStyle w:val="TAL"/>
              <w:rPr>
                <w:lang w:eastAsia="ja-JP"/>
              </w:rPr>
            </w:pPr>
            <w:r w:rsidRPr="00B9072B">
              <w:rPr>
                <w:lang w:eastAsia="ja-JP"/>
              </w:rPr>
              <w:t>BIJU, Goel</w:t>
            </w:r>
          </w:p>
        </w:tc>
        <w:tc>
          <w:tcPr>
            <w:tcW w:w="3402" w:type="dxa"/>
            <w:noWrap/>
            <w:hideMark/>
          </w:tcPr>
          <w:p w14:paraId="732BCDBC" w14:textId="77777777" w:rsidR="00B9072B" w:rsidRPr="00B9072B" w:rsidRDefault="00B9072B" w:rsidP="00F13DB2">
            <w:pPr>
              <w:pStyle w:val="TAL"/>
              <w:rPr>
                <w:lang w:eastAsia="ja-JP"/>
              </w:rPr>
            </w:pPr>
            <w:r w:rsidRPr="00B9072B">
              <w:rPr>
                <w:lang w:eastAsia="ja-JP"/>
              </w:rPr>
              <w:t>BT plc</w:t>
            </w:r>
          </w:p>
        </w:tc>
        <w:tc>
          <w:tcPr>
            <w:tcW w:w="2316" w:type="dxa"/>
            <w:noWrap/>
            <w:hideMark/>
          </w:tcPr>
          <w:p w14:paraId="7280AABE" w14:textId="77777777" w:rsidR="00B9072B" w:rsidRPr="00B9072B" w:rsidRDefault="00B9072B" w:rsidP="00F13DB2">
            <w:pPr>
              <w:pStyle w:val="TAL"/>
              <w:rPr>
                <w:lang w:eastAsia="ja-JP"/>
              </w:rPr>
            </w:pPr>
            <w:r w:rsidRPr="00B9072B">
              <w:rPr>
                <w:lang w:eastAsia="ja-JP"/>
              </w:rPr>
              <w:t>3GPPMEMBER (ETSI)</w:t>
            </w:r>
          </w:p>
        </w:tc>
      </w:tr>
      <w:tr w:rsidR="00B9072B" w:rsidRPr="00B9072B" w14:paraId="2AE29F87" w14:textId="77777777" w:rsidTr="00F13DB2">
        <w:trPr>
          <w:trHeight w:val="113"/>
        </w:trPr>
        <w:tc>
          <w:tcPr>
            <w:tcW w:w="3114" w:type="dxa"/>
            <w:noWrap/>
            <w:hideMark/>
          </w:tcPr>
          <w:p w14:paraId="58C9D2AA" w14:textId="77777777" w:rsidR="00B9072B" w:rsidRPr="00B9072B" w:rsidRDefault="00B9072B" w:rsidP="00F13DB2">
            <w:pPr>
              <w:pStyle w:val="TAL"/>
              <w:rPr>
                <w:lang w:eastAsia="ja-JP"/>
              </w:rPr>
            </w:pPr>
            <w:r w:rsidRPr="00B9072B">
              <w:rPr>
                <w:lang w:eastAsia="ja-JP"/>
              </w:rPr>
              <w:t>BRADBURY, Richard</w:t>
            </w:r>
          </w:p>
        </w:tc>
        <w:tc>
          <w:tcPr>
            <w:tcW w:w="3402" w:type="dxa"/>
            <w:noWrap/>
            <w:hideMark/>
          </w:tcPr>
          <w:p w14:paraId="51A3AF0E" w14:textId="77777777" w:rsidR="00B9072B" w:rsidRPr="00B9072B" w:rsidRDefault="00B9072B" w:rsidP="00F13DB2">
            <w:pPr>
              <w:pStyle w:val="TAL"/>
              <w:rPr>
                <w:lang w:eastAsia="ja-JP"/>
              </w:rPr>
            </w:pPr>
            <w:r w:rsidRPr="00B9072B">
              <w:rPr>
                <w:lang w:eastAsia="ja-JP"/>
              </w:rPr>
              <w:t>BBC</w:t>
            </w:r>
          </w:p>
        </w:tc>
        <w:tc>
          <w:tcPr>
            <w:tcW w:w="2316" w:type="dxa"/>
            <w:noWrap/>
            <w:hideMark/>
          </w:tcPr>
          <w:p w14:paraId="0F7F8A20" w14:textId="77777777" w:rsidR="00B9072B" w:rsidRPr="00B9072B" w:rsidRDefault="00B9072B" w:rsidP="00F13DB2">
            <w:pPr>
              <w:pStyle w:val="TAL"/>
              <w:rPr>
                <w:lang w:eastAsia="ja-JP"/>
              </w:rPr>
            </w:pPr>
            <w:r w:rsidRPr="00B9072B">
              <w:rPr>
                <w:lang w:eastAsia="ja-JP"/>
              </w:rPr>
              <w:t>3GPPMEMBER (ETSI)</w:t>
            </w:r>
          </w:p>
        </w:tc>
      </w:tr>
      <w:tr w:rsidR="00B9072B" w:rsidRPr="00B9072B" w14:paraId="6739A040" w14:textId="77777777" w:rsidTr="00F13DB2">
        <w:trPr>
          <w:trHeight w:val="113"/>
        </w:trPr>
        <w:tc>
          <w:tcPr>
            <w:tcW w:w="3114" w:type="dxa"/>
            <w:noWrap/>
            <w:hideMark/>
          </w:tcPr>
          <w:p w14:paraId="530ED6D5" w14:textId="77777777" w:rsidR="00B9072B" w:rsidRPr="00B9072B" w:rsidRDefault="00B9072B" w:rsidP="00F13DB2">
            <w:pPr>
              <w:pStyle w:val="TAL"/>
              <w:rPr>
                <w:lang w:eastAsia="ja-JP"/>
              </w:rPr>
            </w:pPr>
            <w:r w:rsidRPr="00B9072B">
              <w:rPr>
                <w:lang w:eastAsia="ja-JP"/>
              </w:rPr>
              <w:t>BROSZEIT, Marco</w:t>
            </w:r>
          </w:p>
        </w:tc>
        <w:tc>
          <w:tcPr>
            <w:tcW w:w="3402" w:type="dxa"/>
            <w:noWrap/>
            <w:hideMark/>
          </w:tcPr>
          <w:p w14:paraId="7B548C95" w14:textId="77777777" w:rsidR="00B9072B" w:rsidRPr="00B9072B" w:rsidRDefault="00B9072B" w:rsidP="00F13DB2">
            <w:pPr>
              <w:pStyle w:val="TAL"/>
              <w:rPr>
                <w:lang w:eastAsia="ja-JP"/>
              </w:rPr>
            </w:pPr>
            <w:r w:rsidRPr="00B9072B">
              <w:rPr>
                <w:lang w:eastAsia="ja-JP"/>
              </w:rPr>
              <w:t>Vodafone GmbH</w:t>
            </w:r>
          </w:p>
        </w:tc>
        <w:tc>
          <w:tcPr>
            <w:tcW w:w="2316" w:type="dxa"/>
            <w:noWrap/>
            <w:hideMark/>
          </w:tcPr>
          <w:p w14:paraId="75A21CD9" w14:textId="77777777" w:rsidR="00B9072B" w:rsidRPr="00B9072B" w:rsidRDefault="00B9072B" w:rsidP="00F13DB2">
            <w:pPr>
              <w:pStyle w:val="TAL"/>
              <w:rPr>
                <w:lang w:eastAsia="ja-JP"/>
              </w:rPr>
            </w:pPr>
            <w:r w:rsidRPr="00B9072B">
              <w:rPr>
                <w:lang w:eastAsia="ja-JP"/>
              </w:rPr>
              <w:t>3GPPMEMBER (ETSI)</w:t>
            </w:r>
          </w:p>
        </w:tc>
      </w:tr>
      <w:tr w:rsidR="00B9072B" w:rsidRPr="00B9072B" w14:paraId="50D85398" w14:textId="77777777" w:rsidTr="00F13DB2">
        <w:trPr>
          <w:trHeight w:val="113"/>
        </w:trPr>
        <w:tc>
          <w:tcPr>
            <w:tcW w:w="3114" w:type="dxa"/>
            <w:noWrap/>
            <w:hideMark/>
          </w:tcPr>
          <w:p w14:paraId="28C594FD" w14:textId="77777777" w:rsidR="00B9072B" w:rsidRPr="00B9072B" w:rsidRDefault="00B9072B" w:rsidP="00F13DB2">
            <w:pPr>
              <w:pStyle w:val="TAL"/>
              <w:rPr>
                <w:lang w:eastAsia="ja-JP"/>
              </w:rPr>
            </w:pPr>
            <w:r w:rsidRPr="00B9072B">
              <w:rPr>
                <w:lang w:eastAsia="ja-JP"/>
              </w:rPr>
              <w:t>BUTHLER, Jakob Lindbjerg</w:t>
            </w:r>
          </w:p>
        </w:tc>
        <w:tc>
          <w:tcPr>
            <w:tcW w:w="3402" w:type="dxa"/>
            <w:noWrap/>
            <w:hideMark/>
          </w:tcPr>
          <w:p w14:paraId="3EF16A4E" w14:textId="77777777" w:rsidR="00B9072B" w:rsidRPr="00B9072B" w:rsidRDefault="00B9072B" w:rsidP="00F13DB2">
            <w:pPr>
              <w:pStyle w:val="TAL"/>
              <w:rPr>
                <w:lang w:eastAsia="ja-JP"/>
              </w:rPr>
            </w:pPr>
            <w:r w:rsidRPr="00B9072B">
              <w:rPr>
                <w:lang w:eastAsia="ja-JP"/>
              </w:rPr>
              <w:t>Nokia Denmark</w:t>
            </w:r>
          </w:p>
        </w:tc>
        <w:tc>
          <w:tcPr>
            <w:tcW w:w="2316" w:type="dxa"/>
            <w:noWrap/>
            <w:hideMark/>
          </w:tcPr>
          <w:p w14:paraId="4E87F53F" w14:textId="77777777" w:rsidR="00B9072B" w:rsidRPr="00B9072B" w:rsidRDefault="00B9072B" w:rsidP="00F13DB2">
            <w:pPr>
              <w:pStyle w:val="TAL"/>
              <w:rPr>
                <w:lang w:eastAsia="ja-JP"/>
              </w:rPr>
            </w:pPr>
            <w:r w:rsidRPr="00B9072B">
              <w:rPr>
                <w:lang w:eastAsia="ja-JP"/>
              </w:rPr>
              <w:t>3GPPMEMBER (ETSI)</w:t>
            </w:r>
          </w:p>
        </w:tc>
      </w:tr>
      <w:tr w:rsidR="00B9072B" w:rsidRPr="00B9072B" w14:paraId="239A4D4C" w14:textId="77777777" w:rsidTr="00F13DB2">
        <w:trPr>
          <w:trHeight w:val="113"/>
        </w:trPr>
        <w:tc>
          <w:tcPr>
            <w:tcW w:w="3114" w:type="dxa"/>
            <w:noWrap/>
            <w:hideMark/>
          </w:tcPr>
          <w:p w14:paraId="160BC2AA" w14:textId="77777777" w:rsidR="00B9072B" w:rsidRPr="00B9072B" w:rsidRDefault="00B9072B" w:rsidP="00F13DB2">
            <w:pPr>
              <w:pStyle w:val="TAL"/>
              <w:rPr>
                <w:lang w:eastAsia="ja-JP"/>
              </w:rPr>
            </w:pPr>
            <w:r w:rsidRPr="00B9072B">
              <w:rPr>
                <w:lang w:eastAsia="ja-JP"/>
              </w:rPr>
              <w:t>CAUDURO DIAS DE PAIVA, Rafael</w:t>
            </w:r>
          </w:p>
        </w:tc>
        <w:tc>
          <w:tcPr>
            <w:tcW w:w="3402" w:type="dxa"/>
            <w:noWrap/>
            <w:hideMark/>
          </w:tcPr>
          <w:p w14:paraId="5C37C26E" w14:textId="77777777" w:rsidR="00B9072B" w:rsidRPr="00B9072B" w:rsidRDefault="00B9072B" w:rsidP="00F13DB2">
            <w:pPr>
              <w:pStyle w:val="TAL"/>
              <w:rPr>
                <w:lang w:eastAsia="ja-JP"/>
              </w:rPr>
            </w:pPr>
            <w:r w:rsidRPr="00B9072B">
              <w:rPr>
                <w:lang w:eastAsia="ja-JP"/>
              </w:rPr>
              <w:t>Nokia Belgium</w:t>
            </w:r>
          </w:p>
        </w:tc>
        <w:tc>
          <w:tcPr>
            <w:tcW w:w="2316" w:type="dxa"/>
            <w:noWrap/>
            <w:hideMark/>
          </w:tcPr>
          <w:p w14:paraId="622AEB86" w14:textId="77777777" w:rsidR="00B9072B" w:rsidRPr="00B9072B" w:rsidRDefault="00B9072B" w:rsidP="00F13DB2">
            <w:pPr>
              <w:pStyle w:val="TAL"/>
              <w:rPr>
                <w:lang w:eastAsia="ja-JP"/>
              </w:rPr>
            </w:pPr>
            <w:r w:rsidRPr="00B9072B">
              <w:rPr>
                <w:lang w:eastAsia="ja-JP"/>
              </w:rPr>
              <w:t>3GPPMEMBER (ETSI)</w:t>
            </w:r>
          </w:p>
        </w:tc>
      </w:tr>
      <w:tr w:rsidR="00B9072B" w:rsidRPr="00B9072B" w14:paraId="1DC154EB" w14:textId="77777777" w:rsidTr="00F13DB2">
        <w:trPr>
          <w:trHeight w:val="113"/>
        </w:trPr>
        <w:tc>
          <w:tcPr>
            <w:tcW w:w="3114" w:type="dxa"/>
            <w:noWrap/>
            <w:hideMark/>
          </w:tcPr>
          <w:p w14:paraId="71941960" w14:textId="77777777" w:rsidR="00B9072B" w:rsidRPr="00B9072B" w:rsidRDefault="00B9072B" w:rsidP="00F13DB2">
            <w:pPr>
              <w:pStyle w:val="TAL"/>
              <w:rPr>
                <w:lang w:eastAsia="ja-JP"/>
              </w:rPr>
            </w:pPr>
            <w:r w:rsidRPr="00B9072B">
              <w:rPr>
                <w:lang w:eastAsia="ja-JP"/>
              </w:rPr>
              <w:t>CHANDRASHEKAR, Subramanya</w:t>
            </w:r>
          </w:p>
        </w:tc>
        <w:tc>
          <w:tcPr>
            <w:tcW w:w="3402" w:type="dxa"/>
            <w:noWrap/>
            <w:hideMark/>
          </w:tcPr>
          <w:p w14:paraId="599E5DA0" w14:textId="77777777" w:rsidR="00B9072B" w:rsidRPr="00B9072B" w:rsidRDefault="00B9072B" w:rsidP="00F13DB2">
            <w:pPr>
              <w:pStyle w:val="TAL"/>
              <w:rPr>
                <w:lang w:eastAsia="ja-JP"/>
              </w:rPr>
            </w:pPr>
            <w:r w:rsidRPr="00B9072B">
              <w:rPr>
                <w:lang w:eastAsia="ja-JP"/>
              </w:rPr>
              <w:t>Rakuten Mobile, Inc</w:t>
            </w:r>
          </w:p>
        </w:tc>
        <w:tc>
          <w:tcPr>
            <w:tcW w:w="2316" w:type="dxa"/>
            <w:noWrap/>
            <w:hideMark/>
          </w:tcPr>
          <w:p w14:paraId="2B7AB6BE" w14:textId="77777777" w:rsidR="00B9072B" w:rsidRPr="00B9072B" w:rsidRDefault="00B9072B" w:rsidP="00F13DB2">
            <w:pPr>
              <w:pStyle w:val="TAL"/>
              <w:rPr>
                <w:lang w:eastAsia="ja-JP"/>
              </w:rPr>
            </w:pPr>
            <w:r w:rsidRPr="00B9072B">
              <w:rPr>
                <w:lang w:eastAsia="ja-JP"/>
              </w:rPr>
              <w:t>3GPPMEMBER (ARIB)</w:t>
            </w:r>
          </w:p>
        </w:tc>
      </w:tr>
      <w:tr w:rsidR="00B9072B" w:rsidRPr="00B9072B" w14:paraId="5970917D" w14:textId="77777777" w:rsidTr="00F13DB2">
        <w:trPr>
          <w:trHeight w:val="113"/>
        </w:trPr>
        <w:tc>
          <w:tcPr>
            <w:tcW w:w="3114" w:type="dxa"/>
            <w:noWrap/>
            <w:hideMark/>
          </w:tcPr>
          <w:p w14:paraId="1CE37033" w14:textId="77777777" w:rsidR="00B9072B" w:rsidRPr="00B9072B" w:rsidRDefault="00B9072B" w:rsidP="00F13DB2">
            <w:pPr>
              <w:pStyle w:val="TAL"/>
              <w:rPr>
                <w:lang w:eastAsia="ja-JP"/>
              </w:rPr>
            </w:pPr>
            <w:r w:rsidRPr="00B9072B">
              <w:rPr>
                <w:lang w:eastAsia="ja-JP"/>
              </w:rPr>
              <w:t>CHAPONNIERE, Lena</w:t>
            </w:r>
          </w:p>
        </w:tc>
        <w:tc>
          <w:tcPr>
            <w:tcW w:w="3402" w:type="dxa"/>
            <w:noWrap/>
            <w:hideMark/>
          </w:tcPr>
          <w:p w14:paraId="5C540A2D" w14:textId="77777777" w:rsidR="00B9072B" w:rsidRPr="00B9072B" w:rsidRDefault="00B9072B" w:rsidP="00F13DB2">
            <w:pPr>
              <w:pStyle w:val="TAL"/>
              <w:rPr>
                <w:lang w:eastAsia="ja-JP"/>
              </w:rPr>
            </w:pPr>
            <w:r w:rsidRPr="00B9072B">
              <w:rPr>
                <w:lang w:eastAsia="ja-JP"/>
              </w:rPr>
              <w:t>Qualcomm Incorporated</w:t>
            </w:r>
          </w:p>
        </w:tc>
        <w:tc>
          <w:tcPr>
            <w:tcW w:w="2316" w:type="dxa"/>
            <w:noWrap/>
            <w:hideMark/>
          </w:tcPr>
          <w:p w14:paraId="1F173C49" w14:textId="77777777" w:rsidR="00B9072B" w:rsidRPr="00B9072B" w:rsidRDefault="00B9072B" w:rsidP="00F13DB2">
            <w:pPr>
              <w:pStyle w:val="TAL"/>
              <w:rPr>
                <w:lang w:eastAsia="ja-JP"/>
              </w:rPr>
            </w:pPr>
            <w:r w:rsidRPr="00B9072B">
              <w:rPr>
                <w:lang w:eastAsia="ja-JP"/>
              </w:rPr>
              <w:t>3GPPMEMBER (ATIS)</w:t>
            </w:r>
          </w:p>
        </w:tc>
      </w:tr>
      <w:tr w:rsidR="00B9072B" w:rsidRPr="00B9072B" w14:paraId="5C6764D2" w14:textId="77777777" w:rsidTr="00F13DB2">
        <w:trPr>
          <w:trHeight w:val="113"/>
        </w:trPr>
        <w:tc>
          <w:tcPr>
            <w:tcW w:w="3114" w:type="dxa"/>
            <w:noWrap/>
            <w:hideMark/>
          </w:tcPr>
          <w:p w14:paraId="4E8A4180" w14:textId="77777777" w:rsidR="00B9072B" w:rsidRPr="00B9072B" w:rsidRDefault="00B9072B" w:rsidP="00F13DB2">
            <w:pPr>
              <w:pStyle w:val="TAL"/>
              <w:rPr>
                <w:lang w:eastAsia="ja-JP"/>
              </w:rPr>
            </w:pPr>
            <w:r w:rsidRPr="00B9072B">
              <w:rPr>
                <w:lang w:eastAsia="ja-JP"/>
              </w:rPr>
              <w:t>CHAVARRIA GIMENEZ, Lucas</w:t>
            </w:r>
          </w:p>
        </w:tc>
        <w:tc>
          <w:tcPr>
            <w:tcW w:w="3402" w:type="dxa"/>
            <w:noWrap/>
            <w:hideMark/>
          </w:tcPr>
          <w:p w14:paraId="28FFA438" w14:textId="77777777" w:rsidR="00B9072B" w:rsidRPr="00B9072B" w:rsidRDefault="00B9072B" w:rsidP="00F13DB2">
            <w:pPr>
              <w:pStyle w:val="TAL"/>
              <w:rPr>
                <w:lang w:eastAsia="ja-JP"/>
              </w:rPr>
            </w:pPr>
            <w:r w:rsidRPr="00B9072B">
              <w:rPr>
                <w:lang w:eastAsia="ja-JP"/>
              </w:rPr>
              <w:t>ROHDE &amp; SCHWARZ</w:t>
            </w:r>
          </w:p>
        </w:tc>
        <w:tc>
          <w:tcPr>
            <w:tcW w:w="2316" w:type="dxa"/>
            <w:noWrap/>
            <w:hideMark/>
          </w:tcPr>
          <w:p w14:paraId="724BAE37" w14:textId="77777777" w:rsidR="00B9072B" w:rsidRPr="00B9072B" w:rsidRDefault="00B9072B" w:rsidP="00F13DB2">
            <w:pPr>
              <w:pStyle w:val="TAL"/>
              <w:rPr>
                <w:lang w:eastAsia="ja-JP"/>
              </w:rPr>
            </w:pPr>
            <w:r w:rsidRPr="00B9072B">
              <w:rPr>
                <w:lang w:eastAsia="ja-JP"/>
              </w:rPr>
              <w:t>3GPPMEMBER (ETSI)</w:t>
            </w:r>
          </w:p>
        </w:tc>
      </w:tr>
      <w:tr w:rsidR="00B9072B" w:rsidRPr="00B9072B" w14:paraId="6DB53BD4" w14:textId="77777777" w:rsidTr="00F13DB2">
        <w:trPr>
          <w:trHeight w:val="113"/>
        </w:trPr>
        <w:tc>
          <w:tcPr>
            <w:tcW w:w="3114" w:type="dxa"/>
            <w:noWrap/>
            <w:hideMark/>
          </w:tcPr>
          <w:p w14:paraId="0593BB69" w14:textId="77777777" w:rsidR="00B9072B" w:rsidRPr="00B9072B" w:rsidRDefault="00B9072B" w:rsidP="00F13DB2">
            <w:pPr>
              <w:pStyle w:val="TAL"/>
              <w:rPr>
                <w:lang w:eastAsia="ja-JP"/>
              </w:rPr>
            </w:pPr>
            <w:r w:rsidRPr="00B9072B">
              <w:rPr>
                <w:lang w:eastAsia="ja-JP"/>
              </w:rPr>
              <w:t xml:space="preserve">CHEN, </w:t>
            </w:r>
            <w:proofErr w:type="spellStart"/>
            <w:r w:rsidRPr="00B9072B">
              <w:rPr>
                <w:lang w:eastAsia="ja-JP"/>
              </w:rPr>
              <w:t>Zhuoyi</w:t>
            </w:r>
            <w:proofErr w:type="spellEnd"/>
          </w:p>
        </w:tc>
        <w:tc>
          <w:tcPr>
            <w:tcW w:w="3402" w:type="dxa"/>
            <w:noWrap/>
            <w:hideMark/>
          </w:tcPr>
          <w:p w14:paraId="0F896CEF" w14:textId="77777777" w:rsidR="00B9072B" w:rsidRPr="00B9072B" w:rsidRDefault="00B9072B" w:rsidP="00F13DB2">
            <w:pPr>
              <w:pStyle w:val="TAL"/>
              <w:rPr>
                <w:lang w:eastAsia="ja-JP"/>
              </w:rPr>
            </w:pPr>
            <w:r w:rsidRPr="00B9072B">
              <w:rPr>
                <w:lang w:eastAsia="ja-JP"/>
              </w:rPr>
              <w:t>China Telecom Corporation Ltd.</w:t>
            </w:r>
          </w:p>
        </w:tc>
        <w:tc>
          <w:tcPr>
            <w:tcW w:w="2316" w:type="dxa"/>
            <w:noWrap/>
            <w:hideMark/>
          </w:tcPr>
          <w:p w14:paraId="2624D2BC" w14:textId="77777777" w:rsidR="00B9072B" w:rsidRPr="00B9072B" w:rsidRDefault="00B9072B" w:rsidP="00F13DB2">
            <w:pPr>
              <w:pStyle w:val="TAL"/>
              <w:rPr>
                <w:lang w:eastAsia="ja-JP"/>
              </w:rPr>
            </w:pPr>
            <w:r w:rsidRPr="00B9072B">
              <w:rPr>
                <w:lang w:eastAsia="ja-JP"/>
              </w:rPr>
              <w:t>3GPPMEMBER (CCSA)</w:t>
            </w:r>
          </w:p>
        </w:tc>
      </w:tr>
      <w:tr w:rsidR="00B9072B" w:rsidRPr="00B9072B" w14:paraId="6C7B3D2A" w14:textId="77777777" w:rsidTr="00F13DB2">
        <w:trPr>
          <w:trHeight w:val="113"/>
        </w:trPr>
        <w:tc>
          <w:tcPr>
            <w:tcW w:w="3114" w:type="dxa"/>
            <w:noWrap/>
            <w:hideMark/>
          </w:tcPr>
          <w:p w14:paraId="5CC5236F" w14:textId="77777777" w:rsidR="00B9072B" w:rsidRPr="00B9072B" w:rsidRDefault="00B9072B" w:rsidP="00F13DB2">
            <w:pPr>
              <w:pStyle w:val="TAL"/>
              <w:rPr>
                <w:lang w:eastAsia="ja-JP"/>
              </w:rPr>
            </w:pPr>
            <w:r w:rsidRPr="00B9072B">
              <w:rPr>
                <w:lang w:eastAsia="ja-JP"/>
              </w:rPr>
              <w:t>CHEN LARSSON, Daniel</w:t>
            </w:r>
          </w:p>
        </w:tc>
        <w:tc>
          <w:tcPr>
            <w:tcW w:w="3402" w:type="dxa"/>
            <w:noWrap/>
            <w:hideMark/>
          </w:tcPr>
          <w:p w14:paraId="11ED3710" w14:textId="77777777" w:rsidR="00B9072B" w:rsidRPr="00B9072B" w:rsidRDefault="00B9072B" w:rsidP="00F13DB2">
            <w:pPr>
              <w:pStyle w:val="TAL"/>
              <w:rPr>
                <w:lang w:eastAsia="ja-JP"/>
              </w:rPr>
            </w:pPr>
            <w:r w:rsidRPr="00B9072B">
              <w:rPr>
                <w:lang w:eastAsia="ja-JP"/>
              </w:rPr>
              <w:t>Ericsson LM</w:t>
            </w:r>
          </w:p>
        </w:tc>
        <w:tc>
          <w:tcPr>
            <w:tcW w:w="2316" w:type="dxa"/>
            <w:noWrap/>
            <w:hideMark/>
          </w:tcPr>
          <w:p w14:paraId="54661D34" w14:textId="77777777" w:rsidR="00B9072B" w:rsidRPr="00B9072B" w:rsidRDefault="00B9072B" w:rsidP="00F13DB2">
            <w:pPr>
              <w:pStyle w:val="TAL"/>
              <w:rPr>
                <w:lang w:eastAsia="ja-JP"/>
              </w:rPr>
            </w:pPr>
            <w:r w:rsidRPr="00B9072B">
              <w:rPr>
                <w:lang w:eastAsia="ja-JP"/>
              </w:rPr>
              <w:t>3GPPMEMBER (ETSI)</w:t>
            </w:r>
          </w:p>
        </w:tc>
      </w:tr>
      <w:tr w:rsidR="00B9072B" w:rsidRPr="00B9072B" w14:paraId="32982F88" w14:textId="77777777" w:rsidTr="00F13DB2">
        <w:trPr>
          <w:trHeight w:val="113"/>
        </w:trPr>
        <w:tc>
          <w:tcPr>
            <w:tcW w:w="3114" w:type="dxa"/>
            <w:noWrap/>
            <w:hideMark/>
          </w:tcPr>
          <w:p w14:paraId="4EE655F7" w14:textId="77777777" w:rsidR="00B9072B" w:rsidRPr="00B9072B" w:rsidRDefault="00B9072B" w:rsidP="00F13DB2">
            <w:pPr>
              <w:pStyle w:val="TAL"/>
              <w:rPr>
                <w:lang w:eastAsia="ja-JP"/>
              </w:rPr>
            </w:pPr>
            <w:r w:rsidRPr="00B9072B">
              <w:rPr>
                <w:lang w:eastAsia="ja-JP"/>
              </w:rPr>
              <w:t xml:space="preserve">CHENG, </w:t>
            </w:r>
            <w:proofErr w:type="spellStart"/>
            <w:r w:rsidRPr="00B9072B">
              <w:rPr>
                <w:lang w:eastAsia="ja-JP"/>
              </w:rPr>
              <w:t>Chienchun</w:t>
            </w:r>
            <w:proofErr w:type="spellEnd"/>
          </w:p>
        </w:tc>
        <w:tc>
          <w:tcPr>
            <w:tcW w:w="3402" w:type="dxa"/>
            <w:noWrap/>
            <w:hideMark/>
          </w:tcPr>
          <w:p w14:paraId="757CB92C" w14:textId="77777777" w:rsidR="00B9072B" w:rsidRPr="00B9072B" w:rsidRDefault="00B9072B" w:rsidP="00F13DB2">
            <w:pPr>
              <w:pStyle w:val="TAL"/>
              <w:rPr>
                <w:lang w:eastAsia="ja-JP"/>
              </w:rPr>
            </w:pPr>
            <w:r w:rsidRPr="00B9072B">
              <w:rPr>
                <w:lang w:eastAsia="ja-JP"/>
              </w:rPr>
              <w:t>MediaTek Inc.</w:t>
            </w:r>
          </w:p>
        </w:tc>
        <w:tc>
          <w:tcPr>
            <w:tcW w:w="2316" w:type="dxa"/>
            <w:noWrap/>
            <w:hideMark/>
          </w:tcPr>
          <w:p w14:paraId="4CD8C206" w14:textId="77777777" w:rsidR="00B9072B" w:rsidRPr="00B9072B" w:rsidRDefault="00B9072B" w:rsidP="00F13DB2">
            <w:pPr>
              <w:pStyle w:val="TAL"/>
              <w:rPr>
                <w:lang w:eastAsia="ja-JP"/>
              </w:rPr>
            </w:pPr>
            <w:r w:rsidRPr="00B9072B">
              <w:rPr>
                <w:lang w:eastAsia="ja-JP"/>
              </w:rPr>
              <w:t>3GPPMEMBER (ETSI)</w:t>
            </w:r>
          </w:p>
        </w:tc>
      </w:tr>
      <w:tr w:rsidR="00B9072B" w:rsidRPr="00B9072B" w14:paraId="491DE81F" w14:textId="77777777" w:rsidTr="00F13DB2">
        <w:trPr>
          <w:trHeight w:val="113"/>
        </w:trPr>
        <w:tc>
          <w:tcPr>
            <w:tcW w:w="3114" w:type="dxa"/>
            <w:noWrap/>
            <w:hideMark/>
          </w:tcPr>
          <w:p w14:paraId="13643599" w14:textId="77777777" w:rsidR="00B9072B" w:rsidRPr="00B9072B" w:rsidRDefault="00B9072B" w:rsidP="00F13DB2">
            <w:pPr>
              <w:pStyle w:val="TAL"/>
              <w:rPr>
                <w:lang w:eastAsia="ja-JP"/>
              </w:rPr>
            </w:pPr>
            <w:r w:rsidRPr="00B9072B">
              <w:rPr>
                <w:lang w:eastAsia="ja-JP"/>
              </w:rPr>
              <w:t>CHERVYAKOV, Andrey</w:t>
            </w:r>
          </w:p>
        </w:tc>
        <w:tc>
          <w:tcPr>
            <w:tcW w:w="3402" w:type="dxa"/>
            <w:noWrap/>
            <w:hideMark/>
          </w:tcPr>
          <w:p w14:paraId="0668E31C" w14:textId="77777777" w:rsidR="00B9072B" w:rsidRPr="00B9072B" w:rsidRDefault="00B9072B" w:rsidP="00F13DB2">
            <w:pPr>
              <w:pStyle w:val="TAL"/>
              <w:rPr>
                <w:lang w:eastAsia="ja-JP"/>
              </w:rPr>
            </w:pPr>
            <w:r w:rsidRPr="00B9072B">
              <w:rPr>
                <w:lang w:eastAsia="ja-JP"/>
              </w:rPr>
              <w:t>Intel</w:t>
            </w:r>
          </w:p>
        </w:tc>
        <w:tc>
          <w:tcPr>
            <w:tcW w:w="2316" w:type="dxa"/>
            <w:noWrap/>
            <w:hideMark/>
          </w:tcPr>
          <w:p w14:paraId="00DD6951" w14:textId="77777777" w:rsidR="00B9072B" w:rsidRPr="00B9072B" w:rsidRDefault="00B9072B" w:rsidP="00F13DB2">
            <w:pPr>
              <w:pStyle w:val="TAL"/>
              <w:rPr>
                <w:lang w:eastAsia="ja-JP"/>
              </w:rPr>
            </w:pPr>
            <w:r w:rsidRPr="00B9072B">
              <w:rPr>
                <w:lang w:eastAsia="ja-JP"/>
              </w:rPr>
              <w:t>3GPPMEMBER (ATIS)</w:t>
            </w:r>
          </w:p>
        </w:tc>
      </w:tr>
      <w:tr w:rsidR="00B9072B" w:rsidRPr="00B9072B" w14:paraId="0CC01726" w14:textId="77777777" w:rsidTr="00F13DB2">
        <w:trPr>
          <w:trHeight w:val="113"/>
        </w:trPr>
        <w:tc>
          <w:tcPr>
            <w:tcW w:w="3114" w:type="dxa"/>
            <w:noWrap/>
            <w:hideMark/>
          </w:tcPr>
          <w:p w14:paraId="1B5EC0BC" w14:textId="77777777" w:rsidR="00B9072B" w:rsidRPr="00B9072B" w:rsidRDefault="00B9072B" w:rsidP="00F13DB2">
            <w:pPr>
              <w:pStyle w:val="TAL"/>
              <w:rPr>
                <w:lang w:eastAsia="ja-JP"/>
              </w:rPr>
            </w:pPr>
            <w:r w:rsidRPr="00B9072B">
              <w:rPr>
                <w:lang w:eastAsia="ja-JP"/>
              </w:rPr>
              <w:t>CHITTURI, Suresh</w:t>
            </w:r>
          </w:p>
        </w:tc>
        <w:tc>
          <w:tcPr>
            <w:tcW w:w="3402" w:type="dxa"/>
            <w:noWrap/>
            <w:hideMark/>
          </w:tcPr>
          <w:p w14:paraId="1D14B894" w14:textId="77777777" w:rsidR="00B9072B" w:rsidRPr="00B9072B" w:rsidRDefault="00B9072B" w:rsidP="00F13DB2">
            <w:pPr>
              <w:pStyle w:val="TAL"/>
              <w:rPr>
                <w:lang w:eastAsia="ja-JP"/>
              </w:rPr>
            </w:pPr>
            <w:r w:rsidRPr="00B9072B">
              <w:rPr>
                <w:lang w:eastAsia="ja-JP"/>
              </w:rPr>
              <w:t>Samsung R&amp;D Institute India</w:t>
            </w:r>
          </w:p>
        </w:tc>
        <w:tc>
          <w:tcPr>
            <w:tcW w:w="2316" w:type="dxa"/>
            <w:noWrap/>
            <w:hideMark/>
          </w:tcPr>
          <w:p w14:paraId="3EF9B5CC" w14:textId="77777777" w:rsidR="00B9072B" w:rsidRPr="00B9072B" w:rsidRDefault="00B9072B" w:rsidP="00F13DB2">
            <w:pPr>
              <w:pStyle w:val="TAL"/>
              <w:rPr>
                <w:lang w:eastAsia="ja-JP"/>
              </w:rPr>
            </w:pPr>
            <w:r w:rsidRPr="00B9072B">
              <w:rPr>
                <w:lang w:eastAsia="ja-JP"/>
              </w:rPr>
              <w:t>3GPPMEMBER (TSDSI)</w:t>
            </w:r>
          </w:p>
        </w:tc>
      </w:tr>
      <w:tr w:rsidR="00B9072B" w:rsidRPr="00B9072B" w14:paraId="3259F5B5" w14:textId="77777777" w:rsidTr="00F13DB2">
        <w:trPr>
          <w:trHeight w:val="113"/>
        </w:trPr>
        <w:tc>
          <w:tcPr>
            <w:tcW w:w="3114" w:type="dxa"/>
            <w:noWrap/>
            <w:hideMark/>
          </w:tcPr>
          <w:p w14:paraId="4044BD95" w14:textId="77777777" w:rsidR="00B9072B" w:rsidRPr="00B9072B" w:rsidRDefault="00B9072B" w:rsidP="00F13DB2">
            <w:pPr>
              <w:pStyle w:val="TAL"/>
              <w:rPr>
                <w:lang w:eastAsia="ja-JP"/>
              </w:rPr>
            </w:pPr>
            <w:r w:rsidRPr="00B9072B">
              <w:rPr>
                <w:lang w:eastAsia="ja-JP"/>
              </w:rPr>
              <w:t>CHOI, Hyung-Nam</w:t>
            </w:r>
          </w:p>
        </w:tc>
        <w:tc>
          <w:tcPr>
            <w:tcW w:w="3402" w:type="dxa"/>
            <w:noWrap/>
            <w:hideMark/>
          </w:tcPr>
          <w:p w14:paraId="2829E07C" w14:textId="77777777" w:rsidR="00B9072B" w:rsidRPr="00B9072B" w:rsidRDefault="00B9072B" w:rsidP="00F13DB2">
            <w:pPr>
              <w:pStyle w:val="TAL"/>
              <w:rPr>
                <w:lang w:eastAsia="ja-JP"/>
              </w:rPr>
            </w:pPr>
            <w:r w:rsidRPr="00B9072B">
              <w:rPr>
                <w:lang w:eastAsia="ja-JP"/>
              </w:rPr>
              <w:t>Motorola Mobility UK Ltd.</w:t>
            </w:r>
          </w:p>
        </w:tc>
        <w:tc>
          <w:tcPr>
            <w:tcW w:w="2316" w:type="dxa"/>
            <w:noWrap/>
            <w:hideMark/>
          </w:tcPr>
          <w:p w14:paraId="6995C957" w14:textId="77777777" w:rsidR="00B9072B" w:rsidRPr="00B9072B" w:rsidRDefault="00B9072B" w:rsidP="00F13DB2">
            <w:pPr>
              <w:pStyle w:val="TAL"/>
              <w:rPr>
                <w:lang w:eastAsia="ja-JP"/>
              </w:rPr>
            </w:pPr>
            <w:r w:rsidRPr="00B9072B">
              <w:rPr>
                <w:lang w:eastAsia="ja-JP"/>
              </w:rPr>
              <w:t>3GPPMEMBER (ETSI)</w:t>
            </w:r>
          </w:p>
        </w:tc>
      </w:tr>
      <w:tr w:rsidR="00B9072B" w:rsidRPr="00B9072B" w14:paraId="74B5DA14" w14:textId="77777777" w:rsidTr="00F13DB2">
        <w:trPr>
          <w:trHeight w:val="113"/>
        </w:trPr>
        <w:tc>
          <w:tcPr>
            <w:tcW w:w="3114" w:type="dxa"/>
            <w:noWrap/>
            <w:hideMark/>
          </w:tcPr>
          <w:p w14:paraId="4033F832" w14:textId="77777777" w:rsidR="00B9072B" w:rsidRPr="00B9072B" w:rsidRDefault="00B9072B" w:rsidP="00F13DB2">
            <w:pPr>
              <w:pStyle w:val="TAL"/>
              <w:rPr>
                <w:lang w:eastAsia="ja-JP"/>
              </w:rPr>
            </w:pPr>
            <w:r w:rsidRPr="00B9072B">
              <w:rPr>
                <w:lang w:eastAsia="ja-JP"/>
              </w:rPr>
              <w:t>CHOULI, Hassen</w:t>
            </w:r>
          </w:p>
        </w:tc>
        <w:tc>
          <w:tcPr>
            <w:tcW w:w="3402" w:type="dxa"/>
            <w:noWrap/>
            <w:hideMark/>
          </w:tcPr>
          <w:p w14:paraId="24C56F08" w14:textId="77777777" w:rsidR="00B9072B" w:rsidRPr="00B9072B" w:rsidRDefault="00B9072B" w:rsidP="00F13DB2">
            <w:pPr>
              <w:pStyle w:val="TAL"/>
              <w:rPr>
                <w:lang w:eastAsia="ja-JP"/>
              </w:rPr>
            </w:pPr>
            <w:r w:rsidRPr="00B9072B">
              <w:rPr>
                <w:lang w:eastAsia="ja-JP"/>
              </w:rPr>
              <w:t>Anritsu EMEA Ltd</w:t>
            </w:r>
          </w:p>
        </w:tc>
        <w:tc>
          <w:tcPr>
            <w:tcW w:w="2316" w:type="dxa"/>
            <w:noWrap/>
            <w:hideMark/>
          </w:tcPr>
          <w:p w14:paraId="454149B7" w14:textId="77777777" w:rsidR="00B9072B" w:rsidRPr="00B9072B" w:rsidRDefault="00B9072B" w:rsidP="00F13DB2">
            <w:pPr>
              <w:pStyle w:val="TAL"/>
              <w:rPr>
                <w:lang w:eastAsia="ja-JP"/>
              </w:rPr>
            </w:pPr>
            <w:r w:rsidRPr="00B9072B">
              <w:rPr>
                <w:lang w:eastAsia="ja-JP"/>
              </w:rPr>
              <w:t>3GPPMEMBER (ETSI)</w:t>
            </w:r>
          </w:p>
        </w:tc>
      </w:tr>
      <w:tr w:rsidR="00B9072B" w:rsidRPr="00B9072B" w14:paraId="58DC5018" w14:textId="77777777" w:rsidTr="00F13DB2">
        <w:trPr>
          <w:trHeight w:val="113"/>
        </w:trPr>
        <w:tc>
          <w:tcPr>
            <w:tcW w:w="3114" w:type="dxa"/>
            <w:noWrap/>
            <w:hideMark/>
          </w:tcPr>
          <w:p w14:paraId="7F7C20FB" w14:textId="77777777" w:rsidR="00B9072B" w:rsidRPr="00B9072B" w:rsidRDefault="00B9072B" w:rsidP="00F13DB2">
            <w:pPr>
              <w:pStyle w:val="TAL"/>
              <w:rPr>
                <w:lang w:eastAsia="ja-JP"/>
              </w:rPr>
            </w:pPr>
            <w:r w:rsidRPr="00B9072B">
              <w:rPr>
                <w:lang w:eastAsia="ja-JP"/>
              </w:rPr>
              <w:t>COGALAN, Tezcan</w:t>
            </w:r>
          </w:p>
        </w:tc>
        <w:tc>
          <w:tcPr>
            <w:tcW w:w="3402" w:type="dxa"/>
            <w:noWrap/>
            <w:hideMark/>
          </w:tcPr>
          <w:p w14:paraId="580A36CB" w14:textId="77777777" w:rsidR="00B9072B" w:rsidRPr="00B9072B" w:rsidRDefault="00B9072B" w:rsidP="00F13DB2">
            <w:pPr>
              <w:pStyle w:val="TAL"/>
              <w:rPr>
                <w:lang w:eastAsia="ja-JP"/>
              </w:rPr>
            </w:pPr>
            <w:r w:rsidRPr="00B9072B">
              <w:rPr>
                <w:lang w:eastAsia="ja-JP"/>
              </w:rPr>
              <w:t>Nokia UK</w:t>
            </w:r>
          </w:p>
        </w:tc>
        <w:tc>
          <w:tcPr>
            <w:tcW w:w="2316" w:type="dxa"/>
            <w:noWrap/>
            <w:hideMark/>
          </w:tcPr>
          <w:p w14:paraId="1AE4DC18" w14:textId="77777777" w:rsidR="00B9072B" w:rsidRPr="00B9072B" w:rsidRDefault="00B9072B" w:rsidP="00F13DB2">
            <w:pPr>
              <w:pStyle w:val="TAL"/>
              <w:rPr>
                <w:lang w:eastAsia="ja-JP"/>
              </w:rPr>
            </w:pPr>
            <w:r w:rsidRPr="00B9072B">
              <w:rPr>
                <w:lang w:eastAsia="ja-JP"/>
              </w:rPr>
              <w:t>3GPPMEMBER (ETSI)</w:t>
            </w:r>
          </w:p>
        </w:tc>
      </w:tr>
      <w:tr w:rsidR="00B9072B" w:rsidRPr="00B9072B" w14:paraId="5866AC3A" w14:textId="77777777" w:rsidTr="00F13DB2">
        <w:trPr>
          <w:trHeight w:val="113"/>
        </w:trPr>
        <w:tc>
          <w:tcPr>
            <w:tcW w:w="3114" w:type="dxa"/>
            <w:noWrap/>
            <w:hideMark/>
          </w:tcPr>
          <w:p w14:paraId="16F99E95" w14:textId="77777777" w:rsidR="00B9072B" w:rsidRPr="00B9072B" w:rsidRDefault="00B9072B" w:rsidP="00F13DB2">
            <w:pPr>
              <w:pStyle w:val="TAL"/>
              <w:rPr>
                <w:lang w:eastAsia="ja-JP"/>
              </w:rPr>
            </w:pPr>
            <w:r w:rsidRPr="00B9072B">
              <w:rPr>
                <w:lang w:eastAsia="ja-JP"/>
              </w:rPr>
              <w:t>COLLET, Hervé</w:t>
            </w:r>
          </w:p>
        </w:tc>
        <w:tc>
          <w:tcPr>
            <w:tcW w:w="3402" w:type="dxa"/>
            <w:noWrap/>
            <w:hideMark/>
          </w:tcPr>
          <w:p w14:paraId="01458942" w14:textId="77777777" w:rsidR="00B9072B" w:rsidRPr="00B9072B" w:rsidRDefault="00B9072B" w:rsidP="00F13DB2">
            <w:pPr>
              <w:pStyle w:val="TAL"/>
              <w:rPr>
                <w:lang w:eastAsia="ja-JP"/>
              </w:rPr>
            </w:pPr>
            <w:r w:rsidRPr="00B9072B">
              <w:rPr>
                <w:lang w:eastAsia="ja-JP"/>
              </w:rPr>
              <w:t>THALES</w:t>
            </w:r>
          </w:p>
        </w:tc>
        <w:tc>
          <w:tcPr>
            <w:tcW w:w="2316" w:type="dxa"/>
            <w:noWrap/>
            <w:hideMark/>
          </w:tcPr>
          <w:p w14:paraId="63AF5542" w14:textId="77777777" w:rsidR="00B9072B" w:rsidRPr="00B9072B" w:rsidRDefault="00B9072B" w:rsidP="00F13DB2">
            <w:pPr>
              <w:pStyle w:val="TAL"/>
              <w:rPr>
                <w:lang w:eastAsia="ja-JP"/>
              </w:rPr>
            </w:pPr>
            <w:r w:rsidRPr="00B9072B">
              <w:rPr>
                <w:lang w:eastAsia="ja-JP"/>
              </w:rPr>
              <w:t>3GPPMEMBER (ETSI)</w:t>
            </w:r>
          </w:p>
        </w:tc>
      </w:tr>
      <w:tr w:rsidR="00B9072B" w:rsidRPr="00B9072B" w14:paraId="0BB77446" w14:textId="77777777" w:rsidTr="00F13DB2">
        <w:trPr>
          <w:trHeight w:val="113"/>
        </w:trPr>
        <w:tc>
          <w:tcPr>
            <w:tcW w:w="3114" w:type="dxa"/>
            <w:noWrap/>
            <w:hideMark/>
          </w:tcPr>
          <w:p w14:paraId="75EA1DE9" w14:textId="77777777" w:rsidR="00B9072B" w:rsidRPr="00B9072B" w:rsidRDefault="00B9072B" w:rsidP="00F13DB2">
            <w:pPr>
              <w:pStyle w:val="TAL"/>
              <w:rPr>
                <w:lang w:eastAsia="ja-JP"/>
              </w:rPr>
            </w:pPr>
            <w:r w:rsidRPr="00B9072B">
              <w:rPr>
                <w:lang w:eastAsia="ja-JP"/>
              </w:rPr>
              <w:t>COMSTOCK, David</w:t>
            </w:r>
          </w:p>
        </w:tc>
        <w:tc>
          <w:tcPr>
            <w:tcW w:w="3402" w:type="dxa"/>
            <w:noWrap/>
            <w:hideMark/>
          </w:tcPr>
          <w:p w14:paraId="318A629D" w14:textId="77777777" w:rsidR="00B9072B" w:rsidRPr="00B9072B" w:rsidRDefault="00B9072B" w:rsidP="00F13DB2">
            <w:pPr>
              <w:pStyle w:val="TAL"/>
              <w:rPr>
                <w:lang w:eastAsia="ja-JP"/>
              </w:rPr>
            </w:pPr>
            <w:r w:rsidRPr="00B9072B">
              <w:rPr>
                <w:lang w:eastAsia="ja-JP"/>
              </w:rPr>
              <w:t>Kyocera Corporation</w:t>
            </w:r>
          </w:p>
        </w:tc>
        <w:tc>
          <w:tcPr>
            <w:tcW w:w="2316" w:type="dxa"/>
            <w:noWrap/>
            <w:hideMark/>
          </w:tcPr>
          <w:p w14:paraId="24F5FB53" w14:textId="77777777" w:rsidR="00B9072B" w:rsidRPr="00B9072B" w:rsidRDefault="00B9072B" w:rsidP="00F13DB2">
            <w:pPr>
              <w:pStyle w:val="TAL"/>
              <w:rPr>
                <w:lang w:eastAsia="ja-JP"/>
              </w:rPr>
            </w:pPr>
            <w:r w:rsidRPr="00B9072B">
              <w:rPr>
                <w:lang w:eastAsia="ja-JP"/>
              </w:rPr>
              <w:t>3GPPMEMBER (ARIB)</w:t>
            </w:r>
          </w:p>
        </w:tc>
      </w:tr>
      <w:tr w:rsidR="00B9072B" w:rsidRPr="00B9072B" w14:paraId="4FF747D1" w14:textId="77777777" w:rsidTr="00F13DB2">
        <w:trPr>
          <w:trHeight w:val="113"/>
        </w:trPr>
        <w:tc>
          <w:tcPr>
            <w:tcW w:w="3114" w:type="dxa"/>
            <w:noWrap/>
            <w:hideMark/>
          </w:tcPr>
          <w:p w14:paraId="17F46218" w14:textId="77777777" w:rsidR="00B9072B" w:rsidRPr="00B9072B" w:rsidRDefault="00B9072B" w:rsidP="00F13DB2">
            <w:pPr>
              <w:pStyle w:val="TAL"/>
              <w:rPr>
                <w:lang w:eastAsia="ja-JP"/>
              </w:rPr>
            </w:pPr>
            <w:r w:rsidRPr="00B9072B">
              <w:rPr>
                <w:lang w:eastAsia="ja-JP"/>
              </w:rPr>
              <w:t>DAS, Siddharth</w:t>
            </w:r>
          </w:p>
        </w:tc>
        <w:tc>
          <w:tcPr>
            <w:tcW w:w="3402" w:type="dxa"/>
            <w:noWrap/>
            <w:hideMark/>
          </w:tcPr>
          <w:p w14:paraId="15640332" w14:textId="77777777" w:rsidR="00B9072B" w:rsidRPr="00B9072B" w:rsidRDefault="00B9072B" w:rsidP="00F13DB2">
            <w:pPr>
              <w:pStyle w:val="TAL"/>
              <w:rPr>
                <w:lang w:eastAsia="ja-JP"/>
              </w:rPr>
            </w:pPr>
            <w:r w:rsidRPr="00B9072B">
              <w:rPr>
                <w:lang w:eastAsia="ja-JP"/>
              </w:rPr>
              <w:t>Nokia Solutions &amp; Networks (I)</w:t>
            </w:r>
          </w:p>
        </w:tc>
        <w:tc>
          <w:tcPr>
            <w:tcW w:w="2316" w:type="dxa"/>
            <w:noWrap/>
            <w:hideMark/>
          </w:tcPr>
          <w:p w14:paraId="38DB4BCA" w14:textId="77777777" w:rsidR="00B9072B" w:rsidRPr="00B9072B" w:rsidRDefault="00B9072B" w:rsidP="00F13DB2">
            <w:pPr>
              <w:pStyle w:val="TAL"/>
              <w:rPr>
                <w:lang w:eastAsia="ja-JP"/>
              </w:rPr>
            </w:pPr>
            <w:r w:rsidRPr="00B9072B">
              <w:rPr>
                <w:lang w:eastAsia="ja-JP"/>
              </w:rPr>
              <w:t>3GPPMEMBER (TSDSI)</w:t>
            </w:r>
          </w:p>
        </w:tc>
      </w:tr>
      <w:tr w:rsidR="00B9072B" w:rsidRPr="00B9072B" w14:paraId="6DF59EE7" w14:textId="77777777" w:rsidTr="00F13DB2">
        <w:trPr>
          <w:trHeight w:val="113"/>
        </w:trPr>
        <w:tc>
          <w:tcPr>
            <w:tcW w:w="3114" w:type="dxa"/>
            <w:noWrap/>
            <w:hideMark/>
          </w:tcPr>
          <w:p w14:paraId="5C8B090C" w14:textId="77777777" w:rsidR="00B9072B" w:rsidRPr="00B9072B" w:rsidRDefault="00B9072B" w:rsidP="00F13DB2">
            <w:pPr>
              <w:pStyle w:val="TAL"/>
              <w:rPr>
                <w:lang w:eastAsia="ja-JP"/>
              </w:rPr>
            </w:pPr>
            <w:r w:rsidRPr="00B9072B">
              <w:rPr>
                <w:lang w:eastAsia="ja-JP"/>
              </w:rPr>
              <w:t>DEMPO, Hiroshi</w:t>
            </w:r>
          </w:p>
        </w:tc>
        <w:tc>
          <w:tcPr>
            <w:tcW w:w="3402" w:type="dxa"/>
            <w:noWrap/>
            <w:hideMark/>
          </w:tcPr>
          <w:p w14:paraId="5CE6EF51" w14:textId="77777777" w:rsidR="00B9072B" w:rsidRPr="00B9072B" w:rsidRDefault="00B9072B" w:rsidP="00F13DB2">
            <w:pPr>
              <w:pStyle w:val="TAL"/>
              <w:rPr>
                <w:lang w:eastAsia="ja-JP"/>
              </w:rPr>
            </w:pPr>
            <w:r w:rsidRPr="00B9072B">
              <w:rPr>
                <w:lang w:eastAsia="ja-JP"/>
              </w:rPr>
              <w:t>NEC Corporation</w:t>
            </w:r>
          </w:p>
        </w:tc>
        <w:tc>
          <w:tcPr>
            <w:tcW w:w="2316" w:type="dxa"/>
            <w:noWrap/>
            <w:hideMark/>
          </w:tcPr>
          <w:p w14:paraId="2277EE17" w14:textId="77777777" w:rsidR="00B9072B" w:rsidRPr="00B9072B" w:rsidRDefault="00B9072B" w:rsidP="00F13DB2">
            <w:pPr>
              <w:pStyle w:val="TAL"/>
              <w:rPr>
                <w:lang w:eastAsia="ja-JP"/>
              </w:rPr>
            </w:pPr>
            <w:r w:rsidRPr="00B9072B">
              <w:rPr>
                <w:lang w:eastAsia="ja-JP"/>
              </w:rPr>
              <w:t>3GPPMEMBER (ETSI)</w:t>
            </w:r>
          </w:p>
        </w:tc>
      </w:tr>
      <w:tr w:rsidR="00B9072B" w:rsidRPr="00B9072B" w14:paraId="12B4399E" w14:textId="77777777" w:rsidTr="00F13DB2">
        <w:trPr>
          <w:trHeight w:val="113"/>
        </w:trPr>
        <w:tc>
          <w:tcPr>
            <w:tcW w:w="3114" w:type="dxa"/>
            <w:noWrap/>
            <w:hideMark/>
          </w:tcPr>
          <w:p w14:paraId="02DDE6C1" w14:textId="77777777" w:rsidR="00B9072B" w:rsidRPr="00B9072B" w:rsidRDefault="00B9072B" w:rsidP="00F13DB2">
            <w:pPr>
              <w:pStyle w:val="TAL"/>
              <w:rPr>
                <w:lang w:eastAsia="ja-JP"/>
              </w:rPr>
            </w:pPr>
            <w:r w:rsidRPr="00B9072B">
              <w:rPr>
                <w:lang w:eastAsia="ja-JP"/>
              </w:rPr>
              <w:t>DOEHLA, Stefan</w:t>
            </w:r>
          </w:p>
        </w:tc>
        <w:tc>
          <w:tcPr>
            <w:tcW w:w="3402" w:type="dxa"/>
            <w:noWrap/>
            <w:hideMark/>
          </w:tcPr>
          <w:p w14:paraId="15EA1DB5" w14:textId="77777777" w:rsidR="00B9072B" w:rsidRPr="00B9072B" w:rsidRDefault="00B9072B" w:rsidP="00F13DB2">
            <w:pPr>
              <w:pStyle w:val="TAL"/>
              <w:rPr>
                <w:lang w:eastAsia="ja-JP"/>
              </w:rPr>
            </w:pPr>
            <w:r w:rsidRPr="00B9072B">
              <w:rPr>
                <w:lang w:eastAsia="ja-JP"/>
              </w:rPr>
              <w:t>Fraunhofer IIS</w:t>
            </w:r>
          </w:p>
        </w:tc>
        <w:tc>
          <w:tcPr>
            <w:tcW w:w="2316" w:type="dxa"/>
            <w:noWrap/>
            <w:hideMark/>
          </w:tcPr>
          <w:p w14:paraId="518266F2" w14:textId="77777777" w:rsidR="00B9072B" w:rsidRPr="00B9072B" w:rsidRDefault="00B9072B" w:rsidP="00F13DB2">
            <w:pPr>
              <w:pStyle w:val="TAL"/>
              <w:rPr>
                <w:lang w:eastAsia="ja-JP"/>
              </w:rPr>
            </w:pPr>
            <w:r w:rsidRPr="00B9072B">
              <w:rPr>
                <w:lang w:eastAsia="ja-JP"/>
              </w:rPr>
              <w:t>3GPPMEMBER (ETSI)</w:t>
            </w:r>
          </w:p>
        </w:tc>
      </w:tr>
      <w:tr w:rsidR="00B9072B" w:rsidRPr="00B9072B" w14:paraId="1DE25188" w14:textId="77777777" w:rsidTr="00F13DB2">
        <w:trPr>
          <w:trHeight w:val="113"/>
        </w:trPr>
        <w:tc>
          <w:tcPr>
            <w:tcW w:w="3114" w:type="dxa"/>
            <w:noWrap/>
            <w:hideMark/>
          </w:tcPr>
          <w:p w14:paraId="271324DD" w14:textId="77777777" w:rsidR="00B9072B" w:rsidRPr="00B9072B" w:rsidRDefault="00B9072B" w:rsidP="00F13DB2">
            <w:pPr>
              <w:pStyle w:val="TAL"/>
              <w:rPr>
                <w:lang w:eastAsia="ja-JP"/>
              </w:rPr>
            </w:pPr>
            <w:r w:rsidRPr="00B9072B">
              <w:rPr>
                <w:lang w:eastAsia="ja-JP"/>
              </w:rPr>
              <w:t>EL MOATAMID, Abdessamad</w:t>
            </w:r>
          </w:p>
        </w:tc>
        <w:tc>
          <w:tcPr>
            <w:tcW w:w="3402" w:type="dxa"/>
            <w:noWrap/>
            <w:hideMark/>
          </w:tcPr>
          <w:p w14:paraId="2479EA2F" w14:textId="77777777" w:rsidR="00B9072B" w:rsidRPr="00B9072B" w:rsidRDefault="00B9072B" w:rsidP="00F13DB2">
            <w:pPr>
              <w:pStyle w:val="TAL"/>
              <w:rPr>
                <w:lang w:eastAsia="ja-JP"/>
              </w:rPr>
            </w:pPr>
            <w:r w:rsidRPr="00B9072B">
              <w:rPr>
                <w:lang w:eastAsia="ja-JP"/>
              </w:rPr>
              <w:t>Huawei Technologies France</w:t>
            </w:r>
          </w:p>
        </w:tc>
        <w:tc>
          <w:tcPr>
            <w:tcW w:w="2316" w:type="dxa"/>
            <w:noWrap/>
            <w:hideMark/>
          </w:tcPr>
          <w:p w14:paraId="7419D3E1" w14:textId="77777777" w:rsidR="00B9072B" w:rsidRPr="00B9072B" w:rsidRDefault="00B9072B" w:rsidP="00F13DB2">
            <w:pPr>
              <w:pStyle w:val="TAL"/>
              <w:rPr>
                <w:lang w:eastAsia="ja-JP"/>
              </w:rPr>
            </w:pPr>
            <w:r w:rsidRPr="00B9072B">
              <w:rPr>
                <w:lang w:eastAsia="ja-JP"/>
              </w:rPr>
              <w:t>3GPPMEMBER (ETSI)</w:t>
            </w:r>
          </w:p>
        </w:tc>
      </w:tr>
      <w:tr w:rsidR="00B9072B" w:rsidRPr="00B9072B" w14:paraId="66803166" w14:textId="77777777" w:rsidTr="00F13DB2">
        <w:trPr>
          <w:trHeight w:val="113"/>
        </w:trPr>
        <w:tc>
          <w:tcPr>
            <w:tcW w:w="3114" w:type="dxa"/>
            <w:noWrap/>
            <w:hideMark/>
          </w:tcPr>
          <w:p w14:paraId="0E5E8C60" w14:textId="77777777" w:rsidR="00B9072B" w:rsidRPr="00B9072B" w:rsidRDefault="00B9072B" w:rsidP="00F13DB2">
            <w:pPr>
              <w:pStyle w:val="TAL"/>
              <w:rPr>
                <w:lang w:eastAsia="ja-JP"/>
              </w:rPr>
            </w:pPr>
            <w:r w:rsidRPr="00B9072B">
              <w:rPr>
                <w:lang w:eastAsia="ja-JP"/>
              </w:rPr>
              <w:t xml:space="preserve">ETEMOGLU, Cagri </w:t>
            </w:r>
            <w:proofErr w:type="spellStart"/>
            <w:r w:rsidRPr="00B9072B">
              <w:rPr>
                <w:lang w:eastAsia="ja-JP"/>
              </w:rPr>
              <w:t>Ozgenc</w:t>
            </w:r>
            <w:proofErr w:type="spellEnd"/>
          </w:p>
        </w:tc>
        <w:tc>
          <w:tcPr>
            <w:tcW w:w="3402" w:type="dxa"/>
            <w:noWrap/>
            <w:hideMark/>
          </w:tcPr>
          <w:p w14:paraId="5C3BFAAB" w14:textId="77777777" w:rsidR="00B9072B" w:rsidRPr="00B9072B" w:rsidRDefault="00B9072B" w:rsidP="00F13DB2">
            <w:pPr>
              <w:pStyle w:val="TAL"/>
              <w:rPr>
                <w:lang w:eastAsia="ja-JP"/>
              </w:rPr>
            </w:pPr>
            <w:r w:rsidRPr="00B9072B">
              <w:rPr>
                <w:lang w:eastAsia="ja-JP"/>
              </w:rPr>
              <w:t xml:space="preserve">Turk </w:t>
            </w:r>
            <w:proofErr w:type="spellStart"/>
            <w:r w:rsidRPr="00B9072B">
              <w:rPr>
                <w:lang w:eastAsia="ja-JP"/>
              </w:rPr>
              <w:t>Telekomunikasyon</w:t>
            </w:r>
            <w:proofErr w:type="spellEnd"/>
            <w:r w:rsidRPr="00B9072B">
              <w:rPr>
                <w:lang w:eastAsia="ja-JP"/>
              </w:rPr>
              <w:t xml:space="preserve"> A.S.</w:t>
            </w:r>
          </w:p>
        </w:tc>
        <w:tc>
          <w:tcPr>
            <w:tcW w:w="2316" w:type="dxa"/>
            <w:noWrap/>
            <w:hideMark/>
          </w:tcPr>
          <w:p w14:paraId="040C4A04" w14:textId="77777777" w:rsidR="00B9072B" w:rsidRPr="00B9072B" w:rsidRDefault="00B9072B" w:rsidP="00F13DB2">
            <w:pPr>
              <w:pStyle w:val="TAL"/>
              <w:rPr>
                <w:lang w:eastAsia="ja-JP"/>
              </w:rPr>
            </w:pPr>
            <w:r w:rsidRPr="00B9072B">
              <w:rPr>
                <w:lang w:eastAsia="ja-JP"/>
              </w:rPr>
              <w:t>3GPPMEMBER (ETSI)</w:t>
            </w:r>
          </w:p>
        </w:tc>
      </w:tr>
      <w:tr w:rsidR="00B9072B" w:rsidRPr="00B9072B" w14:paraId="6158242D" w14:textId="77777777" w:rsidTr="00F13DB2">
        <w:trPr>
          <w:trHeight w:val="113"/>
        </w:trPr>
        <w:tc>
          <w:tcPr>
            <w:tcW w:w="3114" w:type="dxa"/>
            <w:noWrap/>
            <w:hideMark/>
          </w:tcPr>
          <w:p w14:paraId="5EF40DDD" w14:textId="77777777" w:rsidR="00B9072B" w:rsidRPr="00B9072B" w:rsidRDefault="00B9072B" w:rsidP="00F13DB2">
            <w:pPr>
              <w:pStyle w:val="TAL"/>
              <w:rPr>
                <w:lang w:eastAsia="ja-JP"/>
              </w:rPr>
            </w:pPr>
            <w:r w:rsidRPr="00B9072B">
              <w:rPr>
                <w:lang w:eastAsia="ja-JP"/>
              </w:rPr>
              <w:t xml:space="preserve">FEI, </w:t>
            </w:r>
            <w:proofErr w:type="spellStart"/>
            <w:r w:rsidRPr="00B9072B">
              <w:rPr>
                <w:lang w:eastAsia="ja-JP"/>
              </w:rPr>
              <w:t>Yongqiang</w:t>
            </w:r>
            <w:proofErr w:type="spellEnd"/>
          </w:p>
        </w:tc>
        <w:tc>
          <w:tcPr>
            <w:tcW w:w="3402" w:type="dxa"/>
            <w:noWrap/>
            <w:hideMark/>
          </w:tcPr>
          <w:p w14:paraId="53C4C222" w14:textId="77777777" w:rsidR="00B9072B" w:rsidRPr="00B9072B" w:rsidRDefault="00B9072B" w:rsidP="00F13DB2">
            <w:pPr>
              <w:pStyle w:val="TAL"/>
              <w:rPr>
                <w:lang w:eastAsia="ja-JP"/>
              </w:rPr>
            </w:pPr>
            <w:r w:rsidRPr="00B9072B">
              <w:rPr>
                <w:lang w:eastAsia="ja-JP"/>
              </w:rPr>
              <w:t>CATT</w:t>
            </w:r>
          </w:p>
        </w:tc>
        <w:tc>
          <w:tcPr>
            <w:tcW w:w="2316" w:type="dxa"/>
            <w:noWrap/>
            <w:hideMark/>
          </w:tcPr>
          <w:p w14:paraId="3E586CF1" w14:textId="77777777" w:rsidR="00B9072B" w:rsidRPr="00B9072B" w:rsidRDefault="00B9072B" w:rsidP="00F13DB2">
            <w:pPr>
              <w:pStyle w:val="TAL"/>
              <w:rPr>
                <w:lang w:eastAsia="ja-JP"/>
              </w:rPr>
            </w:pPr>
            <w:r w:rsidRPr="00B9072B">
              <w:rPr>
                <w:lang w:eastAsia="ja-JP"/>
              </w:rPr>
              <w:t>3GPPMEMBER (CCSA)</w:t>
            </w:r>
          </w:p>
        </w:tc>
      </w:tr>
      <w:tr w:rsidR="00B9072B" w:rsidRPr="00B9072B" w14:paraId="52F8B76E" w14:textId="77777777" w:rsidTr="00F13DB2">
        <w:trPr>
          <w:trHeight w:val="113"/>
        </w:trPr>
        <w:tc>
          <w:tcPr>
            <w:tcW w:w="3114" w:type="dxa"/>
            <w:noWrap/>
            <w:hideMark/>
          </w:tcPr>
          <w:p w14:paraId="0D70CF42" w14:textId="77777777" w:rsidR="00B9072B" w:rsidRPr="00B9072B" w:rsidRDefault="00B9072B" w:rsidP="00F13DB2">
            <w:pPr>
              <w:pStyle w:val="TAL"/>
              <w:rPr>
                <w:lang w:eastAsia="ja-JP"/>
              </w:rPr>
            </w:pPr>
            <w:r w:rsidRPr="00B9072B">
              <w:rPr>
                <w:lang w:eastAsia="ja-JP"/>
              </w:rPr>
              <w:t xml:space="preserve">FENG, </w:t>
            </w:r>
            <w:proofErr w:type="spellStart"/>
            <w:r w:rsidRPr="00B9072B">
              <w:rPr>
                <w:lang w:eastAsia="ja-JP"/>
              </w:rPr>
              <w:t>Sanjun</w:t>
            </w:r>
            <w:proofErr w:type="spellEnd"/>
          </w:p>
        </w:tc>
        <w:tc>
          <w:tcPr>
            <w:tcW w:w="3402" w:type="dxa"/>
            <w:noWrap/>
            <w:hideMark/>
          </w:tcPr>
          <w:p w14:paraId="3BCBC296" w14:textId="77777777" w:rsidR="00B9072B" w:rsidRPr="00B9072B" w:rsidRDefault="00B9072B" w:rsidP="00F13DB2">
            <w:pPr>
              <w:pStyle w:val="TAL"/>
              <w:rPr>
                <w:lang w:eastAsia="ja-JP"/>
              </w:rPr>
            </w:pPr>
            <w:r w:rsidRPr="00B9072B">
              <w:rPr>
                <w:lang w:eastAsia="ja-JP"/>
              </w:rPr>
              <w:t>vivo Mobile Communication Co.,</w:t>
            </w:r>
          </w:p>
        </w:tc>
        <w:tc>
          <w:tcPr>
            <w:tcW w:w="2316" w:type="dxa"/>
            <w:noWrap/>
            <w:hideMark/>
          </w:tcPr>
          <w:p w14:paraId="12F4C365" w14:textId="77777777" w:rsidR="00B9072B" w:rsidRPr="00B9072B" w:rsidRDefault="00B9072B" w:rsidP="00F13DB2">
            <w:pPr>
              <w:pStyle w:val="TAL"/>
              <w:rPr>
                <w:lang w:eastAsia="ja-JP"/>
              </w:rPr>
            </w:pPr>
            <w:r w:rsidRPr="00B9072B">
              <w:rPr>
                <w:lang w:eastAsia="ja-JP"/>
              </w:rPr>
              <w:t>3GPPMEMBER (CCSA)</w:t>
            </w:r>
          </w:p>
        </w:tc>
      </w:tr>
      <w:tr w:rsidR="00B9072B" w:rsidRPr="00B9072B" w14:paraId="39F93D5B" w14:textId="77777777" w:rsidTr="00F13DB2">
        <w:trPr>
          <w:trHeight w:val="113"/>
        </w:trPr>
        <w:tc>
          <w:tcPr>
            <w:tcW w:w="3114" w:type="dxa"/>
            <w:noWrap/>
            <w:hideMark/>
          </w:tcPr>
          <w:p w14:paraId="2AA1EA94" w14:textId="77777777" w:rsidR="00B9072B" w:rsidRPr="00B9072B" w:rsidRDefault="00B9072B" w:rsidP="00F13DB2">
            <w:pPr>
              <w:pStyle w:val="TAL"/>
              <w:rPr>
                <w:lang w:eastAsia="ja-JP"/>
              </w:rPr>
            </w:pPr>
            <w:r w:rsidRPr="00B9072B">
              <w:rPr>
                <w:lang w:eastAsia="ja-JP"/>
              </w:rPr>
              <w:t>FERNANDEZ MARTOS, Flores</w:t>
            </w:r>
          </w:p>
        </w:tc>
        <w:tc>
          <w:tcPr>
            <w:tcW w:w="3402" w:type="dxa"/>
            <w:noWrap/>
            <w:hideMark/>
          </w:tcPr>
          <w:p w14:paraId="20B0EDA9" w14:textId="77777777" w:rsidR="00B9072B" w:rsidRPr="00B9072B" w:rsidRDefault="00B9072B" w:rsidP="00F13DB2">
            <w:pPr>
              <w:pStyle w:val="TAL"/>
              <w:rPr>
                <w:lang w:eastAsia="ja-JP"/>
              </w:rPr>
            </w:pPr>
            <w:r w:rsidRPr="00B9072B">
              <w:rPr>
                <w:lang w:eastAsia="ja-JP"/>
              </w:rPr>
              <w:t>Keysight Technologies UK Ltd</w:t>
            </w:r>
          </w:p>
        </w:tc>
        <w:tc>
          <w:tcPr>
            <w:tcW w:w="2316" w:type="dxa"/>
            <w:noWrap/>
            <w:hideMark/>
          </w:tcPr>
          <w:p w14:paraId="3E9A2138" w14:textId="77777777" w:rsidR="00B9072B" w:rsidRPr="00B9072B" w:rsidRDefault="00B9072B" w:rsidP="00F13DB2">
            <w:pPr>
              <w:pStyle w:val="TAL"/>
              <w:rPr>
                <w:lang w:eastAsia="ja-JP"/>
              </w:rPr>
            </w:pPr>
            <w:r w:rsidRPr="00B9072B">
              <w:rPr>
                <w:lang w:eastAsia="ja-JP"/>
              </w:rPr>
              <w:t>3GPPMEMBER (ETSI)</w:t>
            </w:r>
          </w:p>
        </w:tc>
      </w:tr>
      <w:tr w:rsidR="00B9072B" w:rsidRPr="00B9072B" w14:paraId="6135EED8" w14:textId="77777777" w:rsidTr="00F13DB2">
        <w:trPr>
          <w:trHeight w:val="113"/>
        </w:trPr>
        <w:tc>
          <w:tcPr>
            <w:tcW w:w="3114" w:type="dxa"/>
            <w:noWrap/>
            <w:hideMark/>
          </w:tcPr>
          <w:p w14:paraId="29B3A7FF" w14:textId="77777777" w:rsidR="00B9072B" w:rsidRPr="00B9072B" w:rsidRDefault="00B9072B" w:rsidP="00F13DB2">
            <w:pPr>
              <w:pStyle w:val="TAL"/>
              <w:rPr>
                <w:lang w:eastAsia="ja-JP"/>
              </w:rPr>
            </w:pPr>
            <w:r w:rsidRPr="00B9072B">
              <w:rPr>
                <w:lang w:eastAsia="ja-JP"/>
              </w:rPr>
              <w:t>FEVOLD, Jerediah</w:t>
            </w:r>
          </w:p>
        </w:tc>
        <w:tc>
          <w:tcPr>
            <w:tcW w:w="3402" w:type="dxa"/>
            <w:noWrap/>
            <w:hideMark/>
          </w:tcPr>
          <w:p w14:paraId="6C40B69A" w14:textId="77777777" w:rsidR="00B9072B" w:rsidRPr="00B9072B" w:rsidRDefault="00B9072B" w:rsidP="00F13DB2">
            <w:pPr>
              <w:pStyle w:val="TAL"/>
              <w:rPr>
                <w:lang w:eastAsia="ja-JP"/>
              </w:rPr>
            </w:pPr>
            <w:r w:rsidRPr="00B9072B">
              <w:rPr>
                <w:lang w:eastAsia="ja-JP"/>
              </w:rPr>
              <w:t>Nokia Corporation</w:t>
            </w:r>
          </w:p>
        </w:tc>
        <w:tc>
          <w:tcPr>
            <w:tcW w:w="2316" w:type="dxa"/>
            <w:noWrap/>
            <w:hideMark/>
          </w:tcPr>
          <w:p w14:paraId="09AA3167" w14:textId="77777777" w:rsidR="00B9072B" w:rsidRPr="00B9072B" w:rsidRDefault="00B9072B" w:rsidP="00F13DB2">
            <w:pPr>
              <w:pStyle w:val="TAL"/>
              <w:rPr>
                <w:lang w:eastAsia="ja-JP"/>
              </w:rPr>
            </w:pPr>
            <w:r w:rsidRPr="00B9072B">
              <w:rPr>
                <w:lang w:eastAsia="ja-JP"/>
              </w:rPr>
              <w:t>3GPPMEMBER (ETSI)</w:t>
            </w:r>
          </w:p>
        </w:tc>
      </w:tr>
      <w:tr w:rsidR="00B9072B" w:rsidRPr="00B9072B" w14:paraId="3B39645C" w14:textId="77777777" w:rsidTr="00F13DB2">
        <w:trPr>
          <w:trHeight w:val="113"/>
        </w:trPr>
        <w:tc>
          <w:tcPr>
            <w:tcW w:w="3114" w:type="dxa"/>
            <w:noWrap/>
            <w:hideMark/>
          </w:tcPr>
          <w:p w14:paraId="6D18B7AC" w14:textId="77777777" w:rsidR="00B9072B" w:rsidRPr="00B9072B" w:rsidRDefault="00B9072B" w:rsidP="00F13DB2">
            <w:pPr>
              <w:pStyle w:val="TAL"/>
              <w:rPr>
                <w:lang w:eastAsia="ja-JP"/>
              </w:rPr>
            </w:pPr>
            <w:r w:rsidRPr="00B9072B">
              <w:rPr>
                <w:lang w:eastAsia="ja-JP"/>
              </w:rPr>
              <w:t>FUTAKI, Hisashi</w:t>
            </w:r>
          </w:p>
        </w:tc>
        <w:tc>
          <w:tcPr>
            <w:tcW w:w="3402" w:type="dxa"/>
            <w:noWrap/>
            <w:hideMark/>
          </w:tcPr>
          <w:p w14:paraId="684B2E34" w14:textId="77777777" w:rsidR="00B9072B" w:rsidRPr="00B9072B" w:rsidRDefault="00B9072B" w:rsidP="00F13DB2">
            <w:pPr>
              <w:pStyle w:val="TAL"/>
              <w:rPr>
                <w:lang w:eastAsia="ja-JP"/>
              </w:rPr>
            </w:pPr>
            <w:r w:rsidRPr="00B9072B">
              <w:rPr>
                <w:lang w:eastAsia="ja-JP"/>
              </w:rPr>
              <w:t>NEC Corporation (ARIB)</w:t>
            </w:r>
          </w:p>
        </w:tc>
        <w:tc>
          <w:tcPr>
            <w:tcW w:w="2316" w:type="dxa"/>
            <w:noWrap/>
            <w:hideMark/>
          </w:tcPr>
          <w:p w14:paraId="27387050" w14:textId="77777777" w:rsidR="00B9072B" w:rsidRPr="00B9072B" w:rsidRDefault="00B9072B" w:rsidP="00F13DB2">
            <w:pPr>
              <w:pStyle w:val="TAL"/>
              <w:rPr>
                <w:lang w:eastAsia="ja-JP"/>
              </w:rPr>
            </w:pPr>
            <w:r w:rsidRPr="00B9072B">
              <w:rPr>
                <w:lang w:eastAsia="ja-JP"/>
              </w:rPr>
              <w:t>3GPPMEMBER (ARIB)</w:t>
            </w:r>
          </w:p>
        </w:tc>
      </w:tr>
      <w:tr w:rsidR="00B9072B" w:rsidRPr="00B9072B" w14:paraId="284E8D2F" w14:textId="77777777" w:rsidTr="00F13DB2">
        <w:trPr>
          <w:trHeight w:val="113"/>
        </w:trPr>
        <w:tc>
          <w:tcPr>
            <w:tcW w:w="3114" w:type="dxa"/>
            <w:noWrap/>
            <w:hideMark/>
          </w:tcPr>
          <w:p w14:paraId="23CBF936" w14:textId="77777777" w:rsidR="00B9072B" w:rsidRPr="00B9072B" w:rsidRDefault="00B9072B" w:rsidP="00F13DB2">
            <w:pPr>
              <w:pStyle w:val="TAL"/>
              <w:rPr>
                <w:lang w:eastAsia="ja-JP"/>
              </w:rPr>
            </w:pPr>
            <w:r w:rsidRPr="00B9072B">
              <w:rPr>
                <w:lang w:eastAsia="ja-JP"/>
              </w:rPr>
              <w:t>GEE, Thomas</w:t>
            </w:r>
          </w:p>
        </w:tc>
        <w:tc>
          <w:tcPr>
            <w:tcW w:w="3402" w:type="dxa"/>
            <w:noWrap/>
            <w:hideMark/>
          </w:tcPr>
          <w:p w14:paraId="632453A6" w14:textId="77777777" w:rsidR="00B9072B" w:rsidRPr="00B9072B" w:rsidRDefault="00B9072B" w:rsidP="00F13DB2">
            <w:pPr>
              <w:pStyle w:val="TAL"/>
              <w:rPr>
                <w:lang w:eastAsia="ja-JP"/>
              </w:rPr>
            </w:pPr>
            <w:r w:rsidRPr="00B9072B">
              <w:rPr>
                <w:lang w:eastAsia="ja-JP"/>
              </w:rPr>
              <w:t>Qorvo</w:t>
            </w:r>
          </w:p>
        </w:tc>
        <w:tc>
          <w:tcPr>
            <w:tcW w:w="2316" w:type="dxa"/>
            <w:noWrap/>
            <w:hideMark/>
          </w:tcPr>
          <w:p w14:paraId="03A9E8A4" w14:textId="77777777" w:rsidR="00B9072B" w:rsidRPr="00B9072B" w:rsidRDefault="00B9072B" w:rsidP="00F13DB2">
            <w:pPr>
              <w:pStyle w:val="TAL"/>
              <w:rPr>
                <w:lang w:eastAsia="ja-JP"/>
              </w:rPr>
            </w:pPr>
            <w:r w:rsidRPr="00B9072B">
              <w:rPr>
                <w:lang w:eastAsia="ja-JP"/>
              </w:rPr>
              <w:t>3GPPMEMBER (ETSI)</w:t>
            </w:r>
          </w:p>
        </w:tc>
      </w:tr>
      <w:tr w:rsidR="00B9072B" w:rsidRPr="00B9072B" w14:paraId="3710B2E7" w14:textId="77777777" w:rsidTr="00F13DB2">
        <w:trPr>
          <w:trHeight w:val="113"/>
        </w:trPr>
        <w:tc>
          <w:tcPr>
            <w:tcW w:w="3114" w:type="dxa"/>
            <w:noWrap/>
            <w:hideMark/>
          </w:tcPr>
          <w:p w14:paraId="688B00FD" w14:textId="77777777" w:rsidR="00B9072B" w:rsidRPr="00B9072B" w:rsidRDefault="00B9072B" w:rsidP="00F13DB2">
            <w:pPr>
              <w:pStyle w:val="TAL"/>
              <w:rPr>
                <w:lang w:eastAsia="ja-JP"/>
              </w:rPr>
            </w:pPr>
            <w:r w:rsidRPr="00B9072B">
              <w:rPr>
                <w:lang w:eastAsia="ja-JP"/>
              </w:rPr>
              <w:t>GENOUD, Olivier</w:t>
            </w:r>
          </w:p>
        </w:tc>
        <w:tc>
          <w:tcPr>
            <w:tcW w:w="3402" w:type="dxa"/>
            <w:noWrap/>
            <w:hideMark/>
          </w:tcPr>
          <w:p w14:paraId="37B1DD9A" w14:textId="77777777" w:rsidR="00B9072B" w:rsidRPr="00B9072B" w:rsidRDefault="00B9072B" w:rsidP="00F13DB2">
            <w:pPr>
              <w:pStyle w:val="TAL"/>
              <w:rPr>
                <w:lang w:eastAsia="ja-JP"/>
              </w:rPr>
            </w:pPr>
            <w:r w:rsidRPr="00B9072B">
              <w:rPr>
                <w:lang w:eastAsia="ja-JP"/>
              </w:rPr>
              <w:t>ETSI</w:t>
            </w:r>
          </w:p>
        </w:tc>
        <w:tc>
          <w:tcPr>
            <w:tcW w:w="2316" w:type="dxa"/>
            <w:noWrap/>
            <w:hideMark/>
          </w:tcPr>
          <w:p w14:paraId="3D8F21CE" w14:textId="77777777" w:rsidR="00B9072B" w:rsidRPr="00B9072B" w:rsidRDefault="00B9072B" w:rsidP="00F13DB2">
            <w:pPr>
              <w:pStyle w:val="TAL"/>
              <w:rPr>
                <w:lang w:eastAsia="ja-JP"/>
              </w:rPr>
            </w:pPr>
            <w:r w:rsidRPr="00B9072B">
              <w:rPr>
                <w:lang w:eastAsia="ja-JP"/>
              </w:rPr>
              <w:t>3GPPORG_REP (ETSI)</w:t>
            </w:r>
          </w:p>
        </w:tc>
      </w:tr>
      <w:tr w:rsidR="00B9072B" w:rsidRPr="00B9072B" w14:paraId="1CF21B49" w14:textId="77777777" w:rsidTr="00F13DB2">
        <w:trPr>
          <w:trHeight w:val="113"/>
        </w:trPr>
        <w:tc>
          <w:tcPr>
            <w:tcW w:w="3114" w:type="dxa"/>
            <w:noWrap/>
            <w:hideMark/>
          </w:tcPr>
          <w:p w14:paraId="16AC244F" w14:textId="77777777" w:rsidR="00B9072B" w:rsidRPr="00B9072B" w:rsidRDefault="00B9072B" w:rsidP="00F13DB2">
            <w:pPr>
              <w:pStyle w:val="TAL"/>
              <w:rPr>
                <w:lang w:eastAsia="ja-JP"/>
              </w:rPr>
            </w:pPr>
            <w:r w:rsidRPr="00B9072B">
              <w:rPr>
                <w:lang w:eastAsia="ja-JP"/>
              </w:rPr>
              <w:t>GOLDBERG, Martin</w:t>
            </w:r>
          </w:p>
        </w:tc>
        <w:tc>
          <w:tcPr>
            <w:tcW w:w="3402" w:type="dxa"/>
            <w:noWrap/>
            <w:hideMark/>
          </w:tcPr>
          <w:p w14:paraId="64F99CC0" w14:textId="77777777" w:rsidR="00B9072B" w:rsidRPr="00B9072B" w:rsidRDefault="00B9072B" w:rsidP="00F13DB2">
            <w:pPr>
              <w:pStyle w:val="TAL"/>
              <w:rPr>
                <w:lang w:eastAsia="ja-JP"/>
              </w:rPr>
            </w:pPr>
            <w:r w:rsidRPr="00B9072B">
              <w:rPr>
                <w:lang w:eastAsia="ja-JP"/>
              </w:rPr>
              <w:t>U.S. National Security Agency</w:t>
            </w:r>
          </w:p>
        </w:tc>
        <w:tc>
          <w:tcPr>
            <w:tcW w:w="2316" w:type="dxa"/>
            <w:noWrap/>
            <w:hideMark/>
          </w:tcPr>
          <w:p w14:paraId="56FF587A" w14:textId="77777777" w:rsidR="00B9072B" w:rsidRPr="00B9072B" w:rsidRDefault="00B9072B" w:rsidP="00F13DB2">
            <w:pPr>
              <w:pStyle w:val="TAL"/>
              <w:rPr>
                <w:lang w:eastAsia="ja-JP"/>
              </w:rPr>
            </w:pPr>
            <w:r w:rsidRPr="00B9072B">
              <w:rPr>
                <w:lang w:eastAsia="ja-JP"/>
              </w:rPr>
              <w:t>3GPPMEMBER (ATIS)</w:t>
            </w:r>
          </w:p>
        </w:tc>
      </w:tr>
      <w:tr w:rsidR="00B9072B" w:rsidRPr="00B9072B" w14:paraId="3F8EC7B5" w14:textId="77777777" w:rsidTr="00F13DB2">
        <w:trPr>
          <w:trHeight w:val="113"/>
        </w:trPr>
        <w:tc>
          <w:tcPr>
            <w:tcW w:w="3114" w:type="dxa"/>
            <w:noWrap/>
            <w:hideMark/>
          </w:tcPr>
          <w:p w14:paraId="0F0D86A1" w14:textId="77777777" w:rsidR="00B9072B" w:rsidRPr="00B9072B" w:rsidRDefault="00B9072B" w:rsidP="00F13DB2">
            <w:pPr>
              <w:pStyle w:val="TAL"/>
              <w:rPr>
                <w:lang w:eastAsia="ja-JP"/>
              </w:rPr>
            </w:pPr>
            <w:r w:rsidRPr="00B9072B">
              <w:rPr>
                <w:lang w:eastAsia="ja-JP"/>
              </w:rPr>
              <w:t>GOLI, SRIKANTH</w:t>
            </w:r>
          </w:p>
        </w:tc>
        <w:tc>
          <w:tcPr>
            <w:tcW w:w="3402" w:type="dxa"/>
            <w:noWrap/>
            <w:hideMark/>
          </w:tcPr>
          <w:p w14:paraId="14F2906E" w14:textId="77777777" w:rsidR="00B9072B" w:rsidRPr="00B9072B" w:rsidRDefault="00B9072B" w:rsidP="00F13DB2">
            <w:pPr>
              <w:pStyle w:val="TAL"/>
              <w:rPr>
                <w:lang w:eastAsia="ja-JP"/>
              </w:rPr>
            </w:pPr>
            <w:proofErr w:type="spellStart"/>
            <w:r w:rsidRPr="00B9072B">
              <w:rPr>
                <w:lang w:eastAsia="ja-JP"/>
              </w:rPr>
              <w:t>SnT</w:t>
            </w:r>
            <w:proofErr w:type="spellEnd"/>
            <w:r w:rsidRPr="00B9072B">
              <w:rPr>
                <w:lang w:eastAsia="ja-JP"/>
              </w:rPr>
              <w:t xml:space="preserve"> - University of Luxembourg</w:t>
            </w:r>
          </w:p>
        </w:tc>
        <w:tc>
          <w:tcPr>
            <w:tcW w:w="2316" w:type="dxa"/>
            <w:noWrap/>
            <w:hideMark/>
          </w:tcPr>
          <w:p w14:paraId="389B7971" w14:textId="77777777" w:rsidR="00B9072B" w:rsidRPr="00B9072B" w:rsidRDefault="00B9072B" w:rsidP="00F13DB2">
            <w:pPr>
              <w:pStyle w:val="TAL"/>
              <w:rPr>
                <w:lang w:eastAsia="ja-JP"/>
              </w:rPr>
            </w:pPr>
            <w:r w:rsidRPr="00B9072B">
              <w:rPr>
                <w:lang w:eastAsia="ja-JP"/>
              </w:rPr>
              <w:t>3GPPMEMBER (ETSI)</w:t>
            </w:r>
          </w:p>
        </w:tc>
      </w:tr>
      <w:tr w:rsidR="00B9072B" w:rsidRPr="00B9072B" w14:paraId="6512472D" w14:textId="77777777" w:rsidTr="00F13DB2">
        <w:trPr>
          <w:trHeight w:val="113"/>
        </w:trPr>
        <w:tc>
          <w:tcPr>
            <w:tcW w:w="3114" w:type="dxa"/>
            <w:noWrap/>
            <w:hideMark/>
          </w:tcPr>
          <w:p w14:paraId="6390348E" w14:textId="77777777" w:rsidR="00B9072B" w:rsidRPr="00B9072B" w:rsidRDefault="00B9072B" w:rsidP="00F13DB2">
            <w:pPr>
              <w:pStyle w:val="TAL"/>
              <w:rPr>
                <w:lang w:eastAsia="ja-JP"/>
              </w:rPr>
            </w:pPr>
            <w:r w:rsidRPr="00B9072B">
              <w:rPr>
                <w:lang w:eastAsia="ja-JP"/>
              </w:rPr>
              <w:t>GRIME, Matthew</w:t>
            </w:r>
          </w:p>
        </w:tc>
        <w:tc>
          <w:tcPr>
            <w:tcW w:w="3402" w:type="dxa"/>
            <w:noWrap/>
            <w:hideMark/>
          </w:tcPr>
          <w:p w14:paraId="2E3D2891" w14:textId="77777777" w:rsidR="00B9072B" w:rsidRPr="00B9072B" w:rsidRDefault="00B9072B" w:rsidP="00F13DB2">
            <w:pPr>
              <w:pStyle w:val="TAL"/>
              <w:rPr>
                <w:lang w:eastAsia="ja-JP"/>
              </w:rPr>
            </w:pPr>
            <w:r w:rsidRPr="00B9072B">
              <w:rPr>
                <w:lang w:eastAsia="ja-JP"/>
              </w:rPr>
              <w:t>NCSC</w:t>
            </w:r>
          </w:p>
        </w:tc>
        <w:tc>
          <w:tcPr>
            <w:tcW w:w="2316" w:type="dxa"/>
            <w:noWrap/>
            <w:hideMark/>
          </w:tcPr>
          <w:p w14:paraId="7B4A1B9D" w14:textId="77777777" w:rsidR="00B9072B" w:rsidRPr="00B9072B" w:rsidRDefault="00B9072B" w:rsidP="00F13DB2">
            <w:pPr>
              <w:pStyle w:val="TAL"/>
              <w:rPr>
                <w:lang w:eastAsia="ja-JP"/>
              </w:rPr>
            </w:pPr>
            <w:r w:rsidRPr="00B9072B">
              <w:rPr>
                <w:lang w:eastAsia="ja-JP"/>
              </w:rPr>
              <w:t>3GPPMEMBER (ETSI)</w:t>
            </w:r>
          </w:p>
        </w:tc>
      </w:tr>
      <w:tr w:rsidR="00B9072B" w:rsidRPr="00B9072B" w14:paraId="756EC8BC" w14:textId="77777777" w:rsidTr="00F13DB2">
        <w:trPr>
          <w:trHeight w:val="113"/>
        </w:trPr>
        <w:tc>
          <w:tcPr>
            <w:tcW w:w="3114" w:type="dxa"/>
            <w:noWrap/>
            <w:hideMark/>
          </w:tcPr>
          <w:p w14:paraId="09416DFB" w14:textId="77777777" w:rsidR="00B9072B" w:rsidRPr="00B9072B" w:rsidRDefault="00B9072B" w:rsidP="00F13DB2">
            <w:pPr>
              <w:pStyle w:val="TAL"/>
              <w:rPr>
                <w:lang w:eastAsia="ja-JP"/>
              </w:rPr>
            </w:pPr>
            <w:r w:rsidRPr="00B9072B">
              <w:rPr>
                <w:lang w:eastAsia="ja-JP"/>
              </w:rPr>
              <w:t>GU, Chunying</w:t>
            </w:r>
          </w:p>
        </w:tc>
        <w:tc>
          <w:tcPr>
            <w:tcW w:w="3402" w:type="dxa"/>
            <w:noWrap/>
            <w:hideMark/>
          </w:tcPr>
          <w:p w14:paraId="2E24E77D" w14:textId="77777777" w:rsidR="00B9072B" w:rsidRPr="00B9072B" w:rsidRDefault="00B9072B" w:rsidP="00F13DB2">
            <w:pPr>
              <w:pStyle w:val="TAL"/>
              <w:rPr>
                <w:lang w:eastAsia="ja-JP"/>
              </w:rPr>
            </w:pPr>
            <w:proofErr w:type="spellStart"/>
            <w:r w:rsidRPr="00B9072B">
              <w:rPr>
                <w:lang w:eastAsia="ja-JP"/>
              </w:rPr>
              <w:t>HuaWei</w:t>
            </w:r>
            <w:proofErr w:type="spellEnd"/>
            <w:r w:rsidRPr="00B9072B">
              <w:rPr>
                <w:lang w:eastAsia="ja-JP"/>
              </w:rPr>
              <w:t xml:space="preserve"> Technologies Co., Ltd</w:t>
            </w:r>
          </w:p>
        </w:tc>
        <w:tc>
          <w:tcPr>
            <w:tcW w:w="2316" w:type="dxa"/>
            <w:noWrap/>
            <w:hideMark/>
          </w:tcPr>
          <w:p w14:paraId="58D16DD1" w14:textId="77777777" w:rsidR="00B9072B" w:rsidRPr="00B9072B" w:rsidRDefault="00B9072B" w:rsidP="00F13DB2">
            <w:pPr>
              <w:pStyle w:val="TAL"/>
              <w:rPr>
                <w:lang w:eastAsia="ja-JP"/>
              </w:rPr>
            </w:pPr>
            <w:r w:rsidRPr="00B9072B">
              <w:rPr>
                <w:lang w:eastAsia="ja-JP"/>
              </w:rPr>
              <w:t>3GPPMEMBER (CCSA)</w:t>
            </w:r>
          </w:p>
        </w:tc>
      </w:tr>
      <w:tr w:rsidR="00B9072B" w:rsidRPr="00B9072B" w14:paraId="3900CF29" w14:textId="77777777" w:rsidTr="00F13DB2">
        <w:trPr>
          <w:trHeight w:val="113"/>
        </w:trPr>
        <w:tc>
          <w:tcPr>
            <w:tcW w:w="3114" w:type="dxa"/>
            <w:noWrap/>
            <w:hideMark/>
          </w:tcPr>
          <w:p w14:paraId="3617BE06" w14:textId="77777777" w:rsidR="00B9072B" w:rsidRPr="00B9072B" w:rsidRDefault="00B9072B" w:rsidP="00F13DB2">
            <w:pPr>
              <w:pStyle w:val="TAL"/>
              <w:rPr>
                <w:lang w:eastAsia="ja-JP"/>
              </w:rPr>
            </w:pPr>
            <w:r w:rsidRPr="00B9072B">
              <w:rPr>
                <w:lang w:eastAsia="ja-JP"/>
              </w:rPr>
              <w:t>GUTIERREZ ESTEVEZ, David</w:t>
            </w:r>
          </w:p>
        </w:tc>
        <w:tc>
          <w:tcPr>
            <w:tcW w:w="3402" w:type="dxa"/>
            <w:noWrap/>
            <w:hideMark/>
          </w:tcPr>
          <w:p w14:paraId="47E1AB0B" w14:textId="77777777" w:rsidR="00B9072B" w:rsidRPr="00B9072B" w:rsidRDefault="00B9072B" w:rsidP="00F13DB2">
            <w:pPr>
              <w:pStyle w:val="TAL"/>
              <w:rPr>
                <w:lang w:eastAsia="ja-JP"/>
              </w:rPr>
            </w:pPr>
            <w:r w:rsidRPr="00B9072B">
              <w:rPr>
                <w:lang w:eastAsia="ja-JP"/>
              </w:rPr>
              <w:t>Apple (UK) Limited</w:t>
            </w:r>
          </w:p>
        </w:tc>
        <w:tc>
          <w:tcPr>
            <w:tcW w:w="2316" w:type="dxa"/>
            <w:noWrap/>
            <w:hideMark/>
          </w:tcPr>
          <w:p w14:paraId="376BAE0C" w14:textId="77777777" w:rsidR="00B9072B" w:rsidRPr="00B9072B" w:rsidRDefault="00B9072B" w:rsidP="00F13DB2">
            <w:pPr>
              <w:pStyle w:val="TAL"/>
              <w:rPr>
                <w:lang w:eastAsia="ja-JP"/>
              </w:rPr>
            </w:pPr>
            <w:r w:rsidRPr="00B9072B">
              <w:rPr>
                <w:lang w:eastAsia="ja-JP"/>
              </w:rPr>
              <w:t>3GPPMEMBER (ETSI)</w:t>
            </w:r>
          </w:p>
        </w:tc>
      </w:tr>
      <w:tr w:rsidR="00B9072B" w:rsidRPr="00B9072B" w14:paraId="693116FF" w14:textId="77777777" w:rsidTr="00F13DB2">
        <w:trPr>
          <w:trHeight w:val="113"/>
        </w:trPr>
        <w:tc>
          <w:tcPr>
            <w:tcW w:w="3114" w:type="dxa"/>
            <w:noWrap/>
            <w:hideMark/>
          </w:tcPr>
          <w:p w14:paraId="6F1838B3" w14:textId="77777777" w:rsidR="00B9072B" w:rsidRPr="00B9072B" w:rsidRDefault="00B9072B" w:rsidP="00F13DB2">
            <w:pPr>
              <w:pStyle w:val="TAL"/>
              <w:rPr>
                <w:lang w:eastAsia="ja-JP"/>
              </w:rPr>
            </w:pPr>
            <w:r w:rsidRPr="00B9072B">
              <w:rPr>
                <w:lang w:eastAsia="ja-JP"/>
              </w:rPr>
              <w:t>GUTTMAN, Erik</w:t>
            </w:r>
          </w:p>
        </w:tc>
        <w:tc>
          <w:tcPr>
            <w:tcW w:w="3402" w:type="dxa"/>
            <w:noWrap/>
            <w:hideMark/>
          </w:tcPr>
          <w:p w14:paraId="0F441EF2" w14:textId="77777777" w:rsidR="00B9072B" w:rsidRPr="00B9072B" w:rsidRDefault="00B9072B" w:rsidP="00F13DB2">
            <w:pPr>
              <w:pStyle w:val="TAL"/>
              <w:rPr>
                <w:lang w:eastAsia="ja-JP"/>
              </w:rPr>
            </w:pPr>
            <w:r w:rsidRPr="00B9072B">
              <w:rPr>
                <w:lang w:eastAsia="ja-JP"/>
              </w:rPr>
              <w:t>Samsung Electronics GmbH</w:t>
            </w:r>
          </w:p>
        </w:tc>
        <w:tc>
          <w:tcPr>
            <w:tcW w:w="2316" w:type="dxa"/>
            <w:noWrap/>
            <w:hideMark/>
          </w:tcPr>
          <w:p w14:paraId="4363DD64" w14:textId="77777777" w:rsidR="00B9072B" w:rsidRPr="00B9072B" w:rsidRDefault="00B9072B" w:rsidP="00F13DB2">
            <w:pPr>
              <w:pStyle w:val="TAL"/>
              <w:rPr>
                <w:lang w:eastAsia="ja-JP"/>
              </w:rPr>
            </w:pPr>
            <w:r w:rsidRPr="00B9072B">
              <w:rPr>
                <w:lang w:eastAsia="ja-JP"/>
              </w:rPr>
              <w:t>3GPPMEMBER (ETSI)</w:t>
            </w:r>
          </w:p>
        </w:tc>
      </w:tr>
      <w:tr w:rsidR="00B9072B" w:rsidRPr="00B9072B" w14:paraId="755D5A94" w14:textId="77777777" w:rsidTr="00F13DB2">
        <w:trPr>
          <w:trHeight w:val="113"/>
        </w:trPr>
        <w:tc>
          <w:tcPr>
            <w:tcW w:w="3114" w:type="dxa"/>
            <w:noWrap/>
            <w:hideMark/>
          </w:tcPr>
          <w:p w14:paraId="1B4C3464" w14:textId="77777777" w:rsidR="00B9072B" w:rsidRPr="00B9072B" w:rsidRDefault="00B9072B" w:rsidP="00F13DB2">
            <w:pPr>
              <w:pStyle w:val="TAL"/>
              <w:rPr>
                <w:lang w:eastAsia="ja-JP"/>
              </w:rPr>
            </w:pPr>
            <w:r w:rsidRPr="00B9072B">
              <w:rPr>
                <w:lang w:eastAsia="ja-JP"/>
              </w:rPr>
              <w:t>GÖRMER, Gerald</w:t>
            </w:r>
          </w:p>
        </w:tc>
        <w:tc>
          <w:tcPr>
            <w:tcW w:w="3402" w:type="dxa"/>
            <w:noWrap/>
            <w:hideMark/>
          </w:tcPr>
          <w:p w14:paraId="5582AE8D" w14:textId="77777777" w:rsidR="00B9072B" w:rsidRPr="00B9072B" w:rsidRDefault="00B9072B" w:rsidP="00F13DB2">
            <w:pPr>
              <w:pStyle w:val="TAL"/>
              <w:rPr>
                <w:lang w:eastAsia="ja-JP"/>
              </w:rPr>
            </w:pPr>
            <w:r w:rsidRPr="00B9072B">
              <w:rPr>
                <w:lang w:eastAsia="ja-JP"/>
              </w:rPr>
              <w:t>MATRIXX Software</w:t>
            </w:r>
          </w:p>
        </w:tc>
        <w:tc>
          <w:tcPr>
            <w:tcW w:w="2316" w:type="dxa"/>
            <w:noWrap/>
            <w:hideMark/>
          </w:tcPr>
          <w:p w14:paraId="116F4957" w14:textId="77777777" w:rsidR="00B9072B" w:rsidRPr="00B9072B" w:rsidRDefault="00B9072B" w:rsidP="00F13DB2">
            <w:pPr>
              <w:pStyle w:val="TAL"/>
              <w:rPr>
                <w:lang w:eastAsia="ja-JP"/>
              </w:rPr>
            </w:pPr>
            <w:r w:rsidRPr="00B9072B">
              <w:rPr>
                <w:lang w:eastAsia="ja-JP"/>
              </w:rPr>
              <w:t>3GPPMEMBER (ETSI)</w:t>
            </w:r>
          </w:p>
        </w:tc>
      </w:tr>
      <w:tr w:rsidR="00B9072B" w:rsidRPr="00B9072B" w14:paraId="21E73866" w14:textId="77777777" w:rsidTr="00F13DB2">
        <w:trPr>
          <w:trHeight w:val="113"/>
        </w:trPr>
        <w:tc>
          <w:tcPr>
            <w:tcW w:w="3114" w:type="dxa"/>
            <w:noWrap/>
            <w:hideMark/>
          </w:tcPr>
          <w:p w14:paraId="1968E704" w14:textId="77777777" w:rsidR="00B9072B" w:rsidRPr="00B9072B" w:rsidRDefault="00B9072B" w:rsidP="00F13DB2">
            <w:pPr>
              <w:pStyle w:val="TAL"/>
              <w:rPr>
                <w:lang w:eastAsia="ja-JP"/>
              </w:rPr>
            </w:pPr>
            <w:r w:rsidRPr="00B9072B">
              <w:rPr>
                <w:lang w:eastAsia="ja-JP"/>
              </w:rPr>
              <w:t>HAN, Lifeng</w:t>
            </w:r>
          </w:p>
        </w:tc>
        <w:tc>
          <w:tcPr>
            <w:tcW w:w="3402" w:type="dxa"/>
            <w:noWrap/>
            <w:hideMark/>
          </w:tcPr>
          <w:p w14:paraId="687332AF" w14:textId="77777777" w:rsidR="00B9072B" w:rsidRPr="00B9072B" w:rsidRDefault="00B9072B" w:rsidP="00F13DB2">
            <w:pPr>
              <w:pStyle w:val="TAL"/>
              <w:rPr>
                <w:lang w:eastAsia="ja-JP"/>
              </w:rPr>
            </w:pPr>
            <w:proofErr w:type="spellStart"/>
            <w:r w:rsidRPr="00B9072B">
              <w:rPr>
                <w:lang w:eastAsia="ja-JP"/>
              </w:rPr>
              <w:t>Spreadtrum</w:t>
            </w:r>
            <w:proofErr w:type="spellEnd"/>
          </w:p>
        </w:tc>
        <w:tc>
          <w:tcPr>
            <w:tcW w:w="2316" w:type="dxa"/>
            <w:noWrap/>
            <w:hideMark/>
          </w:tcPr>
          <w:p w14:paraId="266C4030" w14:textId="77777777" w:rsidR="00B9072B" w:rsidRPr="00B9072B" w:rsidRDefault="00B9072B" w:rsidP="00F13DB2">
            <w:pPr>
              <w:pStyle w:val="TAL"/>
              <w:rPr>
                <w:lang w:eastAsia="ja-JP"/>
              </w:rPr>
            </w:pPr>
            <w:r w:rsidRPr="00B9072B">
              <w:rPr>
                <w:lang w:eastAsia="ja-JP"/>
              </w:rPr>
              <w:t>3GPPMEMBER (CCSA)</w:t>
            </w:r>
          </w:p>
        </w:tc>
      </w:tr>
      <w:tr w:rsidR="00B9072B" w:rsidRPr="00B9072B" w14:paraId="0B7E53AE" w14:textId="77777777" w:rsidTr="00F13DB2">
        <w:trPr>
          <w:trHeight w:val="113"/>
        </w:trPr>
        <w:tc>
          <w:tcPr>
            <w:tcW w:w="3114" w:type="dxa"/>
            <w:noWrap/>
            <w:hideMark/>
          </w:tcPr>
          <w:p w14:paraId="3E6B550E" w14:textId="77777777" w:rsidR="00B9072B" w:rsidRPr="00B9072B" w:rsidRDefault="00B9072B" w:rsidP="00F13DB2">
            <w:pPr>
              <w:pStyle w:val="TAL"/>
              <w:rPr>
                <w:lang w:eastAsia="ja-JP"/>
              </w:rPr>
            </w:pPr>
            <w:r w:rsidRPr="00B9072B">
              <w:rPr>
                <w:lang w:eastAsia="ja-JP"/>
              </w:rPr>
              <w:t>HASSAN, Sakira</w:t>
            </w:r>
          </w:p>
        </w:tc>
        <w:tc>
          <w:tcPr>
            <w:tcW w:w="3402" w:type="dxa"/>
            <w:noWrap/>
            <w:hideMark/>
          </w:tcPr>
          <w:p w14:paraId="36AAD62C" w14:textId="77777777" w:rsidR="00B9072B" w:rsidRPr="00B9072B" w:rsidRDefault="00B9072B" w:rsidP="00F13DB2">
            <w:pPr>
              <w:pStyle w:val="TAL"/>
              <w:rPr>
                <w:lang w:eastAsia="ja-JP"/>
              </w:rPr>
            </w:pPr>
            <w:r w:rsidRPr="00B9072B">
              <w:rPr>
                <w:lang w:eastAsia="ja-JP"/>
              </w:rPr>
              <w:t>Nokia UK</w:t>
            </w:r>
          </w:p>
        </w:tc>
        <w:tc>
          <w:tcPr>
            <w:tcW w:w="2316" w:type="dxa"/>
            <w:noWrap/>
            <w:hideMark/>
          </w:tcPr>
          <w:p w14:paraId="52E738E4" w14:textId="77777777" w:rsidR="00B9072B" w:rsidRPr="00B9072B" w:rsidRDefault="00B9072B" w:rsidP="00F13DB2">
            <w:pPr>
              <w:pStyle w:val="TAL"/>
              <w:rPr>
                <w:lang w:eastAsia="ja-JP"/>
              </w:rPr>
            </w:pPr>
            <w:r w:rsidRPr="00B9072B">
              <w:rPr>
                <w:lang w:eastAsia="ja-JP"/>
              </w:rPr>
              <w:t>3GPPMEMBER (ETSI)</w:t>
            </w:r>
          </w:p>
        </w:tc>
      </w:tr>
      <w:tr w:rsidR="00B9072B" w:rsidRPr="00B9072B" w14:paraId="3141CF06" w14:textId="77777777" w:rsidTr="00F13DB2">
        <w:trPr>
          <w:trHeight w:val="113"/>
        </w:trPr>
        <w:tc>
          <w:tcPr>
            <w:tcW w:w="3114" w:type="dxa"/>
            <w:noWrap/>
            <w:hideMark/>
          </w:tcPr>
          <w:p w14:paraId="085CED51" w14:textId="77777777" w:rsidR="00B9072B" w:rsidRPr="00B9072B" w:rsidRDefault="00B9072B" w:rsidP="00F13DB2">
            <w:pPr>
              <w:pStyle w:val="TAL"/>
              <w:rPr>
                <w:lang w:eastAsia="ja-JP"/>
              </w:rPr>
            </w:pPr>
            <w:r w:rsidRPr="00B9072B">
              <w:rPr>
                <w:lang w:eastAsia="ja-JP"/>
              </w:rPr>
              <w:t xml:space="preserve">HATA, </w:t>
            </w:r>
            <w:proofErr w:type="spellStart"/>
            <w:r w:rsidRPr="00B9072B">
              <w:rPr>
                <w:lang w:eastAsia="ja-JP"/>
              </w:rPr>
              <w:t>Mitsutaka</w:t>
            </w:r>
            <w:proofErr w:type="spellEnd"/>
          </w:p>
        </w:tc>
        <w:tc>
          <w:tcPr>
            <w:tcW w:w="3402" w:type="dxa"/>
            <w:noWrap/>
            <w:hideMark/>
          </w:tcPr>
          <w:p w14:paraId="7008EB41" w14:textId="77777777" w:rsidR="00B9072B" w:rsidRPr="00B9072B" w:rsidRDefault="00B9072B" w:rsidP="00F13DB2">
            <w:pPr>
              <w:pStyle w:val="TAL"/>
              <w:rPr>
                <w:lang w:eastAsia="ja-JP"/>
              </w:rPr>
            </w:pPr>
            <w:r w:rsidRPr="00B9072B">
              <w:rPr>
                <w:lang w:eastAsia="ja-JP"/>
              </w:rPr>
              <w:t>Kyocera Corporation</w:t>
            </w:r>
          </w:p>
        </w:tc>
        <w:tc>
          <w:tcPr>
            <w:tcW w:w="2316" w:type="dxa"/>
            <w:noWrap/>
            <w:hideMark/>
          </w:tcPr>
          <w:p w14:paraId="21360A9C" w14:textId="77777777" w:rsidR="00B9072B" w:rsidRPr="00B9072B" w:rsidRDefault="00B9072B" w:rsidP="00F13DB2">
            <w:pPr>
              <w:pStyle w:val="TAL"/>
              <w:rPr>
                <w:lang w:eastAsia="ja-JP"/>
              </w:rPr>
            </w:pPr>
            <w:r w:rsidRPr="00B9072B">
              <w:rPr>
                <w:lang w:eastAsia="ja-JP"/>
              </w:rPr>
              <w:t>3GPPMEMBER (ARIB)</w:t>
            </w:r>
          </w:p>
        </w:tc>
      </w:tr>
      <w:tr w:rsidR="00B9072B" w:rsidRPr="00B9072B" w14:paraId="479A9C3A" w14:textId="77777777" w:rsidTr="00F13DB2">
        <w:trPr>
          <w:trHeight w:val="113"/>
        </w:trPr>
        <w:tc>
          <w:tcPr>
            <w:tcW w:w="3114" w:type="dxa"/>
            <w:noWrap/>
            <w:hideMark/>
          </w:tcPr>
          <w:p w14:paraId="44AFF68A" w14:textId="77777777" w:rsidR="00B9072B" w:rsidRPr="00B9072B" w:rsidRDefault="00B9072B" w:rsidP="00F13DB2">
            <w:pPr>
              <w:pStyle w:val="TAL"/>
              <w:rPr>
                <w:lang w:eastAsia="ja-JP"/>
              </w:rPr>
            </w:pPr>
            <w:r w:rsidRPr="00B9072B">
              <w:rPr>
                <w:lang w:eastAsia="ja-JP"/>
              </w:rPr>
              <w:t>HEIKKILÄ, Tommi</w:t>
            </w:r>
          </w:p>
        </w:tc>
        <w:tc>
          <w:tcPr>
            <w:tcW w:w="3402" w:type="dxa"/>
            <w:noWrap/>
            <w:hideMark/>
          </w:tcPr>
          <w:p w14:paraId="2D91F269" w14:textId="77777777" w:rsidR="00B9072B" w:rsidRPr="00B9072B" w:rsidRDefault="00B9072B" w:rsidP="00F13DB2">
            <w:pPr>
              <w:pStyle w:val="TAL"/>
              <w:rPr>
                <w:lang w:eastAsia="ja-JP"/>
              </w:rPr>
            </w:pPr>
            <w:r w:rsidRPr="00B9072B">
              <w:rPr>
                <w:lang w:eastAsia="ja-JP"/>
              </w:rPr>
              <w:t>Telia Company AB</w:t>
            </w:r>
          </w:p>
        </w:tc>
        <w:tc>
          <w:tcPr>
            <w:tcW w:w="2316" w:type="dxa"/>
            <w:noWrap/>
            <w:hideMark/>
          </w:tcPr>
          <w:p w14:paraId="530D7DA9" w14:textId="77777777" w:rsidR="00B9072B" w:rsidRPr="00B9072B" w:rsidRDefault="00B9072B" w:rsidP="00F13DB2">
            <w:pPr>
              <w:pStyle w:val="TAL"/>
              <w:rPr>
                <w:lang w:eastAsia="ja-JP"/>
              </w:rPr>
            </w:pPr>
            <w:r w:rsidRPr="00B9072B">
              <w:rPr>
                <w:lang w:eastAsia="ja-JP"/>
              </w:rPr>
              <w:t>3GPPMEMBER (ETSI)</w:t>
            </w:r>
          </w:p>
        </w:tc>
      </w:tr>
      <w:tr w:rsidR="00B9072B" w:rsidRPr="00B9072B" w14:paraId="5FBE6733" w14:textId="77777777" w:rsidTr="00F13DB2">
        <w:trPr>
          <w:trHeight w:val="113"/>
        </w:trPr>
        <w:tc>
          <w:tcPr>
            <w:tcW w:w="3114" w:type="dxa"/>
            <w:noWrap/>
            <w:hideMark/>
          </w:tcPr>
          <w:p w14:paraId="11684320" w14:textId="77777777" w:rsidR="00B9072B" w:rsidRPr="00B9072B" w:rsidRDefault="00B9072B" w:rsidP="00F13DB2">
            <w:pPr>
              <w:pStyle w:val="TAL"/>
              <w:rPr>
                <w:lang w:eastAsia="ja-JP"/>
              </w:rPr>
            </w:pPr>
            <w:r w:rsidRPr="00B9072B">
              <w:rPr>
                <w:lang w:eastAsia="ja-JP"/>
              </w:rPr>
              <w:t>HEJSELBAEK, Johannes</w:t>
            </w:r>
          </w:p>
        </w:tc>
        <w:tc>
          <w:tcPr>
            <w:tcW w:w="3402" w:type="dxa"/>
            <w:noWrap/>
            <w:hideMark/>
          </w:tcPr>
          <w:p w14:paraId="67E3E53C" w14:textId="77777777" w:rsidR="00B9072B" w:rsidRPr="00B9072B" w:rsidRDefault="00B9072B" w:rsidP="00F13DB2">
            <w:pPr>
              <w:pStyle w:val="TAL"/>
              <w:rPr>
                <w:lang w:eastAsia="ja-JP"/>
              </w:rPr>
            </w:pPr>
            <w:r w:rsidRPr="00B9072B">
              <w:rPr>
                <w:lang w:eastAsia="ja-JP"/>
              </w:rPr>
              <w:t>Nokia Denmark</w:t>
            </w:r>
          </w:p>
        </w:tc>
        <w:tc>
          <w:tcPr>
            <w:tcW w:w="2316" w:type="dxa"/>
            <w:noWrap/>
            <w:hideMark/>
          </w:tcPr>
          <w:p w14:paraId="2CDE1AFF" w14:textId="77777777" w:rsidR="00B9072B" w:rsidRPr="00B9072B" w:rsidRDefault="00B9072B" w:rsidP="00F13DB2">
            <w:pPr>
              <w:pStyle w:val="TAL"/>
              <w:rPr>
                <w:lang w:eastAsia="ja-JP"/>
              </w:rPr>
            </w:pPr>
            <w:r w:rsidRPr="00B9072B">
              <w:rPr>
                <w:lang w:eastAsia="ja-JP"/>
              </w:rPr>
              <w:t>3GPPMEMBER (ETSI)</w:t>
            </w:r>
          </w:p>
        </w:tc>
      </w:tr>
      <w:tr w:rsidR="00B9072B" w:rsidRPr="00B9072B" w14:paraId="00E9AFFD" w14:textId="77777777" w:rsidTr="00F13DB2">
        <w:trPr>
          <w:trHeight w:val="113"/>
        </w:trPr>
        <w:tc>
          <w:tcPr>
            <w:tcW w:w="3114" w:type="dxa"/>
            <w:noWrap/>
            <w:hideMark/>
          </w:tcPr>
          <w:p w14:paraId="268A0312" w14:textId="77777777" w:rsidR="00B9072B" w:rsidRPr="00B9072B" w:rsidRDefault="00B9072B" w:rsidP="00F13DB2">
            <w:pPr>
              <w:pStyle w:val="TAL"/>
              <w:rPr>
                <w:lang w:eastAsia="ja-JP"/>
              </w:rPr>
            </w:pPr>
            <w:r w:rsidRPr="00B9072B">
              <w:rPr>
                <w:lang w:eastAsia="ja-JP"/>
              </w:rPr>
              <w:t>HELMERS, Håkon</w:t>
            </w:r>
          </w:p>
        </w:tc>
        <w:tc>
          <w:tcPr>
            <w:tcW w:w="3402" w:type="dxa"/>
            <w:noWrap/>
            <w:hideMark/>
          </w:tcPr>
          <w:p w14:paraId="17A48077" w14:textId="77777777" w:rsidR="00B9072B" w:rsidRPr="00B9072B" w:rsidRDefault="00B9072B" w:rsidP="00F13DB2">
            <w:pPr>
              <w:pStyle w:val="TAL"/>
              <w:rPr>
                <w:lang w:eastAsia="ja-JP"/>
              </w:rPr>
            </w:pPr>
            <w:r w:rsidRPr="00B9072B">
              <w:rPr>
                <w:lang w:eastAsia="ja-JP"/>
              </w:rPr>
              <w:t>Nokia France</w:t>
            </w:r>
          </w:p>
        </w:tc>
        <w:tc>
          <w:tcPr>
            <w:tcW w:w="2316" w:type="dxa"/>
            <w:noWrap/>
            <w:hideMark/>
          </w:tcPr>
          <w:p w14:paraId="1CE10E2E" w14:textId="77777777" w:rsidR="00B9072B" w:rsidRPr="00B9072B" w:rsidRDefault="00B9072B" w:rsidP="00F13DB2">
            <w:pPr>
              <w:pStyle w:val="TAL"/>
              <w:rPr>
                <w:lang w:eastAsia="ja-JP"/>
              </w:rPr>
            </w:pPr>
            <w:r w:rsidRPr="00B9072B">
              <w:rPr>
                <w:lang w:eastAsia="ja-JP"/>
              </w:rPr>
              <w:t>3GPPMEMBER (ETSI)</w:t>
            </w:r>
          </w:p>
        </w:tc>
      </w:tr>
      <w:tr w:rsidR="00B9072B" w:rsidRPr="00B9072B" w14:paraId="62FE40DA" w14:textId="77777777" w:rsidTr="00F13DB2">
        <w:trPr>
          <w:trHeight w:val="113"/>
        </w:trPr>
        <w:tc>
          <w:tcPr>
            <w:tcW w:w="3114" w:type="dxa"/>
            <w:noWrap/>
            <w:hideMark/>
          </w:tcPr>
          <w:p w14:paraId="20113602" w14:textId="77777777" w:rsidR="00B9072B" w:rsidRPr="00B9072B" w:rsidRDefault="00B9072B" w:rsidP="00F13DB2">
            <w:pPr>
              <w:pStyle w:val="TAL"/>
              <w:rPr>
                <w:lang w:eastAsia="ja-JP"/>
              </w:rPr>
            </w:pPr>
            <w:r w:rsidRPr="00B9072B">
              <w:rPr>
                <w:lang w:eastAsia="ja-JP"/>
              </w:rPr>
              <w:t>HENTTONEN, Tero</w:t>
            </w:r>
          </w:p>
        </w:tc>
        <w:tc>
          <w:tcPr>
            <w:tcW w:w="3402" w:type="dxa"/>
            <w:noWrap/>
            <w:hideMark/>
          </w:tcPr>
          <w:p w14:paraId="4F51ADF0" w14:textId="77777777" w:rsidR="00B9072B" w:rsidRPr="00B9072B" w:rsidRDefault="00B9072B" w:rsidP="00F13DB2">
            <w:pPr>
              <w:pStyle w:val="TAL"/>
              <w:rPr>
                <w:lang w:eastAsia="ja-JP"/>
              </w:rPr>
            </w:pPr>
            <w:r w:rsidRPr="00B9072B">
              <w:rPr>
                <w:lang w:eastAsia="ja-JP"/>
              </w:rPr>
              <w:t>Nokia Corporation</w:t>
            </w:r>
          </w:p>
        </w:tc>
        <w:tc>
          <w:tcPr>
            <w:tcW w:w="2316" w:type="dxa"/>
            <w:noWrap/>
            <w:hideMark/>
          </w:tcPr>
          <w:p w14:paraId="0B8AB2E9" w14:textId="77777777" w:rsidR="00B9072B" w:rsidRPr="00B9072B" w:rsidRDefault="00B9072B" w:rsidP="00F13DB2">
            <w:pPr>
              <w:pStyle w:val="TAL"/>
              <w:rPr>
                <w:lang w:eastAsia="ja-JP"/>
              </w:rPr>
            </w:pPr>
            <w:r w:rsidRPr="00B9072B">
              <w:rPr>
                <w:lang w:eastAsia="ja-JP"/>
              </w:rPr>
              <w:t>3GPPMEMBER (ETSI)</w:t>
            </w:r>
          </w:p>
        </w:tc>
      </w:tr>
      <w:tr w:rsidR="00B9072B" w:rsidRPr="00B9072B" w14:paraId="39600E4A" w14:textId="77777777" w:rsidTr="00F13DB2">
        <w:trPr>
          <w:trHeight w:val="113"/>
        </w:trPr>
        <w:tc>
          <w:tcPr>
            <w:tcW w:w="3114" w:type="dxa"/>
            <w:noWrap/>
            <w:hideMark/>
          </w:tcPr>
          <w:p w14:paraId="4F0ACB7A" w14:textId="77777777" w:rsidR="00B9072B" w:rsidRPr="00B9072B" w:rsidRDefault="00B9072B" w:rsidP="00F13DB2">
            <w:pPr>
              <w:pStyle w:val="TAL"/>
              <w:rPr>
                <w:lang w:eastAsia="ja-JP"/>
              </w:rPr>
            </w:pPr>
            <w:r w:rsidRPr="00B9072B">
              <w:rPr>
                <w:lang w:eastAsia="ja-JP"/>
              </w:rPr>
              <w:t>HEO, Youn</w:t>
            </w:r>
          </w:p>
        </w:tc>
        <w:tc>
          <w:tcPr>
            <w:tcW w:w="3402" w:type="dxa"/>
            <w:noWrap/>
            <w:hideMark/>
          </w:tcPr>
          <w:p w14:paraId="6C2CF0D1" w14:textId="77777777" w:rsidR="00B9072B" w:rsidRPr="00B9072B" w:rsidRDefault="00B9072B" w:rsidP="00F13DB2">
            <w:pPr>
              <w:pStyle w:val="TAL"/>
              <w:rPr>
                <w:lang w:eastAsia="ja-JP"/>
              </w:rPr>
            </w:pPr>
            <w:r w:rsidRPr="00B9072B">
              <w:rPr>
                <w:lang w:eastAsia="ja-JP"/>
              </w:rPr>
              <w:t>Samsung Research America</w:t>
            </w:r>
          </w:p>
        </w:tc>
        <w:tc>
          <w:tcPr>
            <w:tcW w:w="2316" w:type="dxa"/>
            <w:noWrap/>
            <w:hideMark/>
          </w:tcPr>
          <w:p w14:paraId="131F788A" w14:textId="77777777" w:rsidR="00B9072B" w:rsidRPr="00B9072B" w:rsidRDefault="00B9072B" w:rsidP="00F13DB2">
            <w:pPr>
              <w:pStyle w:val="TAL"/>
              <w:rPr>
                <w:lang w:eastAsia="ja-JP"/>
              </w:rPr>
            </w:pPr>
            <w:r w:rsidRPr="00B9072B">
              <w:rPr>
                <w:lang w:eastAsia="ja-JP"/>
              </w:rPr>
              <w:t>3GPPMEMBER (ATIS)</w:t>
            </w:r>
          </w:p>
        </w:tc>
      </w:tr>
      <w:tr w:rsidR="00B9072B" w:rsidRPr="00B9072B" w14:paraId="5C050CE6" w14:textId="77777777" w:rsidTr="00F13DB2">
        <w:trPr>
          <w:trHeight w:val="113"/>
        </w:trPr>
        <w:tc>
          <w:tcPr>
            <w:tcW w:w="3114" w:type="dxa"/>
            <w:noWrap/>
            <w:hideMark/>
          </w:tcPr>
          <w:p w14:paraId="351103A7" w14:textId="77777777" w:rsidR="00B9072B" w:rsidRPr="00B9072B" w:rsidRDefault="00B9072B" w:rsidP="00F13DB2">
            <w:pPr>
              <w:pStyle w:val="TAL"/>
              <w:rPr>
                <w:lang w:eastAsia="ja-JP"/>
              </w:rPr>
            </w:pPr>
            <w:r w:rsidRPr="00B9072B">
              <w:rPr>
                <w:lang w:eastAsia="ja-JP"/>
              </w:rPr>
              <w:t>HERRERO-VERON, Christian</w:t>
            </w:r>
          </w:p>
        </w:tc>
        <w:tc>
          <w:tcPr>
            <w:tcW w:w="3402" w:type="dxa"/>
            <w:noWrap/>
            <w:hideMark/>
          </w:tcPr>
          <w:p w14:paraId="68C5DE2E" w14:textId="77777777" w:rsidR="00B9072B" w:rsidRPr="00B9072B" w:rsidRDefault="00B9072B" w:rsidP="00F13DB2">
            <w:pPr>
              <w:pStyle w:val="TAL"/>
              <w:rPr>
                <w:lang w:eastAsia="ja-JP"/>
              </w:rPr>
            </w:pPr>
            <w:r w:rsidRPr="00B9072B">
              <w:rPr>
                <w:lang w:eastAsia="ja-JP"/>
              </w:rPr>
              <w:t>HUAWEI TECHNOLOGIES Co. Ltd.</w:t>
            </w:r>
          </w:p>
        </w:tc>
        <w:tc>
          <w:tcPr>
            <w:tcW w:w="2316" w:type="dxa"/>
            <w:noWrap/>
            <w:hideMark/>
          </w:tcPr>
          <w:p w14:paraId="09E9739D" w14:textId="77777777" w:rsidR="00B9072B" w:rsidRPr="00B9072B" w:rsidRDefault="00B9072B" w:rsidP="00F13DB2">
            <w:pPr>
              <w:pStyle w:val="TAL"/>
              <w:rPr>
                <w:lang w:eastAsia="ja-JP"/>
              </w:rPr>
            </w:pPr>
            <w:r w:rsidRPr="00B9072B">
              <w:rPr>
                <w:lang w:eastAsia="ja-JP"/>
              </w:rPr>
              <w:t>3GPPMEMBER (ETSI)</w:t>
            </w:r>
          </w:p>
        </w:tc>
      </w:tr>
      <w:tr w:rsidR="00B9072B" w:rsidRPr="00B9072B" w14:paraId="6D661FBB" w14:textId="77777777" w:rsidTr="00F13DB2">
        <w:trPr>
          <w:trHeight w:val="113"/>
        </w:trPr>
        <w:tc>
          <w:tcPr>
            <w:tcW w:w="3114" w:type="dxa"/>
            <w:noWrap/>
            <w:hideMark/>
          </w:tcPr>
          <w:p w14:paraId="48CCBC9B" w14:textId="77777777" w:rsidR="00B9072B" w:rsidRPr="00B9072B" w:rsidRDefault="00B9072B" w:rsidP="00F13DB2">
            <w:pPr>
              <w:pStyle w:val="TAL"/>
              <w:rPr>
                <w:lang w:eastAsia="ja-JP"/>
              </w:rPr>
            </w:pPr>
            <w:r w:rsidRPr="00B9072B">
              <w:rPr>
                <w:lang w:eastAsia="ja-JP"/>
              </w:rPr>
              <w:t>HERTEL, Thorsten</w:t>
            </w:r>
          </w:p>
        </w:tc>
        <w:tc>
          <w:tcPr>
            <w:tcW w:w="3402" w:type="dxa"/>
            <w:noWrap/>
            <w:hideMark/>
          </w:tcPr>
          <w:p w14:paraId="716C531B" w14:textId="77777777" w:rsidR="00B9072B" w:rsidRPr="00B9072B" w:rsidRDefault="00B9072B" w:rsidP="00F13DB2">
            <w:pPr>
              <w:pStyle w:val="TAL"/>
              <w:rPr>
                <w:lang w:eastAsia="ja-JP"/>
              </w:rPr>
            </w:pPr>
            <w:r w:rsidRPr="00B9072B">
              <w:rPr>
                <w:lang w:eastAsia="ja-JP"/>
              </w:rPr>
              <w:t>Keysight Technologies UK Ltd</w:t>
            </w:r>
          </w:p>
        </w:tc>
        <w:tc>
          <w:tcPr>
            <w:tcW w:w="2316" w:type="dxa"/>
            <w:noWrap/>
            <w:hideMark/>
          </w:tcPr>
          <w:p w14:paraId="63BD39FA" w14:textId="77777777" w:rsidR="00B9072B" w:rsidRPr="00B9072B" w:rsidRDefault="00B9072B" w:rsidP="00F13DB2">
            <w:pPr>
              <w:pStyle w:val="TAL"/>
              <w:rPr>
                <w:lang w:eastAsia="ja-JP"/>
              </w:rPr>
            </w:pPr>
            <w:r w:rsidRPr="00B9072B">
              <w:rPr>
                <w:lang w:eastAsia="ja-JP"/>
              </w:rPr>
              <w:t>3GPPMEMBER (ETSI)</w:t>
            </w:r>
          </w:p>
        </w:tc>
      </w:tr>
      <w:tr w:rsidR="00B9072B" w:rsidRPr="00B9072B" w14:paraId="3DB79BF1" w14:textId="77777777" w:rsidTr="00F13DB2">
        <w:trPr>
          <w:trHeight w:val="113"/>
        </w:trPr>
        <w:tc>
          <w:tcPr>
            <w:tcW w:w="3114" w:type="dxa"/>
            <w:noWrap/>
            <w:hideMark/>
          </w:tcPr>
          <w:p w14:paraId="01DC4911" w14:textId="77777777" w:rsidR="00B9072B" w:rsidRPr="00B9072B" w:rsidRDefault="00B9072B" w:rsidP="00F13DB2">
            <w:pPr>
              <w:pStyle w:val="TAL"/>
              <w:rPr>
                <w:lang w:eastAsia="ja-JP"/>
              </w:rPr>
            </w:pPr>
            <w:r w:rsidRPr="00B9072B">
              <w:rPr>
                <w:lang w:eastAsia="ja-JP"/>
              </w:rPr>
              <w:t>HICKS, Simon</w:t>
            </w:r>
          </w:p>
        </w:tc>
        <w:tc>
          <w:tcPr>
            <w:tcW w:w="3402" w:type="dxa"/>
            <w:noWrap/>
            <w:hideMark/>
          </w:tcPr>
          <w:p w14:paraId="7AEBB5AA" w14:textId="77777777" w:rsidR="00B9072B" w:rsidRPr="00B9072B" w:rsidRDefault="00B9072B" w:rsidP="00F13DB2">
            <w:pPr>
              <w:pStyle w:val="TAL"/>
              <w:rPr>
                <w:lang w:eastAsia="ja-JP"/>
              </w:rPr>
            </w:pPr>
            <w:r w:rsidRPr="00B9072B">
              <w:rPr>
                <w:lang w:eastAsia="ja-JP"/>
              </w:rPr>
              <w:t>DSIT</w:t>
            </w:r>
          </w:p>
        </w:tc>
        <w:tc>
          <w:tcPr>
            <w:tcW w:w="2316" w:type="dxa"/>
            <w:noWrap/>
            <w:hideMark/>
          </w:tcPr>
          <w:p w14:paraId="3FA52635" w14:textId="77777777" w:rsidR="00B9072B" w:rsidRPr="00B9072B" w:rsidRDefault="00B9072B" w:rsidP="00F13DB2">
            <w:pPr>
              <w:pStyle w:val="TAL"/>
              <w:rPr>
                <w:lang w:eastAsia="ja-JP"/>
              </w:rPr>
            </w:pPr>
            <w:r w:rsidRPr="00B9072B">
              <w:rPr>
                <w:lang w:eastAsia="ja-JP"/>
              </w:rPr>
              <w:t>3GPPMEMBER (ETSI)</w:t>
            </w:r>
          </w:p>
        </w:tc>
      </w:tr>
      <w:tr w:rsidR="00B9072B" w:rsidRPr="00B9072B" w14:paraId="4CB0EB50" w14:textId="77777777" w:rsidTr="00F13DB2">
        <w:trPr>
          <w:trHeight w:val="113"/>
        </w:trPr>
        <w:tc>
          <w:tcPr>
            <w:tcW w:w="3114" w:type="dxa"/>
            <w:noWrap/>
            <w:hideMark/>
          </w:tcPr>
          <w:p w14:paraId="47E63A7A" w14:textId="77777777" w:rsidR="00B9072B" w:rsidRPr="00B9072B" w:rsidRDefault="00B9072B" w:rsidP="00F13DB2">
            <w:pPr>
              <w:pStyle w:val="TAL"/>
              <w:rPr>
                <w:lang w:eastAsia="ja-JP"/>
              </w:rPr>
            </w:pPr>
            <w:r w:rsidRPr="00B9072B">
              <w:rPr>
                <w:lang w:eastAsia="ja-JP"/>
              </w:rPr>
              <w:t>HOLMSTRÖM, Tomas</w:t>
            </w:r>
          </w:p>
        </w:tc>
        <w:tc>
          <w:tcPr>
            <w:tcW w:w="3402" w:type="dxa"/>
            <w:noWrap/>
            <w:hideMark/>
          </w:tcPr>
          <w:p w14:paraId="665E3090" w14:textId="77777777" w:rsidR="00B9072B" w:rsidRPr="00B9072B" w:rsidRDefault="00B9072B" w:rsidP="00F13DB2">
            <w:pPr>
              <w:pStyle w:val="TAL"/>
              <w:rPr>
                <w:lang w:eastAsia="ja-JP"/>
              </w:rPr>
            </w:pPr>
            <w:r w:rsidRPr="00B9072B">
              <w:rPr>
                <w:lang w:eastAsia="ja-JP"/>
              </w:rPr>
              <w:t>Ericsson LM</w:t>
            </w:r>
          </w:p>
        </w:tc>
        <w:tc>
          <w:tcPr>
            <w:tcW w:w="2316" w:type="dxa"/>
            <w:noWrap/>
            <w:hideMark/>
          </w:tcPr>
          <w:p w14:paraId="4679E0C6" w14:textId="77777777" w:rsidR="00B9072B" w:rsidRPr="00B9072B" w:rsidRDefault="00B9072B" w:rsidP="00F13DB2">
            <w:pPr>
              <w:pStyle w:val="TAL"/>
              <w:rPr>
                <w:lang w:eastAsia="ja-JP"/>
              </w:rPr>
            </w:pPr>
            <w:r w:rsidRPr="00B9072B">
              <w:rPr>
                <w:lang w:eastAsia="ja-JP"/>
              </w:rPr>
              <w:t>3GPPMEMBER (ETSI)</w:t>
            </w:r>
          </w:p>
        </w:tc>
      </w:tr>
      <w:tr w:rsidR="00B9072B" w:rsidRPr="00B9072B" w14:paraId="66D068D5" w14:textId="77777777" w:rsidTr="00F13DB2">
        <w:trPr>
          <w:trHeight w:val="113"/>
        </w:trPr>
        <w:tc>
          <w:tcPr>
            <w:tcW w:w="3114" w:type="dxa"/>
            <w:noWrap/>
            <w:hideMark/>
          </w:tcPr>
          <w:p w14:paraId="3A403EAB" w14:textId="77777777" w:rsidR="00B9072B" w:rsidRPr="00B9072B" w:rsidRDefault="00B9072B" w:rsidP="00F13DB2">
            <w:pPr>
              <w:pStyle w:val="TAL"/>
              <w:rPr>
                <w:lang w:eastAsia="ja-JP"/>
              </w:rPr>
            </w:pPr>
            <w:r w:rsidRPr="00B9072B">
              <w:rPr>
                <w:lang w:eastAsia="ja-JP"/>
              </w:rPr>
              <w:t>HOWELL, Andrew</w:t>
            </w:r>
          </w:p>
        </w:tc>
        <w:tc>
          <w:tcPr>
            <w:tcW w:w="3402" w:type="dxa"/>
            <w:noWrap/>
            <w:hideMark/>
          </w:tcPr>
          <w:p w14:paraId="4DB10175" w14:textId="77777777" w:rsidR="00B9072B" w:rsidRPr="00B9072B" w:rsidRDefault="00B9072B" w:rsidP="00F13DB2">
            <w:pPr>
              <w:pStyle w:val="TAL"/>
              <w:rPr>
                <w:lang w:eastAsia="ja-JP"/>
              </w:rPr>
            </w:pPr>
            <w:r w:rsidRPr="00B9072B">
              <w:rPr>
                <w:lang w:eastAsia="ja-JP"/>
              </w:rPr>
              <w:t>DSIT</w:t>
            </w:r>
          </w:p>
        </w:tc>
        <w:tc>
          <w:tcPr>
            <w:tcW w:w="2316" w:type="dxa"/>
            <w:noWrap/>
            <w:hideMark/>
          </w:tcPr>
          <w:p w14:paraId="1A91CF75" w14:textId="77777777" w:rsidR="00B9072B" w:rsidRPr="00B9072B" w:rsidRDefault="00B9072B" w:rsidP="00F13DB2">
            <w:pPr>
              <w:pStyle w:val="TAL"/>
              <w:rPr>
                <w:lang w:eastAsia="ja-JP"/>
              </w:rPr>
            </w:pPr>
            <w:r w:rsidRPr="00B9072B">
              <w:rPr>
                <w:lang w:eastAsia="ja-JP"/>
              </w:rPr>
              <w:t>3GPPMEMBER (ETSI)</w:t>
            </w:r>
          </w:p>
        </w:tc>
      </w:tr>
      <w:tr w:rsidR="00B9072B" w:rsidRPr="00B9072B" w14:paraId="3280EA5C" w14:textId="77777777" w:rsidTr="00F13DB2">
        <w:trPr>
          <w:trHeight w:val="113"/>
        </w:trPr>
        <w:tc>
          <w:tcPr>
            <w:tcW w:w="3114" w:type="dxa"/>
            <w:noWrap/>
            <w:hideMark/>
          </w:tcPr>
          <w:p w14:paraId="6452AF75" w14:textId="77777777" w:rsidR="00B9072B" w:rsidRPr="00B9072B" w:rsidRDefault="00B9072B" w:rsidP="00F13DB2">
            <w:pPr>
              <w:pStyle w:val="TAL"/>
              <w:rPr>
                <w:lang w:eastAsia="ja-JP"/>
              </w:rPr>
            </w:pPr>
            <w:r w:rsidRPr="00B9072B">
              <w:rPr>
                <w:lang w:eastAsia="ja-JP"/>
              </w:rPr>
              <w:t xml:space="preserve">INOUE, </w:t>
            </w:r>
            <w:proofErr w:type="spellStart"/>
            <w:r w:rsidRPr="00B9072B">
              <w:rPr>
                <w:lang w:eastAsia="ja-JP"/>
              </w:rPr>
              <w:t>Shoki</w:t>
            </w:r>
            <w:proofErr w:type="spellEnd"/>
          </w:p>
        </w:tc>
        <w:tc>
          <w:tcPr>
            <w:tcW w:w="3402" w:type="dxa"/>
            <w:noWrap/>
            <w:hideMark/>
          </w:tcPr>
          <w:p w14:paraId="532213EA" w14:textId="77777777" w:rsidR="00B9072B" w:rsidRPr="00B9072B" w:rsidRDefault="00B9072B" w:rsidP="00F13DB2">
            <w:pPr>
              <w:pStyle w:val="TAL"/>
              <w:rPr>
                <w:lang w:eastAsia="ja-JP"/>
              </w:rPr>
            </w:pPr>
            <w:r w:rsidRPr="00B9072B">
              <w:rPr>
                <w:lang w:eastAsia="ja-JP"/>
              </w:rPr>
              <w:t>NEC Corporation</w:t>
            </w:r>
          </w:p>
        </w:tc>
        <w:tc>
          <w:tcPr>
            <w:tcW w:w="2316" w:type="dxa"/>
            <w:noWrap/>
            <w:hideMark/>
          </w:tcPr>
          <w:p w14:paraId="5D62CDE0" w14:textId="77777777" w:rsidR="00B9072B" w:rsidRPr="00B9072B" w:rsidRDefault="00B9072B" w:rsidP="00F13DB2">
            <w:pPr>
              <w:pStyle w:val="TAL"/>
              <w:rPr>
                <w:lang w:eastAsia="ja-JP"/>
              </w:rPr>
            </w:pPr>
            <w:r w:rsidRPr="00B9072B">
              <w:rPr>
                <w:lang w:eastAsia="ja-JP"/>
              </w:rPr>
              <w:t>3GPPMEMBER (ETSI)</w:t>
            </w:r>
          </w:p>
        </w:tc>
      </w:tr>
      <w:tr w:rsidR="00B9072B" w:rsidRPr="00B9072B" w14:paraId="2145BCDC" w14:textId="77777777" w:rsidTr="00F13DB2">
        <w:trPr>
          <w:trHeight w:val="113"/>
        </w:trPr>
        <w:tc>
          <w:tcPr>
            <w:tcW w:w="3114" w:type="dxa"/>
            <w:noWrap/>
            <w:hideMark/>
          </w:tcPr>
          <w:p w14:paraId="16AB990D" w14:textId="77777777" w:rsidR="00B9072B" w:rsidRPr="00B9072B" w:rsidRDefault="00B9072B" w:rsidP="00F13DB2">
            <w:pPr>
              <w:pStyle w:val="TAL"/>
              <w:rPr>
                <w:lang w:eastAsia="ja-JP"/>
              </w:rPr>
            </w:pPr>
            <w:r w:rsidRPr="00B9072B">
              <w:rPr>
                <w:lang w:eastAsia="ja-JP"/>
              </w:rPr>
              <w:t>IZYDORCZYK, Tomasz</w:t>
            </w:r>
          </w:p>
        </w:tc>
        <w:tc>
          <w:tcPr>
            <w:tcW w:w="3402" w:type="dxa"/>
            <w:noWrap/>
            <w:hideMark/>
          </w:tcPr>
          <w:p w14:paraId="501B4217" w14:textId="77777777" w:rsidR="00B9072B" w:rsidRPr="00B9072B" w:rsidRDefault="00B9072B" w:rsidP="00F13DB2">
            <w:pPr>
              <w:pStyle w:val="TAL"/>
              <w:rPr>
                <w:lang w:eastAsia="ja-JP"/>
              </w:rPr>
            </w:pPr>
            <w:r w:rsidRPr="00B9072B">
              <w:rPr>
                <w:lang w:eastAsia="ja-JP"/>
              </w:rPr>
              <w:t>Nokia Poland</w:t>
            </w:r>
          </w:p>
        </w:tc>
        <w:tc>
          <w:tcPr>
            <w:tcW w:w="2316" w:type="dxa"/>
            <w:noWrap/>
            <w:hideMark/>
          </w:tcPr>
          <w:p w14:paraId="40C3594D" w14:textId="77777777" w:rsidR="00B9072B" w:rsidRPr="00B9072B" w:rsidRDefault="00B9072B" w:rsidP="00F13DB2">
            <w:pPr>
              <w:pStyle w:val="TAL"/>
              <w:rPr>
                <w:lang w:eastAsia="ja-JP"/>
              </w:rPr>
            </w:pPr>
            <w:r w:rsidRPr="00B9072B">
              <w:rPr>
                <w:lang w:eastAsia="ja-JP"/>
              </w:rPr>
              <w:t>3GPPMEMBER (ETSI)</w:t>
            </w:r>
          </w:p>
        </w:tc>
      </w:tr>
      <w:tr w:rsidR="00B9072B" w:rsidRPr="00B9072B" w14:paraId="3F894E70" w14:textId="77777777" w:rsidTr="00F13DB2">
        <w:trPr>
          <w:trHeight w:val="113"/>
        </w:trPr>
        <w:tc>
          <w:tcPr>
            <w:tcW w:w="3114" w:type="dxa"/>
            <w:noWrap/>
            <w:hideMark/>
          </w:tcPr>
          <w:p w14:paraId="0B6B0E41" w14:textId="77777777" w:rsidR="00B9072B" w:rsidRPr="00B9072B" w:rsidRDefault="00B9072B" w:rsidP="00F13DB2">
            <w:pPr>
              <w:pStyle w:val="TAL"/>
              <w:rPr>
                <w:lang w:eastAsia="ja-JP"/>
              </w:rPr>
            </w:pPr>
            <w:r w:rsidRPr="00B9072B">
              <w:rPr>
                <w:lang w:eastAsia="ja-JP"/>
              </w:rPr>
              <w:t>JAFFAR, Munira</w:t>
            </w:r>
          </w:p>
        </w:tc>
        <w:tc>
          <w:tcPr>
            <w:tcW w:w="3402" w:type="dxa"/>
            <w:noWrap/>
            <w:hideMark/>
          </w:tcPr>
          <w:p w14:paraId="250E8E49" w14:textId="77777777" w:rsidR="00B9072B" w:rsidRPr="00B9072B" w:rsidRDefault="00B9072B" w:rsidP="00F13DB2">
            <w:pPr>
              <w:pStyle w:val="TAL"/>
              <w:rPr>
                <w:lang w:eastAsia="ja-JP"/>
              </w:rPr>
            </w:pPr>
            <w:r w:rsidRPr="00B9072B">
              <w:rPr>
                <w:lang w:eastAsia="ja-JP"/>
              </w:rPr>
              <w:t>EchoStar</w:t>
            </w:r>
          </w:p>
        </w:tc>
        <w:tc>
          <w:tcPr>
            <w:tcW w:w="2316" w:type="dxa"/>
            <w:noWrap/>
            <w:hideMark/>
          </w:tcPr>
          <w:p w14:paraId="3A75429D" w14:textId="77777777" w:rsidR="00B9072B" w:rsidRPr="00B9072B" w:rsidRDefault="00B9072B" w:rsidP="00F13DB2">
            <w:pPr>
              <w:pStyle w:val="TAL"/>
              <w:rPr>
                <w:lang w:eastAsia="ja-JP"/>
              </w:rPr>
            </w:pPr>
            <w:r w:rsidRPr="00B9072B">
              <w:rPr>
                <w:lang w:eastAsia="ja-JP"/>
              </w:rPr>
              <w:t>3GPPMEMBER (ETSI)</w:t>
            </w:r>
          </w:p>
        </w:tc>
      </w:tr>
      <w:tr w:rsidR="00B9072B" w:rsidRPr="00B9072B" w14:paraId="42BBF852" w14:textId="77777777" w:rsidTr="00F13DB2">
        <w:trPr>
          <w:trHeight w:val="113"/>
        </w:trPr>
        <w:tc>
          <w:tcPr>
            <w:tcW w:w="3114" w:type="dxa"/>
            <w:noWrap/>
            <w:hideMark/>
          </w:tcPr>
          <w:p w14:paraId="1192EA85" w14:textId="77777777" w:rsidR="00B9072B" w:rsidRPr="00B9072B" w:rsidRDefault="00B9072B" w:rsidP="00F13DB2">
            <w:pPr>
              <w:pStyle w:val="TAL"/>
              <w:rPr>
                <w:lang w:eastAsia="ja-JP"/>
              </w:rPr>
            </w:pPr>
            <w:r w:rsidRPr="00B9072B">
              <w:rPr>
                <w:lang w:eastAsia="ja-JP"/>
              </w:rPr>
              <w:t xml:space="preserve">JEON, </w:t>
            </w:r>
            <w:proofErr w:type="spellStart"/>
            <w:r w:rsidRPr="00B9072B">
              <w:rPr>
                <w:lang w:eastAsia="ja-JP"/>
              </w:rPr>
              <w:t>Youbin</w:t>
            </w:r>
            <w:proofErr w:type="spellEnd"/>
          </w:p>
        </w:tc>
        <w:tc>
          <w:tcPr>
            <w:tcW w:w="3402" w:type="dxa"/>
            <w:noWrap/>
            <w:hideMark/>
          </w:tcPr>
          <w:p w14:paraId="4C3B9CE6" w14:textId="77777777" w:rsidR="00B9072B" w:rsidRPr="00B9072B" w:rsidRDefault="00B9072B" w:rsidP="00F13DB2">
            <w:pPr>
              <w:pStyle w:val="TAL"/>
              <w:rPr>
                <w:lang w:eastAsia="ja-JP"/>
              </w:rPr>
            </w:pPr>
            <w:r w:rsidRPr="00B9072B">
              <w:rPr>
                <w:lang w:eastAsia="ja-JP"/>
              </w:rPr>
              <w:t>LG Electronics Finland</w:t>
            </w:r>
          </w:p>
        </w:tc>
        <w:tc>
          <w:tcPr>
            <w:tcW w:w="2316" w:type="dxa"/>
            <w:noWrap/>
            <w:hideMark/>
          </w:tcPr>
          <w:p w14:paraId="25FF0051" w14:textId="77777777" w:rsidR="00B9072B" w:rsidRPr="00B9072B" w:rsidRDefault="00B9072B" w:rsidP="00F13DB2">
            <w:pPr>
              <w:pStyle w:val="TAL"/>
              <w:rPr>
                <w:lang w:eastAsia="ja-JP"/>
              </w:rPr>
            </w:pPr>
            <w:r w:rsidRPr="00B9072B">
              <w:rPr>
                <w:lang w:eastAsia="ja-JP"/>
              </w:rPr>
              <w:t>3GPPMEMBER (ETSI)</w:t>
            </w:r>
          </w:p>
        </w:tc>
      </w:tr>
      <w:tr w:rsidR="00B9072B" w:rsidRPr="00B9072B" w14:paraId="33BCE8DC" w14:textId="77777777" w:rsidTr="00F13DB2">
        <w:trPr>
          <w:trHeight w:val="113"/>
        </w:trPr>
        <w:tc>
          <w:tcPr>
            <w:tcW w:w="3114" w:type="dxa"/>
            <w:noWrap/>
            <w:hideMark/>
          </w:tcPr>
          <w:p w14:paraId="403233E9" w14:textId="77777777" w:rsidR="00B9072B" w:rsidRPr="00B9072B" w:rsidRDefault="00B9072B" w:rsidP="00F13DB2">
            <w:pPr>
              <w:pStyle w:val="TAL"/>
              <w:rPr>
                <w:lang w:eastAsia="ja-JP"/>
              </w:rPr>
            </w:pPr>
            <w:r w:rsidRPr="00B9072B">
              <w:rPr>
                <w:lang w:eastAsia="ja-JP"/>
              </w:rPr>
              <w:t>JHA, Satish</w:t>
            </w:r>
          </w:p>
        </w:tc>
        <w:tc>
          <w:tcPr>
            <w:tcW w:w="3402" w:type="dxa"/>
            <w:noWrap/>
            <w:hideMark/>
          </w:tcPr>
          <w:p w14:paraId="60FE4E7B" w14:textId="77777777" w:rsidR="00B9072B" w:rsidRPr="00B9072B" w:rsidRDefault="00B9072B" w:rsidP="00F13DB2">
            <w:pPr>
              <w:pStyle w:val="TAL"/>
              <w:rPr>
                <w:lang w:eastAsia="ja-JP"/>
              </w:rPr>
            </w:pPr>
            <w:r w:rsidRPr="00B9072B">
              <w:rPr>
                <w:lang w:eastAsia="ja-JP"/>
              </w:rPr>
              <w:t>FirstNet</w:t>
            </w:r>
          </w:p>
        </w:tc>
        <w:tc>
          <w:tcPr>
            <w:tcW w:w="2316" w:type="dxa"/>
            <w:noWrap/>
            <w:hideMark/>
          </w:tcPr>
          <w:p w14:paraId="1715A08C" w14:textId="77777777" w:rsidR="00B9072B" w:rsidRPr="00B9072B" w:rsidRDefault="00B9072B" w:rsidP="00F13DB2">
            <w:pPr>
              <w:pStyle w:val="TAL"/>
              <w:rPr>
                <w:lang w:eastAsia="ja-JP"/>
              </w:rPr>
            </w:pPr>
            <w:r w:rsidRPr="00B9072B">
              <w:rPr>
                <w:lang w:eastAsia="ja-JP"/>
              </w:rPr>
              <w:t>3GPPMEMBER (ATIS)</w:t>
            </w:r>
          </w:p>
        </w:tc>
      </w:tr>
      <w:tr w:rsidR="00B9072B" w:rsidRPr="00B9072B" w14:paraId="04AA0D7C" w14:textId="77777777" w:rsidTr="00F13DB2">
        <w:trPr>
          <w:trHeight w:val="113"/>
        </w:trPr>
        <w:tc>
          <w:tcPr>
            <w:tcW w:w="3114" w:type="dxa"/>
            <w:noWrap/>
            <w:hideMark/>
          </w:tcPr>
          <w:p w14:paraId="713E1D21" w14:textId="77777777" w:rsidR="00B9072B" w:rsidRPr="00B9072B" w:rsidRDefault="00B9072B" w:rsidP="00F13DB2">
            <w:pPr>
              <w:pStyle w:val="TAL"/>
              <w:rPr>
                <w:lang w:eastAsia="ja-JP"/>
              </w:rPr>
            </w:pPr>
            <w:r w:rsidRPr="00B9072B">
              <w:rPr>
                <w:lang w:eastAsia="ja-JP"/>
              </w:rPr>
              <w:t xml:space="preserve">JI, </w:t>
            </w:r>
            <w:proofErr w:type="spellStart"/>
            <w:r w:rsidRPr="00B9072B">
              <w:rPr>
                <w:lang w:eastAsia="ja-JP"/>
              </w:rPr>
              <w:t>Zichao</w:t>
            </w:r>
            <w:proofErr w:type="spellEnd"/>
          </w:p>
        </w:tc>
        <w:tc>
          <w:tcPr>
            <w:tcW w:w="3402" w:type="dxa"/>
            <w:noWrap/>
            <w:hideMark/>
          </w:tcPr>
          <w:p w14:paraId="76F079B0" w14:textId="77777777" w:rsidR="00B9072B" w:rsidRPr="00B9072B" w:rsidRDefault="00B9072B" w:rsidP="00F13DB2">
            <w:pPr>
              <w:pStyle w:val="TAL"/>
              <w:rPr>
                <w:lang w:eastAsia="ja-JP"/>
              </w:rPr>
            </w:pPr>
            <w:r w:rsidRPr="00B9072B">
              <w:rPr>
                <w:lang w:eastAsia="ja-JP"/>
              </w:rPr>
              <w:t>vivo Mobile Communication (H)</w:t>
            </w:r>
          </w:p>
        </w:tc>
        <w:tc>
          <w:tcPr>
            <w:tcW w:w="2316" w:type="dxa"/>
            <w:noWrap/>
            <w:hideMark/>
          </w:tcPr>
          <w:p w14:paraId="02795B23" w14:textId="77777777" w:rsidR="00B9072B" w:rsidRPr="00B9072B" w:rsidRDefault="00B9072B" w:rsidP="00F13DB2">
            <w:pPr>
              <w:pStyle w:val="TAL"/>
              <w:rPr>
                <w:lang w:eastAsia="ja-JP"/>
              </w:rPr>
            </w:pPr>
            <w:r w:rsidRPr="00B9072B">
              <w:rPr>
                <w:lang w:eastAsia="ja-JP"/>
              </w:rPr>
              <w:t>3GPPMEMBER (CCSA)</w:t>
            </w:r>
          </w:p>
        </w:tc>
      </w:tr>
      <w:tr w:rsidR="00B9072B" w:rsidRPr="00B9072B" w14:paraId="1BEC266D" w14:textId="77777777" w:rsidTr="00F13DB2">
        <w:trPr>
          <w:trHeight w:val="113"/>
        </w:trPr>
        <w:tc>
          <w:tcPr>
            <w:tcW w:w="3114" w:type="dxa"/>
            <w:noWrap/>
            <w:hideMark/>
          </w:tcPr>
          <w:p w14:paraId="0AD3F145" w14:textId="77777777" w:rsidR="00B9072B" w:rsidRPr="00B9072B" w:rsidRDefault="00B9072B" w:rsidP="00F13DB2">
            <w:pPr>
              <w:pStyle w:val="TAL"/>
              <w:rPr>
                <w:lang w:eastAsia="ja-JP"/>
              </w:rPr>
            </w:pPr>
            <w:r w:rsidRPr="00B9072B">
              <w:rPr>
                <w:lang w:eastAsia="ja-JP"/>
              </w:rPr>
              <w:t xml:space="preserve">JIN, </w:t>
            </w:r>
            <w:proofErr w:type="spellStart"/>
            <w:r w:rsidRPr="00B9072B">
              <w:rPr>
                <w:lang w:eastAsia="ja-JP"/>
              </w:rPr>
              <w:t>Seungri</w:t>
            </w:r>
            <w:proofErr w:type="spellEnd"/>
          </w:p>
        </w:tc>
        <w:tc>
          <w:tcPr>
            <w:tcW w:w="3402" w:type="dxa"/>
            <w:noWrap/>
            <w:hideMark/>
          </w:tcPr>
          <w:p w14:paraId="7FDB9668" w14:textId="77777777" w:rsidR="00B9072B" w:rsidRPr="00B9072B" w:rsidRDefault="00B9072B" w:rsidP="00F13DB2">
            <w:pPr>
              <w:pStyle w:val="TAL"/>
              <w:rPr>
                <w:lang w:eastAsia="ja-JP"/>
              </w:rPr>
            </w:pPr>
            <w:r w:rsidRPr="00B9072B">
              <w:rPr>
                <w:lang w:eastAsia="ja-JP"/>
              </w:rPr>
              <w:t>Samsung Electronics Co., Ltd</w:t>
            </w:r>
          </w:p>
        </w:tc>
        <w:tc>
          <w:tcPr>
            <w:tcW w:w="2316" w:type="dxa"/>
            <w:noWrap/>
            <w:hideMark/>
          </w:tcPr>
          <w:p w14:paraId="26260720" w14:textId="77777777" w:rsidR="00B9072B" w:rsidRPr="00B9072B" w:rsidRDefault="00B9072B" w:rsidP="00F13DB2">
            <w:pPr>
              <w:pStyle w:val="TAL"/>
              <w:rPr>
                <w:lang w:eastAsia="ja-JP"/>
              </w:rPr>
            </w:pPr>
            <w:r w:rsidRPr="00B9072B">
              <w:rPr>
                <w:lang w:eastAsia="ja-JP"/>
              </w:rPr>
              <w:t>3GPPMEMBER (TTA)</w:t>
            </w:r>
          </w:p>
        </w:tc>
      </w:tr>
      <w:tr w:rsidR="00B9072B" w:rsidRPr="00B9072B" w14:paraId="6DD70567" w14:textId="77777777" w:rsidTr="00F13DB2">
        <w:trPr>
          <w:trHeight w:val="113"/>
        </w:trPr>
        <w:tc>
          <w:tcPr>
            <w:tcW w:w="3114" w:type="dxa"/>
            <w:noWrap/>
            <w:hideMark/>
          </w:tcPr>
          <w:p w14:paraId="4D8AE83B" w14:textId="77777777" w:rsidR="00B9072B" w:rsidRPr="00B9072B" w:rsidRDefault="00B9072B" w:rsidP="00F13DB2">
            <w:pPr>
              <w:pStyle w:val="TAL"/>
              <w:rPr>
                <w:lang w:eastAsia="ja-JP"/>
              </w:rPr>
            </w:pPr>
            <w:r w:rsidRPr="00B9072B">
              <w:rPr>
                <w:lang w:eastAsia="ja-JP"/>
              </w:rPr>
              <w:t>JOHNSTONE, Amy</w:t>
            </w:r>
          </w:p>
        </w:tc>
        <w:tc>
          <w:tcPr>
            <w:tcW w:w="3402" w:type="dxa"/>
            <w:noWrap/>
            <w:hideMark/>
          </w:tcPr>
          <w:p w14:paraId="64FC07F5" w14:textId="77777777" w:rsidR="00B9072B" w:rsidRPr="00B9072B" w:rsidRDefault="00B9072B" w:rsidP="00F13DB2">
            <w:pPr>
              <w:pStyle w:val="TAL"/>
              <w:rPr>
                <w:lang w:eastAsia="ja-JP"/>
              </w:rPr>
            </w:pPr>
            <w:r w:rsidRPr="00B9072B">
              <w:rPr>
                <w:lang w:eastAsia="ja-JP"/>
              </w:rPr>
              <w:t>BT plc</w:t>
            </w:r>
          </w:p>
        </w:tc>
        <w:tc>
          <w:tcPr>
            <w:tcW w:w="2316" w:type="dxa"/>
            <w:noWrap/>
            <w:hideMark/>
          </w:tcPr>
          <w:p w14:paraId="33CA2AC1" w14:textId="77777777" w:rsidR="00B9072B" w:rsidRPr="00B9072B" w:rsidRDefault="00B9072B" w:rsidP="00F13DB2">
            <w:pPr>
              <w:pStyle w:val="TAL"/>
              <w:rPr>
                <w:lang w:eastAsia="ja-JP"/>
              </w:rPr>
            </w:pPr>
            <w:r w:rsidRPr="00B9072B">
              <w:rPr>
                <w:lang w:eastAsia="ja-JP"/>
              </w:rPr>
              <w:t>3GPPMEMBER (ETSI)</w:t>
            </w:r>
          </w:p>
        </w:tc>
      </w:tr>
      <w:tr w:rsidR="00B9072B" w:rsidRPr="00B9072B" w14:paraId="483B3E3A" w14:textId="77777777" w:rsidTr="00F13DB2">
        <w:trPr>
          <w:trHeight w:val="113"/>
        </w:trPr>
        <w:tc>
          <w:tcPr>
            <w:tcW w:w="3114" w:type="dxa"/>
            <w:noWrap/>
            <w:hideMark/>
          </w:tcPr>
          <w:p w14:paraId="6CF731B5" w14:textId="77777777" w:rsidR="00B9072B" w:rsidRPr="00B9072B" w:rsidRDefault="00B9072B" w:rsidP="00F13DB2">
            <w:pPr>
              <w:pStyle w:val="TAL"/>
              <w:rPr>
                <w:lang w:eastAsia="ja-JP"/>
              </w:rPr>
            </w:pPr>
            <w:r w:rsidRPr="00B9072B">
              <w:rPr>
                <w:lang w:eastAsia="ja-JP"/>
              </w:rPr>
              <w:t>JOSE, Pradeep</w:t>
            </w:r>
          </w:p>
        </w:tc>
        <w:tc>
          <w:tcPr>
            <w:tcW w:w="3402" w:type="dxa"/>
            <w:noWrap/>
            <w:hideMark/>
          </w:tcPr>
          <w:p w14:paraId="623ADF2B" w14:textId="77777777" w:rsidR="00B9072B" w:rsidRPr="00B9072B" w:rsidRDefault="00B9072B" w:rsidP="00F13DB2">
            <w:pPr>
              <w:pStyle w:val="TAL"/>
              <w:rPr>
                <w:lang w:eastAsia="ja-JP"/>
              </w:rPr>
            </w:pPr>
            <w:r w:rsidRPr="00B9072B">
              <w:rPr>
                <w:lang w:eastAsia="ja-JP"/>
              </w:rPr>
              <w:t>MediaTek UK</w:t>
            </w:r>
          </w:p>
        </w:tc>
        <w:tc>
          <w:tcPr>
            <w:tcW w:w="2316" w:type="dxa"/>
            <w:noWrap/>
            <w:hideMark/>
          </w:tcPr>
          <w:p w14:paraId="07905C8D" w14:textId="77777777" w:rsidR="00B9072B" w:rsidRPr="00B9072B" w:rsidRDefault="00B9072B" w:rsidP="00F13DB2">
            <w:pPr>
              <w:pStyle w:val="TAL"/>
              <w:rPr>
                <w:lang w:eastAsia="ja-JP"/>
              </w:rPr>
            </w:pPr>
            <w:r w:rsidRPr="00B9072B">
              <w:rPr>
                <w:lang w:eastAsia="ja-JP"/>
              </w:rPr>
              <w:t>3GPPMEMBER (ETSI)</w:t>
            </w:r>
          </w:p>
        </w:tc>
      </w:tr>
      <w:tr w:rsidR="00B9072B" w:rsidRPr="00B9072B" w14:paraId="4CE062A8" w14:textId="77777777" w:rsidTr="00F13DB2">
        <w:trPr>
          <w:trHeight w:val="113"/>
        </w:trPr>
        <w:tc>
          <w:tcPr>
            <w:tcW w:w="3114" w:type="dxa"/>
            <w:noWrap/>
            <w:hideMark/>
          </w:tcPr>
          <w:p w14:paraId="23CF08F8" w14:textId="77777777" w:rsidR="00B9072B" w:rsidRPr="00B9072B" w:rsidRDefault="00B9072B" w:rsidP="00F13DB2">
            <w:pPr>
              <w:pStyle w:val="TAL"/>
              <w:rPr>
                <w:lang w:eastAsia="ja-JP"/>
              </w:rPr>
            </w:pPr>
            <w:r w:rsidRPr="00B9072B">
              <w:rPr>
                <w:lang w:eastAsia="ja-JP"/>
              </w:rPr>
              <w:t>KANGAS, Matti</w:t>
            </w:r>
          </w:p>
        </w:tc>
        <w:tc>
          <w:tcPr>
            <w:tcW w:w="3402" w:type="dxa"/>
            <w:noWrap/>
            <w:hideMark/>
          </w:tcPr>
          <w:p w14:paraId="5897DA06" w14:textId="77777777" w:rsidR="00B9072B" w:rsidRPr="00B9072B" w:rsidRDefault="00B9072B" w:rsidP="00F13DB2">
            <w:pPr>
              <w:pStyle w:val="TAL"/>
              <w:rPr>
                <w:lang w:eastAsia="ja-JP"/>
              </w:rPr>
            </w:pPr>
            <w:r w:rsidRPr="00B9072B">
              <w:rPr>
                <w:lang w:eastAsia="ja-JP"/>
              </w:rPr>
              <w:t>Nokia Corporation</w:t>
            </w:r>
          </w:p>
        </w:tc>
        <w:tc>
          <w:tcPr>
            <w:tcW w:w="2316" w:type="dxa"/>
            <w:noWrap/>
            <w:hideMark/>
          </w:tcPr>
          <w:p w14:paraId="54940067" w14:textId="77777777" w:rsidR="00B9072B" w:rsidRPr="00B9072B" w:rsidRDefault="00B9072B" w:rsidP="00F13DB2">
            <w:pPr>
              <w:pStyle w:val="TAL"/>
              <w:rPr>
                <w:lang w:eastAsia="ja-JP"/>
              </w:rPr>
            </w:pPr>
            <w:r w:rsidRPr="00B9072B">
              <w:rPr>
                <w:lang w:eastAsia="ja-JP"/>
              </w:rPr>
              <w:t>3GPPMEMBER (ETSI)</w:t>
            </w:r>
          </w:p>
        </w:tc>
      </w:tr>
      <w:tr w:rsidR="00B9072B" w:rsidRPr="00B9072B" w14:paraId="6126DDAB" w14:textId="77777777" w:rsidTr="00F13DB2">
        <w:trPr>
          <w:trHeight w:val="113"/>
        </w:trPr>
        <w:tc>
          <w:tcPr>
            <w:tcW w:w="3114" w:type="dxa"/>
            <w:noWrap/>
            <w:hideMark/>
          </w:tcPr>
          <w:p w14:paraId="5735AECE" w14:textId="77777777" w:rsidR="00B9072B" w:rsidRPr="00B9072B" w:rsidRDefault="00B9072B" w:rsidP="00F13DB2">
            <w:pPr>
              <w:pStyle w:val="TAL"/>
              <w:rPr>
                <w:lang w:eastAsia="ja-JP"/>
              </w:rPr>
            </w:pPr>
            <w:r w:rsidRPr="00B9072B">
              <w:rPr>
                <w:lang w:eastAsia="ja-JP"/>
              </w:rPr>
              <w:t>KARAJANI, Bledar</w:t>
            </w:r>
          </w:p>
        </w:tc>
        <w:tc>
          <w:tcPr>
            <w:tcW w:w="3402" w:type="dxa"/>
            <w:noWrap/>
            <w:hideMark/>
          </w:tcPr>
          <w:p w14:paraId="418004A1" w14:textId="77777777" w:rsidR="00B9072B" w:rsidRPr="00B9072B" w:rsidRDefault="00B9072B" w:rsidP="00F13DB2">
            <w:pPr>
              <w:pStyle w:val="TAL"/>
              <w:rPr>
                <w:lang w:eastAsia="ja-JP"/>
              </w:rPr>
            </w:pPr>
            <w:r w:rsidRPr="00B9072B">
              <w:rPr>
                <w:lang w:eastAsia="ja-JP"/>
              </w:rPr>
              <w:t>ROHDE &amp; SCHWARZ</w:t>
            </w:r>
          </w:p>
        </w:tc>
        <w:tc>
          <w:tcPr>
            <w:tcW w:w="2316" w:type="dxa"/>
            <w:noWrap/>
            <w:hideMark/>
          </w:tcPr>
          <w:p w14:paraId="673E6EA0" w14:textId="77777777" w:rsidR="00B9072B" w:rsidRPr="00B9072B" w:rsidRDefault="00B9072B" w:rsidP="00F13DB2">
            <w:pPr>
              <w:pStyle w:val="TAL"/>
              <w:rPr>
                <w:lang w:eastAsia="ja-JP"/>
              </w:rPr>
            </w:pPr>
            <w:r w:rsidRPr="00B9072B">
              <w:rPr>
                <w:lang w:eastAsia="ja-JP"/>
              </w:rPr>
              <w:t>3GPPMEMBER (ETSI)</w:t>
            </w:r>
          </w:p>
        </w:tc>
      </w:tr>
      <w:tr w:rsidR="00B9072B" w:rsidRPr="00B9072B" w14:paraId="3DDED466" w14:textId="77777777" w:rsidTr="00F13DB2">
        <w:trPr>
          <w:trHeight w:val="113"/>
        </w:trPr>
        <w:tc>
          <w:tcPr>
            <w:tcW w:w="3114" w:type="dxa"/>
            <w:noWrap/>
            <w:hideMark/>
          </w:tcPr>
          <w:p w14:paraId="2B12D864" w14:textId="77777777" w:rsidR="00B9072B" w:rsidRPr="00B9072B" w:rsidRDefault="00B9072B" w:rsidP="00F13DB2">
            <w:pPr>
              <w:pStyle w:val="TAL"/>
              <w:rPr>
                <w:lang w:eastAsia="ja-JP"/>
              </w:rPr>
            </w:pPr>
            <w:r w:rsidRPr="00B9072B">
              <w:rPr>
                <w:lang w:eastAsia="ja-JP"/>
              </w:rPr>
              <w:t>KIM, Dongwook</w:t>
            </w:r>
          </w:p>
        </w:tc>
        <w:tc>
          <w:tcPr>
            <w:tcW w:w="3402" w:type="dxa"/>
            <w:noWrap/>
            <w:hideMark/>
          </w:tcPr>
          <w:p w14:paraId="0D04440E" w14:textId="77777777" w:rsidR="00B9072B" w:rsidRPr="00B9072B" w:rsidRDefault="00B9072B" w:rsidP="00F13DB2">
            <w:pPr>
              <w:pStyle w:val="TAL"/>
              <w:rPr>
                <w:lang w:eastAsia="ja-JP"/>
              </w:rPr>
            </w:pPr>
            <w:r w:rsidRPr="00B9072B">
              <w:rPr>
                <w:lang w:eastAsia="ja-JP"/>
              </w:rPr>
              <w:t>ETSI</w:t>
            </w:r>
          </w:p>
        </w:tc>
        <w:tc>
          <w:tcPr>
            <w:tcW w:w="2316" w:type="dxa"/>
            <w:noWrap/>
            <w:hideMark/>
          </w:tcPr>
          <w:p w14:paraId="77B38AC0" w14:textId="77777777" w:rsidR="00B9072B" w:rsidRPr="00B9072B" w:rsidRDefault="00B9072B" w:rsidP="00F13DB2">
            <w:pPr>
              <w:pStyle w:val="TAL"/>
              <w:rPr>
                <w:lang w:eastAsia="ja-JP"/>
              </w:rPr>
            </w:pPr>
            <w:r w:rsidRPr="00B9072B">
              <w:rPr>
                <w:lang w:eastAsia="ja-JP"/>
              </w:rPr>
              <w:t>3GPPORG_REP (ETSI)</w:t>
            </w:r>
          </w:p>
        </w:tc>
      </w:tr>
      <w:tr w:rsidR="00B9072B" w:rsidRPr="00B9072B" w14:paraId="6FBFE5FF" w14:textId="77777777" w:rsidTr="00F13DB2">
        <w:trPr>
          <w:trHeight w:val="113"/>
        </w:trPr>
        <w:tc>
          <w:tcPr>
            <w:tcW w:w="3114" w:type="dxa"/>
            <w:noWrap/>
            <w:hideMark/>
          </w:tcPr>
          <w:p w14:paraId="28870F38" w14:textId="77777777" w:rsidR="00B9072B" w:rsidRPr="00B9072B" w:rsidRDefault="00B9072B" w:rsidP="00F13DB2">
            <w:pPr>
              <w:pStyle w:val="TAL"/>
              <w:rPr>
                <w:lang w:eastAsia="ja-JP"/>
              </w:rPr>
            </w:pPr>
            <w:r w:rsidRPr="00B9072B">
              <w:rPr>
                <w:lang w:eastAsia="ja-JP"/>
              </w:rPr>
              <w:t>KIM, Jaewoo</w:t>
            </w:r>
          </w:p>
        </w:tc>
        <w:tc>
          <w:tcPr>
            <w:tcW w:w="3402" w:type="dxa"/>
            <w:noWrap/>
            <w:hideMark/>
          </w:tcPr>
          <w:p w14:paraId="605F99BB" w14:textId="77777777" w:rsidR="00B9072B" w:rsidRPr="00B9072B" w:rsidRDefault="00B9072B" w:rsidP="00F13DB2">
            <w:pPr>
              <w:pStyle w:val="TAL"/>
              <w:rPr>
                <w:lang w:eastAsia="ja-JP"/>
              </w:rPr>
            </w:pPr>
            <w:r w:rsidRPr="00B9072B">
              <w:rPr>
                <w:lang w:eastAsia="ja-JP"/>
              </w:rPr>
              <w:t>LG Electronics France</w:t>
            </w:r>
          </w:p>
        </w:tc>
        <w:tc>
          <w:tcPr>
            <w:tcW w:w="2316" w:type="dxa"/>
            <w:noWrap/>
            <w:hideMark/>
          </w:tcPr>
          <w:p w14:paraId="4E997239" w14:textId="77777777" w:rsidR="00B9072B" w:rsidRPr="00B9072B" w:rsidRDefault="00B9072B" w:rsidP="00F13DB2">
            <w:pPr>
              <w:pStyle w:val="TAL"/>
              <w:rPr>
                <w:lang w:eastAsia="ja-JP"/>
              </w:rPr>
            </w:pPr>
            <w:r w:rsidRPr="00B9072B">
              <w:rPr>
                <w:lang w:eastAsia="ja-JP"/>
              </w:rPr>
              <w:t>3GPPMEMBER (ETSI)</w:t>
            </w:r>
          </w:p>
        </w:tc>
      </w:tr>
      <w:tr w:rsidR="00B9072B" w:rsidRPr="00B9072B" w14:paraId="4873FF61" w14:textId="77777777" w:rsidTr="00F13DB2">
        <w:trPr>
          <w:trHeight w:val="113"/>
        </w:trPr>
        <w:tc>
          <w:tcPr>
            <w:tcW w:w="3114" w:type="dxa"/>
            <w:noWrap/>
            <w:hideMark/>
          </w:tcPr>
          <w:p w14:paraId="2FE75A0E" w14:textId="77777777" w:rsidR="00B9072B" w:rsidRPr="00B9072B" w:rsidRDefault="00B9072B" w:rsidP="00F13DB2">
            <w:pPr>
              <w:pStyle w:val="TAL"/>
              <w:rPr>
                <w:lang w:eastAsia="ja-JP"/>
              </w:rPr>
            </w:pPr>
            <w:r w:rsidRPr="00B9072B">
              <w:rPr>
                <w:lang w:eastAsia="ja-JP"/>
              </w:rPr>
              <w:t xml:space="preserve">KIM, </w:t>
            </w:r>
            <w:proofErr w:type="spellStart"/>
            <w:r w:rsidRPr="00B9072B">
              <w:rPr>
                <w:lang w:eastAsia="ja-JP"/>
              </w:rPr>
              <w:t>Laeyoung</w:t>
            </w:r>
            <w:proofErr w:type="spellEnd"/>
          </w:p>
        </w:tc>
        <w:tc>
          <w:tcPr>
            <w:tcW w:w="3402" w:type="dxa"/>
            <w:noWrap/>
            <w:hideMark/>
          </w:tcPr>
          <w:p w14:paraId="59768CA6" w14:textId="77777777" w:rsidR="00B9072B" w:rsidRPr="00B9072B" w:rsidRDefault="00B9072B" w:rsidP="00F13DB2">
            <w:pPr>
              <w:pStyle w:val="TAL"/>
              <w:rPr>
                <w:lang w:eastAsia="ja-JP"/>
              </w:rPr>
            </w:pPr>
            <w:r w:rsidRPr="00B9072B">
              <w:rPr>
                <w:lang w:eastAsia="ja-JP"/>
              </w:rPr>
              <w:t>LG Electronics Inc.</w:t>
            </w:r>
          </w:p>
        </w:tc>
        <w:tc>
          <w:tcPr>
            <w:tcW w:w="2316" w:type="dxa"/>
            <w:noWrap/>
            <w:hideMark/>
          </w:tcPr>
          <w:p w14:paraId="33FE93AC" w14:textId="77777777" w:rsidR="00B9072B" w:rsidRPr="00B9072B" w:rsidRDefault="00B9072B" w:rsidP="00F13DB2">
            <w:pPr>
              <w:pStyle w:val="TAL"/>
              <w:rPr>
                <w:lang w:eastAsia="ja-JP"/>
              </w:rPr>
            </w:pPr>
            <w:r w:rsidRPr="00B9072B">
              <w:rPr>
                <w:lang w:eastAsia="ja-JP"/>
              </w:rPr>
              <w:t>3GPPMEMBER (TTA)</w:t>
            </w:r>
          </w:p>
        </w:tc>
      </w:tr>
      <w:tr w:rsidR="00B9072B" w:rsidRPr="00B9072B" w14:paraId="13478159" w14:textId="77777777" w:rsidTr="00F13DB2">
        <w:trPr>
          <w:trHeight w:val="113"/>
        </w:trPr>
        <w:tc>
          <w:tcPr>
            <w:tcW w:w="3114" w:type="dxa"/>
            <w:noWrap/>
            <w:hideMark/>
          </w:tcPr>
          <w:p w14:paraId="25191A89" w14:textId="77777777" w:rsidR="00B9072B" w:rsidRPr="00B9072B" w:rsidRDefault="00B9072B" w:rsidP="00F13DB2">
            <w:pPr>
              <w:pStyle w:val="TAL"/>
              <w:rPr>
                <w:lang w:eastAsia="ja-JP"/>
              </w:rPr>
            </w:pPr>
            <w:r w:rsidRPr="00B9072B">
              <w:rPr>
                <w:lang w:eastAsia="ja-JP"/>
              </w:rPr>
              <w:t xml:space="preserve">KIM, </w:t>
            </w:r>
            <w:proofErr w:type="spellStart"/>
            <w:r w:rsidRPr="00B9072B">
              <w:rPr>
                <w:lang w:eastAsia="ja-JP"/>
              </w:rPr>
              <w:t>Minseon</w:t>
            </w:r>
            <w:proofErr w:type="spellEnd"/>
          </w:p>
        </w:tc>
        <w:tc>
          <w:tcPr>
            <w:tcW w:w="3402" w:type="dxa"/>
            <w:noWrap/>
            <w:hideMark/>
          </w:tcPr>
          <w:p w14:paraId="4F1BBBA2" w14:textId="77777777" w:rsidR="00B9072B" w:rsidRPr="00B9072B" w:rsidRDefault="00B9072B" w:rsidP="00F13DB2">
            <w:pPr>
              <w:pStyle w:val="TAL"/>
              <w:rPr>
                <w:lang w:eastAsia="ja-JP"/>
              </w:rPr>
            </w:pPr>
            <w:r w:rsidRPr="00B9072B">
              <w:rPr>
                <w:lang w:eastAsia="ja-JP"/>
              </w:rPr>
              <w:t>LG Electronics France</w:t>
            </w:r>
          </w:p>
        </w:tc>
        <w:tc>
          <w:tcPr>
            <w:tcW w:w="2316" w:type="dxa"/>
            <w:noWrap/>
            <w:hideMark/>
          </w:tcPr>
          <w:p w14:paraId="75FA02BA" w14:textId="77777777" w:rsidR="00B9072B" w:rsidRPr="00B9072B" w:rsidRDefault="00B9072B" w:rsidP="00F13DB2">
            <w:pPr>
              <w:pStyle w:val="TAL"/>
              <w:rPr>
                <w:lang w:eastAsia="ja-JP"/>
              </w:rPr>
            </w:pPr>
            <w:r w:rsidRPr="00B9072B">
              <w:rPr>
                <w:lang w:eastAsia="ja-JP"/>
              </w:rPr>
              <w:t>3GPPMEMBER (ETSI)</w:t>
            </w:r>
          </w:p>
        </w:tc>
      </w:tr>
      <w:tr w:rsidR="00B9072B" w:rsidRPr="00B9072B" w14:paraId="6AE19141" w14:textId="77777777" w:rsidTr="00F13DB2">
        <w:trPr>
          <w:trHeight w:val="113"/>
        </w:trPr>
        <w:tc>
          <w:tcPr>
            <w:tcW w:w="3114" w:type="dxa"/>
            <w:noWrap/>
            <w:hideMark/>
          </w:tcPr>
          <w:p w14:paraId="3939FCD6" w14:textId="77777777" w:rsidR="00B9072B" w:rsidRPr="00B9072B" w:rsidRDefault="00B9072B" w:rsidP="00F13DB2">
            <w:pPr>
              <w:pStyle w:val="TAL"/>
              <w:rPr>
                <w:lang w:eastAsia="ja-JP"/>
              </w:rPr>
            </w:pPr>
            <w:r w:rsidRPr="00B9072B">
              <w:rPr>
                <w:lang w:eastAsia="ja-JP"/>
              </w:rPr>
              <w:t xml:space="preserve">KIM, </w:t>
            </w:r>
            <w:proofErr w:type="spellStart"/>
            <w:r w:rsidRPr="00B9072B">
              <w:rPr>
                <w:lang w:eastAsia="ja-JP"/>
              </w:rPr>
              <w:t>Wonjung</w:t>
            </w:r>
            <w:proofErr w:type="spellEnd"/>
          </w:p>
        </w:tc>
        <w:tc>
          <w:tcPr>
            <w:tcW w:w="3402" w:type="dxa"/>
            <w:noWrap/>
            <w:hideMark/>
          </w:tcPr>
          <w:p w14:paraId="00A57EDA" w14:textId="77777777" w:rsidR="00B9072B" w:rsidRPr="00B9072B" w:rsidRDefault="00B9072B" w:rsidP="00F13DB2">
            <w:pPr>
              <w:pStyle w:val="TAL"/>
              <w:rPr>
                <w:lang w:eastAsia="ja-JP"/>
              </w:rPr>
            </w:pPr>
            <w:r w:rsidRPr="00B9072B">
              <w:rPr>
                <w:lang w:eastAsia="ja-JP"/>
              </w:rPr>
              <w:t>LG Uplus</w:t>
            </w:r>
          </w:p>
        </w:tc>
        <w:tc>
          <w:tcPr>
            <w:tcW w:w="2316" w:type="dxa"/>
            <w:noWrap/>
            <w:hideMark/>
          </w:tcPr>
          <w:p w14:paraId="68003441" w14:textId="77777777" w:rsidR="00B9072B" w:rsidRPr="00B9072B" w:rsidRDefault="00B9072B" w:rsidP="00F13DB2">
            <w:pPr>
              <w:pStyle w:val="TAL"/>
              <w:rPr>
                <w:lang w:eastAsia="ja-JP"/>
              </w:rPr>
            </w:pPr>
            <w:r w:rsidRPr="00B9072B">
              <w:rPr>
                <w:lang w:eastAsia="ja-JP"/>
              </w:rPr>
              <w:t>3GPPMEMBER (TTA)</w:t>
            </w:r>
          </w:p>
        </w:tc>
      </w:tr>
      <w:tr w:rsidR="00B9072B" w:rsidRPr="00B9072B" w14:paraId="019357BD" w14:textId="77777777" w:rsidTr="00F13DB2">
        <w:trPr>
          <w:trHeight w:val="113"/>
        </w:trPr>
        <w:tc>
          <w:tcPr>
            <w:tcW w:w="3114" w:type="dxa"/>
            <w:noWrap/>
            <w:hideMark/>
          </w:tcPr>
          <w:p w14:paraId="6A8E68A4" w14:textId="77777777" w:rsidR="00B9072B" w:rsidRPr="00B9072B" w:rsidRDefault="00B9072B" w:rsidP="00F13DB2">
            <w:pPr>
              <w:pStyle w:val="TAL"/>
              <w:rPr>
                <w:lang w:eastAsia="ja-JP"/>
              </w:rPr>
            </w:pPr>
            <w:r w:rsidRPr="00B9072B">
              <w:rPr>
                <w:lang w:eastAsia="ja-JP"/>
              </w:rPr>
              <w:t>KIMBA DIT ADAMOU, Boubacar</w:t>
            </w:r>
          </w:p>
        </w:tc>
        <w:tc>
          <w:tcPr>
            <w:tcW w:w="3402" w:type="dxa"/>
            <w:noWrap/>
            <w:hideMark/>
          </w:tcPr>
          <w:p w14:paraId="7451497F" w14:textId="77777777" w:rsidR="00B9072B" w:rsidRPr="00B9072B" w:rsidRDefault="00B9072B" w:rsidP="00F13DB2">
            <w:pPr>
              <w:pStyle w:val="TAL"/>
              <w:rPr>
                <w:lang w:eastAsia="ja-JP"/>
              </w:rPr>
            </w:pPr>
            <w:r w:rsidRPr="00B9072B">
              <w:rPr>
                <w:lang w:eastAsia="ja-JP"/>
              </w:rPr>
              <w:t>vivo Mobile Communication Co.,</w:t>
            </w:r>
          </w:p>
        </w:tc>
        <w:tc>
          <w:tcPr>
            <w:tcW w:w="2316" w:type="dxa"/>
            <w:noWrap/>
            <w:hideMark/>
          </w:tcPr>
          <w:p w14:paraId="6D7D78E2" w14:textId="77777777" w:rsidR="00B9072B" w:rsidRPr="00B9072B" w:rsidRDefault="00B9072B" w:rsidP="00F13DB2">
            <w:pPr>
              <w:pStyle w:val="TAL"/>
              <w:rPr>
                <w:lang w:eastAsia="ja-JP"/>
              </w:rPr>
            </w:pPr>
            <w:r w:rsidRPr="00B9072B">
              <w:rPr>
                <w:lang w:eastAsia="ja-JP"/>
              </w:rPr>
              <w:t>3GPPMEMBER (CCSA)</w:t>
            </w:r>
          </w:p>
        </w:tc>
      </w:tr>
      <w:tr w:rsidR="00B9072B" w:rsidRPr="00B9072B" w14:paraId="73BF944A" w14:textId="77777777" w:rsidTr="00F13DB2">
        <w:trPr>
          <w:trHeight w:val="113"/>
        </w:trPr>
        <w:tc>
          <w:tcPr>
            <w:tcW w:w="3114" w:type="dxa"/>
            <w:noWrap/>
            <w:hideMark/>
          </w:tcPr>
          <w:p w14:paraId="0C9994DA" w14:textId="77777777" w:rsidR="00B9072B" w:rsidRPr="00B9072B" w:rsidRDefault="00B9072B" w:rsidP="00F13DB2">
            <w:pPr>
              <w:pStyle w:val="TAL"/>
              <w:rPr>
                <w:lang w:eastAsia="ja-JP"/>
              </w:rPr>
            </w:pPr>
            <w:r w:rsidRPr="00B9072B">
              <w:rPr>
                <w:lang w:eastAsia="ja-JP"/>
              </w:rPr>
              <w:t>KLATT, Axel</w:t>
            </w:r>
          </w:p>
        </w:tc>
        <w:tc>
          <w:tcPr>
            <w:tcW w:w="3402" w:type="dxa"/>
            <w:noWrap/>
            <w:hideMark/>
          </w:tcPr>
          <w:p w14:paraId="7AF02298" w14:textId="77777777" w:rsidR="00B9072B" w:rsidRPr="00B9072B" w:rsidRDefault="00B9072B" w:rsidP="00F13DB2">
            <w:pPr>
              <w:pStyle w:val="TAL"/>
              <w:rPr>
                <w:lang w:eastAsia="ja-JP"/>
              </w:rPr>
            </w:pPr>
            <w:r w:rsidRPr="00B9072B">
              <w:rPr>
                <w:lang w:eastAsia="ja-JP"/>
              </w:rPr>
              <w:t>Deutsche Telekom AG</w:t>
            </w:r>
          </w:p>
        </w:tc>
        <w:tc>
          <w:tcPr>
            <w:tcW w:w="2316" w:type="dxa"/>
            <w:noWrap/>
            <w:hideMark/>
          </w:tcPr>
          <w:p w14:paraId="696C1DC9" w14:textId="77777777" w:rsidR="00B9072B" w:rsidRPr="00B9072B" w:rsidRDefault="00B9072B" w:rsidP="00F13DB2">
            <w:pPr>
              <w:pStyle w:val="TAL"/>
              <w:rPr>
                <w:lang w:eastAsia="ja-JP"/>
              </w:rPr>
            </w:pPr>
            <w:r w:rsidRPr="00B9072B">
              <w:rPr>
                <w:lang w:eastAsia="ja-JP"/>
              </w:rPr>
              <w:t>3GPPMEMBER (ETSI)</w:t>
            </w:r>
          </w:p>
        </w:tc>
      </w:tr>
      <w:tr w:rsidR="00B9072B" w:rsidRPr="00B9072B" w14:paraId="54FBCC14" w14:textId="77777777" w:rsidTr="00F13DB2">
        <w:trPr>
          <w:trHeight w:val="113"/>
        </w:trPr>
        <w:tc>
          <w:tcPr>
            <w:tcW w:w="3114" w:type="dxa"/>
            <w:noWrap/>
            <w:hideMark/>
          </w:tcPr>
          <w:p w14:paraId="17A8C6C8" w14:textId="77777777" w:rsidR="00B9072B" w:rsidRPr="00B9072B" w:rsidRDefault="00B9072B" w:rsidP="00F13DB2">
            <w:pPr>
              <w:pStyle w:val="TAL"/>
              <w:rPr>
                <w:lang w:eastAsia="ja-JP"/>
              </w:rPr>
            </w:pPr>
            <w:r w:rsidRPr="00B9072B">
              <w:rPr>
                <w:lang w:eastAsia="ja-JP"/>
              </w:rPr>
              <w:t>KLENNER, Peter</w:t>
            </w:r>
          </w:p>
        </w:tc>
        <w:tc>
          <w:tcPr>
            <w:tcW w:w="3402" w:type="dxa"/>
            <w:noWrap/>
            <w:hideMark/>
          </w:tcPr>
          <w:p w14:paraId="40DEAFB6" w14:textId="77777777" w:rsidR="00B9072B" w:rsidRPr="00B9072B" w:rsidRDefault="00B9072B" w:rsidP="00F13DB2">
            <w:pPr>
              <w:pStyle w:val="TAL"/>
              <w:rPr>
                <w:lang w:eastAsia="ja-JP"/>
              </w:rPr>
            </w:pPr>
            <w:r w:rsidRPr="00B9072B">
              <w:rPr>
                <w:lang w:eastAsia="ja-JP"/>
              </w:rPr>
              <w:t xml:space="preserve">PANASONIC R&amp;D </w:t>
            </w:r>
            <w:proofErr w:type="spellStart"/>
            <w:r w:rsidRPr="00B9072B">
              <w:rPr>
                <w:lang w:eastAsia="ja-JP"/>
              </w:rPr>
              <w:t>Center</w:t>
            </w:r>
            <w:proofErr w:type="spellEnd"/>
            <w:r w:rsidRPr="00B9072B">
              <w:rPr>
                <w:lang w:eastAsia="ja-JP"/>
              </w:rPr>
              <w:t xml:space="preserve"> Germany</w:t>
            </w:r>
          </w:p>
        </w:tc>
        <w:tc>
          <w:tcPr>
            <w:tcW w:w="2316" w:type="dxa"/>
            <w:noWrap/>
            <w:hideMark/>
          </w:tcPr>
          <w:p w14:paraId="3A07B6C7" w14:textId="77777777" w:rsidR="00B9072B" w:rsidRPr="00B9072B" w:rsidRDefault="00B9072B" w:rsidP="00F13DB2">
            <w:pPr>
              <w:pStyle w:val="TAL"/>
              <w:rPr>
                <w:lang w:eastAsia="ja-JP"/>
              </w:rPr>
            </w:pPr>
            <w:r w:rsidRPr="00B9072B">
              <w:rPr>
                <w:lang w:eastAsia="ja-JP"/>
              </w:rPr>
              <w:t>3GPPMEMBER (ETSI)</w:t>
            </w:r>
          </w:p>
        </w:tc>
      </w:tr>
      <w:tr w:rsidR="00B9072B" w:rsidRPr="00B9072B" w14:paraId="01CDE20E" w14:textId="77777777" w:rsidTr="00F13DB2">
        <w:trPr>
          <w:trHeight w:val="113"/>
        </w:trPr>
        <w:tc>
          <w:tcPr>
            <w:tcW w:w="3114" w:type="dxa"/>
            <w:noWrap/>
            <w:hideMark/>
          </w:tcPr>
          <w:p w14:paraId="5AD108A9" w14:textId="77777777" w:rsidR="00B9072B" w:rsidRPr="00B9072B" w:rsidRDefault="00B9072B" w:rsidP="00F13DB2">
            <w:pPr>
              <w:pStyle w:val="TAL"/>
              <w:rPr>
                <w:lang w:eastAsia="ja-JP"/>
              </w:rPr>
            </w:pPr>
            <w:r w:rsidRPr="00B9072B">
              <w:rPr>
                <w:lang w:eastAsia="ja-JP"/>
              </w:rPr>
              <w:t>KOLODZIEJ, Kuba</w:t>
            </w:r>
          </w:p>
        </w:tc>
        <w:tc>
          <w:tcPr>
            <w:tcW w:w="3402" w:type="dxa"/>
            <w:noWrap/>
            <w:hideMark/>
          </w:tcPr>
          <w:p w14:paraId="20461CBB" w14:textId="77777777" w:rsidR="00B9072B" w:rsidRPr="00B9072B" w:rsidRDefault="00B9072B" w:rsidP="00F13DB2">
            <w:pPr>
              <w:pStyle w:val="TAL"/>
              <w:rPr>
                <w:lang w:eastAsia="ja-JP"/>
              </w:rPr>
            </w:pPr>
            <w:r w:rsidRPr="00B9072B">
              <w:rPr>
                <w:lang w:eastAsia="ja-JP"/>
              </w:rPr>
              <w:t>Ericsson LM</w:t>
            </w:r>
          </w:p>
        </w:tc>
        <w:tc>
          <w:tcPr>
            <w:tcW w:w="2316" w:type="dxa"/>
            <w:noWrap/>
            <w:hideMark/>
          </w:tcPr>
          <w:p w14:paraId="3CC8E389" w14:textId="77777777" w:rsidR="00B9072B" w:rsidRPr="00B9072B" w:rsidRDefault="00B9072B" w:rsidP="00F13DB2">
            <w:pPr>
              <w:pStyle w:val="TAL"/>
              <w:rPr>
                <w:lang w:eastAsia="ja-JP"/>
              </w:rPr>
            </w:pPr>
            <w:r w:rsidRPr="00B9072B">
              <w:rPr>
                <w:lang w:eastAsia="ja-JP"/>
              </w:rPr>
              <w:t>3GPPMEMBER (ETSI)</w:t>
            </w:r>
          </w:p>
        </w:tc>
      </w:tr>
      <w:tr w:rsidR="00B9072B" w:rsidRPr="00B9072B" w14:paraId="33A562D9" w14:textId="77777777" w:rsidTr="00F13DB2">
        <w:trPr>
          <w:trHeight w:val="113"/>
        </w:trPr>
        <w:tc>
          <w:tcPr>
            <w:tcW w:w="3114" w:type="dxa"/>
            <w:noWrap/>
            <w:hideMark/>
          </w:tcPr>
          <w:p w14:paraId="5265DA0C" w14:textId="77777777" w:rsidR="00B9072B" w:rsidRPr="00B9072B" w:rsidRDefault="00B9072B" w:rsidP="00F13DB2">
            <w:pPr>
              <w:pStyle w:val="TAL"/>
              <w:rPr>
                <w:lang w:eastAsia="ja-JP"/>
              </w:rPr>
            </w:pPr>
            <w:r w:rsidRPr="00B9072B">
              <w:rPr>
                <w:lang w:eastAsia="ja-JP"/>
              </w:rPr>
              <w:t>KOSER, Elizabeth</w:t>
            </w:r>
          </w:p>
        </w:tc>
        <w:tc>
          <w:tcPr>
            <w:tcW w:w="3402" w:type="dxa"/>
            <w:noWrap/>
            <w:hideMark/>
          </w:tcPr>
          <w:p w14:paraId="286AE996" w14:textId="77777777" w:rsidR="00B9072B" w:rsidRPr="00B9072B" w:rsidRDefault="00B9072B" w:rsidP="00F13DB2">
            <w:pPr>
              <w:pStyle w:val="TAL"/>
              <w:rPr>
                <w:lang w:eastAsia="ja-JP"/>
              </w:rPr>
            </w:pPr>
            <w:r w:rsidRPr="00B9072B">
              <w:rPr>
                <w:lang w:eastAsia="ja-JP"/>
              </w:rPr>
              <w:t>U.S. National Security Agency</w:t>
            </w:r>
          </w:p>
        </w:tc>
        <w:tc>
          <w:tcPr>
            <w:tcW w:w="2316" w:type="dxa"/>
            <w:noWrap/>
            <w:hideMark/>
          </w:tcPr>
          <w:p w14:paraId="288FE733" w14:textId="77777777" w:rsidR="00B9072B" w:rsidRPr="00B9072B" w:rsidRDefault="00B9072B" w:rsidP="00F13DB2">
            <w:pPr>
              <w:pStyle w:val="TAL"/>
              <w:rPr>
                <w:lang w:eastAsia="ja-JP"/>
              </w:rPr>
            </w:pPr>
            <w:r w:rsidRPr="00B9072B">
              <w:rPr>
                <w:lang w:eastAsia="ja-JP"/>
              </w:rPr>
              <w:t>3GPPMEMBER (ATIS)</w:t>
            </w:r>
          </w:p>
        </w:tc>
      </w:tr>
      <w:tr w:rsidR="00B9072B" w:rsidRPr="00B9072B" w14:paraId="41E0B527" w14:textId="77777777" w:rsidTr="00F13DB2">
        <w:trPr>
          <w:trHeight w:val="113"/>
        </w:trPr>
        <w:tc>
          <w:tcPr>
            <w:tcW w:w="3114" w:type="dxa"/>
            <w:noWrap/>
            <w:hideMark/>
          </w:tcPr>
          <w:p w14:paraId="6ACDF812" w14:textId="77777777" w:rsidR="00B9072B" w:rsidRPr="00B9072B" w:rsidRDefault="00B9072B" w:rsidP="00F13DB2">
            <w:pPr>
              <w:pStyle w:val="TAL"/>
              <w:rPr>
                <w:lang w:eastAsia="ja-JP"/>
              </w:rPr>
            </w:pPr>
            <w:r w:rsidRPr="00B9072B">
              <w:rPr>
                <w:lang w:eastAsia="ja-JP"/>
              </w:rPr>
              <w:t>KOZIOL, Dawid</w:t>
            </w:r>
          </w:p>
        </w:tc>
        <w:tc>
          <w:tcPr>
            <w:tcW w:w="3402" w:type="dxa"/>
            <w:noWrap/>
            <w:hideMark/>
          </w:tcPr>
          <w:p w14:paraId="7AB2B130" w14:textId="77777777" w:rsidR="00B9072B" w:rsidRPr="00B9072B" w:rsidRDefault="00B9072B" w:rsidP="00F13DB2">
            <w:pPr>
              <w:pStyle w:val="TAL"/>
              <w:rPr>
                <w:lang w:eastAsia="ja-JP"/>
              </w:rPr>
            </w:pPr>
            <w:r w:rsidRPr="00B9072B">
              <w:rPr>
                <w:lang w:eastAsia="ja-JP"/>
              </w:rPr>
              <w:t>Huawei Technologies Sweden AB</w:t>
            </w:r>
          </w:p>
        </w:tc>
        <w:tc>
          <w:tcPr>
            <w:tcW w:w="2316" w:type="dxa"/>
            <w:noWrap/>
            <w:hideMark/>
          </w:tcPr>
          <w:p w14:paraId="344478F2" w14:textId="77777777" w:rsidR="00B9072B" w:rsidRPr="00B9072B" w:rsidRDefault="00B9072B" w:rsidP="00F13DB2">
            <w:pPr>
              <w:pStyle w:val="TAL"/>
              <w:rPr>
                <w:lang w:eastAsia="ja-JP"/>
              </w:rPr>
            </w:pPr>
            <w:r w:rsidRPr="00B9072B">
              <w:rPr>
                <w:lang w:eastAsia="ja-JP"/>
              </w:rPr>
              <w:t>3GPPMEMBER (ETSI)</w:t>
            </w:r>
          </w:p>
        </w:tc>
      </w:tr>
      <w:tr w:rsidR="00B9072B" w:rsidRPr="00B9072B" w14:paraId="4D829D50" w14:textId="77777777" w:rsidTr="00F13DB2">
        <w:trPr>
          <w:trHeight w:val="113"/>
        </w:trPr>
        <w:tc>
          <w:tcPr>
            <w:tcW w:w="3114" w:type="dxa"/>
            <w:noWrap/>
            <w:hideMark/>
          </w:tcPr>
          <w:p w14:paraId="64927FD1" w14:textId="77777777" w:rsidR="00B9072B" w:rsidRPr="00B9072B" w:rsidRDefault="00B9072B" w:rsidP="00F13DB2">
            <w:pPr>
              <w:pStyle w:val="TAL"/>
              <w:rPr>
                <w:lang w:eastAsia="ja-JP"/>
              </w:rPr>
            </w:pPr>
            <w:r w:rsidRPr="00B9072B">
              <w:rPr>
                <w:lang w:eastAsia="ja-JP"/>
              </w:rPr>
              <w:t>KRAUSE, Joern</w:t>
            </w:r>
          </w:p>
        </w:tc>
        <w:tc>
          <w:tcPr>
            <w:tcW w:w="3402" w:type="dxa"/>
            <w:noWrap/>
            <w:hideMark/>
          </w:tcPr>
          <w:p w14:paraId="633E6F48" w14:textId="77777777" w:rsidR="00B9072B" w:rsidRPr="00B9072B" w:rsidRDefault="00B9072B" w:rsidP="00F13DB2">
            <w:pPr>
              <w:pStyle w:val="TAL"/>
              <w:rPr>
                <w:lang w:eastAsia="ja-JP"/>
              </w:rPr>
            </w:pPr>
            <w:r w:rsidRPr="00B9072B">
              <w:rPr>
                <w:lang w:eastAsia="ja-JP"/>
              </w:rPr>
              <w:t>ETSI</w:t>
            </w:r>
          </w:p>
        </w:tc>
        <w:tc>
          <w:tcPr>
            <w:tcW w:w="2316" w:type="dxa"/>
            <w:noWrap/>
            <w:hideMark/>
          </w:tcPr>
          <w:p w14:paraId="6D400EBF" w14:textId="77777777" w:rsidR="00B9072B" w:rsidRPr="00B9072B" w:rsidRDefault="00B9072B" w:rsidP="00F13DB2">
            <w:pPr>
              <w:pStyle w:val="TAL"/>
              <w:rPr>
                <w:lang w:eastAsia="ja-JP"/>
              </w:rPr>
            </w:pPr>
            <w:r w:rsidRPr="00B9072B">
              <w:rPr>
                <w:lang w:eastAsia="ja-JP"/>
              </w:rPr>
              <w:t>3GPPORG_REP (ETSI)</w:t>
            </w:r>
          </w:p>
        </w:tc>
      </w:tr>
      <w:tr w:rsidR="00B9072B" w:rsidRPr="00B9072B" w14:paraId="45360CA0" w14:textId="77777777" w:rsidTr="00F13DB2">
        <w:trPr>
          <w:trHeight w:val="113"/>
        </w:trPr>
        <w:tc>
          <w:tcPr>
            <w:tcW w:w="3114" w:type="dxa"/>
            <w:noWrap/>
            <w:hideMark/>
          </w:tcPr>
          <w:p w14:paraId="26D9DD81" w14:textId="77777777" w:rsidR="00B9072B" w:rsidRPr="00B9072B" w:rsidRDefault="00B9072B" w:rsidP="00F13DB2">
            <w:pPr>
              <w:pStyle w:val="TAL"/>
              <w:rPr>
                <w:lang w:eastAsia="ja-JP"/>
              </w:rPr>
            </w:pPr>
            <w:r w:rsidRPr="00B9072B">
              <w:rPr>
                <w:lang w:eastAsia="ja-JP"/>
              </w:rPr>
              <w:t>KUCERA, Stepan</w:t>
            </w:r>
          </w:p>
        </w:tc>
        <w:tc>
          <w:tcPr>
            <w:tcW w:w="3402" w:type="dxa"/>
            <w:noWrap/>
            <w:hideMark/>
          </w:tcPr>
          <w:p w14:paraId="0F1376BB" w14:textId="77777777" w:rsidR="00B9072B" w:rsidRPr="00B9072B" w:rsidRDefault="00B9072B" w:rsidP="00F13DB2">
            <w:pPr>
              <w:pStyle w:val="TAL"/>
              <w:rPr>
                <w:lang w:eastAsia="ja-JP"/>
              </w:rPr>
            </w:pPr>
            <w:r w:rsidRPr="00B9072B">
              <w:rPr>
                <w:lang w:eastAsia="ja-JP"/>
              </w:rPr>
              <w:t>Nokia France</w:t>
            </w:r>
          </w:p>
        </w:tc>
        <w:tc>
          <w:tcPr>
            <w:tcW w:w="2316" w:type="dxa"/>
            <w:noWrap/>
            <w:hideMark/>
          </w:tcPr>
          <w:p w14:paraId="78BEA7BE" w14:textId="77777777" w:rsidR="00B9072B" w:rsidRPr="00B9072B" w:rsidRDefault="00B9072B" w:rsidP="00F13DB2">
            <w:pPr>
              <w:pStyle w:val="TAL"/>
              <w:rPr>
                <w:lang w:eastAsia="ja-JP"/>
              </w:rPr>
            </w:pPr>
            <w:r w:rsidRPr="00B9072B">
              <w:rPr>
                <w:lang w:eastAsia="ja-JP"/>
              </w:rPr>
              <w:t>3GPPMEMBER (ETSI)</w:t>
            </w:r>
          </w:p>
        </w:tc>
      </w:tr>
      <w:tr w:rsidR="00B9072B" w:rsidRPr="00B9072B" w14:paraId="567236D1" w14:textId="77777777" w:rsidTr="00F13DB2">
        <w:trPr>
          <w:trHeight w:val="113"/>
        </w:trPr>
        <w:tc>
          <w:tcPr>
            <w:tcW w:w="3114" w:type="dxa"/>
            <w:noWrap/>
            <w:hideMark/>
          </w:tcPr>
          <w:p w14:paraId="458F1F7B" w14:textId="77777777" w:rsidR="00B9072B" w:rsidRPr="00B9072B" w:rsidRDefault="00B9072B" w:rsidP="00F13DB2">
            <w:pPr>
              <w:pStyle w:val="TAL"/>
              <w:rPr>
                <w:lang w:eastAsia="ja-JP"/>
              </w:rPr>
            </w:pPr>
            <w:r w:rsidRPr="00B9072B">
              <w:rPr>
                <w:lang w:eastAsia="ja-JP"/>
              </w:rPr>
              <w:t>LANDAIS, Bruno</w:t>
            </w:r>
          </w:p>
        </w:tc>
        <w:tc>
          <w:tcPr>
            <w:tcW w:w="3402" w:type="dxa"/>
            <w:noWrap/>
            <w:hideMark/>
          </w:tcPr>
          <w:p w14:paraId="1EB784DB" w14:textId="77777777" w:rsidR="00B9072B" w:rsidRPr="00B9072B" w:rsidRDefault="00B9072B" w:rsidP="00F13DB2">
            <w:pPr>
              <w:pStyle w:val="TAL"/>
              <w:rPr>
                <w:lang w:eastAsia="ja-JP"/>
              </w:rPr>
            </w:pPr>
            <w:r w:rsidRPr="00B9072B">
              <w:rPr>
                <w:lang w:eastAsia="ja-JP"/>
              </w:rPr>
              <w:t>Nokia France</w:t>
            </w:r>
          </w:p>
        </w:tc>
        <w:tc>
          <w:tcPr>
            <w:tcW w:w="2316" w:type="dxa"/>
            <w:noWrap/>
            <w:hideMark/>
          </w:tcPr>
          <w:p w14:paraId="017090DE" w14:textId="77777777" w:rsidR="00B9072B" w:rsidRPr="00B9072B" w:rsidRDefault="00B9072B" w:rsidP="00F13DB2">
            <w:pPr>
              <w:pStyle w:val="TAL"/>
              <w:rPr>
                <w:lang w:eastAsia="ja-JP"/>
              </w:rPr>
            </w:pPr>
            <w:r w:rsidRPr="00B9072B">
              <w:rPr>
                <w:lang w:eastAsia="ja-JP"/>
              </w:rPr>
              <w:t>3GPPMEMBER (ETSI)</w:t>
            </w:r>
          </w:p>
        </w:tc>
      </w:tr>
      <w:tr w:rsidR="00B9072B" w:rsidRPr="00B9072B" w14:paraId="2F9BE3BB" w14:textId="77777777" w:rsidTr="00F13DB2">
        <w:trPr>
          <w:trHeight w:val="113"/>
        </w:trPr>
        <w:tc>
          <w:tcPr>
            <w:tcW w:w="3114" w:type="dxa"/>
            <w:noWrap/>
            <w:hideMark/>
          </w:tcPr>
          <w:p w14:paraId="76ADC32B" w14:textId="77777777" w:rsidR="00B9072B" w:rsidRPr="00B9072B" w:rsidRDefault="00B9072B" w:rsidP="00F13DB2">
            <w:pPr>
              <w:pStyle w:val="TAL"/>
              <w:rPr>
                <w:lang w:eastAsia="ja-JP"/>
              </w:rPr>
            </w:pPr>
            <w:r w:rsidRPr="00B9072B">
              <w:rPr>
                <w:lang w:eastAsia="ja-JP"/>
              </w:rPr>
              <w:t>LEE, Daewon</w:t>
            </w:r>
          </w:p>
        </w:tc>
        <w:tc>
          <w:tcPr>
            <w:tcW w:w="3402" w:type="dxa"/>
            <w:noWrap/>
            <w:hideMark/>
          </w:tcPr>
          <w:p w14:paraId="03254CB9" w14:textId="77777777" w:rsidR="00B9072B" w:rsidRPr="00B9072B" w:rsidRDefault="00B9072B" w:rsidP="00F13DB2">
            <w:pPr>
              <w:pStyle w:val="TAL"/>
              <w:rPr>
                <w:lang w:eastAsia="ja-JP"/>
              </w:rPr>
            </w:pPr>
            <w:proofErr w:type="spellStart"/>
            <w:r w:rsidRPr="00B9072B">
              <w:rPr>
                <w:lang w:eastAsia="ja-JP"/>
              </w:rPr>
              <w:t>InterDigital</w:t>
            </w:r>
            <w:proofErr w:type="spellEnd"/>
            <w:r w:rsidRPr="00B9072B">
              <w:rPr>
                <w:lang w:eastAsia="ja-JP"/>
              </w:rPr>
              <w:t xml:space="preserve"> Communications</w:t>
            </w:r>
          </w:p>
        </w:tc>
        <w:tc>
          <w:tcPr>
            <w:tcW w:w="2316" w:type="dxa"/>
            <w:noWrap/>
            <w:hideMark/>
          </w:tcPr>
          <w:p w14:paraId="48FD11AD" w14:textId="77777777" w:rsidR="00B9072B" w:rsidRPr="00B9072B" w:rsidRDefault="00B9072B" w:rsidP="00F13DB2">
            <w:pPr>
              <w:pStyle w:val="TAL"/>
              <w:rPr>
                <w:lang w:eastAsia="ja-JP"/>
              </w:rPr>
            </w:pPr>
            <w:r w:rsidRPr="00B9072B">
              <w:rPr>
                <w:lang w:eastAsia="ja-JP"/>
              </w:rPr>
              <w:t>3GPPMEMBER (ATIS)</w:t>
            </w:r>
          </w:p>
        </w:tc>
      </w:tr>
      <w:tr w:rsidR="00B9072B" w:rsidRPr="00B9072B" w14:paraId="7C630E09" w14:textId="77777777" w:rsidTr="00F13DB2">
        <w:trPr>
          <w:trHeight w:val="113"/>
        </w:trPr>
        <w:tc>
          <w:tcPr>
            <w:tcW w:w="3114" w:type="dxa"/>
            <w:noWrap/>
            <w:hideMark/>
          </w:tcPr>
          <w:p w14:paraId="0A7C4B2A" w14:textId="77777777" w:rsidR="00B9072B" w:rsidRPr="00B9072B" w:rsidRDefault="00B9072B" w:rsidP="00F13DB2">
            <w:pPr>
              <w:pStyle w:val="TAL"/>
              <w:rPr>
                <w:lang w:eastAsia="ja-JP"/>
              </w:rPr>
            </w:pPr>
            <w:r w:rsidRPr="00B9072B">
              <w:rPr>
                <w:lang w:eastAsia="ja-JP"/>
              </w:rPr>
              <w:t>LEE, Ki-Dong</w:t>
            </w:r>
          </w:p>
        </w:tc>
        <w:tc>
          <w:tcPr>
            <w:tcW w:w="3402" w:type="dxa"/>
            <w:noWrap/>
            <w:hideMark/>
          </w:tcPr>
          <w:p w14:paraId="5D5C2FA5" w14:textId="77777777" w:rsidR="00B9072B" w:rsidRPr="00B9072B" w:rsidRDefault="00B9072B" w:rsidP="00F13DB2">
            <w:pPr>
              <w:pStyle w:val="TAL"/>
              <w:rPr>
                <w:lang w:eastAsia="ja-JP"/>
              </w:rPr>
            </w:pPr>
            <w:r w:rsidRPr="00B9072B">
              <w:rPr>
                <w:lang w:eastAsia="ja-JP"/>
              </w:rPr>
              <w:t>LG Electronics Deutschland</w:t>
            </w:r>
          </w:p>
        </w:tc>
        <w:tc>
          <w:tcPr>
            <w:tcW w:w="2316" w:type="dxa"/>
            <w:noWrap/>
            <w:hideMark/>
          </w:tcPr>
          <w:p w14:paraId="349CBF48" w14:textId="77777777" w:rsidR="00B9072B" w:rsidRPr="00B9072B" w:rsidRDefault="00B9072B" w:rsidP="00F13DB2">
            <w:pPr>
              <w:pStyle w:val="TAL"/>
              <w:rPr>
                <w:lang w:eastAsia="ja-JP"/>
              </w:rPr>
            </w:pPr>
            <w:r w:rsidRPr="00B9072B">
              <w:rPr>
                <w:lang w:eastAsia="ja-JP"/>
              </w:rPr>
              <w:t>3GPPMEMBER (ETSI)</w:t>
            </w:r>
          </w:p>
        </w:tc>
      </w:tr>
      <w:tr w:rsidR="00B9072B" w:rsidRPr="00B9072B" w14:paraId="3B6F9270" w14:textId="77777777" w:rsidTr="00F13DB2">
        <w:trPr>
          <w:trHeight w:val="113"/>
        </w:trPr>
        <w:tc>
          <w:tcPr>
            <w:tcW w:w="3114" w:type="dxa"/>
            <w:noWrap/>
            <w:hideMark/>
          </w:tcPr>
          <w:p w14:paraId="7F1E6A26" w14:textId="77777777" w:rsidR="00B9072B" w:rsidRPr="00B9072B" w:rsidRDefault="00B9072B" w:rsidP="00F13DB2">
            <w:pPr>
              <w:pStyle w:val="TAL"/>
              <w:rPr>
                <w:lang w:eastAsia="ja-JP"/>
              </w:rPr>
            </w:pPr>
            <w:r w:rsidRPr="00B9072B">
              <w:rPr>
                <w:lang w:eastAsia="ja-JP"/>
              </w:rPr>
              <w:t xml:space="preserve">LEE, </w:t>
            </w:r>
            <w:proofErr w:type="spellStart"/>
            <w:r w:rsidRPr="00B9072B">
              <w:rPr>
                <w:lang w:eastAsia="ja-JP"/>
              </w:rPr>
              <w:t>SunYoung</w:t>
            </w:r>
            <w:proofErr w:type="spellEnd"/>
          </w:p>
        </w:tc>
        <w:tc>
          <w:tcPr>
            <w:tcW w:w="3402" w:type="dxa"/>
            <w:noWrap/>
            <w:hideMark/>
          </w:tcPr>
          <w:p w14:paraId="4CDB2FD0" w14:textId="77777777" w:rsidR="00B9072B" w:rsidRPr="00B9072B" w:rsidRDefault="00B9072B" w:rsidP="00F13DB2">
            <w:pPr>
              <w:pStyle w:val="TAL"/>
              <w:rPr>
                <w:lang w:eastAsia="ja-JP"/>
              </w:rPr>
            </w:pPr>
            <w:r w:rsidRPr="00B9072B">
              <w:rPr>
                <w:lang w:eastAsia="ja-JP"/>
              </w:rPr>
              <w:t>Nokia Korea</w:t>
            </w:r>
          </w:p>
        </w:tc>
        <w:tc>
          <w:tcPr>
            <w:tcW w:w="2316" w:type="dxa"/>
            <w:noWrap/>
            <w:hideMark/>
          </w:tcPr>
          <w:p w14:paraId="0FC609B8" w14:textId="77777777" w:rsidR="00B9072B" w:rsidRPr="00B9072B" w:rsidRDefault="00B9072B" w:rsidP="00F13DB2">
            <w:pPr>
              <w:pStyle w:val="TAL"/>
              <w:rPr>
                <w:lang w:eastAsia="ja-JP"/>
              </w:rPr>
            </w:pPr>
            <w:r w:rsidRPr="00B9072B">
              <w:rPr>
                <w:lang w:eastAsia="ja-JP"/>
              </w:rPr>
              <w:t>3GPPMEMBER (TTA)</w:t>
            </w:r>
          </w:p>
        </w:tc>
      </w:tr>
      <w:tr w:rsidR="00B9072B" w:rsidRPr="00B9072B" w14:paraId="4062F6B3" w14:textId="77777777" w:rsidTr="00F13DB2">
        <w:trPr>
          <w:trHeight w:val="113"/>
        </w:trPr>
        <w:tc>
          <w:tcPr>
            <w:tcW w:w="3114" w:type="dxa"/>
            <w:noWrap/>
            <w:hideMark/>
          </w:tcPr>
          <w:p w14:paraId="4251AE2D" w14:textId="77777777" w:rsidR="00B9072B" w:rsidRPr="00B9072B" w:rsidRDefault="00B9072B" w:rsidP="00F13DB2">
            <w:pPr>
              <w:pStyle w:val="TAL"/>
              <w:rPr>
                <w:lang w:eastAsia="ja-JP"/>
              </w:rPr>
            </w:pPr>
            <w:r w:rsidRPr="00B9072B">
              <w:rPr>
                <w:lang w:eastAsia="ja-JP"/>
              </w:rPr>
              <w:t>LEES, Kevin</w:t>
            </w:r>
          </w:p>
        </w:tc>
        <w:tc>
          <w:tcPr>
            <w:tcW w:w="3402" w:type="dxa"/>
            <w:noWrap/>
            <w:hideMark/>
          </w:tcPr>
          <w:p w14:paraId="5293C5DE" w14:textId="77777777" w:rsidR="00B9072B" w:rsidRPr="00B9072B" w:rsidRDefault="00B9072B" w:rsidP="00F13DB2">
            <w:pPr>
              <w:pStyle w:val="TAL"/>
              <w:rPr>
                <w:lang w:eastAsia="ja-JP"/>
              </w:rPr>
            </w:pPr>
            <w:r w:rsidRPr="00B9072B">
              <w:rPr>
                <w:lang w:eastAsia="ja-JP"/>
              </w:rPr>
              <w:t>NPL</w:t>
            </w:r>
          </w:p>
        </w:tc>
        <w:tc>
          <w:tcPr>
            <w:tcW w:w="2316" w:type="dxa"/>
            <w:noWrap/>
            <w:hideMark/>
          </w:tcPr>
          <w:p w14:paraId="0A1AC778" w14:textId="77777777" w:rsidR="00B9072B" w:rsidRPr="00B9072B" w:rsidRDefault="00B9072B" w:rsidP="00F13DB2">
            <w:pPr>
              <w:pStyle w:val="TAL"/>
              <w:rPr>
                <w:lang w:eastAsia="ja-JP"/>
              </w:rPr>
            </w:pPr>
            <w:r w:rsidRPr="00B9072B">
              <w:rPr>
                <w:lang w:eastAsia="ja-JP"/>
              </w:rPr>
              <w:t>3GPPMEMBER (ETSI)</w:t>
            </w:r>
          </w:p>
        </w:tc>
      </w:tr>
      <w:tr w:rsidR="00B9072B" w:rsidRPr="00B9072B" w14:paraId="54B9D9CA" w14:textId="77777777" w:rsidTr="00F13DB2">
        <w:trPr>
          <w:trHeight w:val="113"/>
        </w:trPr>
        <w:tc>
          <w:tcPr>
            <w:tcW w:w="3114" w:type="dxa"/>
            <w:noWrap/>
            <w:hideMark/>
          </w:tcPr>
          <w:p w14:paraId="2F9EFC08" w14:textId="77777777" w:rsidR="00B9072B" w:rsidRPr="00B9072B" w:rsidRDefault="00B9072B" w:rsidP="00F13DB2">
            <w:pPr>
              <w:pStyle w:val="TAL"/>
              <w:rPr>
                <w:lang w:eastAsia="ja-JP"/>
              </w:rPr>
            </w:pPr>
            <w:r w:rsidRPr="00B9072B">
              <w:rPr>
                <w:lang w:eastAsia="ja-JP"/>
              </w:rPr>
              <w:t xml:space="preserve">LENG, </w:t>
            </w:r>
            <w:proofErr w:type="spellStart"/>
            <w:r w:rsidRPr="00B9072B">
              <w:rPr>
                <w:lang w:eastAsia="ja-JP"/>
              </w:rPr>
              <w:t>Chuanchuan</w:t>
            </w:r>
            <w:proofErr w:type="spellEnd"/>
          </w:p>
        </w:tc>
        <w:tc>
          <w:tcPr>
            <w:tcW w:w="3402" w:type="dxa"/>
            <w:noWrap/>
            <w:hideMark/>
          </w:tcPr>
          <w:p w14:paraId="013791EE" w14:textId="77777777" w:rsidR="00B9072B" w:rsidRPr="00B9072B" w:rsidRDefault="00B9072B" w:rsidP="00F13DB2">
            <w:pPr>
              <w:pStyle w:val="TAL"/>
              <w:rPr>
                <w:lang w:eastAsia="ja-JP"/>
              </w:rPr>
            </w:pPr>
            <w:r w:rsidRPr="00B9072B">
              <w:rPr>
                <w:lang w:eastAsia="ja-JP"/>
              </w:rPr>
              <w:t>Hytera Communications Corp.</w:t>
            </w:r>
          </w:p>
        </w:tc>
        <w:tc>
          <w:tcPr>
            <w:tcW w:w="2316" w:type="dxa"/>
            <w:noWrap/>
            <w:hideMark/>
          </w:tcPr>
          <w:p w14:paraId="4BE614D4" w14:textId="77777777" w:rsidR="00B9072B" w:rsidRPr="00B9072B" w:rsidRDefault="00B9072B" w:rsidP="00F13DB2">
            <w:pPr>
              <w:pStyle w:val="TAL"/>
              <w:rPr>
                <w:lang w:eastAsia="ja-JP"/>
              </w:rPr>
            </w:pPr>
            <w:r w:rsidRPr="00B9072B">
              <w:rPr>
                <w:lang w:eastAsia="ja-JP"/>
              </w:rPr>
              <w:t>3GPPMEMBER (CCSA)</w:t>
            </w:r>
          </w:p>
        </w:tc>
      </w:tr>
      <w:tr w:rsidR="00B9072B" w:rsidRPr="00B9072B" w14:paraId="3DD5A3BD" w14:textId="77777777" w:rsidTr="00F13DB2">
        <w:trPr>
          <w:trHeight w:val="113"/>
        </w:trPr>
        <w:tc>
          <w:tcPr>
            <w:tcW w:w="3114" w:type="dxa"/>
            <w:noWrap/>
            <w:hideMark/>
          </w:tcPr>
          <w:p w14:paraId="78E4F857" w14:textId="77777777" w:rsidR="00B9072B" w:rsidRPr="00B9072B" w:rsidRDefault="00B9072B" w:rsidP="00F13DB2">
            <w:pPr>
              <w:pStyle w:val="TAL"/>
              <w:rPr>
                <w:lang w:eastAsia="ja-JP"/>
              </w:rPr>
            </w:pPr>
            <w:r w:rsidRPr="00B9072B">
              <w:rPr>
                <w:lang w:eastAsia="ja-JP"/>
              </w:rPr>
              <w:t>LI, Zhijun</w:t>
            </w:r>
          </w:p>
        </w:tc>
        <w:tc>
          <w:tcPr>
            <w:tcW w:w="3402" w:type="dxa"/>
            <w:noWrap/>
            <w:hideMark/>
          </w:tcPr>
          <w:p w14:paraId="03181945" w14:textId="77777777" w:rsidR="00B9072B" w:rsidRPr="00B9072B" w:rsidRDefault="00B9072B" w:rsidP="00F13DB2">
            <w:pPr>
              <w:pStyle w:val="TAL"/>
              <w:rPr>
                <w:lang w:eastAsia="ja-JP"/>
              </w:rPr>
            </w:pPr>
            <w:r w:rsidRPr="00B9072B">
              <w:rPr>
                <w:lang w:eastAsia="ja-JP"/>
              </w:rPr>
              <w:t>ZTE  Corporation</w:t>
            </w:r>
          </w:p>
        </w:tc>
        <w:tc>
          <w:tcPr>
            <w:tcW w:w="2316" w:type="dxa"/>
            <w:noWrap/>
            <w:hideMark/>
          </w:tcPr>
          <w:p w14:paraId="4E8E22B0" w14:textId="77777777" w:rsidR="00B9072B" w:rsidRPr="00B9072B" w:rsidRDefault="00B9072B" w:rsidP="00F13DB2">
            <w:pPr>
              <w:pStyle w:val="TAL"/>
              <w:rPr>
                <w:lang w:eastAsia="ja-JP"/>
              </w:rPr>
            </w:pPr>
            <w:r w:rsidRPr="00B9072B">
              <w:rPr>
                <w:lang w:eastAsia="ja-JP"/>
              </w:rPr>
              <w:t>3GPPMEMBER (CCSA)</w:t>
            </w:r>
          </w:p>
        </w:tc>
      </w:tr>
      <w:tr w:rsidR="00B9072B" w:rsidRPr="00B9072B" w14:paraId="06DE6503" w14:textId="77777777" w:rsidTr="00F13DB2">
        <w:trPr>
          <w:trHeight w:val="113"/>
        </w:trPr>
        <w:tc>
          <w:tcPr>
            <w:tcW w:w="3114" w:type="dxa"/>
            <w:noWrap/>
            <w:hideMark/>
          </w:tcPr>
          <w:p w14:paraId="47F7666C" w14:textId="77777777" w:rsidR="00B9072B" w:rsidRPr="00B9072B" w:rsidRDefault="00B9072B" w:rsidP="00F13DB2">
            <w:pPr>
              <w:pStyle w:val="TAL"/>
              <w:rPr>
                <w:lang w:eastAsia="ja-JP"/>
              </w:rPr>
            </w:pPr>
            <w:r w:rsidRPr="00B9072B">
              <w:rPr>
                <w:lang w:eastAsia="ja-JP"/>
              </w:rPr>
              <w:t>LI, Ziyi</w:t>
            </w:r>
          </w:p>
        </w:tc>
        <w:tc>
          <w:tcPr>
            <w:tcW w:w="3402" w:type="dxa"/>
            <w:noWrap/>
            <w:hideMark/>
          </w:tcPr>
          <w:p w14:paraId="79211220" w14:textId="77777777" w:rsidR="00B9072B" w:rsidRPr="00B9072B" w:rsidRDefault="00B9072B" w:rsidP="00F13DB2">
            <w:pPr>
              <w:pStyle w:val="TAL"/>
              <w:rPr>
                <w:lang w:eastAsia="ja-JP"/>
              </w:rPr>
            </w:pPr>
            <w:r w:rsidRPr="00B9072B">
              <w:rPr>
                <w:lang w:eastAsia="ja-JP"/>
              </w:rPr>
              <w:t>Xiaomi Communications</w:t>
            </w:r>
          </w:p>
        </w:tc>
        <w:tc>
          <w:tcPr>
            <w:tcW w:w="2316" w:type="dxa"/>
            <w:noWrap/>
            <w:hideMark/>
          </w:tcPr>
          <w:p w14:paraId="04C14E1D" w14:textId="77777777" w:rsidR="00B9072B" w:rsidRPr="00B9072B" w:rsidRDefault="00B9072B" w:rsidP="00F13DB2">
            <w:pPr>
              <w:pStyle w:val="TAL"/>
              <w:rPr>
                <w:lang w:eastAsia="ja-JP"/>
              </w:rPr>
            </w:pPr>
            <w:r w:rsidRPr="00B9072B">
              <w:rPr>
                <w:lang w:eastAsia="ja-JP"/>
              </w:rPr>
              <w:t>3GPPMEMBER (CCSA)</w:t>
            </w:r>
          </w:p>
        </w:tc>
      </w:tr>
      <w:tr w:rsidR="00B9072B" w:rsidRPr="00B9072B" w14:paraId="48532EE8" w14:textId="77777777" w:rsidTr="00F13DB2">
        <w:trPr>
          <w:trHeight w:val="113"/>
        </w:trPr>
        <w:tc>
          <w:tcPr>
            <w:tcW w:w="3114" w:type="dxa"/>
            <w:noWrap/>
            <w:hideMark/>
          </w:tcPr>
          <w:p w14:paraId="1CD5D997" w14:textId="77777777" w:rsidR="00B9072B" w:rsidRPr="00B9072B" w:rsidRDefault="00B9072B" w:rsidP="00F13DB2">
            <w:pPr>
              <w:pStyle w:val="TAL"/>
              <w:rPr>
                <w:lang w:eastAsia="ja-JP"/>
              </w:rPr>
            </w:pPr>
            <w:r w:rsidRPr="00B9072B">
              <w:rPr>
                <w:lang w:eastAsia="ja-JP"/>
              </w:rPr>
              <w:t>LI, Clara</w:t>
            </w:r>
          </w:p>
        </w:tc>
        <w:tc>
          <w:tcPr>
            <w:tcW w:w="3402" w:type="dxa"/>
            <w:noWrap/>
            <w:hideMark/>
          </w:tcPr>
          <w:p w14:paraId="530943DB" w14:textId="77777777" w:rsidR="00B9072B" w:rsidRPr="00B9072B" w:rsidRDefault="00B9072B" w:rsidP="00F13DB2">
            <w:pPr>
              <w:pStyle w:val="TAL"/>
              <w:rPr>
                <w:lang w:eastAsia="ja-JP"/>
              </w:rPr>
            </w:pPr>
            <w:r w:rsidRPr="00B9072B">
              <w:rPr>
                <w:lang w:eastAsia="ja-JP"/>
              </w:rPr>
              <w:t>Intel</w:t>
            </w:r>
          </w:p>
        </w:tc>
        <w:tc>
          <w:tcPr>
            <w:tcW w:w="2316" w:type="dxa"/>
            <w:noWrap/>
            <w:hideMark/>
          </w:tcPr>
          <w:p w14:paraId="257D05C5" w14:textId="77777777" w:rsidR="00B9072B" w:rsidRPr="00B9072B" w:rsidRDefault="00B9072B" w:rsidP="00F13DB2">
            <w:pPr>
              <w:pStyle w:val="TAL"/>
              <w:rPr>
                <w:lang w:eastAsia="ja-JP"/>
              </w:rPr>
            </w:pPr>
            <w:r w:rsidRPr="00B9072B">
              <w:rPr>
                <w:lang w:eastAsia="ja-JP"/>
              </w:rPr>
              <w:t>3GPPMEMBER (ATIS)</w:t>
            </w:r>
          </w:p>
        </w:tc>
      </w:tr>
      <w:tr w:rsidR="00B9072B" w:rsidRPr="00B9072B" w14:paraId="2127D83A" w14:textId="77777777" w:rsidTr="00F13DB2">
        <w:trPr>
          <w:trHeight w:val="113"/>
        </w:trPr>
        <w:tc>
          <w:tcPr>
            <w:tcW w:w="3114" w:type="dxa"/>
            <w:noWrap/>
            <w:hideMark/>
          </w:tcPr>
          <w:p w14:paraId="3A3B5A0A" w14:textId="77777777" w:rsidR="00B9072B" w:rsidRPr="00B9072B" w:rsidRDefault="00B9072B" w:rsidP="00F13DB2">
            <w:pPr>
              <w:pStyle w:val="TAL"/>
              <w:rPr>
                <w:lang w:eastAsia="ja-JP"/>
              </w:rPr>
            </w:pPr>
            <w:r w:rsidRPr="00B9072B">
              <w:rPr>
                <w:lang w:eastAsia="ja-JP"/>
              </w:rPr>
              <w:t xml:space="preserve">LI, </w:t>
            </w:r>
            <w:proofErr w:type="spellStart"/>
            <w:r w:rsidRPr="00B9072B">
              <w:rPr>
                <w:lang w:eastAsia="ja-JP"/>
              </w:rPr>
              <w:t>Dongming</w:t>
            </w:r>
            <w:proofErr w:type="spellEnd"/>
          </w:p>
        </w:tc>
        <w:tc>
          <w:tcPr>
            <w:tcW w:w="3402" w:type="dxa"/>
            <w:noWrap/>
            <w:hideMark/>
          </w:tcPr>
          <w:p w14:paraId="11FA10B8" w14:textId="77777777" w:rsidR="00B9072B" w:rsidRPr="00B9072B" w:rsidRDefault="00B9072B" w:rsidP="00F13DB2">
            <w:pPr>
              <w:pStyle w:val="TAL"/>
              <w:rPr>
                <w:lang w:eastAsia="ja-JP"/>
              </w:rPr>
            </w:pPr>
            <w:r w:rsidRPr="00B9072B">
              <w:rPr>
                <w:lang w:eastAsia="ja-JP"/>
              </w:rPr>
              <w:t>SEU</w:t>
            </w:r>
          </w:p>
        </w:tc>
        <w:tc>
          <w:tcPr>
            <w:tcW w:w="2316" w:type="dxa"/>
            <w:noWrap/>
            <w:hideMark/>
          </w:tcPr>
          <w:p w14:paraId="41602994" w14:textId="77777777" w:rsidR="00B9072B" w:rsidRPr="00B9072B" w:rsidRDefault="00B9072B" w:rsidP="00F13DB2">
            <w:pPr>
              <w:pStyle w:val="TAL"/>
              <w:rPr>
                <w:lang w:eastAsia="ja-JP"/>
              </w:rPr>
            </w:pPr>
            <w:r w:rsidRPr="00B9072B">
              <w:rPr>
                <w:lang w:eastAsia="ja-JP"/>
              </w:rPr>
              <w:t>3GPPMEMBER (CCSA)</w:t>
            </w:r>
          </w:p>
        </w:tc>
      </w:tr>
      <w:tr w:rsidR="00B9072B" w:rsidRPr="00B9072B" w14:paraId="201A01E0" w14:textId="77777777" w:rsidTr="00F13DB2">
        <w:trPr>
          <w:trHeight w:val="113"/>
        </w:trPr>
        <w:tc>
          <w:tcPr>
            <w:tcW w:w="3114" w:type="dxa"/>
            <w:noWrap/>
            <w:hideMark/>
          </w:tcPr>
          <w:p w14:paraId="109EEB29" w14:textId="77777777" w:rsidR="00B9072B" w:rsidRPr="00B9072B" w:rsidRDefault="00B9072B" w:rsidP="00F13DB2">
            <w:pPr>
              <w:pStyle w:val="TAL"/>
              <w:rPr>
                <w:lang w:eastAsia="ja-JP"/>
              </w:rPr>
            </w:pPr>
            <w:r w:rsidRPr="00B9072B">
              <w:rPr>
                <w:lang w:eastAsia="ja-JP"/>
              </w:rPr>
              <w:t xml:space="preserve">LIN, </w:t>
            </w:r>
            <w:proofErr w:type="spellStart"/>
            <w:r w:rsidRPr="00B9072B">
              <w:rPr>
                <w:lang w:eastAsia="ja-JP"/>
              </w:rPr>
              <w:t>Xingqin</w:t>
            </w:r>
            <w:proofErr w:type="spellEnd"/>
          </w:p>
        </w:tc>
        <w:tc>
          <w:tcPr>
            <w:tcW w:w="3402" w:type="dxa"/>
            <w:noWrap/>
            <w:hideMark/>
          </w:tcPr>
          <w:p w14:paraId="3BB03F50" w14:textId="77777777" w:rsidR="00B9072B" w:rsidRPr="00B9072B" w:rsidRDefault="00B9072B" w:rsidP="00F13DB2">
            <w:pPr>
              <w:pStyle w:val="TAL"/>
              <w:rPr>
                <w:lang w:eastAsia="ja-JP"/>
              </w:rPr>
            </w:pPr>
            <w:r w:rsidRPr="00B9072B">
              <w:rPr>
                <w:lang w:eastAsia="ja-JP"/>
              </w:rPr>
              <w:t>NVIDIA</w:t>
            </w:r>
          </w:p>
        </w:tc>
        <w:tc>
          <w:tcPr>
            <w:tcW w:w="2316" w:type="dxa"/>
            <w:noWrap/>
            <w:hideMark/>
          </w:tcPr>
          <w:p w14:paraId="7379BB79" w14:textId="77777777" w:rsidR="00B9072B" w:rsidRPr="00B9072B" w:rsidRDefault="00B9072B" w:rsidP="00F13DB2">
            <w:pPr>
              <w:pStyle w:val="TAL"/>
              <w:rPr>
                <w:lang w:eastAsia="ja-JP"/>
              </w:rPr>
            </w:pPr>
            <w:r w:rsidRPr="00B9072B">
              <w:rPr>
                <w:lang w:eastAsia="ja-JP"/>
              </w:rPr>
              <w:t>3GPPMEMBER (ATIS)</w:t>
            </w:r>
          </w:p>
        </w:tc>
      </w:tr>
      <w:tr w:rsidR="00B9072B" w:rsidRPr="00B9072B" w14:paraId="1F44811A" w14:textId="77777777" w:rsidTr="00F13DB2">
        <w:trPr>
          <w:trHeight w:val="113"/>
        </w:trPr>
        <w:tc>
          <w:tcPr>
            <w:tcW w:w="3114" w:type="dxa"/>
            <w:noWrap/>
            <w:hideMark/>
          </w:tcPr>
          <w:p w14:paraId="20C6BE07" w14:textId="77777777" w:rsidR="00B9072B" w:rsidRPr="00B9072B" w:rsidRDefault="00B9072B" w:rsidP="00F13DB2">
            <w:pPr>
              <w:pStyle w:val="TAL"/>
              <w:rPr>
                <w:lang w:eastAsia="ja-JP"/>
              </w:rPr>
            </w:pPr>
            <w:r w:rsidRPr="00B9072B">
              <w:rPr>
                <w:lang w:eastAsia="ja-JP"/>
              </w:rPr>
              <w:t>LIN, Mutai</w:t>
            </w:r>
          </w:p>
        </w:tc>
        <w:tc>
          <w:tcPr>
            <w:tcW w:w="3402" w:type="dxa"/>
            <w:noWrap/>
            <w:hideMark/>
          </w:tcPr>
          <w:p w14:paraId="0374C93F" w14:textId="77777777" w:rsidR="00B9072B" w:rsidRPr="00B9072B" w:rsidRDefault="00B9072B" w:rsidP="00F13DB2">
            <w:pPr>
              <w:pStyle w:val="TAL"/>
              <w:rPr>
                <w:lang w:eastAsia="ja-JP"/>
              </w:rPr>
            </w:pPr>
            <w:r w:rsidRPr="00B9072B">
              <w:rPr>
                <w:lang w:eastAsia="ja-JP"/>
              </w:rPr>
              <w:t>MediaTek UK</w:t>
            </w:r>
          </w:p>
        </w:tc>
        <w:tc>
          <w:tcPr>
            <w:tcW w:w="2316" w:type="dxa"/>
            <w:noWrap/>
            <w:hideMark/>
          </w:tcPr>
          <w:p w14:paraId="325919EE" w14:textId="77777777" w:rsidR="00B9072B" w:rsidRPr="00B9072B" w:rsidRDefault="00B9072B" w:rsidP="00F13DB2">
            <w:pPr>
              <w:pStyle w:val="TAL"/>
              <w:rPr>
                <w:lang w:eastAsia="ja-JP"/>
              </w:rPr>
            </w:pPr>
            <w:r w:rsidRPr="00B9072B">
              <w:rPr>
                <w:lang w:eastAsia="ja-JP"/>
              </w:rPr>
              <w:t>3GPPMEMBER (ETSI)</w:t>
            </w:r>
          </w:p>
        </w:tc>
      </w:tr>
      <w:tr w:rsidR="00B9072B" w:rsidRPr="00B9072B" w14:paraId="6C33B560" w14:textId="77777777" w:rsidTr="00F13DB2">
        <w:trPr>
          <w:trHeight w:val="113"/>
        </w:trPr>
        <w:tc>
          <w:tcPr>
            <w:tcW w:w="3114" w:type="dxa"/>
            <w:noWrap/>
            <w:hideMark/>
          </w:tcPr>
          <w:p w14:paraId="22197A6B" w14:textId="77777777" w:rsidR="00B9072B" w:rsidRPr="00B9072B" w:rsidRDefault="00B9072B" w:rsidP="00F13DB2">
            <w:pPr>
              <w:pStyle w:val="TAL"/>
              <w:rPr>
                <w:lang w:eastAsia="ja-JP"/>
              </w:rPr>
            </w:pPr>
            <w:r w:rsidRPr="00B9072B">
              <w:rPr>
                <w:lang w:eastAsia="ja-JP"/>
              </w:rPr>
              <w:t xml:space="preserve">LIU, </w:t>
            </w:r>
            <w:proofErr w:type="spellStart"/>
            <w:r w:rsidRPr="00B9072B">
              <w:rPr>
                <w:lang w:eastAsia="ja-JP"/>
              </w:rPr>
              <w:t>liu</w:t>
            </w:r>
            <w:proofErr w:type="spellEnd"/>
          </w:p>
        </w:tc>
        <w:tc>
          <w:tcPr>
            <w:tcW w:w="3402" w:type="dxa"/>
            <w:noWrap/>
            <w:hideMark/>
          </w:tcPr>
          <w:p w14:paraId="467A28A6" w14:textId="77777777" w:rsidR="00B9072B" w:rsidRPr="00B9072B" w:rsidRDefault="00B9072B" w:rsidP="00F13DB2">
            <w:pPr>
              <w:pStyle w:val="TAL"/>
              <w:rPr>
                <w:lang w:eastAsia="ja-JP"/>
              </w:rPr>
            </w:pPr>
            <w:r w:rsidRPr="00B9072B">
              <w:rPr>
                <w:lang w:eastAsia="ja-JP"/>
              </w:rPr>
              <w:t>DOCOMO Beijing Labs</w:t>
            </w:r>
          </w:p>
        </w:tc>
        <w:tc>
          <w:tcPr>
            <w:tcW w:w="2316" w:type="dxa"/>
            <w:noWrap/>
            <w:hideMark/>
          </w:tcPr>
          <w:p w14:paraId="5776309C" w14:textId="77777777" w:rsidR="00B9072B" w:rsidRPr="00B9072B" w:rsidRDefault="00B9072B" w:rsidP="00F13DB2">
            <w:pPr>
              <w:pStyle w:val="TAL"/>
              <w:rPr>
                <w:lang w:eastAsia="ja-JP"/>
              </w:rPr>
            </w:pPr>
            <w:r w:rsidRPr="00B9072B">
              <w:rPr>
                <w:lang w:eastAsia="ja-JP"/>
              </w:rPr>
              <w:t>3GPPMEMBER (CCSA)</w:t>
            </w:r>
          </w:p>
        </w:tc>
      </w:tr>
      <w:tr w:rsidR="00B9072B" w:rsidRPr="00B9072B" w14:paraId="495D9F0B" w14:textId="77777777" w:rsidTr="00F13DB2">
        <w:trPr>
          <w:trHeight w:val="113"/>
        </w:trPr>
        <w:tc>
          <w:tcPr>
            <w:tcW w:w="3114" w:type="dxa"/>
            <w:noWrap/>
            <w:hideMark/>
          </w:tcPr>
          <w:p w14:paraId="16C20283" w14:textId="77777777" w:rsidR="00B9072B" w:rsidRPr="00B9072B" w:rsidRDefault="00B9072B" w:rsidP="00F13DB2">
            <w:pPr>
              <w:pStyle w:val="TAL"/>
              <w:rPr>
                <w:lang w:eastAsia="ja-JP"/>
              </w:rPr>
            </w:pPr>
            <w:r w:rsidRPr="00B9072B">
              <w:rPr>
                <w:lang w:eastAsia="ja-JP"/>
              </w:rPr>
              <w:t>LORENZ, Ben</w:t>
            </w:r>
          </w:p>
        </w:tc>
        <w:tc>
          <w:tcPr>
            <w:tcW w:w="3402" w:type="dxa"/>
            <w:noWrap/>
            <w:hideMark/>
          </w:tcPr>
          <w:p w14:paraId="2BE71EF4" w14:textId="77777777" w:rsidR="00B9072B" w:rsidRPr="00B9072B" w:rsidRDefault="00B9072B" w:rsidP="00F13DB2">
            <w:pPr>
              <w:pStyle w:val="TAL"/>
              <w:rPr>
                <w:lang w:eastAsia="ja-JP"/>
              </w:rPr>
            </w:pPr>
            <w:r w:rsidRPr="00B9072B">
              <w:rPr>
                <w:lang w:eastAsia="ja-JP"/>
              </w:rPr>
              <w:t>BSI (DE)</w:t>
            </w:r>
          </w:p>
        </w:tc>
        <w:tc>
          <w:tcPr>
            <w:tcW w:w="2316" w:type="dxa"/>
            <w:noWrap/>
            <w:hideMark/>
          </w:tcPr>
          <w:p w14:paraId="5C9B356E" w14:textId="77777777" w:rsidR="00B9072B" w:rsidRPr="00B9072B" w:rsidRDefault="00B9072B" w:rsidP="00F13DB2">
            <w:pPr>
              <w:pStyle w:val="TAL"/>
              <w:rPr>
                <w:lang w:eastAsia="ja-JP"/>
              </w:rPr>
            </w:pPr>
            <w:r w:rsidRPr="00B9072B">
              <w:rPr>
                <w:lang w:eastAsia="ja-JP"/>
              </w:rPr>
              <w:t>3GPPMEMBER (ETSI)</w:t>
            </w:r>
          </w:p>
        </w:tc>
      </w:tr>
      <w:tr w:rsidR="00B9072B" w:rsidRPr="00B9072B" w14:paraId="7EA571CC" w14:textId="77777777" w:rsidTr="00F13DB2">
        <w:trPr>
          <w:trHeight w:val="113"/>
        </w:trPr>
        <w:tc>
          <w:tcPr>
            <w:tcW w:w="3114" w:type="dxa"/>
            <w:noWrap/>
            <w:hideMark/>
          </w:tcPr>
          <w:p w14:paraId="27AB39EC" w14:textId="77777777" w:rsidR="00B9072B" w:rsidRPr="00B9072B" w:rsidRDefault="00B9072B" w:rsidP="00F13DB2">
            <w:pPr>
              <w:pStyle w:val="TAL"/>
              <w:rPr>
                <w:lang w:eastAsia="ja-JP"/>
              </w:rPr>
            </w:pPr>
            <w:r w:rsidRPr="00B9072B">
              <w:rPr>
                <w:lang w:eastAsia="ja-JP"/>
              </w:rPr>
              <w:t>LU, Fei</w:t>
            </w:r>
          </w:p>
        </w:tc>
        <w:tc>
          <w:tcPr>
            <w:tcW w:w="3402" w:type="dxa"/>
            <w:noWrap/>
            <w:hideMark/>
          </w:tcPr>
          <w:p w14:paraId="6ED9CCCD" w14:textId="77777777" w:rsidR="00B9072B" w:rsidRPr="00B9072B" w:rsidRDefault="00B9072B" w:rsidP="00F13DB2">
            <w:pPr>
              <w:pStyle w:val="TAL"/>
              <w:rPr>
                <w:lang w:eastAsia="ja-JP"/>
              </w:rPr>
            </w:pPr>
            <w:r w:rsidRPr="00B9072B">
              <w:rPr>
                <w:lang w:eastAsia="ja-JP"/>
              </w:rPr>
              <w:t>Guangdong OPPO Mobile Telecom.</w:t>
            </w:r>
          </w:p>
        </w:tc>
        <w:tc>
          <w:tcPr>
            <w:tcW w:w="2316" w:type="dxa"/>
            <w:noWrap/>
            <w:hideMark/>
          </w:tcPr>
          <w:p w14:paraId="3492CBE9" w14:textId="77777777" w:rsidR="00B9072B" w:rsidRPr="00B9072B" w:rsidRDefault="00B9072B" w:rsidP="00F13DB2">
            <w:pPr>
              <w:pStyle w:val="TAL"/>
              <w:rPr>
                <w:lang w:eastAsia="ja-JP"/>
              </w:rPr>
            </w:pPr>
            <w:r w:rsidRPr="00B9072B">
              <w:rPr>
                <w:lang w:eastAsia="ja-JP"/>
              </w:rPr>
              <w:t>3GPPMEMBER (CCSA)</w:t>
            </w:r>
          </w:p>
        </w:tc>
      </w:tr>
      <w:tr w:rsidR="00B9072B" w:rsidRPr="00B9072B" w14:paraId="2B21D3A2" w14:textId="77777777" w:rsidTr="00F13DB2">
        <w:trPr>
          <w:trHeight w:val="113"/>
        </w:trPr>
        <w:tc>
          <w:tcPr>
            <w:tcW w:w="3114" w:type="dxa"/>
            <w:noWrap/>
            <w:hideMark/>
          </w:tcPr>
          <w:p w14:paraId="2C0B9C3E" w14:textId="77777777" w:rsidR="00B9072B" w:rsidRPr="00B9072B" w:rsidRDefault="00B9072B" w:rsidP="00F13DB2">
            <w:pPr>
              <w:pStyle w:val="TAL"/>
              <w:rPr>
                <w:lang w:eastAsia="ja-JP"/>
              </w:rPr>
            </w:pPr>
            <w:r w:rsidRPr="00B9072B">
              <w:rPr>
                <w:lang w:eastAsia="ja-JP"/>
              </w:rPr>
              <w:t xml:space="preserve">LU, </w:t>
            </w:r>
            <w:proofErr w:type="spellStart"/>
            <w:r w:rsidRPr="00B9072B">
              <w:rPr>
                <w:lang w:eastAsia="ja-JP"/>
              </w:rPr>
              <w:t>Qianxi</w:t>
            </w:r>
            <w:proofErr w:type="spellEnd"/>
          </w:p>
        </w:tc>
        <w:tc>
          <w:tcPr>
            <w:tcW w:w="3402" w:type="dxa"/>
            <w:noWrap/>
            <w:hideMark/>
          </w:tcPr>
          <w:p w14:paraId="5475B730" w14:textId="77777777" w:rsidR="00B9072B" w:rsidRPr="00B9072B" w:rsidRDefault="00B9072B" w:rsidP="00F13DB2">
            <w:pPr>
              <w:pStyle w:val="TAL"/>
              <w:rPr>
                <w:lang w:eastAsia="ja-JP"/>
              </w:rPr>
            </w:pPr>
            <w:r w:rsidRPr="00B9072B">
              <w:rPr>
                <w:lang w:eastAsia="ja-JP"/>
              </w:rPr>
              <w:t>BARADINE</w:t>
            </w:r>
          </w:p>
        </w:tc>
        <w:tc>
          <w:tcPr>
            <w:tcW w:w="2316" w:type="dxa"/>
            <w:noWrap/>
            <w:hideMark/>
          </w:tcPr>
          <w:p w14:paraId="43017CE9" w14:textId="77777777" w:rsidR="00B9072B" w:rsidRPr="00B9072B" w:rsidRDefault="00B9072B" w:rsidP="00F13DB2">
            <w:pPr>
              <w:pStyle w:val="TAL"/>
              <w:rPr>
                <w:lang w:eastAsia="ja-JP"/>
              </w:rPr>
            </w:pPr>
            <w:r w:rsidRPr="00B9072B">
              <w:rPr>
                <w:lang w:eastAsia="ja-JP"/>
              </w:rPr>
              <w:t>3GPPMEMBER (ETSI)</w:t>
            </w:r>
          </w:p>
        </w:tc>
      </w:tr>
      <w:tr w:rsidR="00B9072B" w:rsidRPr="00B9072B" w14:paraId="75B4BD6D" w14:textId="77777777" w:rsidTr="00F13DB2">
        <w:trPr>
          <w:trHeight w:val="113"/>
        </w:trPr>
        <w:tc>
          <w:tcPr>
            <w:tcW w:w="3114" w:type="dxa"/>
            <w:noWrap/>
            <w:hideMark/>
          </w:tcPr>
          <w:p w14:paraId="4BC0B149" w14:textId="77777777" w:rsidR="00B9072B" w:rsidRPr="00B9072B" w:rsidRDefault="00B9072B" w:rsidP="00F13DB2">
            <w:pPr>
              <w:pStyle w:val="TAL"/>
              <w:rPr>
                <w:lang w:eastAsia="ja-JP"/>
              </w:rPr>
            </w:pPr>
            <w:r w:rsidRPr="00B9072B">
              <w:rPr>
                <w:lang w:eastAsia="ja-JP"/>
              </w:rPr>
              <w:t>MARTOS, Fran</w:t>
            </w:r>
          </w:p>
        </w:tc>
        <w:tc>
          <w:tcPr>
            <w:tcW w:w="3402" w:type="dxa"/>
            <w:noWrap/>
            <w:hideMark/>
          </w:tcPr>
          <w:p w14:paraId="3A5E29A4" w14:textId="77777777" w:rsidR="00B9072B" w:rsidRPr="00B9072B" w:rsidRDefault="00B9072B" w:rsidP="00F13DB2">
            <w:pPr>
              <w:pStyle w:val="TAL"/>
              <w:rPr>
                <w:lang w:eastAsia="ja-JP"/>
              </w:rPr>
            </w:pPr>
            <w:r w:rsidRPr="00B9072B">
              <w:rPr>
                <w:lang w:eastAsia="ja-JP"/>
              </w:rPr>
              <w:t>Keysight Technologies UK Ltd</w:t>
            </w:r>
          </w:p>
        </w:tc>
        <w:tc>
          <w:tcPr>
            <w:tcW w:w="2316" w:type="dxa"/>
            <w:noWrap/>
            <w:hideMark/>
          </w:tcPr>
          <w:p w14:paraId="4970568A" w14:textId="77777777" w:rsidR="00B9072B" w:rsidRPr="00B9072B" w:rsidRDefault="00B9072B" w:rsidP="00F13DB2">
            <w:pPr>
              <w:pStyle w:val="TAL"/>
              <w:rPr>
                <w:lang w:eastAsia="ja-JP"/>
              </w:rPr>
            </w:pPr>
            <w:r w:rsidRPr="00B9072B">
              <w:rPr>
                <w:lang w:eastAsia="ja-JP"/>
              </w:rPr>
              <w:t>3GPPMEMBER (ETSI)</w:t>
            </w:r>
          </w:p>
        </w:tc>
      </w:tr>
      <w:tr w:rsidR="00B9072B" w:rsidRPr="00B9072B" w14:paraId="149135EC" w14:textId="77777777" w:rsidTr="00F13DB2">
        <w:trPr>
          <w:trHeight w:val="113"/>
        </w:trPr>
        <w:tc>
          <w:tcPr>
            <w:tcW w:w="3114" w:type="dxa"/>
            <w:noWrap/>
            <w:hideMark/>
          </w:tcPr>
          <w:p w14:paraId="31D401E0" w14:textId="77777777" w:rsidR="00B9072B" w:rsidRPr="00B9072B" w:rsidRDefault="00B9072B" w:rsidP="00F13DB2">
            <w:pPr>
              <w:pStyle w:val="TAL"/>
              <w:rPr>
                <w:lang w:eastAsia="ja-JP"/>
              </w:rPr>
            </w:pPr>
            <w:r w:rsidRPr="00B9072B">
              <w:rPr>
                <w:lang w:eastAsia="ja-JP"/>
              </w:rPr>
              <w:t>MAZZARESE, David</w:t>
            </w:r>
          </w:p>
        </w:tc>
        <w:tc>
          <w:tcPr>
            <w:tcW w:w="3402" w:type="dxa"/>
            <w:noWrap/>
            <w:hideMark/>
          </w:tcPr>
          <w:p w14:paraId="2D58AAD8" w14:textId="77777777" w:rsidR="00B9072B" w:rsidRPr="00B9072B" w:rsidRDefault="00B9072B" w:rsidP="00F13DB2">
            <w:pPr>
              <w:pStyle w:val="TAL"/>
              <w:rPr>
                <w:lang w:eastAsia="ja-JP"/>
              </w:rPr>
            </w:pPr>
            <w:r w:rsidRPr="00B9072B">
              <w:rPr>
                <w:lang w:eastAsia="ja-JP"/>
              </w:rPr>
              <w:t>Huawei Technologies France</w:t>
            </w:r>
          </w:p>
        </w:tc>
        <w:tc>
          <w:tcPr>
            <w:tcW w:w="2316" w:type="dxa"/>
            <w:noWrap/>
            <w:hideMark/>
          </w:tcPr>
          <w:p w14:paraId="3D9EEA59" w14:textId="77777777" w:rsidR="00B9072B" w:rsidRPr="00B9072B" w:rsidRDefault="00B9072B" w:rsidP="00F13DB2">
            <w:pPr>
              <w:pStyle w:val="TAL"/>
              <w:rPr>
                <w:lang w:eastAsia="ja-JP"/>
              </w:rPr>
            </w:pPr>
            <w:r w:rsidRPr="00B9072B">
              <w:rPr>
                <w:lang w:eastAsia="ja-JP"/>
              </w:rPr>
              <w:t>3GPPMEMBER (ETSI)</w:t>
            </w:r>
          </w:p>
        </w:tc>
      </w:tr>
      <w:tr w:rsidR="00B9072B" w:rsidRPr="00B9072B" w14:paraId="1CF80913" w14:textId="77777777" w:rsidTr="00F13DB2">
        <w:trPr>
          <w:trHeight w:val="113"/>
        </w:trPr>
        <w:tc>
          <w:tcPr>
            <w:tcW w:w="3114" w:type="dxa"/>
            <w:noWrap/>
            <w:hideMark/>
          </w:tcPr>
          <w:p w14:paraId="21CE4D31" w14:textId="77777777" w:rsidR="00B9072B" w:rsidRPr="00B9072B" w:rsidRDefault="00B9072B" w:rsidP="00F13DB2">
            <w:pPr>
              <w:pStyle w:val="TAL"/>
              <w:rPr>
                <w:lang w:eastAsia="ja-JP"/>
              </w:rPr>
            </w:pPr>
            <w:r w:rsidRPr="00B9072B">
              <w:rPr>
                <w:lang w:eastAsia="ja-JP"/>
              </w:rPr>
              <w:t xml:space="preserve">MIAO, </w:t>
            </w:r>
            <w:proofErr w:type="spellStart"/>
            <w:r w:rsidRPr="00B9072B">
              <w:rPr>
                <w:lang w:eastAsia="ja-JP"/>
              </w:rPr>
              <w:t>Runquan</w:t>
            </w:r>
            <w:proofErr w:type="spellEnd"/>
          </w:p>
        </w:tc>
        <w:tc>
          <w:tcPr>
            <w:tcW w:w="3402" w:type="dxa"/>
            <w:noWrap/>
            <w:hideMark/>
          </w:tcPr>
          <w:p w14:paraId="02741BF5" w14:textId="77777777" w:rsidR="00B9072B" w:rsidRPr="00B9072B" w:rsidRDefault="00B9072B" w:rsidP="00F13DB2">
            <w:pPr>
              <w:pStyle w:val="TAL"/>
              <w:rPr>
                <w:lang w:eastAsia="ja-JP"/>
              </w:rPr>
            </w:pPr>
            <w:r w:rsidRPr="00B9072B">
              <w:rPr>
                <w:lang w:eastAsia="ja-JP"/>
              </w:rPr>
              <w:t>UNISOC</w:t>
            </w:r>
          </w:p>
        </w:tc>
        <w:tc>
          <w:tcPr>
            <w:tcW w:w="2316" w:type="dxa"/>
            <w:noWrap/>
            <w:hideMark/>
          </w:tcPr>
          <w:p w14:paraId="3B614099" w14:textId="77777777" w:rsidR="00B9072B" w:rsidRPr="00B9072B" w:rsidRDefault="00B9072B" w:rsidP="00F13DB2">
            <w:pPr>
              <w:pStyle w:val="TAL"/>
              <w:rPr>
                <w:lang w:eastAsia="ja-JP"/>
              </w:rPr>
            </w:pPr>
            <w:r w:rsidRPr="00B9072B">
              <w:rPr>
                <w:lang w:eastAsia="ja-JP"/>
              </w:rPr>
              <w:t>3GPPMEMBER (CCSA)</w:t>
            </w:r>
          </w:p>
        </w:tc>
      </w:tr>
      <w:tr w:rsidR="00B9072B" w:rsidRPr="00B9072B" w14:paraId="5BAB41FA" w14:textId="77777777" w:rsidTr="00F13DB2">
        <w:trPr>
          <w:trHeight w:val="113"/>
        </w:trPr>
        <w:tc>
          <w:tcPr>
            <w:tcW w:w="3114" w:type="dxa"/>
            <w:noWrap/>
            <w:hideMark/>
          </w:tcPr>
          <w:p w14:paraId="7280E010" w14:textId="77777777" w:rsidR="00B9072B" w:rsidRPr="00B9072B" w:rsidRDefault="00B9072B" w:rsidP="00F13DB2">
            <w:pPr>
              <w:pStyle w:val="TAL"/>
              <w:rPr>
                <w:lang w:eastAsia="ja-JP"/>
              </w:rPr>
            </w:pPr>
            <w:r w:rsidRPr="00B9072B">
              <w:rPr>
                <w:lang w:eastAsia="ja-JP"/>
              </w:rPr>
              <w:t>MILLER, James</w:t>
            </w:r>
          </w:p>
        </w:tc>
        <w:tc>
          <w:tcPr>
            <w:tcW w:w="3402" w:type="dxa"/>
            <w:noWrap/>
            <w:hideMark/>
          </w:tcPr>
          <w:p w14:paraId="5520AE90" w14:textId="77777777" w:rsidR="00B9072B" w:rsidRPr="00B9072B" w:rsidRDefault="00B9072B" w:rsidP="00F13DB2">
            <w:pPr>
              <w:pStyle w:val="TAL"/>
              <w:rPr>
                <w:lang w:eastAsia="ja-JP"/>
              </w:rPr>
            </w:pPr>
            <w:proofErr w:type="spellStart"/>
            <w:r w:rsidRPr="00B9072B">
              <w:rPr>
                <w:lang w:eastAsia="ja-JP"/>
              </w:rPr>
              <w:t>InterDigital</w:t>
            </w:r>
            <w:proofErr w:type="spellEnd"/>
            <w:r w:rsidRPr="00B9072B">
              <w:rPr>
                <w:lang w:eastAsia="ja-JP"/>
              </w:rPr>
              <w:t xml:space="preserve"> New York</w:t>
            </w:r>
          </w:p>
        </w:tc>
        <w:tc>
          <w:tcPr>
            <w:tcW w:w="2316" w:type="dxa"/>
            <w:noWrap/>
            <w:hideMark/>
          </w:tcPr>
          <w:p w14:paraId="61D5A1C1" w14:textId="77777777" w:rsidR="00B9072B" w:rsidRPr="00B9072B" w:rsidRDefault="00B9072B" w:rsidP="00F13DB2">
            <w:pPr>
              <w:pStyle w:val="TAL"/>
              <w:rPr>
                <w:lang w:eastAsia="ja-JP"/>
              </w:rPr>
            </w:pPr>
            <w:r w:rsidRPr="00B9072B">
              <w:rPr>
                <w:lang w:eastAsia="ja-JP"/>
              </w:rPr>
              <w:t>3GPPMEMBER (ATIS)</w:t>
            </w:r>
          </w:p>
        </w:tc>
      </w:tr>
      <w:tr w:rsidR="00B9072B" w:rsidRPr="00B9072B" w14:paraId="416B341B" w14:textId="77777777" w:rsidTr="00F13DB2">
        <w:trPr>
          <w:trHeight w:val="113"/>
        </w:trPr>
        <w:tc>
          <w:tcPr>
            <w:tcW w:w="3114" w:type="dxa"/>
            <w:noWrap/>
            <w:hideMark/>
          </w:tcPr>
          <w:p w14:paraId="540EFDFE" w14:textId="77777777" w:rsidR="00B9072B" w:rsidRPr="00B9072B" w:rsidRDefault="00B9072B" w:rsidP="00F13DB2">
            <w:pPr>
              <w:pStyle w:val="TAL"/>
              <w:rPr>
                <w:lang w:eastAsia="ja-JP"/>
              </w:rPr>
            </w:pPr>
            <w:r w:rsidRPr="00B9072B">
              <w:rPr>
                <w:lang w:eastAsia="ja-JP"/>
              </w:rPr>
              <w:t>MINOKUCHI, Atsushi</w:t>
            </w:r>
          </w:p>
        </w:tc>
        <w:tc>
          <w:tcPr>
            <w:tcW w:w="3402" w:type="dxa"/>
            <w:noWrap/>
            <w:hideMark/>
          </w:tcPr>
          <w:p w14:paraId="5E32E1DF" w14:textId="77777777" w:rsidR="00B9072B" w:rsidRPr="00B9072B" w:rsidRDefault="00B9072B" w:rsidP="00F13DB2">
            <w:pPr>
              <w:pStyle w:val="TAL"/>
              <w:rPr>
                <w:lang w:eastAsia="ja-JP"/>
              </w:rPr>
            </w:pPr>
            <w:r w:rsidRPr="00B9072B">
              <w:rPr>
                <w:lang w:eastAsia="ja-JP"/>
              </w:rPr>
              <w:t>NTT DOCOMO INC..</w:t>
            </w:r>
          </w:p>
        </w:tc>
        <w:tc>
          <w:tcPr>
            <w:tcW w:w="2316" w:type="dxa"/>
            <w:noWrap/>
            <w:hideMark/>
          </w:tcPr>
          <w:p w14:paraId="611017BA" w14:textId="77777777" w:rsidR="00B9072B" w:rsidRPr="00B9072B" w:rsidRDefault="00B9072B" w:rsidP="00F13DB2">
            <w:pPr>
              <w:pStyle w:val="TAL"/>
              <w:rPr>
                <w:lang w:eastAsia="ja-JP"/>
              </w:rPr>
            </w:pPr>
            <w:r w:rsidRPr="00B9072B">
              <w:rPr>
                <w:lang w:eastAsia="ja-JP"/>
              </w:rPr>
              <w:t>3GPPMEMBER (ARIB)</w:t>
            </w:r>
          </w:p>
        </w:tc>
      </w:tr>
      <w:tr w:rsidR="00B9072B" w:rsidRPr="00B9072B" w14:paraId="2B5A1482" w14:textId="77777777" w:rsidTr="00F13DB2">
        <w:trPr>
          <w:trHeight w:val="113"/>
        </w:trPr>
        <w:tc>
          <w:tcPr>
            <w:tcW w:w="3114" w:type="dxa"/>
            <w:noWrap/>
            <w:hideMark/>
          </w:tcPr>
          <w:p w14:paraId="48BABB1C" w14:textId="77777777" w:rsidR="00B9072B" w:rsidRPr="00B9072B" w:rsidRDefault="00B9072B" w:rsidP="00F13DB2">
            <w:pPr>
              <w:pStyle w:val="TAL"/>
              <w:rPr>
                <w:lang w:eastAsia="ja-JP"/>
              </w:rPr>
            </w:pPr>
            <w:r w:rsidRPr="00B9072B">
              <w:rPr>
                <w:lang w:eastAsia="ja-JP"/>
              </w:rPr>
              <w:t>MITRA, Sumit</w:t>
            </w:r>
          </w:p>
        </w:tc>
        <w:tc>
          <w:tcPr>
            <w:tcW w:w="3402" w:type="dxa"/>
            <w:noWrap/>
            <w:hideMark/>
          </w:tcPr>
          <w:p w14:paraId="3EA91011" w14:textId="77777777" w:rsidR="00B9072B" w:rsidRPr="00B9072B" w:rsidRDefault="00B9072B" w:rsidP="00F13DB2">
            <w:pPr>
              <w:pStyle w:val="TAL"/>
              <w:rPr>
                <w:lang w:eastAsia="ja-JP"/>
              </w:rPr>
            </w:pPr>
            <w:r w:rsidRPr="00B9072B">
              <w:rPr>
                <w:lang w:eastAsia="ja-JP"/>
              </w:rPr>
              <w:t>Rakuten Mobile, Inc</w:t>
            </w:r>
          </w:p>
        </w:tc>
        <w:tc>
          <w:tcPr>
            <w:tcW w:w="2316" w:type="dxa"/>
            <w:noWrap/>
            <w:hideMark/>
          </w:tcPr>
          <w:p w14:paraId="76DA2F6B" w14:textId="77777777" w:rsidR="00B9072B" w:rsidRPr="00B9072B" w:rsidRDefault="00B9072B" w:rsidP="00F13DB2">
            <w:pPr>
              <w:pStyle w:val="TAL"/>
              <w:rPr>
                <w:lang w:eastAsia="ja-JP"/>
              </w:rPr>
            </w:pPr>
            <w:r w:rsidRPr="00B9072B">
              <w:rPr>
                <w:lang w:eastAsia="ja-JP"/>
              </w:rPr>
              <w:t>3GPPMEMBER (ARIB)</w:t>
            </w:r>
          </w:p>
        </w:tc>
      </w:tr>
      <w:tr w:rsidR="00B9072B" w:rsidRPr="00B9072B" w14:paraId="0334875A" w14:textId="77777777" w:rsidTr="00F13DB2">
        <w:trPr>
          <w:trHeight w:val="113"/>
        </w:trPr>
        <w:tc>
          <w:tcPr>
            <w:tcW w:w="3114" w:type="dxa"/>
            <w:noWrap/>
            <w:hideMark/>
          </w:tcPr>
          <w:p w14:paraId="39D183C9" w14:textId="77777777" w:rsidR="00B9072B" w:rsidRPr="00B9072B" w:rsidRDefault="00B9072B" w:rsidP="00F13DB2">
            <w:pPr>
              <w:pStyle w:val="TAL"/>
              <w:rPr>
                <w:lang w:eastAsia="ja-JP"/>
              </w:rPr>
            </w:pPr>
            <w:r w:rsidRPr="00B9072B">
              <w:rPr>
                <w:lang w:eastAsia="ja-JP"/>
              </w:rPr>
              <w:t>MOHAJERI, Shahram</w:t>
            </w:r>
          </w:p>
        </w:tc>
        <w:tc>
          <w:tcPr>
            <w:tcW w:w="3402" w:type="dxa"/>
            <w:noWrap/>
            <w:hideMark/>
          </w:tcPr>
          <w:p w14:paraId="35B99794" w14:textId="77777777" w:rsidR="00B9072B" w:rsidRPr="00B9072B" w:rsidRDefault="00B9072B" w:rsidP="00F13DB2">
            <w:pPr>
              <w:pStyle w:val="TAL"/>
              <w:rPr>
                <w:lang w:eastAsia="ja-JP"/>
              </w:rPr>
            </w:pPr>
            <w:r w:rsidRPr="00B9072B">
              <w:rPr>
                <w:lang w:eastAsia="ja-JP"/>
              </w:rPr>
              <w:t>AT&amp;T Services, Inc.</w:t>
            </w:r>
          </w:p>
        </w:tc>
        <w:tc>
          <w:tcPr>
            <w:tcW w:w="2316" w:type="dxa"/>
            <w:noWrap/>
            <w:hideMark/>
          </w:tcPr>
          <w:p w14:paraId="2BF8CF46" w14:textId="77777777" w:rsidR="00B9072B" w:rsidRPr="00B9072B" w:rsidRDefault="00B9072B" w:rsidP="00F13DB2">
            <w:pPr>
              <w:pStyle w:val="TAL"/>
              <w:rPr>
                <w:lang w:eastAsia="ja-JP"/>
              </w:rPr>
            </w:pPr>
            <w:r w:rsidRPr="00B9072B">
              <w:rPr>
                <w:lang w:eastAsia="ja-JP"/>
              </w:rPr>
              <w:t>3GPPMEMBER (ATIS)</w:t>
            </w:r>
          </w:p>
        </w:tc>
      </w:tr>
      <w:tr w:rsidR="00B9072B" w:rsidRPr="00B9072B" w14:paraId="45EC9CF0" w14:textId="77777777" w:rsidTr="00F13DB2">
        <w:trPr>
          <w:trHeight w:val="113"/>
        </w:trPr>
        <w:tc>
          <w:tcPr>
            <w:tcW w:w="3114" w:type="dxa"/>
            <w:noWrap/>
            <w:hideMark/>
          </w:tcPr>
          <w:p w14:paraId="11392FC9" w14:textId="77777777" w:rsidR="00B9072B" w:rsidRPr="00B9072B" w:rsidRDefault="00B9072B" w:rsidP="00F13DB2">
            <w:pPr>
              <w:pStyle w:val="TAL"/>
              <w:rPr>
                <w:lang w:eastAsia="ja-JP"/>
              </w:rPr>
            </w:pPr>
            <w:r w:rsidRPr="00B9072B">
              <w:rPr>
                <w:lang w:eastAsia="ja-JP"/>
              </w:rPr>
              <w:t>MOHAMMED, Ayaan Ehsan</w:t>
            </w:r>
          </w:p>
        </w:tc>
        <w:tc>
          <w:tcPr>
            <w:tcW w:w="3402" w:type="dxa"/>
            <w:noWrap/>
            <w:hideMark/>
          </w:tcPr>
          <w:p w14:paraId="59EAEC51" w14:textId="77777777" w:rsidR="00B9072B" w:rsidRPr="00B9072B" w:rsidRDefault="00B9072B" w:rsidP="00F13DB2">
            <w:pPr>
              <w:pStyle w:val="TAL"/>
              <w:rPr>
                <w:lang w:eastAsia="ja-JP"/>
              </w:rPr>
            </w:pPr>
            <w:proofErr w:type="spellStart"/>
            <w:r w:rsidRPr="00B9072B">
              <w:rPr>
                <w:lang w:eastAsia="ja-JP"/>
              </w:rPr>
              <w:t>Ofinno</w:t>
            </w:r>
            <w:proofErr w:type="spellEnd"/>
            <w:r w:rsidRPr="00B9072B">
              <w:rPr>
                <w:lang w:eastAsia="ja-JP"/>
              </w:rPr>
              <w:t>, LLC</w:t>
            </w:r>
          </w:p>
        </w:tc>
        <w:tc>
          <w:tcPr>
            <w:tcW w:w="2316" w:type="dxa"/>
            <w:noWrap/>
            <w:hideMark/>
          </w:tcPr>
          <w:p w14:paraId="2478B60B" w14:textId="77777777" w:rsidR="00B9072B" w:rsidRPr="00B9072B" w:rsidRDefault="00B9072B" w:rsidP="00F13DB2">
            <w:pPr>
              <w:pStyle w:val="TAL"/>
              <w:rPr>
                <w:lang w:eastAsia="ja-JP"/>
              </w:rPr>
            </w:pPr>
            <w:r w:rsidRPr="00B9072B">
              <w:rPr>
                <w:lang w:eastAsia="ja-JP"/>
              </w:rPr>
              <w:t>3GPPMEMBER (ATIS)</w:t>
            </w:r>
          </w:p>
        </w:tc>
      </w:tr>
      <w:tr w:rsidR="00B9072B" w:rsidRPr="00B9072B" w14:paraId="50382BFB" w14:textId="77777777" w:rsidTr="00F13DB2">
        <w:trPr>
          <w:trHeight w:val="113"/>
        </w:trPr>
        <w:tc>
          <w:tcPr>
            <w:tcW w:w="3114" w:type="dxa"/>
            <w:noWrap/>
            <w:hideMark/>
          </w:tcPr>
          <w:p w14:paraId="214D6DF8" w14:textId="77777777" w:rsidR="00B9072B" w:rsidRPr="00B9072B" w:rsidRDefault="00B9072B" w:rsidP="00F13DB2">
            <w:pPr>
              <w:pStyle w:val="TAL"/>
              <w:rPr>
                <w:lang w:eastAsia="ja-JP"/>
              </w:rPr>
            </w:pPr>
            <w:r w:rsidRPr="00B9072B">
              <w:rPr>
                <w:lang w:eastAsia="ja-JP"/>
              </w:rPr>
              <w:t>MOHAMMED, Abdul Rasheed</w:t>
            </w:r>
          </w:p>
        </w:tc>
        <w:tc>
          <w:tcPr>
            <w:tcW w:w="3402" w:type="dxa"/>
            <w:noWrap/>
            <w:hideMark/>
          </w:tcPr>
          <w:p w14:paraId="32808136" w14:textId="77777777" w:rsidR="00B9072B" w:rsidRPr="00B9072B" w:rsidRDefault="00B9072B" w:rsidP="00F13DB2">
            <w:pPr>
              <w:pStyle w:val="TAL"/>
              <w:rPr>
                <w:lang w:eastAsia="ja-JP"/>
              </w:rPr>
            </w:pPr>
            <w:r w:rsidRPr="00B9072B">
              <w:rPr>
                <w:lang w:eastAsia="ja-JP"/>
              </w:rPr>
              <w:t>Motorola Mobility India Ltd</w:t>
            </w:r>
          </w:p>
        </w:tc>
        <w:tc>
          <w:tcPr>
            <w:tcW w:w="2316" w:type="dxa"/>
            <w:noWrap/>
            <w:hideMark/>
          </w:tcPr>
          <w:p w14:paraId="06E9BE5A" w14:textId="77777777" w:rsidR="00B9072B" w:rsidRPr="00B9072B" w:rsidRDefault="00B9072B" w:rsidP="00F13DB2">
            <w:pPr>
              <w:pStyle w:val="TAL"/>
              <w:rPr>
                <w:lang w:eastAsia="ja-JP"/>
              </w:rPr>
            </w:pPr>
            <w:r w:rsidRPr="00B9072B">
              <w:rPr>
                <w:lang w:eastAsia="ja-JP"/>
              </w:rPr>
              <w:t>3GPPMEMBER (ETSI)</w:t>
            </w:r>
          </w:p>
        </w:tc>
      </w:tr>
      <w:tr w:rsidR="00B9072B" w:rsidRPr="00B9072B" w14:paraId="3211D270" w14:textId="77777777" w:rsidTr="00F13DB2">
        <w:trPr>
          <w:trHeight w:val="113"/>
        </w:trPr>
        <w:tc>
          <w:tcPr>
            <w:tcW w:w="3114" w:type="dxa"/>
            <w:noWrap/>
            <w:hideMark/>
          </w:tcPr>
          <w:p w14:paraId="15FC193F" w14:textId="77777777" w:rsidR="00B9072B" w:rsidRPr="00B9072B" w:rsidRDefault="00B9072B" w:rsidP="00F13DB2">
            <w:pPr>
              <w:pStyle w:val="TAL"/>
              <w:rPr>
                <w:lang w:eastAsia="ja-JP"/>
              </w:rPr>
            </w:pPr>
            <w:r w:rsidRPr="00B9072B">
              <w:rPr>
                <w:lang w:eastAsia="ja-JP"/>
              </w:rPr>
              <w:t>MOHD NAZIR, Shakeel</w:t>
            </w:r>
          </w:p>
        </w:tc>
        <w:tc>
          <w:tcPr>
            <w:tcW w:w="3402" w:type="dxa"/>
            <w:noWrap/>
            <w:hideMark/>
          </w:tcPr>
          <w:p w14:paraId="0361504B" w14:textId="77777777" w:rsidR="00B9072B" w:rsidRPr="00B9072B" w:rsidRDefault="00B9072B" w:rsidP="00F13DB2">
            <w:pPr>
              <w:pStyle w:val="TAL"/>
              <w:rPr>
                <w:lang w:eastAsia="ja-JP"/>
              </w:rPr>
            </w:pPr>
            <w:r w:rsidRPr="00B9072B">
              <w:rPr>
                <w:lang w:eastAsia="ja-JP"/>
              </w:rPr>
              <w:t>Reliance Jio</w:t>
            </w:r>
          </w:p>
        </w:tc>
        <w:tc>
          <w:tcPr>
            <w:tcW w:w="2316" w:type="dxa"/>
            <w:noWrap/>
            <w:hideMark/>
          </w:tcPr>
          <w:p w14:paraId="47520EE2" w14:textId="77777777" w:rsidR="00B9072B" w:rsidRPr="00B9072B" w:rsidRDefault="00B9072B" w:rsidP="00F13DB2">
            <w:pPr>
              <w:pStyle w:val="TAL"/>
              <w:rPr>
                <w:lang w:eastAsia="ja-JP"/>
              </w:rPr>
            </w:pPr>
            <w:r w:rsidRPr="00B9072B">
              <w:rPr>
                <w:lang w:eastAsia="ja-JP"/>
              </w:rPr>
              <w:t>3GPPMEMBER (TSDSI)</w:t>
            </w:r>
          </w:p>
        </w:tc>
      </w:tr>
      <w:tr w:rsidR="00B9072B" w:rsidRPr="00B9072B" w14:paraId="070EC18A" w14:textId="77777777" w:rsidTr="00F13DB2">
        <w:trPr>
          <w:trHeight w:val="113"/>
        </w:trPr>
        <w:tc>
          <w:tcPr>
            <w:tcW w:w="3114" w:type="dxa"/>
            <w:noWrap/>
            <w:hideMark/>
          </w:tcPr>
          <w:p w14:paraId="70C2E076" w14:textId="77777777" w:rsidR="00B9072B" w:rsidRPr="00B9072B" w:rsidRDefault="00B9072B" w:rsidP="00F13DB2">
            <w:pPr>
              <w:pStyle w:val="TAL"/>
              <w:rPr>
                <w:lang w:eastAsia="ja-JP"/>
              </w:rPr>
            </w:pPr>
            <w:r w:rsidRPr="00B9072B">
              <w:rPr>
                <w:lang w:eastAsia="ja-JP"/>
              </w:rPr>
              <w:t>MUHANNA, Ahmad</w:t>
            </w:r>
          </w:p>
        </w:tc>
        <w:tc>
          <w:tcPr>
            <w:tcW w:w="3402" w:type="dxa"/>
            <w:noWrap/>
            <w:hideMark/>
          </w:tcPr>
          <w:p w14:paraId="7F29FD88" w14:textId="77777777" w:rsidR="00B9072B" w:rsidRPr="00B9072B" w:rsidRDefault="00B9072B" w:rsidP="00F13DB2">
            <w:pPr>
              <w:pStyle w:val="TAL"/>
              <w:rPr>
                <w:lang w:eastAsia="ja-JP"/>
              </w:rPr>
            </w:pPr>
            <w:r w:rsidRPr="00B9072B">
              <w:rPr>
                <w:lang w:eastAsia="ja-JP"/>
              </w:rPr>
              <w:t>Boost Mobile Network</w:t>
            </w:r>
          </w:p>
        </w:tc>
        <w:tc>
          <w:tcPr>
            <w:tcW w:w="2316" w:type="dxa"/>
            <w:noWrap/>
            <w:hideMark/>
          </w:tcPr>
          <w:p w14:paraId="08F0558D" w14:textId="77777777" w:rsidR="00B9072B" w:rsidRPr="00B9072B" w:rsidRDefault="00B9072B" w:rsidP="00F13DB2">
            <w:pPr>
              <w:pStyle w:val="TAL"/>
              <w:rPr>
                <w:lang w:eastAsia="ja-JP"/>
              </w:rPr>
            </w:pPr>
            <w:r w:rsidRPr="00B9072B">
              <w:rPr>
                <w:lang w:eastAsia="ja-JP"/>
              </w:rPr>
              <w:t>3GPPMEMBER (ATIS)</w:t>
            </w:r>
          </w:p>
        </w:tc>
      </w:tr>
      <w:tr w:rsidR="00B9072B" w:rsidRPr="00B9072B" w14:paraId="3D969723" w14:textId="77777777" w:rsidTr="00F13DB2">
        <w:trPr>
          <w:trHeight w:val="113"/>
        </w:trPr>
        <w:tc>
          <w:tcPr>
            <w:tcW w:w="3114" w:type="dxa"/>
            <w:noWrap/>
            <w:hideMark/>
          </w:tcPr>
          <w:p w14:paraId="5C239144" w14:textId="77777777" w:rsidR="00B9072B" w:rsidRPr="00B9072B" w:rsidRDefault="00B9072B" w:rsidP="00F13DB2">
            <w:pPr>
              <w:pStyle w:val="TAL"/>
              <w:rPr>
                <w:lang w:eastAsia="ja-JP"/>
              </w:rPr>
            </w:pPr>
            <w:r w:rsidRPr="00B9072B">
              <w:rPr>
                <w:lang w:eastAsia="ja-JP"/>
              </w:rPr>
              <w:t>MUSTAPHA, Mona</w:t>
            </w:r>
          </w:p>
        </w:tc>
        <w:tc>
          <w:tcPr>
            <w:tcW w:w="3402" w:type="dxa"/>
            <w:noWrap/>
            <w:hideMark/>
          </w:tcPr>
          <w:p w14:paraId="5B88B824" w14:textId="77777777" w:rsidR="00B9072B" w:rsidRPr="00B9072B" w:rsidRDefault="00B9072B" w:rsidP="00F13DB2">
            <w:pPr>
              <w:pStyle w:val="TAL"/>
              <w:rPr>
                <w:lang w:eastAsia="ja-JP"/>
              </w:rPr>
            </w:pPr>
            <w:r w:rsidRPr="00B9072B">
              <w:rPr>
                <w:lang w:eastAsia="ja-JP"/>
              </w:rPr>
              <w:t>Apple France</w:t>
            </w:r>
          </w:p>
        </w:tc>
        <w:tc>
          <w:tcPr>
            <w:tcW w:w="2316" w:type="dxa"/>
            <w:noWrap/>
            <w:hideMark/>
          </w:tcPr>
          <w:p w14:paraId="270D2023" w14:textId="77777777" w:rsidR="00B9072B" w:rsidRPr="00B9072B" w:rsidRDefault="00B9072B" w:rsidP="00F13DB2">
            <w:pPr>
              <w:pStyle w:val="TAL"/>
              <w:rPr>
                <w:lang w:eastAsia="ja-JP"/>
              </w:rPr>
            </w:pPr>
            <w:r w:rsidRPr="00B9072B">
              <w:rPr>
                <w:lang w:eastAsia="ja-JP"/>
              </w:rPr>
              <w:t>3GPPMEMBER (ETSI)</w:t>
            </w:r>
          </w:p>
        </w:tc>
      </w:tr>
      <w:tr w:rsidR="00B9072B" w:rsidRPr="00B9072B" w14:paraId="292AE60F" w14:textId="77777777" w:rsidTr="00F13DB2">
        <w:trPr>
          <w:trHeight w:val="113"/>
        </w:trPr>
        <w:tc>
          <w:tcPr>
            <w:tcW w:w="3114" w:type="dxa"/>
            <w:noWrap/>
            <w:hideMark/>
          </w:tcPr>
          <w:p w14:paraId="5530EAF0" w14:textId="77777777" w:rsidR="00B9072B" w:rsidRPr="00B9072B" w:rsidRDefault="00B9072B" w:rsidP="00F13DB2">
            <w:pPr>
              <w:pStyle w:val="TAL"/>
              <w:rPr>
                <w:lang w:eastAsia="ja-JP"/>
              </w:rPr>
            </w:pPr>
            <w:r w:rsidRPr="00B9072B">
              <w:rPr>
                <w:lang w:eastAsia="ja-JP"/>
              </w:rPr>
              <w:t>NANGIA, Vijay</w:t>
            </w:r>
          </w:p>
        </w:tc>
        <w:tc>
          <w:tcPr>
            <w:tcW w:w="3402" w:type="dxa"/>
            <w:noWrap/>
            <w:hideMark/>
          </w:tcPr>
          <w:p w14:paraId="50B1CF21" w14:textId="77777777" w:rsidR="00B9072B" w:rsidRPr="00B9072B" w:rsidRDefault="00B9072B" w:rsidP="00F13DB2">
            <w:pPr>
              <w:pStyle w:val="TAL"/>
              <w:rPr>
                <w:lang w:eastAsia="ja-JP"/>
              </w:rPr>
            </w:pPr>
            <w:r w:rsidRPr="00B9072B">
              <w:rPr>
                <w:lang w:eastAsia="ja-JP"/>
              </w:rPr>
              <w:t>Motorola Mobility UK Ltd.</w:t>
            </w:r>
          </w:p>
        </w:tc>
        <w:tc>
          <w:tcPr>
            <w:tcW w:w="2316" w:type="dxa"/>
            <w:noWrap/>
            <w:hideMark/>
          </w:tcPr>
          <w:p w14:paraId="50640BF0" w14:textId="77777777" w:rsidR="00B9072B" w:rsidRPr="00B9072B" w:rsidRDefault="00B9072B" w:rsidP="00F13DB2">
            <w:pPr>
              <w:pStyle w:val="TAL"/>
              <w:rPr>
                <w:lang w:eastAsia="ja-JP"/>
              </w:rPr>
            </w:pPr>
            <w:r w:rsidRPr="00B9072B">
              <w:rPr>
                <w:lang w:eastAsia="ja-JP"/>
              </w:rPr>
              <w:t>3GPPMEMBER (ETSI)</w:t>
            </w:r>
          </w:p>
        </w:tc>
      </w:tr>
      <w:tr w:rsidR="00B9072B" w:rsidRPr="00B9072B" w14:paraId="3F152BC5" w14:textId="77777777" w:rsidTr="00F13DB2">
        <w:trPr>
          <w:trHeight w:val="113"/>
        </w:trPr>
        <w:tc>
          <w:tcPr>
            <w:tcW w:w="3114" w:type="dxa"/>
            <w:noWrap/>
            <w:hideMark/>
          </w:tcPr>
          <w:p w14:paraId="6DC88831" w14:textId="77777777" w:rsidR="00B9072B" w:rsidRPr="00B9072B" w:rsidRDefault="00B9072B" w:rsidP="00F13DB2">
            <w:pPr>
              <w:pStyle w:val="TAL"/>
              <w:rPr>
                <w:lang w:eastAsia="ja-JP"/>
              </w:rPr>
            </w:pPr>
            <w:r w:rsidRPr="00B9072B">
              <w:rPr>
                <w:lang w:eastAsia="ja-JP"/>
              </w:rPr>
              <w:t>NARAYANAN, Subin</w:t>
            </w:r>
          </w:p>
        </w:tc>
        <w:tc>
          <w:tcPr>
            <w:tcW w:w="3402" w:type="dxa"/>
            <w:noWrap/>
            <w:hideMark/>
          </w:tcPr>
          <w:p w14:paraId="411DA93A" w14:textId="77777777" w:rsidR="00B9072B" w:rsidRPr="00B9072B" w:rsidRDefault="00B9072B" w:rsidP="00F13DB2">
            <w:pPr>
              <w:pStyle w:val="TAL"/>
              <w:rPr>
                <w:lang w:eastAsia="ja-JP"/>
              </w:rPr>
            </w:pPr>
            <w:r w:rsidRPr="00B9072B">
              <w:rPr>
                <w:lang w:eastAsia="ja-JP"/>
              </w:rPr>
              <w:t>Nokia Mexico</w:t>
            </w:r>
          </w:p>
        </w:tc>
        <w:tc>
          <w:tcPr>
            <w:tcW w:w="2316" w:type="dxa"/>
            <w:noWrap/>
            <w:hideMark/>
          </w:tcPr>
          <w:p w14:paraId="29F1DF6D" w14:textId="77777777" w:rsidR="00B9072B" w:rsidRPr="00B9072B" w:rsidRDefault="00B9072B" w:rsidP="00F13DB2">
            <w:pPr>
              <w:pStyle w:val="TAL"/>
              <w:rPr>
                <w:lang w:eastAsia="ja-JP"/>
              </w:rPr>
            </w:pPr>
            <w:r w:rsidRPr="00B9072B">
              <w:rPr>
                <w:lang w:eastAsia="ja-JP"/>
              </w:rPr>
              <w:t>3GPPMEMBER (ATIS)</w:t>
            </w:r>
          </w:p>
        </w:tc>
      </w:tr>
      <w:tr w:rsidR="00B9072B" w:rsidRPr="00B9072B" w14:paraId="6002AC5E" w14:textId="77777777" w:rsidTr="00F13DB2">
        <w:trPr>
          <w:trHeight w:val="113"/>
        </w:trPr>
        <w:tc>
          <w:tcPr>
            <w:tcW w:w="3114" w:type="dxa"/>
            <w:noWrap/>
            <w:hideMark/>
          </w:tcPr>
          <w:p w14:paraId="2A3CEFDF" w14:textId="77777777" w:rsidR="00B9072B" w:rsidRPr="00B9072B" w:rsidRDefault="00B9072B" w:rsidP="00F13DB2">
            <w:pPr>
              <w:pStyle w:val="TAL"/>
              <w:rPr>
                <w:lang w:eastAsia="ja-JP"/>
              </w:rPr>
            </w:pPr>
            <w:r w:rsidRPr="00B9072B">
              <w:rPr>
                <w:lang w:eastAsia="ja-JP"/>
              </w:rPr>
              <w:t>NEIRA, Elena</w:t>
            </w:r>
          </w:p>
        </w:tc>
        <w:tc>
          <w:tcPr>
            <w:tcW w:w="3402" w:type="dxa"/>
            <w:noWrap/>
            <w:hideMark/>
          </w:tcPr>
          <w:p w14:paraId="7ECB068A" w14:textId="77777777" w:rsidR="00B9072B" w:rsidRPr="00B9072B" w:rsidRDefault="00B9072B" w:rsidP="00F13DB2">
            <w:pPr>
              <w:pStyle w:val="TAL"/>
              <w:rPr>
                <w:lang w:eastAsia="ja-JP"/>
              </w:rPr>
            </w:pPr>
            <w:r w:rsidRPr="00B9072B">
              <w:rPr>
                <w:lang w:eastAsia="ja-JP"/>
              </w:rPr>
              <w:t>MITRE Corporation</w:t>
            </w:r>
          </w:p>
        </w:tc>
        <w:tc>
          <w:tcPr>
            <w:tcW w:w="2316" w:type="dxa"/>
            <w:noWrap/>
            <w:hideMark/>
          </w:tcPr>
          <w:p w14:paraId="4DC6D5BE" w14:textId="77777777" w:rsidR="00B9072B" w:rsidRPr="00B9072B" w:rsidRDefault="00B9072B" w:rsidP="00F13DB2">
            <w:pPr>
              <w:pStyle w:val="TAL"/>
              <w:rPr>
                <w:lang w:eastAsia="ja-JP"/>
              </w:rPr>
            </w:pPr>
            <w:r w:rsidRPr="00B9072B">
              <w:rPr>
                <w:lang w:eastAsia="ja-JP"/>
              </w:rPr>
              <w:t>3GPPMEMBER (ETSI)</w:t>
            </w:r>
          </w:p>
        </w:tc>
      </w:tr>
      <w:tr w:rsidR="00B9072B" w:rsidRPr="00B9072B" w14:paraId="2432F03A" w14:textId="77777777" w:rsidTr="00F13DB2">
        <w:trPr>
          <w:trHeight w:val="113"/>
        </w:trPr>
        <w:tc>
          <w:tcPr>
            <w:tcW w:w="3114" w:type="dxa"/>
            <w:noWrap/>
            <w:hideMark/>
          </w:tcPr>
          <w:p w14:paraId="619B83E3" w14:textId="77777777" w:rsidR="00B9072B" w:rsidRPr="00B9072B" w:rsidRDefault="00B9072B" w:rsidP="00F13DB2">
            <w:pPr>
              <w:pStyle w:val="TAL"/>
              <w:rPr>
                <w:lang w:eastAsia="ja-JP"/>
              </w:rPr>
            </w:pPr>
            <w:r w:rsidRPr="00B9072B">
              <w:rPr>
                <w:lang w:eastAsia="ja-JP"/>
              </w:rPr>
              <w:t xml:space="preserve">NG, </w:t>
            </w:r>
            <w:proofErr w:type="spellStart"/>
            <w:r w:rsidRPr="00B9072B">
              <w:rPr>
                <w:lang w:eastAsia="ja-JP"/>
              </w:rPr>
              <w:t>Chenghock</w:t>
            </w:r>
            <w:proofErr w:type="spellEnd"/>
          </w:p>
        </w:tc>
        <w:tc>
          <w:tcPr>
            <w:tcW w:w="3402" w:type="dxa"/>
            <w:noWrap/>
            <w:hideMark/>
          </w:tcPr>
          <w:p w14:paraId="261F9154" w14:textId="77777777" w:rsidR="00B9072B" w:rsidRPr="00B9072B" w:rsidRDefault="00B9072B" w:rsidP="00F13DB2">
            <w:pPr>
              <w:pStyle w:val="TAL"/>
              <w:rPr>
                <w:lang w:eastAsia="ja-JP"/>
              </w:rPr>
            </w:pPr>
            <w:r w:rsidRPr="00B9072B">
              <w:rPr>
                <w:lang w:eastAsia="ja-JP"/>
              </w:rPr>
              <w:t>NEC Corporation</w:t>
            </w:r>
          </w:p>
        </w:tc>
        <w:tc>
          <w:tcPr>
            <w:tcW w:w="2316" w:type="dxa"/>
            <w:noWrap/>
            <w:hideMark/>
          </w:tcPr>
          <w:p w14:paraId="241712A4" w14:textId="77777777" w:rsidR="00B9072B" w:rsidRPr="00B9072B" w:rsidRDefault="00B9072B" w:rsidP="00F13DB2">
            <w:pPr>
              <w:pStyle w:val="TAL"/>
              <w:rPr>
                <w:lang w:eastAsia="ja-JP"/>
              </w:rPr>
            </w:pPr>
            <w:r w:rsidRPr="00B9072B">
              <w:rPr>
                <w:lang w:eastAsia="ja-JP"/>
              </w:rPr>
              <w:t>3GPPMEMBER (ETSI)</w:t>
            </w:r>
          </w:p>
        </w:tc>
      </w:tr>
      <w:tr w:rsidR="00B9072B" w:rsidRPr="00B9072B" w14:paraId="5E0B96A1" w14:textId="77777777" w:rsidTr="00F13DB2">
        <w:trPr>
          <w:trHeight w:val="113"/>
        </w:trPr>
        <w:tc>
          <w:tcPr>
            <w:tcW w:w="3114" w:type="dxa"/>
            <w:noWrap/>
            <w:hideMark/>
          </w:tcPr>
          <w:p w14:paraId="5136A1F5" w14:textId="77777777" w:rsidR="00B9072B" w:rsidRPr="00B9072B" w:rsidRDefault="00B9072B" w:rsidP="00F13DB2">
            <w:pPr>
              <w:pStyle w:val="TAL"/>
              <w:rPr>
                <w:lang w:eastAsia="ja-JP"/>
              </w:rPr>
            </w:pPr>
            <w:r w:rsidRPr="00B9072B">
              <w:rPr>
                <w:lang w:eastAsia="ja-JP"/>
              </w:rPr>
              <w:t>NIE, Heng</w:t>
            </w:r>
          </w:p>
        </w:tc>
        <w:tc>
          <w:tcPr>
            <w:tcW w:w="3402" w:type="dxa"/>
            <w:noWrap/>
            <w:hideMark/>
          </w:tcPr>
          <w:p w14:paraId="37F01962" w14:textId="77777777" w:rsidR="00B9072B" w:rsidRPr="00B9072B" w:rsidRDefault="00B9072B" w:rsidP="00F13DB2">
            <w:pPr>
              <w:pStyle w:val="TAL"/>
              <w:rPr>
                <w:lang w:eastAsia="ja-JP"/>
              </w:rPr>
            </w:pPr>
            <w:r w:rsidRPr="00B9072B">
              <w:rPr>
                <w:lang w:eastAsia="ja-JP"/>
              </w:rPr>
              <w:t>China Telecommunications Corp.</w:t>
            </w:r>
          </w:p>
        </w:tc>
        <w:tc>
          <w:tcPr>
            <w:tcW w:w="2316" w:type="dxa"/>
            <w:noWrap/>
            <w:hideMark/>
          </w:tcPr>
          <w:p w14:paraId="110A953A" w14:textId="77777777" w:rsidR="00B9072B" w:rsidRPr="00B9072B" w:rsidRDefault="00B9072B" w:rsidP="00F13DB2">
            <w:pPr>
              <w:pStyle w:val="TAL"/>
              <w:rPr>
                <w:lang w:eastAsia="ja-JP"/>
              </w:rPr>
            </w:pPr>
            <w:r w:rsidRPr="00B9072B">
              <w:rPr>
                <w:lang w:eastAsia="ja-JP"/>
              </w:rPr>
              <w:t>3GPPMEMBER (CCSA)</w:t>
            </w:r>
          </w:p>
        </w:tc>
      </w:tr>
      <w:tr w:rsidR="00B9072B" w:rsidRPr="00B9072B" w14:paraId="093A5A00" w14:textId="77777777" w:rsidTr="00F13DB2">
        <w:trPr>
          <w:trHeight w:val="113"/>
        </w:trPr>
        <w:tc>
          <w:tcPr>
            <w:tcW w:w="3114" w:type="dxa"/>
            <w:noWrap/>
            <w:hideMark/>
          </w:tcPr>
          <w:p w14:paraId="7D9E800B" w14:textId="77777777" w:rsidR="00B9072B" w:rsidRPr="00B9072B" w:rsidRDefault="00B9072B" w:rsidP="00F13DB2">
            <w:pPr>
              <w:pStyle w:val="TAL"/>
              <w:rPr>
                <w:lang w:eastAsia="ja-JP"/>
              </w:rPr>
            </w:pPr>
            <w:r w:rsidRPr="00B9072B">
              <w:rPr>
                <w:lang w:eastAsia="ja-JP"/>
              </w:rPr>
              <w:t xml:space="preserve">NIU, </w:t>
            </w:r>
            <w:proofErr w:type="spellStart"/>
            <w:r w:rsidRPr="00B9072B">
              <w:rPr>
                <w:lang w:eastAsia="ja-JP"/>
              </w:rPr>
              <w:t>Chunlei</w:t>
            </w:r>
            <w:proofErr w:type="spellEnd"/>
          </w:p>
        </w:tc>
        <w:tc>
          <w:tcPr>
            <w:tcW w:w="3402" w:type="dxa"/>
            <w:noWrap/>
            <w:hideMark/>
          </w:tcPr>
          <w:p w14:paraId="44A312DE" w14:textId="77777777" w:rsidR="00B9072B" w:rsidRPr="00B9072B" w:rsidRDefault="00B9072B" w:rsidP="00F13DB2">
            <w:pPr>
              <w:pStyle w:val="TAL"/>
              <w:rPr>
                <w:lang w:eastAsia="ja-JP"/>
              </w:rPr>
            </w:pPr>
            <w:r w:rsidRPr="00B9072B">
              <w:rPr>
                <w:lang w:eastAsia="ja-JP"/>
              </w:rPr>
              <w:t>CSCN</w:t>
            </w:r>
          </w:p>
        </w:tc>
        <w:tc>
          <w:tcPr>
            <w:tcW w:w="2316" w:type="dxa"/>
            <w:noWrap/>
            <w:hideMark/>
          </w:tcPr>
          <w:p w14:paraId="3F17A5A4" w14:textId="77777777" w:rsidR="00B9072B" w:rsidRPr="00B9072B" w:rsidRDefault="00B9072B" w:rsidP="00F13DB2">
            <w:pPr>
              <w:pStyle w:val="TAL"/>
              <w:rPr>
                <w:lang w:eastAsia="ja-JP"/>
              </w:rPr>
            </w:pPr>
            <w:r w:rsidRPr="00B9072B">
              <w:rPr>
                <w:lang w:eastAsia="ja-JP"/>
              </w:rPr>
              <w:t>3GPPMEMBER (CCSA)</w:t>
            </w:r>
          </w:p>
        </w:tc>
      </w:tr>
      <w:tr w:rsidR="00B9072B" w:rsidRPr="00B9072B" w14:paraId="28C6CE49" w14:textId="77777777" w:rsidTr="00F13DB2">
        <w:trPr>
          <w:trHeight w:val="113"/>
        </w:trPr>
        <w:tc>
          <w:tcPr>
            <w:tcW w:w="3114" w:type="dxa"/>
            <w:noWrap/>
            <w:hideMark/>
          </w:tcPr>
          <w:p w14:paraId="1E9B682D" w14:textId="77777777" w:rsidR="00B9072B" w:rsidRPr="00B9072B" w:rsidRDefault="00B9072B" w:rsidP="00F13DB2">
            <w:pPr>
              <w:pStyle w:val="TAL"/>
              <w:rPr>
                <w:lang w:eastAsia="ja-JP"/>
              </w:rPr>
            </w:pPr>
            <w:r w:rsidRPr="00B9072B">
              <w:rPr>
                <w:lang w:eastAsia="ja-JP"/>
              </w:rPr>
              <w:t>OKAWA, Riki</w:t>
            </w:r>
          </w:p>
        </w:tc>
        <w:tc>
          <w:tcPr>
            <w:tcW w:w="3402" w:type="dxa"/>
            <w:noWrap/>
            <w:hideMark/>
          </w:tcPr>
          <w:p w14:paraId="4AF84656" w14:textId="77777777" w:rsidR="00B9072B" w:rsidRPr="00B9072B" w:rsidRDefault="00B9072B" w:rsidP="00F13DB2">
            <w:pPr>
              <w:pStyle w:val="TAL"/>
              <w:rPr>
                <w:lang w:eastAsia="ja-JP"/>
              </w:rPr>
            </w:pPr>
            <w:r w:rsidRPr="00B9072B">
              <w:rPr>
                <w:lang w:eastAsia="ja-JP"/>
              </w:rPr>
              <w:t>NTT DOCOMO INC.</w:t>
            </w:r>
          </w:p>
        </w:tc>
        <w:tc>
          <w:tcPr>
            <w:tcW w:w="2316" w:type="dxa"/>
            <w:noWrap/>
            <w:hideMark/>
          </w:tcPr>
          <w:p w14:paraId="31AF2FBA" w14:textId="77777777" w:rsidR="00B9072B" w:rsidRPr="00B9072B" w:rsidRDefault="00B9072B" w:rsidP="00F13DB2">
            <w:pPr>
              <w:pStyle w:val="TAL"/>
              <w:rPr>
                <w:lang w:eastAsia="ja-JP"/>
              </w:rPr>
            </w:pPr>
            <w:r w:rsidRPr="00B9072B">
              <w:rPr>
                <w:lang w:eastAsia="ja-JP"/>
              </w:rPr>
              <w:t>3GPPMEMBER (TTC)</w:t>
            </w:r>
          </w:p>
        </w:tc>
      </w:tr>
      <w:tr w:rsidR="00B9072B" w:rsidRPr="00B9072B" w14:paraId="263A3777" w14:textId="77777777" w:rsidTr="00F13DB2">
        <w:trPr>
          <w:trHeight w:val="113"/>
        </w:trPr>
        <w:tc>
          <w:tcPr>
            <w:tcW w:w="3114" w:type="dxa"/>
            <w:noWrap/>
            <w:hideMark/>
          </w:tcPr>
          <w:p w14:paraId="6DE48695" w14:textId="77777777" w:rsidR="00B9072B" w:rsidRPr="00B9072B" w:rsidRDefault="00B9072B" w:rsidP="00F13DB2">
            <w:pPr>
              <w:pStyle w:val="TAL"/>
              <w:rPr>
                <w:lang w:eastAsia="ja-JP"/>
              </w:rPr>
            </w:pPr>
            <w:r w:rsidRPr="00B9072B">
              <w:rPr>
                <w:lang w:eastAsia="ja-JP"/>
              </w:rPr>
              <w:t>ONDRUSOVA, Sandra</w:t>
            </w:r>
          </w:p>
        </w:tc>
        <w:tc>
          <w:tcPr>
            <w:tcW w:w="3402" w:type="dxa"/>
            <w:noWrap/>
            <w:hideMark/>
          </w:tcPr>
          <w:p w14:paraId="730BE794" w14:textId="77777777" w:rsidR="00B9072B" w:rsidRPr="00B9072B" w:rsidRDefault="00B9072B" w:rsidP="00F13DB2">
            <w:pPr>
              <w:pStyle w:val="TAL"/>
              <w:rPr>
                <w:lang w:eastAsia="ja-JP"/>
              </w:rPr>
            </w:pPr>
            <w:r w:rsidRPr="00B9072B">
              <w:rPr>
                <w:lang w:eastAsia="ja-JP"/>
              </w:rPr>
              <w:t>CKH IOD UK LIMITED</w:t>
            </w:r>
          </w:p>
        </w:tc>
        <w:tc>
          <w:tcPr>
            <w:tcW w:w="2316" w:type="dxa"/>
            <w:noWrap/>
            <w:hideMark/>
          </w:tcPr>
          <w:p w14:paraId="2AC016DF" w14:textId="77777777" w:rsidR="00B9072B" w:rsidRPr="00B9072B" w:rsidRDefault="00B9072B" w:rsidP="00F13DB2">
            <w:pPr>
              <w:pStyle w:val="TAL"/>
              <w:rPr>
                <w:lang w:eastAsia="ja-JP"/>
              </w:rPr>
            </w:pPr>
            <w:r w:rsidRPr="00B9072B">
              <w:rPr>
                <w:lang w:eastAsia="ja-JP"/>
              </w:rPr>
              <w:t>3GPPMEMBER (ETSI)</w:t>
            </w:r>
          </w:p>
        </w:tc>
      </w:tr>
      <w:tr w:rsidR="00B9072B" w:rsidRPr="00B9072B" w14:paraId="0F8AB897" w14:textId="77777777" w:rsidTr="00F13DB2">
        <w:trPr>
          <w:trHeight w:val="113"/>
        </w:trPr>
        <w:tc>
          <w:tcPr>
            <w:tcW w:w="3114" w:type="dxa"/>
            <w:noWrap/>
            <w:hideMark/>
          </w:tcPr>
          <w:p w14:paraId="226E8A87" w14:textId="77777777" w:rsidR="00B9072B" w:rsidRPr="00B9072B" w:rsidRDefault="00B9072B" w:rsidP="00F13DB2">
            <w:pPr>
              <w:pStyle w:val="TAL"/>
              <w:rPr>
                <w:lang w:eastAsia="ja-JP"/>
              </w:rPr>
            </w:pPr>
            <w:r w:rsidRPr="00B9072B">
              <w:rPr>
                <w:lang w:eastAsia="ja-JP"/>
              </w:rPr>
              <w:t>PARK, Sang Min</w:t>
            </w:r>
          </w:p>
        </w:tc>
        <w:tc>
          <w:tcPr>
            <w:tcW w:w="3402" w:type="dxa"/>
            <w:noWrap/>
            <w:hideMark/>
          </w:tcPr>
          <w:p w14:paraId="05C51CA9" w14:textId="77777777" w:rsidR="00B9072B" w:rsidRPr="00B9072B" w:rsidRDefault="00B9072B" w:rsidP="00F13DB2">
            <w:pPr>
              <w:pStyle w:val="TAL"/>
              <w:rPr>
                <w:lang w:eastAsia="ja-JP"/>
              </w:rPr>
            </w:pPr>
            <w:r w:rsidRPr="00B9072B">
              <w:rPr>
                <w:lang w:eastAsia="ja-JP"/>
              </w:rPr>
              <w:t>Google Korea LLC</w:t>
            </w:r>
          </w:p>
        </w:tc>
        <w:tc>
          <w:tcPr>
            <w:tcW w:w="2316" w:type="dxa"/>
            <w:noWrap/>
            <w:hideMark/>
          </w:tcPr>
          <w:p w14:paraId="75E93B09" w14:textId="77777777" w:rsidR="00B9072B" w:rsidRPr="00B9072B" w:rsidRDefault="00B9072B" w:rsidP="00F13DB2">
            <w:pPr>
              <w:pStyle w:val="TAL"/>
              <w:rPr>
                <w:lang w:eastAsia="ja-JP"/>
              </w:rPr>
            </w:pPr>
            <w:r w:rsidRPr="00B9072B">
              <w:rPr>
                <w:lang w:eastAsia="ja-JP"/>
              </w:rPr>
              <w:t>3GPPMEMBER (TTA)</w:t>
            </w:r>
          </w:p>
        </w:tc>
      </w:tr>
      <w:tr w:rsidR="00B9072B" w:rsidRPr="00B9072B" w14:paraId="51049E75" w14:textId="77777777" w:rsidTr="00F13DB2">
        <w:trPr>
          <w:trHeight w:val="113"/>
        </w:trPr>
        <w:tc>
          <w:tcPr>
            <w:tcW w:w="3114" w:type="dxa"/>
            <w:noWrap/>
            <w:hideMark/>
          </w:tcPr>
          <w:p w14:paraId="57D8371F" w14:textId="77777777" w:rsidR="00B9072B" w:rsidRPr="00B9072B" w:rsidRDefault="00B9072B" w:rsidP="00F13DB2">
            <w:pPr>
              <w:pStyle w:val="TAL"/>
              <w:rPr>
                <w:lang w:eastAsia="ja-JP"/>
              </w:rPr>
            </w:pPr>
            <w:r w:rsidRPr="00B9072B">
              <w:rPr>
                <w:lang w:eastAsia="ja-JP"/>
              </w:rPr>
              <w:t>PEISA, Janne</w:t>
            </w:r>
          </w:p>
        </w:tc>
        <w:tc>
          <w:tcPr>
            <w:tcW w:w="3402" w:type="dxa"/>
            <w:noWrap/>
            <w:hideMark/>
          </w:tcPr>
          <w:p w14:paraId="1CC777EE" w14:textId="77777777" w:rsidR="00B9072B" w:rsidRPr="00B9072B" w:rsidRDefault="00B9072B" w:rsidP="00F13DB2">
            <w:pPr>
              <w:pStyle w:val="TAL"/>
              <w:rPr>
                <w:lang w:eastAsia="ja-JP"/>
              </w:rPr>
            </w:pPr>
            <w:r w:rsidRPr="00B9072B">
              <w:rPr>
                <w:lang w:eastAsia="ja-JP"/>
              </w:rPr>
              <w:t>Ericsson LM</w:t>
            </w:r>
          </w:p>
        </w:tc>
        <w:tc>
          <w:tcPr>
            <w:tcW w:w="2316" w:type="dxa"/>
            <w:noWrap/>
            <w:hideMark/>
          </w:tcPr>
          <w:p w14:paraId="2B50ACDF" w14:textId="77777777" w:rsidR="00B9072B" w:rsidRPr="00B9072B" w:rsidRDefault="00B9072B" w:rsidP="00F13DB2">
            <w:pPr>
              <w:pStyle w:val="TAL"/>
              <w:rPr>
                <w:lang w:eastAsia="ja-JP"/>
              </w:rPr>
            </w:pPr>
            <w:r w:rsidRPr="00B9072B">
              <w:rPr>
                <w:lang w:eastAsia="ja-JP"/>
              </w:rPr>
              <w:t>3GPPMEMBER (ETSI)</w:t>
            </w:r>
          </w:p>
        </w:tc>
      </w:tr>
      <w:tr w:rsidR="00B9072B" w:rsidRPr="00B9072B" w14:paraId="44AB504E" w14:textId="77777777" w:rsidTr="00F13DB2">
        <w:trPr>
          <w:trHeight w:val="113"/>
        </w:trPr>
        <w:tc>
          <w:tcPr>
            <w:tcW w:w="3114" w:type="dxa"/>
            <w:noWrap/>
            <w:hideMark/>
          </w:tcPr>
          <w:p w14:paraId="393FD83A" w14:textId="77777777" w:rsidR="00B9072B" w:rsidRPr="00B9072B" w:rsidRDefault="00B9072B" w:rsidP="00F13DB2">
            <w:pPr>
              <w:pStyle w:val="TAL"/>
              <w:rPr>
                <w:lang w:eastAsia="ja-JP"/>
              </w:rPr>
            </w:pPr>
            <w:r w:rsidRPr="00B9072B">
              <w:rPr>
                <w:lang w:eastAsia="ja-JP"/>
              </w:rPr>
              <w:t>PHUYAL, Umesh</w:t>
            </w:r>
          </w:p>
        </w:tc>
        <w:tc>
          <w:tcPr>
            <w:tcW w:w="3402" w:type="dxa"/>
            <w:noWrap/>
            <w:hideMark/>
          </w:tcPr>
          <w:p w14:paraId="61570E39" w14:textId="77777777" w:rsidR="00B9072B" w:rsidRPr="00B9072B" w:rsidRDefault="00B9072B" w:rsidP="00F13DB2">
            <w:pPr>
              <w:pStyle w:val="TAL"/>
              <w:rPr>
                <w:lang w:eastAsia="ja-JP"/>
              </w:rPr>
            </w:pPr>
            <w:r w:rsidRPr="00B9072B">
              <w:rPr>
                <w:lang w:eastAsia="ja-JP"/>
              </w:rPr>
              <w:t>Qualcomm Incorporated</w:t>
            </w:r>
          </w:p>
        </w:tc>
        <w:tc>
          <w:tcPr>
            <w:tcW w:w="2316" w:type="dxa"/>
            <w:noWrap/>
            <w:hideMark/>
          </w:tcPr>
          <w:p w14:paraId="63C982C9" w14:textId="77777777" w:rsidR="00B9072B" w:rsidRPr="00B9072B" w:rsidRDefault="00B9072B" w:rsidP="00F13DB2">
            <w:pPr>
              <w:pStyle w:val="TAL"/>
              <w:rPr>
                <w:lang w:eastAsia="ja-JP"/>
              </w:rPr>
            </w:pPr>
            <w:r w:rsidRPr="00B9072B">
              <w:rPr>
                <w:lang w:eastAsia="ja-JP"/>
              </w:rPr>
              <w:t>3GPPMEMBER (ATIS)</w:t>
            </w:r>
          </w:p>
        </w:tc>
      </w:tr>
      <w:tr w:rsidR="00B9072B" w:rsidRPr="00B9072B" w14:paraId="27FFB811" w14:textId="77777777" w:rsidTr="00F13DB2">
        <w:trPr>
          <w:trHeight w:val="113"/>
        </w:trPr>
        <w:tc>
          <w:tcPr>
            <w:tcW w:w="3114" w:type="dxa"/>
            <w:noWrap/>
            <w:hideMark/>
          </w:tcPr>
          <w:p w14:paraId="7B34A0C4" w14:textId="77777777" w:rsidR="00B9072B" w:rsidRPr="00B9072B" w:rsidRDefault="00B9072B" w:rsidP="00F13DB2">
            <w:pPr>
              <w:pStyle w:val="TAL"/>
              <w:rPr>
                <w:lang w:eastAsia="ja-JP"/>
              </w:rPr>
            </w:pPr>
            <w:r w:rsidRPr="00B9072B">
              <w:rPr>
                <w:lang w:eastAsia="ja-JP"/>
              </w:rPr>
              <w:t>POPE, Maurice</w:t>
            </w:r>
          </w:p>
        </w:tc>
        <w:tc>
          <w:tcPr>
            <w:tcW w:w="3402" w:type="dxa"/>
            <w:noWrap/>
            <w:hideMark/>
          </w:tcPr>
          <w:p w14:paraId="2D0876A4" w14:textId="77777777" w:rsidR="00B9072B" w:rsidRPr="00B9072B" w:rsidRDefault="00B9072B" w:rsidP="00F13DB2">
            <w:pPr>
              <w:pStyle w:val="TAL"/>
              <w:rPr>
                <w:lang w:eastAsia="ja-JP"/>
              </w:rPr>
            </w:pPr>
            <w:r w:rsidRPr="00B9072B">
              <w:rPr>
                <w:lang w:eastAsia="ja-JP"/>
              </w:rPr>
              <w:t>ETSI</w:t>
            </w:r>
          </w:p>
        </w:tc>
        <w:tc>
          <w:tcPr>
            <w:tcW w:w="2316" w:type="dxa"/>
            <w:noWrap/>
            <w:hideMark/>
          </w:tcPr>
          <w:p w14:paraId="38BC39BC" w14:textId="77777777" w:rsidR="00B9072B" w:rsidRPr="00B9072B" w:rsidRDefault="00B9072B" w:rsidP="00F13DB2">
            <w:pPr>
              <w:pStyle w:val="TAL"/>
              <w:rPr>
                <w:lang w:eastAsia="ja-JP"/>
              </w:rPr>
            </w:pPr>
            <w:r w:rsidRPr="00B9072B">
              <w:rPr>
                <w:lang w:eastAsia="ja-JP"/>
              </w:rPr>
              <w:t>3GPPORG_REP (ETSI)</w:t>
            </w:r>
          </w:p>
        </w:tc>
      </w:tr>
      <w:tr w:rsidR="00B9072B" w:rsidRPr="00B9072B" w14:paraId="5A84AD24" w14:textId="77777777" w:rsidTr="00F13DB2">
        <w:trPr>
          <w:trHeight w:val="113"/>
        </w:trPr>
        <w:tc>
          <w:tcPr>
            <w:tcW w:w="3114" w:type="dxa"/>
            <w:noWrap/>
            <w:hideMark/>
          </w:tcPr>
          <w:p w14:paraId="184524B1" w14:textId="77777777" w:rsidR="00B9072B" w:rsidRPr="00B9072B" w:rsidRDefault="00B9072B" w:rsidP="00F13DB2">
            <w:pPr>
              <w:pStyle w:val="TAL"/>
              <w:rPr>
                <w:lang w:eastAsia="ja-JP"/>
              </w:rPr>
            </w:pPr>
            <w:r w:rsidRPr="00B9072B">
              <w:rPr>
                <w:lang w:eastAsia="ja-JP"/>
              </w:rPr>
              <w:t>POPP, Julian</w:t>
            </w:r>
          </w:p>
        </w:tc>
        <w:tc>
          <w:tcPr>
            <w:tcW w:w="3402" w:type="dxa"/>
            <w:noWrap/>
            <w:hideMark/>
          </w:tcPr>
          <w:p w14:paraId="2F9D5CD7" w14:textId="77777777" w:rsidR="00B9072B" w:rsidRPr="00B9072B" w:rsidRDefault="00B9072B" w:rsidP="00F13DB2">
            <w:pPr>
              <w:pStyle w:val="TAL"/>
              <w:rPr>
                <w:lang w:eastAsia="ja-JP"/>
              </w:rPr>
            </w:pPr>
            <w:r w:rsidRPr="00B9072B">
              <w:rPr>
                <w:lang w:eastAsia="ja-JP"/>
              </w:rPr>
              <w:t>Fraunhofer IIS</w:t>
            </w:r>
          </w:p>
        </w:tc>
        <w:tc>
          <w:tcPr>
            <w:tcW w:w="2316" w:type="dxa"/>
            <w:noWrap/>
            <w:hideMark/>
          </w:tcPr>
          <w:p w14:paraId="42FF62F8" w14:textId="77777777" w:rsidR="00B9072B" w:rsidRPr="00B9072B" w:rsidRDefault="00B9072B" w:rsidP="00F13DB2">
            <w:pPr>
              <w:pStyle w:val="TAL"/>
              <w:rPr>
                <w:lang w:eastAsia="ja-JP"/>
              </w:rPr>
            </w:pPr>
            <w:r w:rsidRPr="00B9072B">
              <w:rPr>
                <w:lang w:eastAsia="ja-JP"/>
              </w:rPr>
              <w:t>3GPPMEMBER (ETSI)</w:t>
            </w:r>
          </w:p>
        </w:tc>
      </w:tr>
      <w:tr w:rsidR="00B9072B" w:rsidRPr="00B9072B" w14:paraId="410F2FBA" w14:textId="77777777" w:rsidTr="00F13DB2">
        <w:trPr>
          <w:trHeight w:val="113"/>
        </w:trPr>
        <w:tc>
          <w:tcPr>
            <w:tcW w:w="3114" w:type="dxa"/>
            <w:noWrap/>
            <w:hideMark/>
          </w:tcPr>
          <w:p w14:paraId="2EF3313F" w14:textId="77777777" w:rsidR="00B9072B" w:rsidRPr="00B9072B" w:rsidRDefault="00B9072B" w:rsidP="00F13DB2">
            <w:pPr>
              <w:pStyle w:val="TAL"/>
              <w:rPr>
                <w:lang w:eastAsia="ja-JP"/>
              </w:rPr>
            </w:pPr>
            <w:r w:rsidRPr="00B9072B">
              <w:rPr>
                <w:lang w:eastAsia="ja-JP"/>
              </w:rPr>
              <w:t>PROVVEDI, Simone</w:t>
            </w:r>
          </w:p>
        </w:tc>
        <w:tc>
          <w:tcPr>
            <w:tcW w:w="3402" w:type="dxa"/>
            <w:noWrap/>
            <w:hideMark/>
          </w:tcPr>
          <w:p w14:paraId="42B4F855" w14:textId="77777777" w:rsidR="00B9072B" w:rsidRPr="00B9072B" w:rsidRDefault="00B9072B" w:rsidP="00F13DB2">
            <w:pPr>
              <w:pStyle w:val="TAL"/>
              <w:rPr>
                <w:lang w:eastAsia="ja-JP"/>
              </w:rPr>
            </w:pPr>
            <w:r w:rsidRPr="00B9072B">
              <w:rPr>
                <w:lang w:eastAsia="ja-JP"/>
              </w:rPr>
              <w:t>HUAWEI TECHNOLOGIES Co. Ltd.</w:t>
            </w:r>
          </w:p>
        </w:tc>
        <w:tc>
          <w:tcPr>
            <w:tcW w:w="2316" w:type="dxa"/>
            <w:noWrap/>
            <w:hideMark/>
          </w:tcPr>
          <w:p w14:paraId="33A7A26E" w14:textId="77777777" w:rsidR="00B9072B" w:rsidRPr="00B9072B" w:rsidRDefault="00B9072B" w:rsidP="00F13DB2">
            <w:pPr>
              <w:pStyle w:val="TAL"/>
              <w:rPr>
                <w:lang w:eastAsia="ja-JP"/>
              </w:rPr>
            </w:pPr>
            <w:r w:rsidRPr="00B9072B">
              <w:rPr>
                <w:lang w:eastAsia="ja-JP"/>
              </w:rPr>
              <w:t>3GPPMEMBER (ETSI)</w:t>
            </w:r>
          </w:p>
        </w:tc>
      </w:tr>
      <w:tr w:rsidR="00B9072B" w:rsidRPr="00B9072B" w14:paraId="6B74F8B1" w14:textId="77777777" w:rsidTr="00F13DB2">
        <w:trPr>
          <w:trHeight w:val="113"/>
        </w:trPr>
        <w:tc>
          <w:tcPr>
            <w:tcW w:w="3114" w:type="dxa"/>
            <w:noWrap/>
            <w:hideMark/>
          </w:tcPr>
          <w:p w14:paraId="7EA6BD45" w14:textId="77777777" w:rsidR="00B9072B" w:rsidRPr="00B9072B" w:rsidRDefault="00B9072B" w:rsidP="00F13DB2">
            <w:pPr>
              <w:pStyle w:val="TAL"/>
              <w:rPr>
                <w:lang w:eastAsia="ja-JP"/>
              </w:rPr>
            </w:pPr>
            <w:r w:rsidRPr="00B9072B">
              <w:rPr>
                <w:lang w:eastAsia="ja-JP"/>
              </w:rPr>
              <w:t>PUDNEY, Chris</w:t>
            </w:r>
          </w:p>
        </w:tc>
        <w:tc>
          <w:tcPr>
            <w:tcW w:w="3402" w:type="dxa"/>
            <w:noWrap/>
            <w:hideMark/>
          </w:tcPr>
          <w:p w14:paraId="5DB803F0" w14:textId="77777777" w:rsidR="00B9072B" w:rsidRPr="00B9072B" w:rsidRDefault="00B9072B" w:rsidP="00F13DB2">
            <w:pPr>
              <w:pStyle w:val="TAL"/>
              <w:rPr>
                <w:lang w:eastAsia="ja-JP"/>
              </w:rPr>
            </w:pPr>
            <w:r w:rsidRPr="00B9072B">
              <w:rPr>
                <w:lang w:eastAsia="ja-JP"/>
              </w:rPr>
              <w:t>VODAFONE Group Plc</w:t>
            </w:r>
          </w:p>
        </w:tc>
        <w:tc>
          <w:tcPr>
            <w:tcW w:w="2316" w:type="dxa"/>
            <w:noWrap/>
            <w:hideMark/>
          </w:tcPr>
          <w:p w14:paraId="777C0266" w14:textId="77777777" w:rsidR="00B9072B" w:rsidRPr="00B9072B" w:rsidRDefault="00B9072B" w:rsidP="00F13DB2">
            <w:pPr>
              <w:pStyle w:val="TAL"/>
              <w:rPr>
                <w:lang w:eastAsia="ja-JP"/>
              </w:rPr>
            </w:pPr>
            <w:r w:rsidRPr="00B9072B">
              <w:rPr>
                <w:lang w:eastAsia="ja-JP"/>
              </w:rPr>
              <w:t>3GPPMEMBER (ETSI)</w:t>
            </w:r>
          </w:p>
        </w:tc>
      </w:tr>
      <w:tr w:rsidR="00B9072B" w:rsidRPr="00B9072B" w14:paraId="76B3FC59" w14:textId="77777777" w:rsidTr="00F13DB2">
        <w:trPr>
          <w:trHeight w:val="113"/>
        </w:trPr>
        <w:tc>
          <w:tcPr>
            <w:tcW w:w="3114" w:type="dxa"/>
            <w:noWrap/>
            <w:hideMark/>
          </w:tcPr>
          <w:p w14:paraId="01757F0A" w14:textId="77777777" w:rsidR="00B9072B" w:rsidRPr="00B9072B" w:rsidRDefault="00B9072B" w:rsidP="00F13DB2">
            <w:pPr>
              <w:pStyle w:val="TAL"/>
              <w:rPr>
                <w:lang w:eastAsia="ja-JP"/>
              </w:rPr>
            </w:pPr>
            <w:r w:rsidRPr="00B9072B">
              <w:rPr>
                <w:lang w:eastAsia="ja-JP"/>
              </w:rPr>
              <w:t>PURGE, Serban</w:t>
            </w:r>
          </w:p>
        </w:tc>
        <w:tc>
          <w:tcPr>
            <w:tcW w:w="3402" w:type="dxa"/>
            <w:noWrap/>
            <w:hideMark/>
          </w:tcPr>
          <w:p w14:paraId="139742EE" w14:textId="77777777" w:rsidR="00B9072B" w:rsidRPr="00B9072B" w:rsidRDefault="00B9072B" w:rsidP="00F13DB2">
            <w:pPr>
              <w:pStyle w:val="TAL"/>
              <w:rPr>
                <w:lang w:eastAsia="ja-JP"/>
              </w:rPr>
            </w:pPr>
            <w:r w:rsidRPr="00B9072B">
              <w:rPr>
                <w:lang w:eastAsia="ja-JP"/>
              </w:rPr>
              <w:t>Ericsson France S.A.S</w:t>
            </w:r>
          </w:p>
        </w:tc>
        <w:tc>
          <w:tcPr>
            <w:tcW w:w="2316" w:type="dxa"/>
            <w:noWrap/>
            <w:hideMark/>
          </w:tcPr>
          <w:p w14:paraId="2CEF62F4" w14:textId="77777777" w:rsidR="00B9072B" w:rsidRPr="00B9072B" w:rsidRDefault="00B9072B" w:rsidP="00F13DB2">
            <w:pPr>
              <w:pStyle w:val="TAL"/>
              <w:rPr>
                <w:lang w:eastAsia="ja-JP"/>
              </w:rPr>
            </w:pPr>
            <w:r w:rsidRPr="00B9072B">
              <w:rPr>
                <w:lang w:eastAsia="ja-JP"/>
              </w:rPr>
              <w:t>3GPPMEMBER (ETSI)</w:t>
            </w:r>
          </w:p>
        </w:tc>
      </w:tr>
      <w:tr w:rsidR="00B9072B" w:rsidRPr="00B9072B" w14:paraId="33F44179" w14:textId="77777777" w:rsidTr="00F13DB2">
        <w:trPr>
          <w:trHeight w:val="113"/>
        </w:trPr>
        <w:tc>
          <w:tcPr>
            <w:tcW w:w="3114" w:type="dxa"/>
            <w:noWrap/>
            <w:hideMark/>
          </w:tcPr>
          <w:p w14:paraId="71E4D262" w14:textId="77777777" w:rsidR="00B9072B" w:rsidRPr="00B9072B" w:rsidRDefault="00B9072B" w:rsidP="00F13DB2">
            <w:pPr>
              <w:pStyle w:val="TAL"/>
              <w:rPr>
                <w:lang w:eastAsia="ja-JP"/>
              </w:rPr>
            </w:pPr>
            <w:r w:rsidRPr="00B9072B">
              <w:rPr>
                <w:lang w:eastAsia="ja-JP"/>
              </w:rPr>
              <w:t>QI, Tao</w:t>
            </w:r>
          </w:p>
        </w:tc>
        <w:tc>
          <w:tcPr>
            <w:tcW w:w="3402" w:type="dxa"/>
            <w:noWrap/>
            <w:hideMark/>
          </w:tcPr>
          <w:p w14:paraId="7267FF59" w14:textId="77777777" w:rsidR="00B9072B" w:rsidRPr="00B9072B" w:rsidRDefault="00B9072B" w:rsidP="00F13DB2">
            <w:pPr>
              <w:pStyle w:val="TAL"/>
              <w:rPr>
                <w:lang w:eastAsia="ja-JP"/>
              </w:rPr>
            </w:pPr>
            <w:r w:rsidRPr="00B9072B">
              <w:rPr>
                <w:lang w:eastAsia="ja-JP"/>
              </w:rPr>
              <w:t>ZTE Photonics</w:t>
            </w:r>
          </w:p>
        </w:tc>
        <w:tc>
          <w:tcPr>
            <w:tcW w:w="2316" w:type="dxa"/>
            <w:noWrap/>
            <w:hideMark/>
          </w:tcPr>
          <w:p w14:paraId="1ABBDC04" w14:textId="77777777" w:rsidR="00B9072B" w:rsidRPr="00B9072B" w:rsidRDefault="00B9072B" w:rsidP="00F13DB2">
            <w:pPr>
              <w:pStyle w:val="TAL"/>
              <w:rPr>
                <w:lang w:eastAsia="ja-JP"/>
              </w:rPr>
            </w:pPr>
            <w:r w:rsidRPr="00B9072B">
              <w:rPr>
                <w:lang w:eastAsia="ja-JP"/>
              </w:rPr>
              <w:t>3GPPMEMBER (CCSA)</w:t>
            </w:r>
          </w:p>
        </w:tc>
      </w:tr>
      <w:tr w:rsidR="00B9072B" w:rsidRPr="00B9072B" w14:paraId="25FE7312" w14:textId="77777777" w:rsidTr="00F13DB2">
        <w:trPr>
          <w:trHeight w:val="113"/>
        </w:trPr>
        <w:tc>
          <w:tcPr>
            <w:tcW w:w="3114" w:type="dxa"/>
            <w:noWrap/>
            <w:hideMark/>
          </w:tcPr>
          <w:p w14:paraId="3C808564" w14:textId="77777777" w:rsidR="00B9072B" w:rsidRPr="00B9072B" w:rsidRDefault="00B9072B" w:rsidP="00F13DB2">
            <w:pPr>
              <w:pStyle w:val="TAL"/>
              <w:rPr>
                <w:lang w:eastAsia="ja-JP"/>
              </w:rPr>
            </w:pPr>
            <w:r w:rsidRPr="00B9072B">
              <w:rPr>
                <w:lang w:eastAsia="ja-JP"/>
              </w:rPr>
              <w:t>QUAN, Haiyang</w:t>
            </w:r>
          </w:p>
        </w:tc>
        <w:tc>
          <w:tcPr>
            <w:tcW w:w="3402" w:type="dxa"/>
            <w:noWrap/>
            <w:hideMark/>
          </w:tcPr>
          <w:p w14:paraId="298A1D47" w14:textId="77777777" w:rsidR="00B9072B" w:rsidRPr="00B9072B" w:rsidRDefault="00B9072B" w:rsidP="00F13DB2">
            <w:pPr>
              <w:pStyle w:val="TAL"/>
              <w:rPr>
                <w:lang w:eastAsia="ja-JP"/>
              </w:rPr>
            </w:pPr>
            <w:r w:rsidRPr="00B9072B">
              <w:rPr>
                <w:lang w:eastAsia="ja-JP"/>
              </w:rPr>
              <w:t>CATT</w:t>
            </w:r>
          </w:p>
        </w:tc>
        <w:tc>
          <w:tcPr>
            <w:tcW w:w="2316" w:type="dxa"/>
            <w:noWrap/>
            <w:hideMark/>
          </w:tcPr>
          <w:p w14:paraId="3291FF5D" w14:textId="77777777" w:rsidR="00B9072B" w:rsidRPr="00B9072B" w:rsidRDefault="00B9072B" w:rsidP="00F13DB2">
            <w:pPr>
              <w:pStyle w:val="TAL"/>
              <w:rPr>
                <w:lang w:eastAsia="ja-JP"/>
              </w:rPr>
            </w:pPr>
            <w:r w:rsidRPr="00B9072B">
              <w:rPr>
                <w:lang w:eastAsia="ja-JP"/>
              </w:rPr>
              <w:t>3GPPMEMBER (CCSA)</w:t>
            </w:r>
          </w:p>
        </w:tc>
      </w:tr>
      <w:tr w:rsidR="00B9072B" w:rsidRPr="00B9072B" w14:paraId="20C7B70F" w14:textId="77777777" w:rsidTr="00F13DB2">
        <w:trPr>
          <w:trHeight w:val="113"/>
        </w:trPr>
        <w:tc>
          <w:tcPr>
            <w:tcW w:w="3114" w:type="dxa"/>
            <w:noWrap/>
            <w:hideMark/>
          </w:tcPr>
          <w:p w14:paraId="2D913CAD" w14:textId="77777777" w:rsidR="00B9072B" w:rsidRPr="00B9072B" w:rsidRDefault="00B9072B" w:rsidP="00F13DB2">
            <w:pPr>
              <w:pStyle w:val="TAL"/>
              <w:rPr>
                <w:lang w:eastAsia="ja-JP"/>
              </w:rPr>
            </w:pPr>
            <w:r w:rsidRPr="00B9072B">
              <w:rPr>
                <w:lang w:eastAsia="ja-JP"/>
              </w:rPr>
              <w:t>RAINA, Nishant</w:t>
            </w:r>
          </w:p>
        </w:tc>
        <w:tc>
          <w:tcPr>
            <w:tcW w:w="3402" w:type="dxa"/>
            <w:noWrap/>
            <w:hideMark/>
          </w:tcPr>
          <w:p w14:paraId="37D18919" w14:textId="77777777" w:rsidR="00B9072B" w:rsidRPr="00B9072B" w:rsidRDefault="00B9072B" w:rsidP="00F13DB2">
            <w:pPr>
              <w:pStyle w:val="TAL"/>
              <w:rPr>
                <w:lang w:eastAsia="ja-JP"/>
              </w:rPr>
            </w:pPr>
            <w:r w:rsidRPr="00B9072B">
              <w:rPr>
                <w:lang w:eastAsia="ja-JP"/>
              </w:rPr>
              <w:t>Nokia Germany</w:t>
            </w:r>
          </w:p>
        </w:tc>
        <w:tc>
          <w:tcPr>
            <w:tcW w:w="2316" w:type="dxa"/>
            <w:noWrap/>
            <w:hideMark/>
          </w:tcPr>
          <w:p w14:paraId="7C854C29" w14:textId="77777777" w:rsidR="00B9072B" w:rsidRPr="00B9072B" w:rsidRDefault="00B9072B" w:rsidP="00F13DB2">
            <w:pPr>
              <w:pStyle w:val="TAL"/>
              <w:rPr>
                <w:lang w:eastAsia="ja-JP"/>
              </w:rPr>
            </w:pPr>
            <w:r w:rsidRPr="00B9072B">
              <w:rPr>
                <w:lang w:eastAsia="ja-JP"/>
              </w:rPr>
              <w:t>3GPPMEMBER (ETSI)</w:t>
            </w:r>
          </w:p>
        </w:tc>
      </w:tr>
      <w:tr w:rsidR="00B9072B" w:rsidRPr="00B9072B" w14:paraId="54D597DD" w14:textId="77777777" w:rsidTr="00F13DB2">
        <w:trPr>
          <w:trHeight w:val="113"/>
        </w:trPr>
        <w:tc>
          <w:tcPr>
            <w:tcW w:w="3114" w:type="dxa"/>
            <w:noWrap/>
            <w:hideMark/>
          </w:tcPr>
          <w:p w14:paraId="28C67F29" w14:textId="77777777" w:rsidR="00B9072B" w:rsidRPr="00B9072B" w:rsidRDefault="00B9072B" w:rsidP="00F13DB2">
            <w:pPr>
              <w:pStyle w:val="TAL"/>
              <w:rPr>
                <w:lang w:eastAsia="ja-JP"/>
              </w:rPr>
            </w:pPr>
            <w:r w:rsidRPr="00B9072B">
              <w:rPr>
                <w:lang w:eastAsia="ja-JP"/>
              </w:rPr>
              <w:t>RAJENDRAN, Sriganesh</w:t>
            </w:r>
          </w:p>
        </w:tc>
        <w:tc>
          <w:tcPr>
            <w:tcW w:w="3402" w:type="dxa"/>
            <w:noWrap/>
            <w:hideMark/>
          </w:tcPr>
          <w:p w14:paraId="62091106" w14:textId="77777777" w:rsidR="00B9072B" w:rsidRPr="00B9072B" w:rsidRDefault="00B9072B" w:rsidP="00F13DB2">
            <w:pPr>
              <w:pStyle w:val="TAL"/>
              <w:rPr>
                <w:lang w:eastAsia="ja-JP"/>
              </w:rPr>
            </w:pPr>
            <w:r w:rsidRPr="00B9072B">
              <w:rPr>
                <w:lang w:eastAsia="ja-JP"/>
              </w:rPr>
              <w:t>Tejas Network Limited</w:t>
            </w:r>
          </w:p>
        </w:tc>
        <w:tc>
          <w:tcPr>
            <w:tcW w:w="2316" w:type="dxa"/>
            <w:noWrap/>
            <w:hideMark/>
          </w:tcPr>
          <w:p w14:paraId="10DEF7D0" w14:textId="77777777" w:rsidR="00B9072B" w:rsidRPr="00B9072B" w:rsidRDefault="00B9072B" w:rsidP="00F13DB2">
            <w:pPr>
              <w:pStyle w:val="TAL"/>
              <w:rPr>
                <w:lang w:eastAsia="ja-JP"/>
              </w:rPr>
            </w:pPr>
            <w:r w:rsidRPr="00B9072B">
              <w:rPr>
                <w:lang w:eastAsia="ja-JP"/>
              </w:rPr>
              <w:t>3GPPMEMBER (TSDSI)</w:t>
            </w:r>
          </w:p>
        </w:tc>
      </w:tr>
      <w:tr w:rsidR="00B9072B" w:rsidRPr="00B9072B" w14:paraId="49B8B129" w14:textId="77777777" w:rsidTr="00F13DB2">
        <w:trPr>
          <w:trHeight w:val="113"/>
        </w:trPr>
        <w:tc>
          <w:tcPr>
            <w:tcW w:w="3114" w:type="dxa"/>
            <w:noWrap/>
            <w:hideMark/>
          </w:tcPr>
          <w:p w14:paraId="212FE70F" w14:textId="77777777" w:rsidR="00B9072B" w:rsidRPr="00B9072B" w:rsidRDefault="00B9072B" w:rsidP="00F13DB2">
            <w:pPr>
              <w:pStyle w:val="TAL"/>
              <w:rPr>
                <w:lang w:eastAsia="ja-JP"/>
              </w:rPr>
            </w:pPr>
            <w:r w:rsidRPr="00B9072B">
              <w:rPr>
                <w:lang w:eastAsia="ja-JP"/>
              </w:rPr>
              <w:t>RAPONE, Damiano</w:t>
            </w:r>
          </w:p>
        </w:tc>
        <w:tc>
          <w:tcPr>
            <w:tcW w:w="3402" w:type="dxa"/>
            <w:noWrap/>
            <w:hideMark/>
          </w:tcPr>
          <w:p w14:paraId="45BFE1E5" w14:textId="77777777" w:rsidR="00B9072B" w:rsidRPr="00B9072B" w:rsidRDefault="00B9072B" w:rsidP="00F13DB2">
            <w:pPr>
              <w:pStyle w:val="TAL"/>
              <w:rPr>
                <w:lang w:eastAsia="ja-JP"/>
              </w:rPr>
            </w:pPr>
            <w:r w:rsidRPr="00B9072B">
              <w:rPr>
                <w:lang w:eastAsia="ja-JP"/>
              </w:rPr>
              <w:t>Huawei Technologies France</w:t>
            </w:r>
          </w:p>
        </w:tc>
        <w:tc>
          <w:tcPr>
            <w:tcW w:w="2316" w:type="dxa"/>
            <w:noWrap/>
            <w:hideMark/>
          </w:tcPr>
          <w:p w14:paraId="6D49F7EA" w14:textId="77777777" w:rsidR="00B9072B" w:rsidRPr="00B9072B" w:rsidRDefault="00B9072B" w:rsidP="00F13DB2">
            <w:pPr>
              <w:pStyle w:val="TAL"/>
              <w:rPr>
                <w:lang w:eastAsia="ja-JP"/>
              </w:rPr>
            </w:pPr>
            <w:r w:rsidRPr="00B9072B">
              <w:rPr>
                <w:lang w:eastAsia="ja-JP"/>
              </w:rPr>
              <w:t>3GPPMEMBER (ETSI)</w:t>
            </w:r>
          </w:p>
        </w:tc>
      </w:tr>
      <w:tr w:rsidR="00B9072B" w:rsidRPr="00B9072B" w14:paraId="09E5ACFC" w14:textId="77777777" w:rsidTr="00F13DB2">
        <w:trPr>
          <w:trHeight w:val="113"/>
        </w:trPr>
        <w:tc>
          <w:tcPr>
            <w:tcW w:w="3114" w:type="dxa"/>
            <w:noWrap/>
            <w:hideMark/>
          </w:tcPr>
          <w:p w14:paraId="4D715420" w14:textId="77777777" w:rsidR="00B9072B" w:rsidRPr="00B9072B" w:rsidRDefault="00B9072B" w:rsidP="00F13DB2">
            <w:pPr>
              <w:pStyle w:val="TAL"/>
              <w:rPr>
                <w:lang w:eastAsia="ja-JP"/>
              </w:rPr>
            </w:pPr>
            <w:r w:rsidRPr="00B9072B">
              <w:rPr>
                <w:lang w:eastAsia="ja-JP"/>
              </w:rPr>
              <w:t>REININGER, Philippe</w:t>
            </w:r>
          </w:p>
        </w:tc>
        <w:tc>
          <w:tcPr>
            <w:tcW w:w="3402" w:type="dxa"/>
            <w:noWrap/>
            <w:hideMark/>
          </w:tcPr>
          <w:p w14:paraId="0FB52E7D" w14:textId="77777777" w:rsidR="00B9072B" w:rsidRPr="00B9072B" w:rsidRDefault="00B9072B" w:rsidP="00F13DB2">
            <w:pPr>
              <w:pStyle w:val="TAL"/>
              <w:rPr>
                <w:lang w:eastAsia="ja-JP"/>
              </w:rPr>
            </w:pPr>
            <w:r w:rsidRPr="00B9072B">
              <w:rPr>
                <w:lang w:eastAsia="ja-JP"/>
              </w:rPr>
              <w:t>Huawei Tech.(UK) Co.. Ltd</w:t>
            </w:r>
          </w:p>
        </w:tc>
        <w:tc>
          <w:tcPr>
            <w:tcW w:w="2316" w:type="dxa"/>
            <w:noWrap/>
            <w:hideMark/>
          </w:tcPr>
          <w:p w14:paraId="34C5233D" w14:textId="77777777" w:rsidR="00B9072B" w:rsidRPr="00B9072B" w:rsidRDefault="00B9072B" w:rsidP="00F13DB2">
            <w:pPr>
              <w:pStyle w:val="TAL"/>
              <w:rPr>
                <w:lang w:eastAsia="ja-JP"/>
              </w:rPr>
            </w:pPr>
            <w:r w:rsidRPr="00B9072B">
              <w:rPr>
                <w:lang w:eastAsia="ja-JP"/>
              </w:rPr>
              <w:t>3GPPMEMBER (ETSI)</w:t>
            </w:r>
          </w:p>
        </w:tc>
      </w:tr>
      <w:tr w:rsidR="00B9072B" w:rsidRPr="00B9072B" w14:paraId="7B760F36" w14:textId="77777777" w:rsidTr="00F13DB2">
        <w:trPr>
          <w:trHeight w:val="113"/>
        </w:trPr>
        <w:tc>
          <w:tcPr>
            <w:tcW w:w="3114" w:type="dxa"/>
            <w:noWrap/>
            <w:hideMark/>
          </w:tcPr>
          <w:p w14:paraId="4B2A0082" w14:textId="77777777" w:rsidR="00B9072B" w:rsidRPr="00B9072B" w:rsidRDefault="00B9072B" w:rsidP="00F13DB2">
            <w:pPr>
              <w:pStyle w:val="TAL"/>
              <w:rPr>
                <w:lang w:eastAsia="ja-JP"/>
              </w:rPr>
            </w:pPr>
            <w:r w:rsidRPr="00B9072B">
              <w:rPr>
                <w:lang w:eastAsia="ja-JP"/>
              </w:rPr>
              <w:t>RENGASAMI, Selvam</w:t>
            </w:r>
          </w:p>
        </w:tc>
        <w:tc>
          <w:tcPr>
            <w:tcW w:w="3402" w:type="dxa"/>
            <w:noWrap/>
            <w:hideMark/>
          </w:tcPr>
          <w:p w14:paraId="25626793" w14:textId="77777777" w:rsidR="00B9072B" w:rsidRPr="00B9072B" w:rsidRDefault="00B9072B" w:rsidP="00F13DB2">
            <w:pPr>
              <w:pStyle w:val="TAL"/>
              <w:rPr>
                <w:lang w:eastAsia="ja-JP"/>
              </w:rPr>
            </w:pPr>
            <w:r w:rsidRPr="00B9072B">
              <w:rPr>
                <w:lang w:eastAsia="ja-JP"/>
              </w:rPr>
              <w:t>OTD_US</w:t>
            </w:r>
          </w:p>
        </w:tc>
        <w:tc>
          <w:tcPr>
            <w:tcW w:w="2316" w:type="dxa"/>
            <w:noWrap/>
            <w:hideMark/>
          </w:tcPr>
          <w:p w14:paraId="4B2C3EE7" w14:textId="77777777" w:rsidR="00B9072B" w:rsidRPr="00B9072B" w:rsidRDefault="00B9072B" w:rsidP="00F13DB2">
            <w:pPr>
              <w:pStyle w:val="TAL"/>
              <w:rPr>
                <w:lang w:eastAsia="ja-JP"/>
              </w:rPr>
            </w:pPr>
            <w:r w:rsidRPr="00B9072B">
              <w:rPr>
                <w:lang w:eastAsia="ja-JP"/>
              </w:rPr>
              <w:t>3GPPMEMBER (ATIS)</w:t>
            </w:r>
          </w:p>
        </w:tc>
      </w:tr>
      <w:tr w:rsidR="00B9072B" w:rsidRPr="00B9072B" w14:paraId="24AED6D2" w14:textId="77777777" w:rsidTr="00F13DB2">
        <w:trPr>
          <w:trHeight w:val="113"/>
        </w:trPr>
        <w:tc>
          <w:tcPr>
            <w:tcW w:w="3114" w:type="dxa"/>
            <w:noWrap/>
            <w:hideMark/>
          </w:tcPr>
          <w:p w14:paraId="7B328F03" w14:textId="77777777" w:rsidR="00B9072B" w:rsidRPr="00B9072B" w:rsidRDefault="00B9072B" w:rsidP="00F13DB2">
            <w:pPr>
              <w:pStyle w:val="TAL"/>
              <w:rPr>
                <w:lang w:eastAsia="ja-JP"/>
              </w:rPr>
            </w:pPr>
            <w:r w:rsidRPr="00B9072B">
              <w:rPr>
                <w:lang w:eastAsia="ja-JP"/>
              </w:rPr>
              <w:t>RHAU, Thorsten</w:t>
            </w:r>
          </w:p>
        </w:tc>
        <w:tc>
          <w:tcPr>
            <w:tcW w:w="3402" w:type="dxa"/>
            <w:noWrap/>
            <w:hideMark/>
          </w:tcPr>
          <w:p w14:paraId="5DA564CB" w14:textId="77777777" w:rsidR="00B9072B" w:rsidRPr="00B9072B" w:rsidRDefault="00B9072B" w:rsidP="00F13DB2">
            <w:pPr>
              <w:pStyle w:val="TAL"/>
              <w:rPr>
                <w:lang w:eastAsia="ja-JP"/>
              </w:rPr>
            </w:pPr>
            <w:r w:rsidRPr="00B9072B">
              <w:rPr>
                <w:lang w:eastAsia="ja-JP"/>
              </w:rPr>
              <w:t>L.M. Ericsson Limited</w:t>
            </w:r>
          </w:p>
        </w:tc>
        <w:tc>
          <w:tcPr>
            <w:tcW w:w="2316" w:type="dxa"/>
            <w:noWrap/>
            <w:hideMark/>
          </w:tcPr>
          <w:p w14:paraId="2D189F95" w14:textId="77777777" w:rsidR="00B9072B" w:rsidRPr="00B9072B" w:rsidRDefault="00B9072B" w:rsidP="00F13DB2">
            <w:pPr>
              <w:pStyle w:val="TAL"/>
              <w:rPr>
                <w:lang w:eastAsia="ja-JP"/>
              </w:rPr>
            </w:pPr>
            <w:r w:rsidRPr="00B9072B">
              <w:rPr>
                <w:lang w:eastAsia="ja-JP"/>
              </w:rPr>
              <w:t>3GPPMEMBER (ETSI)</w:t>
            </w:r>
          </w:p>
        </w:tc>
      </w:tr>
      <w:tr w:rsidR="00B9072B" w:rsidRPr="00B9072B" w14:paraId="47D53563" w14:textId="77777777" w:rsidTr="00F13DB2">
        <w:trPr>
          <w:trHeight w:val="113"/>
        </w:trPr>
        <w:tc>
          <w:tcPr>
            <w:tcW w:w="3114" w:type="dxa"/>
            <w:noWrap/>
            <w:hideMark/>
          </w:tcPr>
          <w:p w14:paraId="6273F8E6" w14:textId="77777777" w:rsidR="00B9072B" w:rsidRPr="00B9072B" w:rsidRDefault="00B9072B" w:rsidP="00F13DB2">
            <w:pPr>
              <w:pStyle w:val="TAL"/>
              <w:rPr>
                <w:lang w:eastAsia="ja-JP"/>
              </w:rPr>
            </w:pPr>
            <w:r w:rsidRPr="00B9072B">
              <w:rPr>
                <w:lang w:eastAsia="ja-JP"/>
              </w:rPr>
              <w:t>RICHARDSON, Stephen</w:t>
            </w:r>
          </w:p>
        </w:tc>
        <w:tc>
          <w:tcPr>
            <w:tcW w:w="3402" w:type="dxa"/>
            <w:noWrap/>
            <w:hideMark/>
          </w:tcPr>
          <w:p w14:paraId="16207BC1" w14:textId="77777777" w:rsidR="00B9072B" w:rsidRPr="00B9072B" w:rsidRDefault="00B9072B" w:rsidP="00F13DB2">
            <w:pPr>
              <w:pStyle w:val="TAL"/>
              <w:rPr>
                <w:lang w:eastAsia="ja-JP"/>
              </w:rPr>
            </w:pPr>
            <w:r w:rsidRPr="00B9072B">
              <w:rPr>
                <w:lang w:eastAsia="ja-JP"/>
              </w:rPr>
              <w:t>DSIT</w:t>
            </w:r>
          </w:p>
        </w:tc>
        <w:tc>
          <w:tcPr>
            <w:tcW w:w="2316" w:type="dxa"/>
            <w:noWrap/>
            <w:hideMark/>
          </w:tcPr>
          <w:p w14:paraId="773859AD" w14:textId="77777777" w:rsidR="00B9072B" w:rsidRPr="00B9072B" w:rsidRDefault="00B9072B" w:rsidP="00F13DB2">
            <w:pPr>
              <w:pStyle w:val="TAL"/>
              <w:rPr>
                <w:lang w:eastAsia="ja-JP"/>
              </w:rPr>
            </w:pPr>
            <w:r w:rsidRPr="00B9072B">
              <w:rPr>
                <w:lang w:eastAsia="ja-JP"/>
              </w:rPr>
              <w:t>3GPPMEMBER (ETSI)</w:t>
            </w:r>
          </w:p>
        </w:tc>
      </w:tr>
      <w:tr w:rsidR="00B9072B" w:rsidRPr="00B9072B" w14:paraId="398CE95B" w14:textId="77777777" w:rsidTr="00F13DB2">
        <w:trPr>
          <w:trHeight w:val="113"/>
        </w:trPr>
        <w:tc>
          <w:tcPr>
            <w:tcW w:w="3114" w:type="dxa"/>
            <w:noWrap/>
            <w:hideMark/>
          </w:tcPr>
          <w:p w14:paraId="596DF466" w14:textId="77777777" w:rsidR="00B9072B" w:rsidRPr="00B9072B" w:rsidRDefault="00B9072B" w:rsidP="00F13DB2">
            <w:pPr>
              <w:pStyle w:val="TAL"/>
              <w:rPr>
                <w:lang w:eastAsia="ja-JP"/>
              </w:rPr>
            </w:pPr>
            <w:r w:rsidRPr="00B9072B">
              <w:rPr>
                <w:lang w:eastAsia="ja-JP"/>
              </w:rPr>
              <w:t>ROSSBACH, Ralf</w:t>
            </w:r>
          </w:p>
        </w:tc>
        <w:tc>
          <w:tcPr>
            <w:tcW w:w="3402" w:type="dxa"/>
            <w:noWrap/>
            <w:hideMark/>
          </w:tcPr>
          <w:p w14:paraId="6A45DA4C" w14:textId="77777777" w:rsidR="00B9072B" w:rsidRPr="00B9072B" w:rsidRDefault="00B9072B" w:rsidP="00F13DB2">
            <w:pPr>
              <w:pStyle w:val="TAL"/>
              <w:rPr>
                <w:lang w:eastAsia="ja-JP"/>
              </w:rPr>
            </w:pPr>
            <w:r w:rsidRPr="00B9072B">
              <w:rPr>
                <w:lang w:eastAsia="ja-JP"/>
              </w:rPr>
              <w:t>Apple GmbH</w:t>
            </w:r>
          </w:p>
        </w:tc>
        <w:tc>
          <w:tcPr>
            <w:tcW w:w="2316" w:type="dxa"/>
            <w:noWrap/>
            <w:hideMark/>
          </w:tcPr>
          <w:p w14:paraId="14D48F5F" w14:textId="77777777" w:rsidR="00B9072B" w:rsidRPr="00B9072B" w:rsidRDefault="00B9072B" w:rsidP="00F13DB2">
            <w:pPr>
              <w:pStyle w:val="TAL"/>
              <w:rPr>
                <w:lang w:eastAsia="ja-JP"/>
              </w:rPr>
            </w:pPr>
            <w:r w:rsidRPr="00B9072B">
              <w:rPr>
                <w:lang w:eastAsia="ja-JP"/>
              </w:rPr>
              <w:t>3GPPMEMBER (ETSI)</w:t>
            </w:r>
          </w:p>
        </w:tc>
      </w:tr>
      <w:tr w:rsidR="00B9072B" w:rsidRPr="00B9072B" w14:paraId="153AAC6F" w14:textId="77777777" w:rsidTr="00F13DB2">
        <w:trPr>
          <w:trHeight w:val="113"/>
        </w:trPr>
        <w:tc>
          <w:tcPr>
            <w:tcW w:w="3114" w:type="dxa"/>
            <w:noWrap/>
            <w:hideMark/>
          </w:tcPr>
          <w:p w14:paraId="6DE12A96" w14:textId="77777777" w:rsidR="00B9072B" w:rsidRPr="00B9072B" w:rsidRDefault="00B9072B" w:rsidP="00F13DB2">
            <w:pPr>
              <w:pStyle w:val="TAL"/>
              <w:rPr>
                <w:lang w:eastAsia="ja-JP"/>
              </w:rPr>
            </w:pPr>
            <w:r w:rsidRPr="00B9072B">
              <w:rPr>
                <w:lang w:eastAsia="ja-JP"/>
              </w:rPr>
              <w:t>SAHIN, Yildirim</w:t>
            </w:r>
          </w:p>
        </w:tc>
        <w:tc>
          <w:tcPr>
            <w:tcW w:w="3402" w:type="dxa"/>
            <w:noWrap/>
            <w:hideMark/>
          </w:tcPr>
          <w:p w14:paraId="722BB739" w14:textId="77777777" w:rsidR="00B9072B" w:rsidRPr="00B9072B" w:rsidRDefault="00B9072B" w:rsidP="00F13DB2">
            <w:pPr>
              <w:pStyle w:val="TAL"/>
              <w:rPr>
                <w:lang w:eastAsia="ja-JP"/>
              </w:rPr>
            </w:pPr>
            <w:r w:rsidRPr="00B9072B">
              <w:rPr>
                <w:lang w:eastAsia="ja-JP"/>
              </w:rPr>
              <w:t>Charter Communications, Inc</w:t>
            </w:r>
          </w:p>
        </w:tc>
        <w:tc>
          <w:tcPr>
            <w:tcW w:w="2316" w:type="dxa"/>
            <w:noWrap/>
            <w:hideMark/>
          </w:tcPr>
          <w:p w14:paraId="1220F3EE" w14:textId="77777777" w:rsidR="00B9072B" w:rsidRPr="00B9072B" w:rsidRDefault="00B9072B" w:rsidP="00F13DB2">
            <w:pPr>
              <w:pStyle w:val="TAL"/>
              <w:rPr>
                <w:lang w:eastAsia="ja-JP"/>
              </w:rPr>
            </w:pPr>
            <w:r w:rsidRPr="00B9072B">
              <w:rPr>
                <w:lang w:eastAsia="ja-JP"/>
              </w:rPr>
              <w:t>3GPPMEMBER (ATIS)</w:t>
            </w:r>
          </w:p>
        </w:tc>
      </w:tr>
      <w:tr w:rsidR="00B9072B" w:rsidRPr="00B9072B" w14:paraId="3A65A789" w14:textId="77777777" w:rsidTr="00F13DB2">
        <w:trPr>
          <w:trHeight w:val="113"/>
        </w:trPr>
        <w:tc>
          <w:tcPr>
            <w:tcW w:w="3114" w:type="dxa"/>
            <w:noWrap/>
            <w:hideMark/>
          </w:tcPr>
          <w:p w14:paraId="06F5CFEE" w14:textId="77777777" w:rsidR="00B9072B" w:rsidRPr="00B9072B" w:rsidRDefault="00B9072B" w:rsidP="00F13DB2">
            <w:pPr>
              <w:pStyle w:val="TAL"/>
              <w:rPr>
                <w:lang w:eastAsia="ja-JP"/>
              </w:rPr>
            </w:pPr>
            <w:r w:rsidRPr="00B9072B">
              <w:rPr>
                <w:lang w:eastAsia="ja-JP"/>
              </w:rPr>
              <w:t>SAIA, Flavio</w:t>
            </w:r>
          </w:p>
        </w:tc>
        <w:tc>
          <w:tcPr>
            <w:tcW w:w="3402" w:type="dxa"/>
            <w:noWrap/>
            <w:hideMark/>
          </w:tcPr>
          <w:p w14:paraId="1F369A61" w14:textId="77777777" w:rsidR="00B9072B" w:rsidRPr="00B9072B" w:rsidRDefault="00B9072B" w:rsidP="00F13DB2">
            <w:pPr>
              <w:pStyle w:val="TAL"/>
              <w:rPr>
                <w:lang w:eastAsia="ja-JP"/>
              </w:rPr>
            </w:pPr>
            <w:r w:rsidRPr="00B9072B">
              <w:rPr>
                <w:lang w:eastAsia="ja-JP"/>
              </w:rPr>
              <w:t>VODAFONE Group Plc</w:t>
            </w:r>
          </w:p>
        </w:tc>
        <w:tc>
          <w:tcPr>
            <w:tcW w:w="2316" w:type="dxa"/>
            <w:noWrap/>
            <w:hideMark/>
          </w:tcPr>
          <w:p w14:paraId="0CCD4891" w14:textId="77777777" w:rsidR="00B9072B" w:rsidRPr="00B9072B" w:rsidRDefault="00B9072B" w:rsidP="00F13DB2">
            <w:pPr>
              <w:pStyle w:val="TAL"/>
              <w:rPr>
                <w:lang w:eastAsia="ja-JP"/>
              </w:rPr>
            </w:pPr>
            <w:r w:rsidRPr="00B9072B">
              <w:rPr>
                <w:lang w:eastAsia="ja-JP"/>
              </w:rPr>
              <w:t>3GPPMEMBER (ETSI)</w:t>
            </w:r>
          </w:p>
        </w:tc>
      </w:tr>
      <w:tr w:rsidR="00B9072B" w:rsidRPr="00B9072B" w14:paraId="2ED0C325" w14:textId="77777777" w:rsidTr="00F13DB2">
        <w:trPr>
          <w:trHeight w:val="113"/>
        </w:trPr>
        <w:tc>
          <w:tcPr>
            <w:tcW w:w="3114" w:type="dxa"/>
            <w:noWrap/>
            <w:hideMark/>
          </w:tcPr>
          <w:p w14:paraId="68D909D6" w14:textId="77777777" w:rsidR="00B9072B" w:rsidRPr="00B9072B" w:rsidRDefault="00B9072B" w:rsidP="00F13DB2">
            <w:pPr>
              <w:pStyle w:val="TAL"/>
              <w:rPr>
                <w:lang w:eastAsia="ja-JP"/>
              </w:rPr>
            </w:pPr>
            <w:r w:rsidRPr="00B9072B">
              <w:rPr>
                <w:lang w:eastAsia="ja-JP"/>
              </w:rPr>
              <w:t>SAMA, Malla Reddy</w:t>
            </w:r>
          </w:p>
        </w:tc>
        <w:tc>
          <w:tcPr>
            <w:tcW w:w="3402" w:type="dxa"/>
            <w:noWrap/>
            <w:hideMark/>
          </w:tcPr>
          <w:p w14:paraId="695B3320" w14:textId="77777777" w:rsidR="00B9072B" w:rsidRPr="00B9072B" w:rsidRDefault="00B9072B" w:rsidP="00F13DB2">
            <w:pPr>
              <w:pStyle w:val="TAL"/>
              <w:rPr>
                <w:lang w:eastAsia="ja-JP"/>
              </w:rPr>
            </w:pPr>
            <w:r w:rsidRPr="00B9072B">
              <w:rPr>
                <w:lang w:eastAsia="ja-JP"/>
              </w:rPr>
              <w:t>DOCOMO Communications Lab.</w:t>
            </w:r>
          </w:p>
        </w:tc>
        <w:tc>
          <w:tcPr>
            <w:tcW w:w="2316" w:type="dxa"/>
            <w:noWrap/>
            <w:hideMark/>
          </w:tcPr>
          <w:p w14:paraId="6AC55167" w14:textId="77777777" w:rsidR="00B9072B" w:rsidRPr="00B9072B" w:rsidRDefault="00B9072B" w:rsidP="00F13DB2">
            <w:pPr>
              <w:pStyle w:val="TAL"/>
              <w:rPr>
                <w:lang w:eastAsia="ja-JP"/>
              </w:rPr>
            </w:pPr>
            <w:r w:rsidRPr="00B9072B">
              <w:rPr>
                <w:lang w:eastAsia="ja-JP"/>
              </w:rPr>
              <w:t>3GPPMEMBER (ETSI)</w:t>
            </w:r>
          </w:p>
        </w:tc>
      </w:tr>
      <w:tr w:rsidR="00B9072B" w:rsidRPr="00B9072B" w14:paraId="62AAAC40" w14:textId="77777777" w:rsidTr="00F13DB2">
        <w:trPr>
          <w:trHeight w:val="113"/>
        </w:trPr>
        <w:tc>
          <w:tcPr>
            <w:tcW w:w="3114" w:type="dxa"/>
            <w:noWrap/>
            <w:hideMark/>
          </w:tcPr>
          <w:p w14:paraId="19DB3D7B" w14:textId="77777777" w:rsidR="00B9072B" w:rsidRPr="00B9072B" w:rsidRDefault="00B9072B" w:rsidP="00F13DB2">
            <w:pPr>
              <w:pStyle w:val="TAL"/>
              <w:rPr>
                <w:lang w:eastAsia="ja-JP"/>
              </w:rPr>
            </w:pPr>
            <w:r w:rsidRPr="00B9072B">
              <w:rPr>
                <w:lang w:eastAsia="ja-JP"/>
              </w:rPr>
              <w:t>SCHMITT, Peter</w:t>
            </w:r>
          </w:p>
        </w:tc>
        <w:tc>
          <w:tcPr>
            <w:tcW w:w="3402" w:type="dxa"/>
            <w:noWrap/>
            <w:hideMark/>
          </w:tcPr>
          <w:p w14:paraId="0AD265C3" w14:textId="77777777" w:rsidR="00B9072B" w:rsidRPr="00B9072B" w:rsidRDefault="00B9072B" w:rsidP="00F13DB2">
            <w:pPr>
              <w:pStyle w:val="TAL"/>
              <w:rPr>
                <w:lang w:eastAsia="ja-JP"/>
              </w:rPr>
            </w:pPr>
            <w:proofErr w:type="spellStart"/>
            <w:r w:rsidRPr="00B9072B">
              <w:rPr>
                <w:lang w:eastAsia="ja-JP"/>
              </w:rPr>
              <w:t>HuaWei</w:t>
            </w:r>
            <w:proofErr w:type="spellEnd"/>
            <w:r w:rsidRPr="00B9072B">
              <w:rPr>
                <w:lang w:eastAsia="ja-JP"/>
              </w:rPr>
              <w:t xml:space="preserve"> Technologies Co., Ltd</w:t>
            </w:r>
          </w:p>
        </w:tc>
        <w:tc>
          <w:tcPr>
            <w:tcW w:w="2316" w:type="dxa"/>
            <w:noWrap/>
            <w:hideMark/>
          </w:tcPr>
          <w:p w14:paraId="4496A7A8" w14:textId="77777777" w:rsidR="00B9072B" w:rsidRPr="00B9072B" w:rsidRDefault="00B9072B" w:rsidP="00F13DB2">
            <w:pPr>
              <w:pStyle w:val="TAL"/>
              <w:rPr>
                <w:lang w:eastAsia="ja-JP"/>
              </w:rPr>
            </w:pPr>
            <w:r w:rsidRPr="00B9072B">
              <w:rPr>
                <w:lang w:eastAsia="ja-JP"/>
              </w:rPr>
              <w:t>3GPPMEMBER (CCSA)</w:t>
            </w:r>
          </w:p>
        </w:tc>
      </w:tr>
      <w:tr w:rsidR="00B9072B" w:rsidRPr="00B9072B" w14:paraId="7D812614" w14:textId="77777777" w:rsidTr="00F13DB2">
        <w:trPr>
          <w:trHeight w:val="113"/>
        </w:trPr>
        <w:tc>
          <w:tcPr>
            <w:tcW w:w="3114" w:type="dxa"/>
            <w:noWrap/>
            <w:hideMark/>
          </w:tcPr>
          <w:p w14:paraId="489EF362" w14:textId="77777777" w:rsidR="00B9072B" w:rsidRPr="00B9072B" w:rsidRDefault="00B9072B" w:rsidP="00F13DB2">
            <w:pPr>
              <w:pStyle w:val="TAL"/>
              <w:rPr>
                <w:lang w:eastAsia="ja-JP"/>
              </w:rPr>
            </w:pPr>
            <w:r w:rsidRPr="00B9072B">
              <w:rPr>
                <w:lang w:eastAsia="ja-JP"/>
              </w:rPr>
              <w:t>SCHUMACHER, Joseph</w:t>
            </w:r>
          </w:p>
        </w:tc>
        <w:tc>
          <w:tcPr>
            <w:tcW w:w="3402" w:type="dxa"/>
            <w:noWrap/>
            <w:hideMark/>
          </w:tcPr>
          <w:p w14:paraId="14EBD22B" w14:textId="77777777" w:rsidR="00B9072B" w:rsidRPr="00B9072B" w:rsidRDefault="00B9072B" w:rsidP="00F13DB2">
            <w:pPr>
              <w:pStyle w:val="TAL"/>
              <w:rPr>
                <w:lang w:eastAsia="ja-JP"/>
              </w:rPr>
            </w:pPr>
            <w:r w:rsidRPr="00B9072B">
              <w:rPr>
                <w:lang w:eastAsia="ja-JP"/>
              </w:rPr>
              <w:t>AT&amp;T Services, Inc.</w:t>
            </w:r>
          </w:p>
        </w:tc>
        <w:tc>
          <w:tcPr>
            <w:tcW w:w="2316" w:type="dxa"/>
            <w:noWrap/>
            <w:hideMark/>
          </w:tcPr>
          <w:p w14:paraId="35EA6DC0" w14:textId="77777777" w:rsidR="00B9072B" w:rsidRPr="00B9072B" w:rsidRDefault="00B9072B" w:rsidP="00F13DB2">
            <w:pPr>
              <w:pStyle w:val="TAL"/>
              <w:rPr>
                <w:lang w:eastAsia="ja-JP"/>
              </w:rPr>
            </w:pPr>
            <w:r w:rsidRPr="00B9072B">
              <w:rPr>
                <w:lang w:eastAsia="ja-JP"/>
              </w:rPr>
              <w:t>3GPPMEMBER (ATIS)</w:t>
            </w:r>
          </w:p>
        </w:tc>
      </w:tr>
      <w:tr w:rsidR="00B9072B" w:rsidRPr="00B9072B" w14:paraId="240EE0BA" w14:textId="77777777" w:rsidTr="00F13DB2">
        <w:trPr>
          <w:trHeight w:val="113"/>
        </w:trPr>
        <w:tc>
          <w:tcPr>
            <w:tcW w:w="3114" w:type="dxa"/>
            <w:noWrap/>
            <w:hideMark/>
          </w:tcPr>
          <w:p w14:paraId="5E9ECA78" w14:textId="77777777" w:rsidR="00B9072B" w:rsidRPr="00B9072B" w:rsidRDefault="00B9072B" w:rsidP="00F13DB2">
            <w:pPr>
              <w:pStyle w:val="TAL"/>
              <w:rPr>
                <w:lang w:eastAsia="ja-JP"/>
              </w:rPr>
            </w:pPr>
            <w:r w:rsidRPr="00B9072B">
              <w:rPr>
                <w:lang w:eastAsia="ja-JP"/>
              </w:rPr>
              <w:t>SCRIBANO, Gino</w:t>
            </w:r>
          </w:p>
        </w:tc>
        <w:tc>
          <w:tcPr>
            <w:tcW w:w="3402" w:type="dxa"/>
            <w:noWrap/>
            <w:hideMark/>
          </w:tcPr>
          <w:p w14:paraId="0CCA4B84" w14:textId="77777777" w:rsidR="00B9072B" w:rsidRPr="00B9072B" w:rsidRDefault="00B9072B" w:rsidP="00F13DB2">
            <w:pPr>
              <w:pStyle w:val="TAL"/>
              <w:rPr>
                <w:lang w:eastAsia="ja-JP"/>
              </w:rPr>
            </w:pPr>
            <w:r w:rsidRPr="00B9072B">
              <w:rPr>
                <w:lang w:eastAsia="ja-JP"/>
              </w:rPr>
              <w:t>Johns Hopkins University APL</w:t>
            </w:r>
          </w:p>
        </w:tc>
        <w:tc>
          <w:tcPr>
            <w:tcW w:w="2316" w:type="dxa"/>
            <w:noWrap/>
            <w:hideMark/>
          </w:tcPr>
          <w:p w14:paraId="47BFCC56" w14:textId="77777777" w:rsidR="00B9072B" w:rsidRPr="00B9072B" w:rsidRDefault="00B9072B" w:rsidP="00F13DB2">
            <w:pPr>
              <w:pStyle w:val="TAL"/>
              <w:rPr>
                <w:lang w:eastAsia="ja-JP"/>
              </w:rPr>
            </w:pPr>
            <w:r w:rsidRPr="00B9072B">
              <w:rPr>
                <w:lang w:eastAsia="ja-JP"/>
              </w:rPr>
              <w:t>3GPPMEMBER (ATIS)</w:t>
            </w:r>
          </w:p>
        </w:tc>
      </w:tr>
      <w:tr w:rsidR="00B9072B" w:rsidRPr="00B9072B" w14:paraId="5300CBA1" w14:textId="77777777" w:rsidTr="00F13DB2">
        <w:trPr>
          <w:trHeight w:val="113"/>
        </w:trPr>
        <w:tc>
          <w:tcPr>
            <w:tcW w:w="3114" w:type="dxa"/>
            <w:noWrap/>
            <w:hideMark/>
          </w:tcPr>
          <w:p w14:paraId="69CFFF1B" w14:textId="77777777" w:rsidR="00B9072B" w:rsidRPr="00B9072B" w:rsidRDefault="00B9072B" w:rsidP="00F13DB2">
            <w:pPr>
              <w:pStyle w:val="TAL"/>
              <w:rPr>
                <w:lang w:eastAsia="ja-JP"/>
              </w:rPr>
            </w:pPr>
            <w:r w:rsidRPr="00B9072B">
              <w:rPr>
                <w:lang w:eastAsia="ja-JP"/>
              </w:rPr>
              <w:t>SEBIRE, Guillaume</w:t>
            </w:r>
          </w:p>
        </w:tc>
        <w:tc>
          <w:tcPr>
            <w:tcW w:w="3402" w:type="dxa"/>
            <w:noWrap/>
            <w:hideMark/>
          </w:tcPr>
          <w:p w14:paraId="6B7AB035" w14:textId="77777777" w:rsidR="00B9072B" w:rsidRPr="00B9072B" w:rsidRDefault="00B9072B" w:rsidP="00F13DB2">
            <w:pPr>
              <w:pStyle w:val="TAL"/>
              <w:rPr>
                <w:lang w:eastAsia="ja-JP"/>
              </w:rPr>
            </w:pPr>
            <w:r w:rsidRPr="00B9072B">
              <w:rPr>
                <w:lang w:eastAsia="ja-JP"/>
              </w:rPr>
              <w:t>MediaTek Inc.</w:t>
            </w:r>
          </w:p>
        </w:tc>
        <w:tc>
          <w:tcPr>
            <w:tcW w:w="2316" w:type="dxa"/>
            <w:noWrap/>
            <w:hideMark/>
          </w:tcPr>
          <w:p w14:paraId="5CC6D5B1" w14:textId="77777777" w:rsidR="00B9072B" w:rsidRPr="00B9072B" w:rsidRDefault="00B9072B" w:rsidP="00F13DB2">
            <w:pPr>
              <w:pStyle w:val="TAL"/>
              <w:rPr>
                <w:lang w:eastAsia="ja-JP"/>
              </w:rPr>
            </w:pPr>
            <w:r w:rsidRPr="00B9072B">
              <w:rPr>
                <w:lang w:eastAsia="ja-JP"/>
              </w:rPr>
              <w:t>3GPPMEMBER (ETSI)</w:t>
            </w:r>
          </w:p>
        </w:tc>
      </w:tr>
      <w:tr w:rsidR="00B9072B" w:rsidRPr="00B9072B" w14:paraId="681D40BF" w14:textId="77777777" w:rsidTr="00F13DB2">
        <w:trPr>
          <w:trHeight w:val="113"/>
        </w:trPr>
        <w:tc>
          <w:tcPr>
            <w:tcW w:w="3114" w:type="dxa"/>
            <w:noWrap/>
            <w:hideMark/>
          </w:tcPr>
          <w:p w14:paraId="6090C1A5" w14:textId="77777777" w:rsidR="00B9072B" w:rsidRPr="00B9072B" w:rsidRDefault="00B9072B" w:rsidP="00F13DB2">
            <w:pPr>
              <w:pStyle w:val="TAL"/>
              <w:rPr>
                <w:lang w:eastAsia="ja-JP"/>
              </w:rPr>
            </w:pPr>
            <w:r w:rsidRPr="00B9072B">
              <w:rPr>
                <w:lang w:eastAsia="ja-JP"/>
              </w:rPr>
              <w:t>SEBIRE, Benoist</w:t>
            </w:r>
          </w:p>
        </w:tc>
        <w:tc>
          <w:tcPr>
            <w:tcW w:w="3402" w:type="dxa"/>
            <w:noWrap/>
            <w:hideMark/>
          </w:tcPr>
          <w:p w14:paraId="2C61AED5" w14:textId="77777777" w:rsidR="00B9072B" w:rsidRPr="00B9072B" w:rsidRDefault="00B9072B" w:rsidP="00F13DB2">
            <w:pPr>
              <w:pStyle w:val="TAL"/>
              <w:rPr>
                <w:lang w:eastAsia="ja-JP"/>
              </w:rPr>
            </w:pPr>
            <w:r w:rsidRPr="00B9072B">
              <w:rPr>
                <w:lang w:eastAsia="ja-JP"/>
              </w:rPr>
              <w:t>Nokia Japan</w:t>
            </w:r>
          </w:p>
        </w:tc>
        <w:tc>
          <w:tcPr>
            <w:tcW w:w="2316" w:type="dxa"/>
            <w:noWrap/>
            <w:hideMark/>
          </w:tcPr>
          <w:p w14:paraId="3A7CFDB1" w14:textId="77777777" w:rsidR="00B9072B" w:rsidRPr="00B9072B" w:rsidRDefault="00B9072B" w:rsidP="00F13DB2">
            <w:pPr>
              <w:pStyle w:val="TAL"/>
              <w:rPr>
                <w:lang w:eastAsia="ja-JP"/>
              </w:rPr>
            </w:pPr>
            <w:r w:rsidRPr="00B9072B">
              <w:rPr>
                <w:lang w:eastAsia="ja-JP"/>
              </w:rPr>
              <w:t>3GPPMEMBER (ARIB)</w:t>
            </w:r>
          </w:p>
        </w:tc>
      </w:tr>
      <w:tr w:rsidR="00B9072B" w:rsidRPr="00B9072B" w14:paraId="18CC47C3" w14:textId="77777777" w:rsidTr="00F13DB2">
        <w:trPr>
          <w:trHeight w:val="113"/>
        </w:trPr>
        <w:tc>
          <w:tcPr>
            <w:tcW w:w="3114" w:type="dxa"/>
            <w:noWrap/>
            <w:hideMark/>
          </w:tcPr>
          <w:p w14:paraId="4549CA3C" w14:textId="77777777" w:rsidR="00B9072B" w:rsidRPr="00B9072B" w:rsidRDefault="00B9072B" w:rsidP="00F13DB2">
            <w:pPr>
              <w:pStyle w:val="TAL"/>
              <w:rPr>
                <w:lang w:eastAsia="ja-JP"/>
              </w:rPr>
            </w:pPr>
            <w:r w:rsidRPr="00B9072B">
              <w:rPr>
                <w:lang w:eastAsia="ja-JP"/>
              </w:rPr>
              <w:t>SEDLACEK, Ivo</w:t>
            </w:r>
          </w:p>
        </w:tc>
        <w:tc>
          <w:tcPr>
            <w:tcW w:w="3402" w:type="dxa"/>
            <w:noWrap/>
            <w:hideMark/>
          </w:tcPr>
          <w:p w14:paraId="3AE03A63" w14:textId="77777777" w:rsidR="00B9072B" w:rsidRPr="00B9072B" w:rsidRDefault="00B9072B" w:rsidP="00F13DB2">
            <w:pPr>
              <w:pStyle w:val="TAL"/>
              <w:rPr>
                <w:lang w:eastAsia="ja-JP"/>
              </w:rPr>
            </w:pPr>
            <w:r w:rsidRPr="00B9072B">
              <w:rPr>
                <w:lang w:eastAsia="ja-JP"/>
              </w:rPr>
              <w:t>Ericsson LM</w:t>
            </w:r>
          </w:p>
        </w:tc>
        <w:tc>
          <w:tcPr>
            <w:tcW w:w="2316" w:type="dxa"/>
            <w:noWrap/>
            <w:hideMark/>
          </w:tcPr>
          <w:p w14:paraId="472CB298" w14:textId="77777777" w:rsidR="00B9072B" w:rsidRPr="00B9072B" w:rsidRDefault="00B9072B" w:rsidP="00F13DB2">
            <w:pPr>
              <w:pStyle w:val="TAL"/>
              <w:rPr>
                <w:lang w:eastAsia="ja-JP"/>
              </w:rPr>
            </w:pPr>
            <w:r w:rsidRPr="00B9072B">
              <w:rPr>
                <w:lang w:eastAsia="ja-JP"/>
              </w:rPr>
              <w:t>3GPPMEMBER (ETSI)</w:t>
            </w:r>
          </w:p>
        </w:tc>
      </w:tr>
      <w:tr w:rsidR="00B9072B" w:rsidRPr="00B9072B" w14:paraId="3F0E7AA7" w14:textId="77777777" w:rsidTr="00F13DB2">
        <w:trPr>
          <w:trHeight w:val="113"/>
        </w:trPr>
        <w:tc>
          <w:tcPr>
            <w:tcW w:w="3114" w:type="dxa"/>
            <w:noWrap/>
            <w:hideMark/>
          </w:tcPr>
          <w:p w14:paraId="6FE9D5CF" w14:textId="77777777" w:rsidR="00B9072B" w:rsidRPr="00B9072B" w:rsidRDefault="00B9072B" w:rsidP="00F13DB2">
            <w:pPr>
              <w:pStyle w:val="TAL"/>
              <w:rPr>
                <w:lang w:eastAsia="ja-JP"/>
              </w:rPr>
            </w:pPr>
            <w:r w:rsidRPr="00B9072B">
              <w:rPr>
                <w:lang w:eastAsia="ja-JP"/>
              </w:rPr>
              <w:t>SHARIAT, Mehrdad</w:t>
            </w:r>
          </w:p>
        </w:tc>
        <w:tc>
          <w:tcPr>
            <w:tcW w:w="3402" w:type="dxa"/>
            <w:noWrap/>
            <w:hideMark/>
          </w:tcPr>
          <w:p w14:paraId="78BC5B75" w14:textId="77777777" w:rsidR="00B9072B" w:rsidRPr="00B9072B" w:rsidRDefault="00B9072B" w:rsidP="00F13DB2">
            <w:pPr>
              <w:pStyle w:val="TAL"/>
              <w:rPr>
                <w:lang w:eastAsia="ja-JP"/>
              </w:rPr>
            </w:pPr>
            <w:r w:rsidRPr="00B9072B">
              <w:rPr>
                <w:lang w:eastAsia="ja-JP"/>
              </w:rPr>
              <w:t>MediaTek Inc.</w:t>
            </w:r>
          </w:p>
        </w:tc>
        <w:tc>
          <w:tcPr>
            <w:tcW w:w="2316" w:type="dxa"/>
            <w:noWrap/>
            <w:hideMark/>
          </w:tcPr>
          <w:p w14:paraId="6D0DA20B" w14:textId="77777777" w:rsidR="00B9072B" w:rsidRPr="00B9072B" w:rsidRDefault="00B9072B" w:rsidP="00F13DB2">
            <w:pPr>
              <w:pStyle w:val="TAL"/>
              <w:rPr>
                <w:lang w:eastAsia="ja-JP"/>
              </w:rPr>
            </w:pPr>
            <w:r w:rsidRPr="00B9072B">
              <w:rPr>
                <w:lang w:eastAsia="ja-JP"/>
              </w:rPr>
              <w:t>3GPPMEMBER (ETSI)</w:t>
            </w:r>
          </w:p>
        </w:tc>
      </w:tr>
      <w:tr w:rsidR="00B9072B" w:rsidRPr="00B9072B" w14:paraId="716D8C3B" w14:textId="77777777" w:rsidTr="00F13DB2">
        <w:trPr>
          <w:trHeight w:val="113"/>
        </w:trPr>
        <w:tc>
          <w:tcPr>
            <w:tcW w:w="3114" w:type="dxa"/>
            <w:noWrap/>
            <w:hideMark/>
          </w:tcPr>
          <w:p w14:paraId="29843FD9" w14:textId="77777777" w:rsidR="00B9072B" w:rsidRPr="00B9072B" w:rsidRDefault="00B9072B" w:rsidP="00F13DB2">
            <w:pPr>
              <w:pStyle w:val="TAL"/>
              <w:rPr>
                <w:lang w:eastAsia="ja-JP"/>
              </w:rPr>
            </w:pPr>
            <w:r w:rsidRPr="00B9072B">
              <w:rPr>
                <w:lang w:eastAsia="ja-JP"/>
              </w:rPr>
              <w:t>SHARMA BANJADE, Vesh Raj</w:t>
            </w:r>
          </w:p>
        </w:tc>
        <w:tc>
          <w:tcPr>
            <w:tcW w:w="3402" w:type="dxa"/>
            <w:noWrap/>
            <w:hideMark/>
          </w:tcPr>
          <w:p w14:paraId="51921FE1" w14:textId="77777777" w:rsidR="00B9072B" w:rsidRPr="00B9072B" w:rsidRDefault="00B9072B" w:rsidP="00F13DB2">
            <w:pPr>
              <w:pStyle w:val="TAL"/>
              <w:rPr>
                <w:lang w:eastAsia="ja-JP"/>
              </w:rPr>
            </w:pPr>
            <w:r w:rsidRPr="00B9072B">
              <w:rPr>
                <w:lang w:eastAsia="ja-JP"/>
              </w:rPr>
              <w:t>NIST</w:t>
            </w:r>
          </w:p>
        </w:tc>
        <w:tc>
          <w:tcPr>
            <w:tcW w:w="2316" w:type="dxa"/>
            <w:noWrap/>
            <w:hideMark/>
          </w:tcPr>
          <w:p w14:paraId="6DDDCF7B" w14:textId="77777777" w:rsidR="00B9072B" w:rsidRPr="00B9072B" w:rsidRDefault="00B9072B" w:rsidP="00F13DB2">
            <w:pPr>
              <w:pStyle w:val="TAL"/>
              <w:rPr>
                <w:lang w:eastAsia="ja-JP"/>
              </w:rPr>
            </w:pPr>
            <w:r w:rsidRPr="00B9072B">
              <w:rPr>
                <w:lang w:eastAsia="ja-JP"/>
              </w:rPr>
              <w:t>3GPPMEMBER (ATIS)</w:t>
            </w:r>
          </w:p>
        </w:tc>
      </w:tr>
      <w:tr w:rsidR="00B9072B" w:rsidRPr="00B9072B" w14:paraId="4623B6AE" w14:textId="77777777" w:rsidTr="00F13DB2">
        <w:trPr>
          <w:trHeight w:val="113"/>
        </w:trPr>
        <w:tc>
          <w:tcPr>
            <w:tcW w:w="3114" w:type="dxa"/>
            <w:noWrap/>
            <w:hideMark/>
          </w:tcPr>
          <w:p w14:paraId="12A998AA" w14:textId="77777777" w:rsidR="00B9072B" w:rsidRPr="00B9072B" w:rsidRDefault="00B9072B" w:rsidP="00F13DB2">
            <w:pPr>
              <w:pStyle w:val="TAL"/>
              <w:rPr>
                <w:lang w:eastAsia="ja-JP"/>
              </w:rPr>
            </w:pPr>
            <w:r w:rsidRPr="00B9072B">
              <w:rPr>
                <w:lang w:eastAsia="ja-JP"/>
              </w:rPr>
              <w:t>SHU, Lin</w:t>
            </w:r>
          </w:p>
        </w:tc>
        <w:tc>
          <w:tcPr>
            <w:tcW w:w="3402" w:type="dxa"/>
            <w:noWrap/>
            <w:hideMark/>
          </w:tcPr>
          <w:p w14:paraId="0F527486" w14:textId="77777777" w:rsidR="00B9072B" w:rsidRPr="00B9072B" w:rsidRDefault="00B9072B" w:rsidP="00F13DB2">
            <w:pPr>
              <w:pStyle w:val="TAL"/>
              <w:rPr>
                <w:lang w:eastAsia="ja-JP"/>
              </w:rPr>
            </w:pPr>
            <w:proofErr w:type="spellStart"/>
            <w:r w:rsidRPr="00B9072B">
              <w:rPr>
                <w:lang w:eastAsia="ja-JP"/>
              </w:rPr>
              <w:t>iQoo</w:t>
            </w:r>
            <w:proofErr w:type="spellEnd"/>
          </w:p>
        </w:tc>
        <w:tc>
          <w:tcPr>
            <w:tcW w:w="2316" w:type="dxa"/>
            <w:noWrap/>
            <w:hideMark/>
          </w:tcPr>
          <w:p w14:paraId="694CE616" w14:textId="77777777" w:rsidR="00B9072B" w:rsidRPr="00B9072B" w:rsidRDefault="00B9072B" w:rsidP="00F13DB2">
            <w:pPr>
              <w:pStyle w:val="TAL"/>
              <w:rPr>
                <w:lang w:eastAsia="ja-JP"/>
              </w:rPr>
            </w:pPr>
            <w:r w:rsidRPr="00B9072B">
              <w:rPr>
                <w:lang w:eastAsia="ja-JP"/>
              </w:rPr>
              <w:t>3GPPMEMBER (CCSA)</w:t>
            </w:r>
          </w:p>
        </w:tc>
      </w:tr>
      <w:tr w:rsidR="00B9072B" w:rsidRPr="00B9072B" w14:paraId="19D4CAC4" w14:textId="77777777" w:rsidTr="00F13DB2">
        <w:trPr>
          <w:trHeight w:val="113"/>
        </w:trPr>
        <w:tc>
          <w:tcPr>
            <w:tcW w:w="3114" w:type="dxa"/>
            <w:noWrap/>
            <w:hideMark/>
          </w:tcPr>
          <w:p w14:paraId="6323FF22" w14:textId="77777777" w:rsidR="00B9072B" w:rsidRPr="00B9072B" w:rsidRDefault="00B9072B" w:rsidP="00F13DB2">
            <w:pPr>
              <w:pStyle w:val="TAL"/>
              <w:rPr>
                <w:lang w:eastAsia="ja-JP"/>
              </w:rPr>
            </w:pPr>
            <w:r w:rsidRPr="00B9072B">
              <w:rPr>
                <w:lang w:eastAsia="ja-JP"/>
              </w:rPr>
              <w:t>SHVODIAN, Bill</w:t>
            </w:r>
          </w:p>
        </w:tc>
        <w:tc>
          <w:tcPr>
            <w:tcW w:w="3402" w:type="dxa"/>
            <w:noWrap/>
            <w:hideMark/>
          </w:tcPr>
          <w:p w14:paraId="76FFB7F4" w14:textId="77777777" w:rsidR="00B9072B" w:rsidRPr="00B9072B" w:rsidRDefault="00B9072B" w:rsidP="00F13DB2">
            <w:pPr>
              <w:pStyle w:val="TAL"/>
              <w:rPr>
                <w:lang w:eastAsia="ja-JP"/>
              </w:rPr>
            </w:pPr>
            <w:r w:rsidRPr="00B9072B">
              <w:rPr>
                <w:lang w:eastAsia="ja-JP"/>
              </w:rPr>
              <w:t>T-Mobile USA Inc.</w:t>
            </w:r>
          </w:p>
        </w:tc>
        <w:tc>
          <w:tcPr>
            <w:tcW w:w="2316" w:type="dxa"/>
            <w:noWrap/>
            <w:hideMark/>
          </w:tcPr>
          <w:p w14:paraId="4B410E77" w14:textId="77777777" w:rsidR="00B9072B" w:rsidRPr="00B9072B" w:rsidRDefault="00B9072B" w:rsidP="00F13DB2">
            <w:pPr>
              <w:pStyle w:val="TAL"/>
              <w:rPr>
                <w:lang w:eastAsia="ja-JP"/>
              </w:rPr>
            </w:pPr>
            <w:r w:rsidRPr="00B9072B">
              <w:rPr>
                <w:lang w:eastAsia="ja-JP"/>
              </w:rPr>
              <w:t>3GPPMEMBER (ATIS)</w:t>
            </w:r>
          </w:p>
        </w:tc>
      </w:tr>
      <w:tr w:rsidR="00B9072B" w:rsidRPr="00B9072B" w14:paraId="25536070" w14:textId="77777777" w:rsidTr="00F13DB2">
        <w:trPr>
          <w:trHeight w:val="113"/>
        </w:trPr>
        <w:tc>
          <w:tcPr>
            <w:tcW w:w="3114" w:type="dxa"/>
            <w:noWrap/>
            <w:hideMark/>
          </w:tcPr>
          <w:p w14:paraId="13738B63" w14:textId="77777777" w:rsidR="00B9072B" w:rsidRPr="00B9072B" w:rsidRDefault="00B9072B" w:rsidP="00F13DB2">
            <w:pPr>
              <w:pStyle w:val="TAL"/>
              <w:rPr>
                <w:lang w:eastAsia="ja-JP"/>
              </w:rPr>
            </w:pPr>
            <w:r w:rsidRPr="00B9072B">
              <w:rPr>
                <w:lang w:eastAsia="ja-JP"/>
              </w:rPr>
              <w:t>SIROTKIN, Sasha</w:t>
            </w:r>
          </w:p>
        </w:tc>
        <w:tc>
          <w:tcPr>
            <w:tcW w:w="3402" w:type="dxa"/>
            <w:noWrap/>
            <w:hideMark/>
          </w:tcPr>
          <w:p w14:paraId="52B701B2" w14:textId="77777777" w:rsidR="00B9072B" w:rsidRPr="00B9072B" w:rsidRDefault="00B9072B" w:rsidP="00F13DB2">
            <w:pPr>
              <w:pStyle w:val="TAL"/>
              <w:rPr>
                <w:lang w:eastAsia="ja-JP"/>
              </w:rPr>
            </w:pPr>
            <w:r w:rsidRPr="00B9072B">
              <w:rPr>
                <w:lang w:eastAsia="ja-JP"/>
              </w:rPr>
              <w:t>Apple Inc</w:t>
            </w:r>
          </w:p>
        </w:tc>
        <w:tc>
          <w:tcPr>
            <w:tcW w:w="2316" w:type="dxa"/>
            <w:noWrap/>
            <w:hideMark/>
          </w:tcPr>
          <w:p w14:paraId="51C8F45C" w14:textId="77777777" w:rsidR="00B9072B" w:rsidRPr="00B9072B" w:rsidRDefault="00B9072B" w:rsidP="00F13DB2">
            <w:pPr>
              <w:pStyle w:val="TAL"/>
              <w:rPr>
                <w:lang w:eastAsia="ja-JP"/>
              </w:rPr>
            </w:pPr>
            <w:r w:rsidRPr="00B9072B">
              <w:rPr>
                <w:lang w:eastAsia="ja-JP"/>
              </w:rPr>
              <w:t>3GPPMEMBER (ATIS)</w:t>
            </w:r>
          </w:p>
        </w:tc>
      </w:tr>
      <w:tr w:rsidR="00B9072B" w:rsidRPr="00B9072B" w14:paraId="1FF81D62" w14:textId="77777777" w:rsidTr="00F13DB2">
        <w:trPr>
          <w:trHeight w:val="113"/>
        </w:trPr>
        <w:tc>
          <w:tcPr>
            <w:tcW w:w="3114" w:type="dxa"/>
            <w:noWrap/>
            <w:hideMark/>
          </w:tcPr>
          <w:p w14:paraId="0AA77B90" w14:textId="77777777" w:rsidR="00B9072B" w:rsidRPr="00B9072B" w:rsidRDefault="00B9072B" w:rsidP="00F13DB2">
            <w:pPr>
              <w:pStyle w:val="TAL"/>
              <w:rPr>
                <w:lang w:eastAsia="ja-JP"/>
              </w:rPr>
            </w:pPr>
            <w:r w:rsidRPr="00B9072B">
              <w:rPr>
                <w:lang w:eastAsia="ja-JP"/>
              </w:rPr>
              <w:t>SOKONDAR, Eniko</w:t>
            </w:r>
          </w:p>
        </w:tc>
        <w:tc>
          <w:tcPr>
            <w:tcW w:w="3402" w:type="dxa"/>
            <w:noWrap/>
            <w:hideMark/>
          </w:tcPr>
          <w:p w14:paraId="563BF2BE" w14:textId="77777777" w:rsidR="00B9072B" w:rsidRPr="00B9072B" w:rsidRDefault="00B9072B" w:rsidP="00F13DB2">
            <w:pPr>
              <w:pStyle w:val="TAL"/>
              <w:rPr>
                <w:lang w:eastAsia="ja-JP"/>
              </w:rPr>
            </w:pPr>
            <w:r w:rsidRPr="00B9072B">
              <w:rPr>
                <w:lang w:eastAsia="ja-JP"/>
              </w:rPr>
              <w:t>MediaTek Inc.</w:t>
            </w:r>
          </w:p>
        </w:tc>
        <w:tc>
          <w:tcPr>
            <w:tcW w:w="2316" w:type="dxa"/>
            <w:noWrap/>
            <w:hideMark/>
          </w:tcPr>
          <w:p w14:paraId="54DC3C0A" w14:textId="77777777" w:rsidR="00B9072B" w:rsidRPr="00B9072B" w:rsidRDefault="00B9072B" w:rsidP="00F13DB2">
            <w:pPr>
              <w:pStyle w:val="TAL"/>
              <w:rPr>
                <w:lang w:eastAsia="ja-JP"/>
              </w:rPr>
            </w:pPr>
            <w:r w:rsidRPr="00B9072B">
              <w:rPr>
                <w:lang w:eastAsia="ja-JP"/>
              </w:rPr>
              <w:t>3GPPMEMBER (ETSI)</w:t>
            </w:r>
          </w:p>
        </w:tc>
      </w:tr>
      <w:tr w:rsidR="00B9072B" w:rsidRPr="00B9072B" w14:paraId="08C3B9A3" w14:textId="77777777" w:rsidTr="00F13DB2">
        <w:trPr>
          <w:trHeight w:val="113"/>
        </w:trPr>
        <w:tc>
          <w:tcPr>
            <w:tcW w:w="3114" w:type="dxa"/>
            <w:noWrap/>
            <w:hideMark/>
          </w:tcPr>
          <w:p w14:paraId="0C8BF299" w14:textId="77777777" w:rsidR="00B9072B" w:rsidRPr="00B9072B" w:rsidRDefault="00B9072B" w:rsidP="00F13DB2">
            <w:pPr>
              <w:pStyle w:val="TAL"/>
              <w:rPr>
                <w:lang w:eastAsia="ja-JP"/>
              </w:rPr>
            </w:pPr>
            <w:r w:rsidRPr="00B9072B">
              <w:rPr>
                <w:lang w:eastAsia="ja-JP"/>
              </w:rPr>
              <w:t>SONG, Yue</w:t>
            </w:r>
          </w:p>
        </w:tc>
        <w:tc>
          <w:tcPr>
            <w:tcW w:w="3402" w:type="dxa"/>
            <w:noWrap/>
            <w:hideMark/>
          </w:tcPr>
          <w:p w14:paraId="6FE6A1AF" w14:textId="77777777" w:rsidR="00B9072B" w:rsidRPr="00B9072B" w:rsidRDefault="00B9072B" w:rsidP="00F13DB2">
            <w:pPr>
              <w:pStyle w:val="TAL"/>
              <w:rPr>
                <w:lang w:eastAsia="ja-JP"/>
              </w:rPr>
            </w:pPr>
            <w:r w:rsidRPr="00B9072B">
              <w:rPr>
                <w:lang w:eastAsia="ja-JP"/>
              </w:rPr>
              <w:t>China Mobile Com. Corporation</w:t>
            </w:r>
          </w:p>
        </w:tc>
        <w:tc>
          <w:tcPr>
            <w:tcW w:w="2316" w:type="dxa"/>
            <w:noWrap/>
            <w:hideMark/>
          </w:tcPr>
          <w:p w14:paraId="7DD5A910" w14:textId="77777777" w:rsidR="00B9072B" w:rsidRPr="00B9072B" w:rsidRDefault="00B9072B" w:rsidP="00F13DB2">
            <w:pPr>
              <w:pStyle w:val="TAL"/>
              <w:rPr>
                <w:lang w:eastAsia="ja-JP"/>
              </w:rPr>
            </w:pPr>
            <w:r w:rsidRPr="00B9072B">
              <w:rPr>
                <w:lang w:eastAsia="ja-JP"/>
              </w:rPr>
              <w:t>3GPPMEMBER (CCSA)</w:t>
            </w:r>
          </w:p>
        </w:tc>
      </w:tr>
      <w:tr w:rsidR="00B9072B" w:rsidRPr="00B9072B" w14:paraId="52E4CB8F" w14:textId="77777777" w:rsidTr="00F13DB2">
        <w:trPr>
          <w:trHeight w:val="113"/>
        </w:trPr>
        <w:tc>
          <w:tcPr>
            <w:tcW w:w="3114" w:type="dxa"/>
            <w:noWrap/>
            <w:hideMark/>
          </w:tcPr>
          <w:p w14:paraId="57B54834" w14:textId="77777777" w:rsidR="00B9072B" w:rsidRPr="00B9072B" w:rsidRDefault="00B9072B" w:rsidP="00F13DB2">
            <w:pPr>
              <w:pStyle w:val="TAL"/>
              <w:rPr>
                <w:lang w:eastAsia="ja-JP"/>
              </w:rPr>
            </w:pPr>
            <w:r w:rsidRPr="00B9072B">
              <w:rPr>
                <w:lang w:eastAsia="ja-JP"/>
              </w:rPr>
              <w:t>STARSINIC, Michael</w:t>
            </w:r>
          </w:p>
        </w:tc>
        <w:tc>
          <w:tcPr>
            <w:tcW w:w="3402" w:type="dxa"/>
            <w:noWrap/>
            <w:hideMark/>
          </w:tcPr>
          <w:p w14:paraId="609FD040" w14:textId="77777777" w:rsidR="00B9072B" w:rsidRPr="00B9072B" w:rsidRDefault="00B9072B" w:rsidP="00F13DB2">
            <w:pPr>
              <w:pStyle w:val="TAL"/>
              <w:rPr>
                <w:lang w:eastAsia="ja-JP"/>
              </w:rPr>
            </w:pPr>
            <w:proofErr w:type="spellStart"/>
            <w:r w:rsidRPr="00B9072B">
              <w:rPr>
                <w:lang w:eastAsia="ja-JP"/>
              </w:rPr>
              <w:t>InterDigital</w:t>
            </w:r>
            <w:proofErr w:type="spellEnd"/>
            <w:r w:rsidRPr="00B9072B">
              <w:rPr>
                <w:lang w:eastAsia="ja-JP"/>
              </w:rPr>
              <w:t xml:space="preserve"> Communications</w:t>
            </w:r>
          </w:p>
        </w:tc>
        <w:tc>
          <w:tcPr>
            <w:tcW w:w="2316" w:type="dxa"/>
            <w:noWrap/>
            <w:hideMark/>
          </w:tcPr>
          <w:p w14:paraId="6E050D86" w14:textId="77777777" w:rsidR="00B9072B" w:rsidRPr="00B9072B" w:rsidRDefault="00B9072B" w:rsidP="00F13DB2">
            <w:pPr>
              <w:pStyle w:val="TAL"/>
              <w:rPr>
                <w:lang w:eastAsia="ja-JP"/>
              </w:rPr>
            </w:pPr>
            <w:r w:rsidRPr="00B9072B">
              <w:rPr>
                <w:lang w:eastAsia="ja-JP"/>
              </w:rPr>
              <w:t>3GPPMEMBER (ATIS)</w:t>
            </w:r>
          </w:p>
        </w:tc>
      </w:tr>
      <w:tr w:rsidR="00B9072B" w:rsidRPr="00B9072B" w14:paraId="6BBC3DC4" w14:textId="77777777" w:rsidTr="00F13DB2">
        <w:trPr>
          <w:trHeight w:val="113"/>
        </w:trPr>
        <w:tc>
          <w:tcPr>
            <w:tcW w:w="3114" w:type="dxa"/>
            <w:noWrap/>
            <w:hideMark/>
          </w:tcPr>
          <w:p w14:paraId="2E620CC9" w14:textId="77777777" w:rsidR="00B9072B" w:rsidRPr="00B9072B" w:rsidRDefault="00B9072B" w:rsidP="00F13DB2">
            <w:pPr>
              <w:pStyle w:val="TAL"/>
              <w:rPr>
                <w:lang w:eastAsia="ja-JP"/>
              </w:rPr>
            </w:pPr>
            <w:r w:rsidRPr="00B9072B">
              <w:rPr>
                <w:lang w:eastAsia="ja-JP"/>
              </w:rPr>
              <w:t>SUN, Tao</w:t>
            </w:r>
          </w:p>
        </w:tc>
        <w:tc>
          <w:tcPr>
            <w:tcW w:w="3402" w:type="dxa"/>
            <w:noWrap/>
            <w:hideMark/>
          </w:tcPr>
          <w:p w14:paraId="02913AB6" w14:textId="77777777" w:rsidR="00B9072B" w:rsidRPr="00B9072B" w:rsidRDefault="00B9072B" w:rsidP="00F13DB2">
            <w:pPr>
              <w:pStyle w:val="TAL"/>
              <w:rPr>
                <w:lang w:eastAsia="ja-JP"/>
              </w:rPr>
            </w:pPr>
            <w:r w:rsidRPr="00B9072B">
              <w:rPr>
                <w:lang w:eastAsia="ja-JP"/>
              </w:rPr>
              <w:t>China Mobile M2M Company Ltd.</w:t>
            </w:r>
          </w:p>
        </w:tc>
        <w:tc>
          <w:tcPr>
            <w:tcW w:w="2316" w:type="dxa"/>
            <w:noWrap/>
            <w:hideMark/>
          </w:tcPr>
          <w:p w14:paraId="18861ABB" w14:textId="77777777" w:rsidR="00B9072B" w:rsidRPr="00B9072B" w:rsidRDefault="00B9072B" w:rsidP="00F13DB2">
            <w:pPr>
              <w:pStyle w:val="TAL"/>
              <w:rPr>
                <w:lang w:eastAsia="ja-JP"/>
              </w:rPr>
            </w:pPr>
            <w:r w:rsidRPr="00B9072B">
              <w:rPr>
                <w:lang w:eastAsia="ja-JP"/>
              </w:rPr>
              <w:t>3GPPMEMBER (CCSA)</w:t>
            </w:r>
          </w:p>
        </w:tc>
      </w:tr>
      <w:tr w:rsidR="00B9072B" w:rsidRPr="00B9072B" w14:paraId="6D0A1DDA" w14:textId="77777777" w:rsidTr="00F13DB2">
        <w:trPr>
          <w:trHeight w:val="113"/>
        </w:trPr>
        <w:tc>
          <w:tcPr>
            <w:tcW w:w="3114" w:type="dxa"/>
            <w:noWrap/>
            <w:hideMark/>
          </w:tcPr>
          <w:p w14:paraId="2F9A8423" w14:textId="77777777" w:rsidR="00B9072B" w:rsidRPr="00B9072B" w:rsidRDefault="00B9072B" w:rsidP="00F13DB2">
            <w:pPr>
              <w:pStyle w:val="TAL"/>
              <w:rPr>
                <w:lang w:eastAsia="ja-JP"/>
              </w:rPr>
            </w:pPr>
            <w:r w:rsidRPr="00B9072B">
              <w:rPr>
                <w:lang w:eastAsia="ja-JP"/>
              </w:rPr>
              <w:t>SUN, June</w:t>
            </w:r>
          </w:p>
        </w:tc>
        <w:tc>
          <w:tcPr>
            <w:tcW w:w="3402" w:type="dxa"/>
            <w:noWrap/>
            <w:hideMark/>
          </w:tcPr>
          <w:p w14:paraId="55CBF6F9" w14:textId="77777777" w:rsidR="00B9072B" w:rsidRPr="00B9072B" w:rsidRDefault="00B9072B" w:rsidP="00F13DB2">
            <w:pPr>
              <w:pStyle w:val="TAL"/>
              <w:rPr>
                <w:lang w:eastAsia="ja-JP"/>
              </w:rPr>
            </w:pPr>
            <w:proofErr w:type="spellStart"/>
            <w:r w:rsidRPr="00B9072B">
              <w:rPr>
                <w:lang w:eastAsia="ja-JP"/>
              </w:rPr>
              <w:t>Bytedance</w:t>
            </w:r>
            <w:proofErr w:type="spellEnd"/>
          </w:p>
        </w:tc>
        <w:tc>
          <w:tcPr>
            <w:tcW w:w="2316" w:type="dxa"/>
            <w:noWrap/>
            <w:hideMark/>
          </w:tcPr>
          <w:p w14:paraId="0CCE9A82" w14:textId="77777777" w:rsidR="00B9072B" w:rsidRPr="00B9072B" w:rsidRDefault="00B9072B" w:rsidP="00F13DB2">
            <w:pPr>
              <w:pStyle w:val="TAL"/>
              <w:rPr>
                <w:lang w:eastAsia="ja-JP"/>
              </w:rPr>
            </w:pPr>
            <w:r w:rsidRPr="00B9072B">
              <w:rPr>
                <w:lang w:eastAsia="ja-JP"/>
              </w:rPr>
              <w:t>3GPPMEMBER (CCSA)</w:t>
            </w:r>
          </w:p>
        </w:tc>
      </w:tr>
      <w:tr w:rsidR="00B9072B" w:rsidRPr="00B9072B" w14:paraId="0D6175C8" w14:textId="77777777" w:rsidTr="00F13DB2">
        <w:trPr>
          <w:trHeight w:val="113"/>
        </w:trPr>
        <w:tc>
          <w:tcPr>
            <w:tcW w:w="3114" w:type="dxa"/>
            <w:noWrap/>
            <w:hideMark/>
          </w:tcPr>
          <w:p w14:paraId="38282FFA" w14:textId="77777777" w:rsidR="00B9072B" w:rsidRPr="00B9072B" w:rsidRDefault="00B9072B" w:rsidP="00F13DB2">
            <w:pPr>
              <w:pStyle w:val="TAL"/>
              <w:rPr>
                <w:lang w:eastAsia="ja-JP"/>
              </w:rPr>
            </w:pPr>
            <w:r w:rsidRPr="00B9072B">
              <w:rPr>
                <w:lang w:eastAsia="ja-JP"/>
              </w:rPr>
              <w:t>SUNELL, Kai-Erik</w:t>
            </w:r>
          </w:p>
        </w:tc>
        <w:tc>
          <w:tcPr>
            <w:tcW w:w="3402" w:type="dxa"/>
            <w:noWrap/>
            <w:hideMark/>
          </w:tcPr>
          <w:p w14:paraId="78C5665B" w14:textId="77777777" w:rsidR="00B9072B" w:rsidRPr="00B9072B" w:rsidRDefault="00B9072B" w:rsidP="00F13DB2">
            <w:pPr>
              <w:pStyle w:val="TAL"/>
              <w:rPr>
                <w:lang w:eastAsia="ja-JP"/>
              </w:rPr>
            </w:pPr>
            <w:r w:rsidRPr="00B9072B">
              <w:rPr>
                <w:lang w:eastAsia="ja-JP"/>
              </w:rPr>
              <w:t>Nokia Germany</w:t>
            </w:r>
          </w:p>
        </w:tc>
        <w:tc>
          <w:tcPr>
            <w:tcW w:w="2316" w:type="dxa"/>
            <w:noWrap/>
            <w:hideMark/>
          </w:tcPr>
          <w:p w14:paraId="47F49769" w14:textId="77777777" w:rsidR="00B9072B" w:rsidRPr="00B9072B" w:rsidRDefault="00B9072B" w:rsidP="00F13DB2">
            <w:pPr>
              <w:pStyle w:val="TAL"/>
              <w:rPr>
                <w:lang w:eastAsia="ja-JP"/>
              </w:rPr>
            </w:pPr>
            <w:r w:rsidRPr="00B9072B">
              <w:rPr>
                <w:lang w:eastAsia="ja-JP"/>
              </w:rPr>
              <w:t>3GPPMEMBER (ETSI)</w:t>
            </w:r>
          </w:p>
        </w:tc>
      </w:tr>
      <w:tr w:rsidR="00B9072B" w:rsidRPr="00B9072B" w14:paraId="270FA7EC" w14:textId="77777777" w:rsidTr="00F13DB2">
        <w:trPr>
          <w:trHeight w:val="113"/>
        </w:trPr>
        <w:tc>
          <w:tcPr>
            <w:tcW w:w="3114" w:type="dxa"/>
            <w:noWrap/>
            <w:hideMark/>
          </w:tcPr>
          <w:p w14:paraId="6EF03CF0" w14:textId="77777777" w:rsidR="00B9072B" w:rsidRPr="00B9072B" w:rsidRDefault="00B9072B" w:rsidP="00F13DB2">
            <w:pPr>
              <w:pStyle w:val="TAL"/>
              <w:rPr>
                <w:lang w:eastAsia="ja-JP"/>
              </w:rPr>
            </w:pPr>
            <w:r w:rsidRPr="00B9072B">
              <w:rPr>
                <w:lang w:eastAsia="ja-JP"/>
              </w:rPr>
              <w:t>SUZUKI, Hidetoshi</w:t>
            </w:r>
          </w:p>
        </w:tc>
        <w:tc>
          <w:tcPr>
            <w:tcW w:w="3402" w:type="dxa"/>
            <w:noWrap/>
            <w:hideMark/>
          </w:tcPr>
          <w:p w14:paraId="115EC7BD" w14:textId="77777777" w:rsidR="00B9072B" w:rsidRPr="00B9072B" w:rsidRDefault="00B9072B" w:rsidP="00F13DB2">
            <w:pPr>
              <w:pStyle w:val="TAL"/>
              <w:rPr>
                <w:lang w:eastAsia="ja-JP"/>
              </w:rPr>
            </w:pPr>
            <w:r w:rsidRPr="00B9072B">
              <w:rPr>
                <w:lang w:eastAsia="ja-JP"/>
              </w:rPr>
              <w:t>Panasonic Holdings Corporation</w:t>
            </w:r>
          </w:p>
        </w:tc>
        <w:tc>
          <w:tcPr>
            <w:tcW w:w="2316" w:type="dxa"/>
            <w:noWrap/>
            <w:hideMark/>
          </w:tcPr>
          <w:p w14:paraId="7C215D92" w14:textId="77777777" w:rsidR="00B9072B" w:rsidRPr="00B9072B" w:rsidRDefault="00B9072B" w:rsidP="00F13DB2">
            <w:pPr>
              <w:pStyle w:val="TAL"/>
              <w:rPr>
                <w:lang w:eastAsia="ja-JP"/>
              </w:rPr>
            </w:pPr>
            <w:r w:rsidRPr="00B9072B">
              <w:rPr>
                <w:lang w:eastAsia="ja-JP"/>
              </w:rPr>
              <w:t>3GPPMEMBER (ARIB)</w:t>
            </w:r>
          </w:p>
        </w:tc>
      </w:tr>
      <w:tr w:rsidR="00B9072B" w:rsidRPr="00B9072B" w14:paraId="3AE328F4" w14:textId="77777777" w:rsidTr="00F13DB2">
        <w:trPr>
          <w:trHeight w:val="113"/>
        </w:trPr>
        <w:tc>
          <w:tcPr>
            <w:tcW w:w="3114" w:type="dxa"/>
            <w:noWrap/>
            <w:hideMark/>
          </w:tcPr>
          <w:p w14:paraId="1EA9C235" w14:textId="77777777" w:rsidR="00B9072B" w:rsidRPr="00B9072B" w:rsidRDefault="00B9072B" w:rsidP="00F13DB2">
            <w:pPr>
              <w:pStyle w:val="TAL"/>
              <w:rPr>
                <w:lang w:eastAsia="ja-JP"/>
              </w:rPr>
            </w:pPr>
            <w:r w:rsidRPr="00B9072B">
              <w:rPr>
                <w:lang w:eastAsia="ja-JP"/>
              </w:rPr>
              <w:t>SZYDELKO, Michal</w:t>
            </w:r>
          </w:p>
        </w:tc>
        <w:tc>
          <w:tcPr>
            <w:tcW w:w="3402" w:type="dxa"/>
            <w:noWrap/>
            <w:hideMark/>
          </w:tcPr>
          <w:p w14:paraId="718C2AF1" w14:textId="77777777" w:rsidR="00B9072B" w:rsidRPr="00B9072B" w:rsidRDefault="00B9072B" w:rsidP="00F13DB2">
            <w:pPr>
              <w:pStyle w:val="TAL"/>
              <w:rPr>
                <w:lang w:eastAsia="ja-JP"/>
              </w:rPr>
            </w:pPr>
            <w:r w:rsidRPr="00B9072B">
              <w:rPr>
                <w:lang w:eastAsia="ja-JP"/>
              </w:rPr>
              <w:t>Huawei Technologies Sweden AB</w:t>
            </w:r>
          </w:p>
        </w:tc>
        <w:tc>
          <w:tcPr>
            <w:tcW w:w="2316" w:type="dxa"/>
            <w:noWrap/>
            <w:hideMark/>
          </w:tcPr>
          <w:p w14:paraId="29584887" w14:textId="77777777" w:rsidR="00B9072B" w:rsidRPr="00B9072B" w:rsidRDefault="00B9072B" w:rsidP="00F13DB2">
            <w:pPr>
              <w:pStyle w:val="TAL"/>
              <w:rPr>
                <w:lang w:eastAsia="ja-JP"/>
              </w:rPr>
            </w:pPr>
            <w:r w:rsidRPr="00B9072B">
              <w:rPr>
                <w:lang w:eastAsia="ja-JP"/>
              </w:rPr>
              <w:t>3GPPMEMBER (ETSI)</w:t>
            </w:r>
          </w:p>
        </w:tc>
      </w:tr>
      <w:tr w:rsidR="00B9072B" w:rsidRPr="00B9072B" w14:paraId="7B78290D" w14:textId="77777777" w:rsidTr="00F13DB2">
        <w:trPr>
          <w:trHeight w:val="113"/>
        </w:trPr>
        <w:tc>
          <w:tcPr>
            <w:tcW w:w="3114" w:type="dxa"/>
            <w:noWrap/>
            <w:hideMark/>
          </w:tcPr>
          <w:p w14:paraId="37A6DE2D" w14:textId="77777777" w:rsidR="00B9072B" w:rsidRPr="00B9072B" w:rsidRDefault="00B9072B" w:rsidP="00F13DB2">
            <w:pPr>
              <w:pStyle w:val="TAL"/>
              <w:rPr>
                <w:lang w:eastAsia="ja-JP"/>
              </w:rPr>
            </w:pPr>
            <w:r w:rsidRPr="00B9072B">
              <w:rPr>
                <w:lang w:eastAsia="ja-JP"/>
              </w:rPr>
              <w:t>SÄYNÄJÄKANGAS, Tuomo</w:t>
            </w:r>
          </w:p>
        </w:tc>
        <w:tc>
          <w:tcPr>
            <w:tcW w:w="3402" w:type="dxa"/>
            <w:noWrap/>
            <w:hideMark/>
          </w:tcPr>
          <w:p w14:paraId="17A62D68" w14:textId="77777777" w:rsidR="00B9072B" w:rsidRPr="00B9072B" w:rsidRDefault="00B9072B" w:rsidP="00F13DB2">
            <w:pPr>
              <w:pStyle w:val="TAL"/>
              <w:rPr>
                <w:lang w:eastAsia="ja-JP"/>
              </w:rPr>
            </w:pPr>
            <w:r w:rsidRPr="00B9072B">
              <w:rPr>
                <w:lang w:eastAsia="ja-JP"/>
              </w:rPr>
              <w:t>Nokia Corporation</w:t>
            </w:r>
          </w:p>
        </w:tc>
        <w:tc>
          <w:tcPr>
            <w:tcW w:w="2316" w:type="dxa"/>
            <w:noWrap/>
            <w:hideMark/>
          </w:tcPr>
          <w:p w14:paraId="5D28A614" w14:textId="77777777" w:rsidR="00B9072B" w:rsidRPr="00B9072B" w:rsidRDefault="00B9072B" w:rsidP="00F13DB2">
            <w:pPr>
              <w:pStyle w:val="TAL"/>
              <w:rPr>
                <w:lang w:eastAsia="ja-JP"/>
              </w:rPr>
            </w:pPr>
            <w:r w:rsidRPr="00B9072B">
              <w:rPr>
                <w:lang w:eastAsia="ja-JP"/>
              </w:rPr>
              <w:t>3GPPMEMBER (ETSI)</w:t>
            </w:r>
          </w:p>
        </w:tc>
      </w:tr>
      <w:tr w:rsidR="00B9072B" w:rsidRPr="00B9072B" w14:paraId="6A5DF855" w14:textId="77777777" w:rsidTr="00F13DB2">
        <w:trPr>
          <w:trHeight w:val="113"/>
        </w:trPr>
        <w:tc>
          <w:tcPr>
            <w:tcW w:w="3114" w:type="dxa"/>
            <w:noWrap/>
            <w:hideMark/>
          </w:tcPr>
          <w:p w14:paraId="4BCBC51E" w14:textId="77777777" w:rsidR="00B9072B" w:rsidRPr="00B9072B" w:rsidRDefault="00B9072B" w:rsidP="00F13DB2">
            <w:pPr>
              <w:pStyle w:val="TAL"/>
              <w:rPr>
                <w:lang w:eastAsia="ja-JP"/>
              </w:rPr>
            </w:pPr>
            <w:r w:rsidRPr="00B9072B">
              <w:rPr>
                <w:lang w:eastAsia="ja-JP"/>
              </w:rPr>
              <w:t>TANGUDU, Narendranath Durga</w:t>
            </w:r>
          </w:p>
        </w:tc>
        <w:tc>
          <w:tcPr>
            <w:tcW w:w="3402" w:type="dxa"/>
            <w:noWrap/>
            <w:hideMark/>
          </w:tcPr>
          <w:p w14:paraId="6355F13A" w14:textId="77777777" w:rsidR="00B9072B" w:rsidRPr="00B9072B" w:rsidRDefault="00B9072B" w:rsidP="00F13DB2">
            <w:pPr>
              <w:pStyle w:val="TAL"/>
              <w:rPr>
                <w:lang w:eastAsia="ja-JP"/>
              </w:rPr>
            </w:pPr>
            <w:r w:rsidRPr="00B9072B">
              <w:rPr>
                <w:lang w:eastAsia="ja-JP"/>
              </w:rPr>
              <w:t>Samsung R&amp;D Institute India</w:t>
            </w:r>
          </w:p>
        </w:tc>
        <w:tc>
          <w:tcPr>
            <w:tcW w:w="2316" w:type="dxa"/>
            <w:noWrap/>
            <w:hideMark/>
          </w:tcPr>
          <w:p w14:paraId="73143C66" w14:textId="77777777" w:rsidR="00B9072B" w:rsidRPr="00B9072B" w:rsidRDefault="00B9072B" w:rsidP="00F13DB2">
            <w:pPr>
              <w:pStyle w:val="TAL"/>
              <w:rPr>
                <w:lang w:eastAsia="ja-JP"/>
              </w:rPr>
            </w:pPr>
            <w:r w:rsidRPr="00B9072B">
              <w:rPr>
                <w:lang w:eastAsia="ja-JP"/>
              </w:rPr>
              <w:t>3GPPMEMBER (TSDSI)</w:t>
            </w:r>
          </w:p>
        </w:tc>
      </w:tr>
      <w:tr w:rsidR="00B9072B" w:rsidRPr="00B9072B" w14:paraId="4FB8CB5A" w14:textId="77777777" w:rsidTr="00F13DB2">
        <w:trPr>
          <w:trHeight w:val="113"/>
        </w:trPr>
        <w:tc>
          <w:tcPr>
            <w:tcW w:w="3114" w:type="dxa"/>
            <w:noWrap/>
            <w:hideMark/>
          </w:tcPr>
          <w:p w14:paraId="320CC8A5" w14:textId="77777777" w:rsidR="00B9072B" w:rsidRPr="00B9072B" w:rsidRDefault="00B9072B" w:rsidP="00F13DB2">
            <w:pPr>
              <w:pStyle w:val="TAL"/>
              <w:rPr>
                <w:lang w:eastAsia="ja-JP"/>
              </w:rPr>
            </w:pPr>
            <w:r w:rsidRPr="00B9072B">
              <w:rPr>
                <w:lang w:eastAsia="ja-JP"/>
              </w:rPr>
              <w:t>TAYLOR, Carolyn</w:t>
            </w:r>
          </w:p>
        </w:tc>
        <w:tc>
          <w:tcPr>
            <w:tcW w:w="3402" w:type="dxa"/>
            <w:noWrap/>
            <w:hideMark/>
          </w:tcPr>
          <w:p w14:paraId="2F7A2DC5" w14:textId="77777777" w:rsidR="00B9072B" w:rsidRPr="00B9072B" w:rsidRDefault="00B9072B" w:rsidP="00F13DB2">
            <w:pPr>
              <w:pStyle w:val="TAL"/>
              <w:rPr>
                <w:lang w:eastAsia="ja-JP"/>
              </w:rPr>
            </w:pPr>
            <w:r w:rsidRPr="00B9072B">
              <w:rPr>
                <w:lang w:eastAsia="ja-JP"/>
              </w:rPr>
              <w:t>ETSI</w:t>
            </w:r>
          </w:p>
        </w:tc>
        <w:tc>
          <w:tcPr>
            <w:tcW w:w="2316" w:type="dxa"/>
            <w:noWrap/>
            <w:hideMark/>
          </w:tcPr>
          <w:p w14:paraId="7D3AB182" w14:textId="77777777" w:rsidR="00B9072B" w:rsidRPr="00B9072B" w:rsidRDefault="00B9072B" w:rsidP="00F13DB2">
            <w:pPr>
              <w:pStyle w:val="TAL"/>
              <w:rPr>
                <w:lang w:eastAsia="ja-JP"/>
              </w:rPr>
            </w:pPr>
            <w:r w:rsidRPr="00B9072B">
              <w:rPr>
                <w:lang w:eastAsia="ja-JP"/>
              </w:rPr>
              <w:t>3GPPORG_REP (ETSI)</w:t>
            </w:r>
          </w:p>
        </w:tc>
      </w:tr>
      <w:tr w:rsidR="00B9072B" w:rsidRPr="00B9072B" w14:paraId="2CB3620B" w14:textId="77777777" w:rsidTr="00F13DB2">
        <w:trPr>
          <w:trHeight w:val="113"/>
        </w:trPr>
        <w:tc>
          <w:tcPr>
            <w:tcW w:w="3114" w:type="dxa"/>
            <w:noWrap/>
            <w:hideMark/>
          </w:tcPr>
          <w:p w14:paraId="7F5E10BC" w14:textId="77777777" w:rsidR="00B9072B" w:rsidRPr="00B9072B" w:rsidRDefault="00B9072B" w:rsidP="00F13DB2">
            <w:pPr>
              <w:pStyle w:val="TAL"/>
              <w:rPr>
                <w:lang w:eastAsia="ja-JP"/>
              </w:rPr>
            </w:pPr>
            <w:r w:rsidRPr="00B9072B">
              <w:rPr>
                <w:lang w:eastAsia="ja-JP"/>
              </w:rPr>
              <w:t>TENNY, Nathan</w:t>
            </w:r>
          </w:p>
        </w:tc>
        <w:tc>
          <w:tcPr>
            <w:tcW w:w="3402" w:type="dxa"/>
            <w:noWrap/>
            <w:hideMark/>
          </w:tcPr>
          <w:p w14:paraId="56B502B8" w14:textId="77777777" w:rsidR="00B9072B" w:rsidRPr="00B9072B" w:rsidRDefault="00B9072B" w:rsidP="00F13DB2">
            <w:pPr>
              <w:pStyle w:val="TAL"/>
              <w:rPr>
                <w:lang w:eastAsia="ja-JP"/>
              </w:rPr>
            </w:pPr>
            <w:r w:rsidRPr="00B9072B">
              <w:rPr>
                <w:lang w:eastAsia="ja-JP"/>
              </w:rPr>
              <w:t>MediaTek USA</w:t>
            </w:r>
          </w:p>
        </w:tc>
        <w:tc>
          <w:tcPr>
            <w:tcW w:w="2316" w:type="dxa"/>
            <w:noWrap/>
            <w:hideMark/>
          </w:tcPr>
          <w:p w14:paraId="79362196" w14:textId="77777777" w:rsidR="00B9072B" w:rsidRPr="00B9072B" w:rsidRDefault="00B9072B" w:rsidP="00F13DB2">
            <w:pPr>
              <w:pStyle w:val="TAL"/>
              <w:rPr>
                <w:lang w:eastAsia="ja-JP"/>
              </w:rPr>
            </w:pPr>
            <w:r w:rsidRPr="00B9072B">
              <w:rPr>
                <w:lang w:eastAsia="ja-JP"/>
              </w:rPr>
              <w:t>3GPPMEMBER (ATIS)</w:t>
            </w:r>
          </w:p>
        </w:tc>
      </w:tr>
      <w:tr w:rsidR="00B9072B" w:rsidRPr="00B9072B" w14:paraId="5E4CE386" w14:textId="77777777" w:rsidTr="00F13DB2">
        <w:trPr>
          <w:trHeight w:val="113"/>
        </w:trPr>
        <w:tc>
          <w:tcPr>
            <w:tcW w:w="3114" w:type="dxa"/>
            <w:noWrap/>
            <w:hideMark/>
          </w:tcPr>
          <w:p w14:paraId="78C4FEDC" w14:textId="77777777" w:rsidR="00B9072B" w:rsidRPr="00B9072B" w:rsidRDefault="00B9072B" w:rsidP="00F13DB2">
            <w:pPr>
              <w:pStyle w:val="TAL"/>
              <w:rPr>
                <w:lang w:eastAsia="ja-JP"/>
              </w:rPr>
            </w:pPr>
            <w:r w:rsidRPr="00B9072B">
              <w:rPr>
                <w:lang w:eastAsia="ja-JP"/>
              </w:rPr>
              <w:t>THAMMAIAH, Shanthala</w:t>
            </w:r>
          </w:p>
        </w:tc>
        <w:tc>
          <w:tcPr>
            <w:tcW w:w="3402" w:type="dxa"/>
            <w:noWrap/>
            <w:hideMark/>
          </w:tcPr>
          <w:p w14:paraId="387226F9" w14:textId="77777777" w:rsidR="00B9072B" w:rsidRPr="00B9072B" w:rsidRDefault="00B9072B" w:rsidP="00F13DB2">
            <w:pPr>
              <w:pStyle w:val="TAL"/>
              <w:rPr>
                <w:lang w:eastAsia="ja-JP"/>
              </w:rPr>
            </w:pPr>
            <w:r w:rsidRPr="00B9072B">
              <w:rPr>
                <w:lang w:eastAsia="ja-JP"/>
              </w:rPr>
              <w:t>Verizon UK Ltd</w:t>
            </w:r>
          </w:p>
        </w:tc>
        <w:tc>
          <w:tcPr>
            <w:tcW w:w="2316" w:type="dxa"/>
            <w:noWrap/>
            <w:hideMark/>
          </w:tcPr>
          <w:p w14:paraId="0E4DEB69" w14:textId="77777777" w:rsidR="00B9072B" w:rsidRPr="00B9072B" w:rsidRDefault="00B9072B" w:rsidP="00F13DB2">
            <w:pPr>
              <w:pStyle w:val="TAL"/>
              <w:rPr>
                <w:lang w:eastAsia="ja-JP"/>
              </w:rPr>
            </w:pPr>
            <w:r w:rsidRPr="00B9072B">
              <w:rPr>
                <w:lang w:eastAsia="ja-JP"/>
              </w:rPr>
              <w:t>3GPPMEMBER (ETSI)</w:t>
            </w:r>
          </w:p>
        </w:tc>
      </w:tr>
      <w:tr w:rsidR="00B9072B" w:rsidRPr="00B9072B" w14:paraId="48D5AF75" w14:textId="77777777" w:rsidTr="00F13DB2">
        <w:trPr>
          <w:trHeight w:val="113"/>
        </w:trPr>
        <w:tc>
          <w:tcPr>
            <w:tcW w:w="3114" w:type="dxa"/>
            <w:noWrap/>
            <w:hideMark/>
          </w:tcPr>
          <w:p w14:paraId="46C1775A" w14:textId="77777777" w:rsidR="00B9072B" w:rsidRPr="00B9072B" w:rsidRDefault="00B9072B" w:rsidP="00F13DB2">
            <w:pPr>
              <w:pStyle w:val="TAL"/>
              <w:rPr>
                <w:lang w:eastAsia="ja-JP"/>
              </w:rPr>
            </w:pPr>
            <w:r w:rsidRPr="00B9072B">
              <w:rPr>
                <w:lang w:eastAsia="ja-JP"/>
              </w:rPr>
              <w:t>THANGARASA, Santhan</w:t>
            </w:r>
          </w:p>
        </w:tc>
        <w:tc>
          <w:tcPr>
            <w:tcW w:w="3402" w:type="dxa"/>
            <w:noWrap/>
            <w:hideMark/>
          </w:tcPr>
          <w:p w14:paraId="070C9236" w14:textId="77777777" w:rsidR="00B9072B" w:rsidRPr="00B9072B" w:rsidRDefault="00B9072B" w:rsidP="00F13DB2">
            <w:pPr>
              <w:pStyle w:val="TAL"/>
              <w:rPr>
                <w:lang w:eastAsia="ja-JP"/>
              </w:rPr>
            </w:pPr>
            <w:r w:rsidRPr="00B9072B">
              <w:rPr>
                <w:lang w:eastAsia="ja-JP"/>
              </w:rPr>
              <w:t>Ericsson LM</w:t>
            </w:r>
          </w:p>
        </w:tc>
        <w:tc>
          <w:tcPr>
            <w:tcW w:w="2316" w:type="dxa"/>
            <w:noWrap/>
            <w:hideMark/>
          </w:tcPr>
          <w:p w14:paraId="0851E548" w14:textId="77777777" w:rsidR="00B9072B" w:rsidRPr="00B9072B" w:rsidRDefault="00B9072B" w:rsidP="00F13DB2">
            <w:pPr>
              <w:pStyle w:val="TAL"/>
              <w:rPr>
                <w:lang w:eastAsia="ja-JP"/>
              </w:rPr>
            </w:pPr>
            <w:r w:rsidRPr="00B9072B">
              <w:rPr>
                <w:lang w:eastAsia="ja-JP"/>
              </w:rPr>
              <w:t>3GPPMEMBER (ETSI)</w:t>
            </w:r>
          </w:p>
        </w:tc>
      </w:tr>
      <w:tr w:rsidR="00B9072B" w:rsidRPr="00B9072B" w14:paraId="2E345017" w14:textId="77777777" w:rsidTr="00F13DB2">
        <w:trPr>
          <w:trHeight w:val="113"/>
        </w:trPr>
        <w:tc>
          <w:tcPr>
            <w:tcW w:w="3114" w:type="dxa"/>
            <w:noWrap/>
            <w:hideMark/>
          </w:tcPr>
          <w:p w14:paraId="48B8ED1A" w14:textId="77777777" w:rsidR="00B9072B" w:rsidRPr="00B9072B" w:rsidRDefault="00B9072B" w:rsidP="00F13DB2">
            <w:pPr>
              <w:pStyle w:val="TAL"/>
              <w:rPr>
                <w:lang w:eastAsia="ja-JP"/>
              </w:rPr>
            </w:pPr>
            <w:r w:rsidRPr="00B9072B">
              <w:rPr>
                <w:lang w:eastAsia="ja-JP"/>
              </w:rPr>
              <w:t>THYAGARAJAN, Manivannan</w:t>
            </w:r>
          </w:p>
        </w:tc>
        <w:tc>
          <w:tcPr>
            <w:tcW w:w="3402" w:type="dxa"/>
            <w:noWrap/>
            <w:hideMark/>
          </w:tcPr>
          <w:p w14:paraId="796CD0DD" w14:textId="77777777" w:rsidR="00B9072B" w:rsidRPr="00B9072B" w:rsidRDefault="00B9072B" w:rsidP="00F13DB2">
            <w:pPr>
              <w:pStyle w:val="TAL"/>
              <w:rPr>
                <w:lang w:eastAsia="ja-JP"/>
              </w:rPr>
            </w:pPr>
            <w:r w:rsidRPr="00B9072B">
              <w:rPr>
                <w:lang w:eastAsia="ja-JP"/>
              </w:rPr>
              <w:t>Nokia</w:t>
            </w:r>
          </w:p>
        </w:tc>
        <w:tc>
          <w:tcPr>
            <w:tcW w:w="2316" w:type="dxa"/>
            <w:noWrap/>
            <w:hideMark/>
          </w:tcPr>
          <w:p w14:paraId="5E95A6FE" w14:textId="77777777" w:rsidR="00B9072B" w:rsidRPr="00B9072B" w:rsidRDefault="00B9072B" w:rsidP="00F13DB2">
            <w:pPr>
              <w:pStyle w:val="TAL"/>
              <w:rPr>
                <w:lang w:eastAsia="ja-JP"/>
              </w:rPr>
            </w:pPr>
            <w:r w:rsidRPr="00B9072B">
              <w:rPr>
                <w:lang w:eastAsia="ja-JP"/>
              </w:rPr>
              <w:t>3GPPMEMBER (ATIS)</w:t>
            </w:r>
          </w:p>
        </w:tc>
      </w:tr>
      <w:tr w:rsidR="00B9072B" w:rsidRPr="00B9072B" w14:paraId="6EB6FF73" w14:textId="77777777" w:rsidTr="00F13DB2">
        <w:trPr>
          <w:trHeight w:val="113"/>
        </w:trPr>
        <w:tc>
          <w:tcPr>
            <w:tcW w:w="3114" w:type="dxa"/>
            <w:noWrap/>
            <w:hideMark/>
          </w:tcPr>
          <w:p w14:paraId="27F158D3" w14:textId="77777777" w:rsidR="00B9072B" w:rsidRPr="00B9072B" w:rsidRDefault="00B9072B" w:rsidP="00F13DB2">
            <w:pPr>
              <w:pStyle w:val="TAL"/>
              <w:rPr>
                <w:lang w:eastAsia="ja-JP"/>
              </w:rPr>
            </w:pPr>
            <w:r w:rsidRPr="00B9072B">
              <w:rPr>
                <w:lang w:eastAsia="ja-JP"/>
              </w:rPr>
              <w:t>TIDESTAV, Claes</w:t>
            </w:r>
          </w:p>
        </w:tc>
        <w:tc>
          <w:tcPr>
            <w:tcW w:w="3402" w:type="dxa"/>
            <w:noWrap/>
            <w:hideMark/>
          </w:tcPr>
          <w:p w14:paraId="70E961A7" w14:textId="77777777" w:rsidR="00B9072B" w:rsidRPr="00B9072B" w:rsidRDefault="00B9072B" w:rsidP="00F13DB2">
            <w:pPr>
              <w:pStyle w:val="TAL"/>
              <w:rPr>
                <w:lang w:eastAsia="ja-JP"/>
              </w:rPr>
            </w:pPr>
            <w:r w:rsidRPr="00B9072B">
              <w:rPr>
                <w:lang w:eastAsia="ja-JP"/>
              </w:rPr>
              <w:t xml:space="preserve">Ericsson GmbH, </w:t>
            </w:r>
            <w:proofErr w:type="spellStart"/>
            <w:r w:rsidRPr="00B9072B">
              <w:rPr>
                <w:lang w:eastAsia="ja-JP"/>
              </w:rPr>
              <w:t>Eurolab</w:t>
            </w:r>
            <w:proofErr w:type="spellEnd"/>
          </w:p>
        </w:tc>
        <w:tc>
          <w:tcPr>
            <w:tcW w:w="2316" w:type="dxa"/>
            <w:noWrap/>
            <w:hideMark/>
          </w:tcPr>
          <w:p w14:paraId="44543D0D" w14:textId="77777777" w:rsidR="00B9072B" w:rsidRPr="00B9072B" w:rsidRDefault="00B9072B" w:rsidP="00F13DB2">
            <w:pPr>
              <w:pStyle w:val="TAL"/>
              <w:rPr>
                <w:lang w:eastAsia="ja-JP"/>
              </w:rPr>
            </w:pPr>
            <w:r w:rsidRPr="00B9072B">
              <w:rPr>
                <w:lang w:eastAsia="ja-JP"/>
              </w:rPr>
              <w:t>3GPPMEMBER (ETSI)</w:t>
            </w:r>
          </w:p>
        </w:tc>
      </w:tr>
      <w:tr w:rsidR="00B9072B" w:rsidRPr="00B9072B" w14:paraId="61FE799E" w14:textId="77777777" w:rsidTr="00F13DB2">
        <w:trPr>
          <w:trHeight w:val="113"/>
        </w:trPr>
        <w:tc>
          <w:tcPr>
            <w:tcW w:w="3114" w:type="dxa"/>
            <w:noWrap/>
            <w:hideMark/>
          </w:tcPr>
          <w:p w14:paraId="7D72D5E9" w14:textId="77777777" w:rsidR="00B9072B" w:rsidRPr="00B9072B" w:rsidRDefault="00B9072B" w:rsidP="00F13DB2">
            <w:pPr>
              <w:pStyle w:val="TAL"/>
              <w:rPr>
                <w:lang w:eastAsia="ja-JP"/>
              </w:rPr>
            </w:pPr>
            <w:r w:rsidRPr="00B9072B">
              <w:rPr>
                <w:lang w:eastAsia="ja-JP"/>
              </w:rPr>
              <w:t>TOCHE, Christian</w:t>
            </w:r>
          </w:p>
        </w:tc>
        <w:tc>
          <w:tcPr>
            <w:tcW w:w="3402" w:type="dxa"/>
            <w:noWrap/>
            <w:hideMark/>
          </w:tcPr>
          <w:p w14:paraId="398544A8" w14:textId="77777777" w:rsidR="00B9072B" w:rsidRPr="00B9072B" w:rsidRDefault="00B9072B" w:rsidP="00F13DB2">
            <w:pPr>
              <w:pStyle w:val="TAL"/>
              <w:rPr>
                <w:lang w:eastAsia="ja-JP"/>
              </w:rPr>
            </w:pPr>
            <w:r w:rsidRPr="00B9072B">
              <w:rPr>
                <w:lang w:eastAsia="ja-JP"/>
              </w:rPr>
              <w:t>Huawei Technologies France</w:t>
            </w:r>
          </w:p>
        </w:tc>
        <w:tc>
          <w:tcPr>
            <w:tcW w:w="2316" w:type="dxa"/>
            <w:noWrap/>
            <w:hideMark/>
          </w:tcPr>
          <w:p w14:paraId="48A7A1FE" w14:textId="77777777" w:rsidR="00B9072B" w:rsidRPr="00B9072B" w:rsidRDefault="00B9072B" w:rsidP="00F13DB2">
            <w:pPr>
              <w:pStyle w:val="TAL"/>
              <w:rPr>
                <w:lang w:eastAsia="ja-JP"/>
              </w:rPr>
            </w:pPr>
            <w:r w:rsidRPr="00B9072B">
              <w:rPr>
                <w:lang w:eastAsia="ja-JP"/>
              </w:rPr>
              <w:t>3GPPMEMBER (ETSI)</w:t>
            </w:r>
          </w:p>
        </w:tc>
      </w:tr>
      <w:tr w:rsidR="00B9072B" w:rsidRPr="00B9072B" w14:paraId="0BD2F498" w14:textId="77777777" w:rsidTr="00F13DB2">
        <w:trPr>
          <w:trHeight w:val="113"/>
        </w:trPr>
        <w:tc>
          <w:tcPr>
            <w:tcW w:w="3114" w:type="dxa"/>
            <w:noWrap/>
            <w:hideMark/>
          </w:tcPr>
          <w:p w14:paraId="7A8C9543" w14:textId="77777777" w:rsidR="00B9072B" w:rsidRPr="00B9072B" w:rsidRDefault="00B9072B" w:rsidP="00F13DB2">
            <w:pPr>
              <w:pStyle w:val="TAL"/>
              <w:rPr>
                <w:lang w:eastAsia="ja-JP"/>
              </w:rPr>
            </w:pPr>
            <w:r w:rsidRPr="00B9072B">
              <w:rPr>
                <w:lang w:eastAsia="ja-JP"/>
              </w:rPr>
              <w:t>TORIL, Adan</w:t>
            </w:r>
          </w:p>
        </w:tc>
        <w:tc>
          <w:tcPr>
            <w:tcW w:w="3402" w:type="dxa"/>
            <w:noWrap/>
            <w:hideMark/>
          </w:tcPr>
          <w:p w14:paraId="7E4716A2" w14:textId="77777777" w:rsidR="00B9072B" w:rsidRPr="00B9072B" w:rsidRDefault="00B9072B" w:rsidP="00F13DB2">
            <w:pPr>
              <w:pStyle w:val="TAL"/>
              <w:rPr>
                <w:lang w:eastAsia="ja-JP"/>
              </w:rPr>
            </w:pPr>
            <w:r w:rsidRPr="00B9072B">
              <w:rPr>
                <w:lang w:eastAsia="ja-JP"/>
              </w:rPr>
              <w:t>Keysight Technologies UK Ltd</w:t>
            </w:r>
          </w:p>
        </w:tc>
        <w:tc>
          <w:tcPr>
            <w:tcW w:w="2316" w:type="dxa"/>
            <w:noWrap/>
            <w:hideMark/>
          </w:tcPr>
          <w:p w14:paraId="083C4941" w14:textId="77777777" w:rsidR="00B9072B" w:rsidRPr="00B9072B" w:rsidRDefault="00B9072B" w:rsidP="00F13DB2">
            <w:pPr>
              <w:pStyle w:val="TAL"/>
              <w:rPr>
                <w:lang w:eastAsia="ja-JP"/>
              </w:rPr>
            </w:pPr>
            <w:r w:rsidRPr="00B9072B">
              <w:rPr>
                <w:lang w:eastAsia="ja-JP"/>
              </w:rPr>
              <w:t>3GPPMEMBER (ETSI)</w:t>
            </w:r>
          </w:p>
        </w:tc>
      </w:tr>
      <w:tr w:rsidR="00B9072B" w:rsidRPr="00B9072B" w14:paraId="1A61A519" w14:textId="77777777" w:rsidTr="00F13DB2">
        <w:trPr>
          <w:trHeight w:val="113"/>
        </w:trPr>
        <w:tc>
          <w:tcPr>
            <w:tcW w:w="3114" w:type="dxa"/>
            <w:noWrap/>
            <w:hideMark/>
          </w:tcPr>
          <w:p w14:paraId="36FE249D" w14:textId="77777777" w:rsidR="00B9072B" w:rsidRPr="00B9072B" w:rsidRDefault="00B9072B" w:rsidP="00F13DB2">
            <w:pPr>
              <w:pStyle w:val="TAL"/>
              <w:rPr>
                <w:lang w:eastAsia="ja-JP"/>
              </w:rPr>
            </w:pPr>
            <w:r w:rsidRPr="00B9072B">
              <w:rPr>
                <w:lang w:eastAsia="ja-JP"/>
              </w:rPr>
              <w:t>TSAI, Chun-Fan</w:t>
            </w:r>
          </w:p>
        </w:tc>
        <w:tc>
          <w:tcPr>
            <w:tcW w:w="3402" w:type="dxa"/>
            <w:noWrap/>
            <w:hideMark/>
          </w:tcPr>
          <w:p w14:paraId="4ECF7A1E" w14:textId="77777777" w:rsidR="00B9072B" w:rsidRPr="00B9072B" w:rsidRDefault="00B9072B" w:rsidP="00F13DB2">
            <w:pPr>
              <w:pStyle w:val="TAL"/>
              <w:rPr>
                <w:lang w:eastAsia="ja-JP"/>
              </w:rPr>
            </w:pPr>
            <w:r w:rsidRPr="00B9072B">
              <w:rPr>
                <w:lang w:eastAsia="ja-JP"/>
              </w:rPr>
              <w:t>MediaTek (Hefei) Inc.</w:t>
            </w:r>
          </w:p>
        </w:tc>
        <w:tc>
          <w:tcPr>
            <w:tcW w:w="2316" w:type="dxa"/>
            <w:noWrap/>
            <w:hideMark/>
          </w:tcPr>
          <w:p w14:paraId="088CBDFF" w14:textId="77777777" w:rsidR="00B9072B" w:rsidRPr="00B9072B" w:rsidRDefault="00B9072B" w:rsidP="00F13DB2">
            <w:pPr>
              <w:pStyle w:val="TAL"/>
              <w:rPr>
                <w:lang w:eastAsia="ja-JP"/>
              </w:rPr>
            </w:pPr>
            <w:r w:rsidRPr="00B9072B">
              <w:rPr>
                <w:lang w:eastAsia="ja-JP"/>
              </w:rPr>
              <w:t>3GPPMEMBER (CCSA)</w:t>
            </w:r>
          </w:p>
        </w:tc>
      </w:tr>
      <w:tr w:rsidR="00B9072B" w:rsidRPr="00B9072B" w14:paraId="4D17FCEF" w14:textId="77777777" w:rsidTr="00F13DB2">
        <w:trPr>
          <w:trHeight w:val="113"/>
        </w:trPr>
        <w:tc>
          <w:tcPr>
            <w:tcW w:w="3114" w:type="dxa"/>
            <w:noWrap/>
            <w:hideMark/>
          </w:tcPr>
          <w:p w14:paraId="2F07722C" w14:textId="77777777" w:rsidR="00B9072B" w:rsidRPr="00B9072B" w:rsidRDefault="00B9072B" w:rsidP="00F13DB2">
            <w:pPr>
              <w:pStyle w:val="TAL"/>
              <w:rPr>
                <w:lang w:eastAsia="ja-JP"/>
              </w:rPr>
            </w:pPr>
            <w:r w:rsidRPr="00B9072B">
              <w:rPr>
                <w:lang w:eastAsia="ja-JP"/>
              </w:rPr>
              <w:t>UESAKA, Kazuyoshi</w:t>
            </w:r>
          </w:p>
        </w:tc>
        <w:tc>
          <w:tcPr>
            <w:tcW w:w="3402" w:type="dxa"/>
            <w:noWrap/>
            <w:hideMark/>
          </w:tcPr>
          <w:p w14:paraId="4BB3BD67" w14:textId="77777777" w:rsidR="00B9072B" w:rsidRPr="00B9072B" w:rsidRDefault="00B9072B" w:rsidP="00F13DB2">
            <w:pPr>
              <w:pStyle w:val="TAL"/>
              <w:rPr>
                <w:lang w:eastAsia="ja-JP"/>
              </w:rPr>
            </w:pPr>
            <w:r w:rsidRPr="00B9072B">
              <w:rPr>
                <w:lang w:eastAsia="ja-JP"/>
              </w:rPr>
              <w:t>Ericsson Japan K.K.</w:t>
            </w:r>
          </w:p>
        </w:tc>
        <w:tc>
          <w:tcPr>
            <w:tcW w:w="2316" w:type="dxa"/>
            <w:noWrap/>
            <w:hideMark/>
          </w:tcPr>
          <w:p w14:paraId="4975F3D5" w14:textId="77777777" w:rsidR="00B9072B" w:rsidRPr="00B9072B" w:rsidRDefault="00B9072B" w:rsidP="00F13DB2">
            <w:pPr>
              <w:pStyle w:val="TAL"/>
              <w:rPr>
                <w:lang w:eastAsia="ja-JP"/>
              </w:rPr>
            </w:pPr>
            <w:r w:rsidRPr="00B9072B">
              <w:rPr>
                <w:lang w:eastAsia="ja-JP"/>
              </w:rPr>
              <w:t>3GPPMEMBER (ARIB)</w:t>
            </w:r>
          </w:p>
        </w:tc>
      </w:tr>
      <w:tr w:rsidR="00B9072B" w:rsidRPr="00B9072B" w14:paraId="58B53124" w14:textId="77777777" w:rsidTr="00F13DB2">
        <w:trPr>
          <w:trHeight w:val="113"/>
        </w:trPr>
        <w:tc>
          <w:tcPr>
            <w:tcW w:w="3114" w:type="dxa"/>
            <w:noWrap/>
            <w:hideMark/>
          </w:tcPr>
          <w:p w14:paraId="2C4F2C66" w14:textId="77777777" w:rsidR="00B9072B" w:rsidRPr="00B9072B" w:rsidRDefault="00B9072B" w:rsidP="00F13DB2">
            <w:pPr>
              <w:pStyle w:val="TAL"/>
              <w:rPr>
                <w:lang w:eastAsia="ja-JP"/>
              </w:rPr>
            </w:pPr>
            <w:r w:rsidRPr="00B9072B">
              <w:rPr>
                <w:lang w:eastAsia="ja-JP"/>
              </w:rPr>
              <w:t>UMEDA, Hiromasa</w:t>
            </w:r>
          </w:p>
        </w:tc>
        <w:tc>
          <w:tcPr>
            <w:tcW w:w="3402" w:type="dxa"/>
            <w:noWrap/>
            <w:hideMark/>
          </w:tcPr>
          <w:p w14:paraId="74671B25" w14:textId="77777777" w:rsidR="00B9072B" w:rsidRPr="00B9072B" w:rsidRDefault="00B9072B" w:rsidP="00F13DB2">
            <w:pPr>
              <w:pStyle w:val="TAL"/>
              <w:rPr>
                <w:lang w:eastAsia="ja-JP"/>
              </w:rPr>
            </w:pPr>
            <w:r w:rsidRPr="00B9072B">
              <w:rPr>
                <w:lang w:eastAsia="ja-JP"/>
              </w:rPr>
              <w:t>HUAWEI Technologies Japan K.K.</w:t>
            </w:r>
          </w:p>
        </w:tc>
        <w:tc>
          <w:tcPr>
            <w:tcW w:w="2316" w:type="dxa"/>
            <w:noWrap/>
            <w:hideMark/>
          </w:tcPr>
          <w:p w14:paraId="32894F55" w14:textId="77777777" w:rsidR="00B9072B" w:rsidRPr="00B9072B" w:rsidRDefault="00B9072B" w:rsidP="00F13DB2">
            <w:pPr>
              <w:pStyle w:val="TAL"/>
              <w:rPr>
                <w:lang w:eastAsia="ja-JP"/>
              </w:rPr>
            </w:pPr>
            <w:r w:rsidRPr="00B9072B">
              <w:rPr>
                <w:lang w:eastAsia="ja-JP"/>
              </w:rPr>
              <w:t>3GPPMEMBER (ARIB)</w:t>
            </w:r>
          </w:p>
        </w:tc>
      </w:tr>
      <w:tr w:rsidR="00B9072B" w:rsidRPr="00B9072B" w14:paraId="51EA94E3" w14:textId="77777777" w:rsidTr="00F13DB2">
        <w:trPr>
          <w:trHeight w:val="113"/>
        </w:trPr>
        <w:tc>
          <w:tcPr>
            <w:tcW w:w="3114" w:type="dxa"/>
            <w:noWrap/>
            <w:hideMark/>
          </w:tcPr>
          <w:p w14:paraId="3A2B13EF" w14:textId="77777777" w:rsidR="00B9072B" w:rsidRPr="00B9072B" w:rsidRDefault="00B9072B" w:rsidP="00F13DB2">
            <w:pPr>
              <w:pStyle w:val="TAL"/>
              <w:rPr>
                <w:lang w:eastAsia="ja-JP"/>
              </w:rPr>
            </w:pPr>
            <w:r w:rsidRPr="00B9072B">
              <w:rPr>
                <w:lang w:eastAsia="ja-JP"/>
              </w:rPr>
              <w:t>VASENKARI, Petri</w:t>
            </w:r>
          </w:p>
        </w:tc>
        <w:tc>
          <w:tcPr>
            <w:tcW w:w="3402" w:type="dxa"/>
            <w:noWrap/>
            <w:hideMark/>
          </w:tcPr>
          <w:p w14:paraId="21A89A35" w14:textId="77777777" w:rsidR="00B9072B" w:rsidRPr="00B9072B" w:rsidRDefault="00B9072B" w:rsidP="00F13DB2">
            <w:pPr>
              <w:pStyle w:val="TAL"/>
              <w:rPr>
                <w:lang w:eastAsia="ja-JP"/>
              </w:rPr>
            </w:pPr>
            <w:r w:rsidRPr="00B9072B">
              <w:rPr>
                <w:lang w:eastAsia="ja-JP"/>
              </w:rPr>
              <w:t>Nokia Corporation</w:t>
            </w:r>
          </w:p>
        </w:tc>
        <w:tc>
          <w:tcPr>
            <w:tcW w:w="2316" w:type="dxa"/>
            <w:noWrap/>
            <w:hideMark/>
          </w:tcPr>
          <w:p w14:paraId="5C30A9AF" w14:textId="77777777" w:rsidR="00B9072B" w:rsidRPr="00B9072B" w:rsidRDefault="00B9072B" w:rsidP="00F13DB2">
            <w:pPr>
              <w:pStyle w:val="TAL"/>
              <w:rPr>
                <w:lang w:eastAsia="ja-JP"/>
              </w:rPr>
            </w:pPr>
            <w:r w:rsidRPr="00B9072B">
              <w:rPr>
                <w:lang w:eastAsia="ja-JP"/>
              </w:rPr>
              <w:t>3GPPMEMBER (ETSI)</w:t>
            </w:r>
          </w:p>
        </w:tc>
      </w:tr>
      <w:tr w:rsidR="00B9072B" w:rsidRPr="00B9072B" w14:paraId="6032F374" w14:textId="77777777" w:rsidTr="00F13DB2">
        <w:trPr>
          <w:trHeight w:val="113"/>
        </w:trPr>
        <w:tc>
          <w:tcPr>
            <w:tcW w:w="3114" w:type="dxa"/>
            <w:noWrap/>
            <w:hideMark/>
          </w:tcPr>
          <w:p w14:paraId="2F5E9B0A" w14:textId="77777777" w:rsidR="00B9072B" w:rsidRPr="00B9072B" w:rsidRDefault="00B9072B" w:rsidP="00F13DB2">
            <w:pPr>
              <w:pStyle w:val="TAL"/>
              <w:rPr>
                <w:lang w:eastAsia="ja-JP"/>
              </w:rPr>
            </w:pPr>
            <w:r w:rsidRPr="00B9072B">
              <w:rPr>
                <w:lang w:eastAsia="ja-JP"/>
              </w:rPr>
              <w:t>VIRTEJ, Elena</w:t>
            </w:r>
          </w:p>
        </w:tc>
        <w:tc>
          <w:tcPr>
            <w:tcW w:w="3402" w:type="dxa"/>
            <w:noWrap/>
            <w:hideMark/>
          </w:tcPr>
          <w:p w14:paraId="5B6E888D" w14:textId="77777777" w:rsidR="00B9072B" w:rsidRPr="00B9072B" w:rsidRDefault="00B9072B" w:rsidP="00F13DB2">
            <w:pPr>
              <w:pStyle w:val="TAL"/>
              <w:rPr>
                <w:lang w:eastAsia="ja-JP"/>
              </w:rPr>
            </w:pPr>
            <w:r w:rsidRPr="00B9072B">
              <w:rPr>
                <w:lang w:eastAsia="ja-JP"/>
              </w:rPr>
              <w:t>Nokia Corporation</w:t>
            </w:r>
          </w:p>
        </w:tc>
        <w:tc>
          <w:tcPr>
            <w:tcW w:w="2316" w:type="dxa"/>
            <w:noWrap/>
            <w:hideMark/>
          </w:tcPr>
          <w:p w14:paraId="3A7972B9" w14:textId="77777777" w:rsidR="00B9072B" w:rsidRPr="00B9072B" w:rsidRDefault="00B9072B" w:rsidP="00F13DB2">
            <w:pPr>
              <w:pStyle w:val="TAL"/>
              <w:rPr>
                <w:lang w:eastAsia="ja-JP"/>
              </w:rPr>
            </w:pPr>
            <w:r w:rsidRPr="00B9072B">
              <w:rPr>
                <w:lang w:eastAsia="ja-JP"/>
              </w:rPr>
              <w:t>3GPPMEMBER (ETSI)</w:t>
            </w:r>
          </w:p>
        </w:tc>
      </w:tr>
      <w:tr w:rsidR="00B9072B" w:rsidRPr="00B9072B" w14:paraId="24D90A44" w14:textId="77777777" w:rsidTr="00F13DB2">
        <w:trPr>
          <w:trHeight w:val="113"/>
        </w:trPr>
        <w:tc>
          <w:tcPr>
            <w:tcW w:w="3114" w:type="dxa"/>
            <w:noWrap/>
            <w:hideMark/>
          </w:tcPr>
          <w:p w14:paraId="1DB29796" w14:textId="77777777" w:rsidR="00B9072B" w:rsidRPr="00B9072B" w:rsidRDefault="00B9072B" w:rsidP="00F13DB2">
            <w:pPr>
              <w:pStyle w:val="TAL"/>
              <w:rPr>
                <w:lang w:eastAsia="ja-JP"/>
              </w:rPr>
            </w:pPr>
            <w:r w:rsidRPr="00B9072B">
              <w:rPr>
                <w:lang w:eastAsia="ja-JP"/>
              </w:rPr>
              <w:t>VOGEDES, Jerome</w:t>
            </w:r>
          </w:p>
        </w:tc>
        <w:tc>
          <w:tcPr>
            <w:tcW w:w="3402" w:type="dxa"/>
            <w:noWrap/>
            <w:hideMark/>
          </w:tcPr>
          <w:p w14:paraId="676E254A" w14:textId="77777777" w:rsidR="00B9072B" w:rsidRPr="00B9072B" w:rsidRDefault="00B9072B" w:rsidP="00F13DB2">
            <w:pPr>
              <w:pStyle w:val="TAL"/>
              <w:rPr>
                <w:lang w:eastAsia="ja-JP"/>
              </w:rPr>
            </w:pPr>
            <w:r w:rsidRPr="00B9072B">
              <w:rPr>
                <w:lang w:eastAsia="ja-JP"/>
              </w:rPr>
              <w:t>AT&amp;T</w:t>
            </w:r>
          </w:p>
        </w:tc>
        <w:tc>
          <w:tcPr>
            <w:tcW w:w="2316" w:type="dxa"/>
            <w:noWrap/>
            <w:hideMark/>
          </w:tcPr>
          <w:p w14:paraId="079972E2" w14:textId="77777777" w:rsidR="00B9072B" w:rsidRPr="00B9072B" w:rsidRDefault="00B9072B" w:rsidP="00F13DB2">
            <w:pPr>
              <w:pStyle w:val="TAL"/>
              <w:rPr>
                <w:lang w:eastAsia="ja-JP"/>
              </w:rPr>
            </w:pPr>
            <w:r w:rsidRPr="00B9072B">
              <w:rPr>
                <w:lang w:eastAsia="ja-JP"/>
              </w:rPr>
              <w:t>3GPPMEMBER (ATIS)</w:t>
            </w:r>
          </w:p>
        </w:tc>
      </w:tr>
      <w:tr w:rsidR="00B9072B" w:rsidRPr="00B9072B" w14:paraId="325722DA" w14:textId="77777777" w:rsidTr="00F13DB2">
        <w:trPr>
          <w:trHeight w:val="113"/>
        </w:trPr>
        <w:tc>
          <w:tcPr>
            <w:tcW w:w="3114" w:type="dxa"/>
            <w:noWrap/>
            <w:hideMark/>
          </w:tcPr>
          <w:p w14:paraId="356B9517" w14:textId="77777777" w:rsidR="00B9072B" w:rsidRPr="00B9072B" w:rsidRDefault="00B9072B" w:rsidP="00F13DB2">
            <w:pPr>
              <w:pStyle w:val="TAL"/>
              <w:rPr>
                <w:lang w:eastAsia="ja-JP"/>
              </w:rPr>
            </w:pPr>
            <w:r w:rsidRPr="00B9072B">
              <w:rPr>
                <w:lang w:eastAsia="ja-JP"/>
              </w:rPr>
              <w:t>VUTUKURI, Eswar</w:t>
            </w:r>
          </w:p>
        </w:tc>
        <w:tc>
          <w:tcPr>
            <w:tcW w:w="3402" w:type="dxa"/>
            <w:noWrap/>
            <w:hideMark/>
          </w:tcPr>
          <w:p w14:paraId="7B436AA5" w14:textId="77777777" w:rsidR="00B9072B" w:rsidRPr="00B9072B" w:rsidRDefault="00B9072B" w:rsidP="00F13DB2">
            <w:pPr>
              <w:pStyle w:val="TAL"/>
              <w:rPr>
                <w:lang w:eastAsia="ja-JP"/>
              </w:rPr>
            </w:pPr>
            <w:r w:rsidRPr="00B9072B">
              <w:rPr>
                <w:lang w:eastAsia="ja-JP"/>
              </w:rPr>
              <w:t>ZTE</w:t>
            </w:r>
          </w:p>
        </w:tc>
        <w:tc>
          <w:tcPr>
            <w:tcW w:w="2316" w:type="dxa"/>
            <w:noWrap/>
            <w:hideMark/>
          </w:tcPr>
          <w:p w14:paraId="645F2D3B" w14:textId="77777777" w:rsidR="00B9072B" w:rsidRPr="00B9072B" w:rsidRDefault="00B9072B" w:rsidP="00F13DB2">
            <w:pPr>
              <w:pStyle w:val="TAL"/>
              <w:rPr>
                <w:lang w:eastAsia="ja-JP"/>
              </w:rPr>
            </w:pPr>
            <w:r w:rsidRPr="00B9072B">
              <w:rPr>
                <w:lang w:eastAsia="ja-JP"/>
              </w:rPr>
              <w:t>3GPPMEMBER (TSDSI)</w:t>
            </w:r>
          </w:p>
        </w:tc>
      </w:tr>
      <w:tr w:rsidR="00B9072B" w:rsidRPr="00B9072B" w14:paraId="3859CCE1" w14:textId="77777777" w:rsidTr="00F13DB2">
        <w:trPr>
          <w:trHeight w:val="113"/>
        </w:trPr>
        <w:tc>
          <w:tcPr>
            <w:tcW w:w="3114" w:type="dxa"/>
            <w:noWrap/>
            <w:hideMark/>
          </w:tcPr>
          <w:p w14:paraId="53E0C6AF" w14:textId="77777777" w:rsidR="00B9072B" w:rsidRPr="00B9072B" w:rsidRDefault="00B9072B" w:rsidP="00F13DB2">
            <w:pPr>
              <w:pStyle w:val="TAL"/>
              <w:rPr>
                <w:lang w:eastAsia="ja-JP"/>
              </w:rPr>
            </w:pPr>
            <w:r w:rsidRPr="00B9072B">
              <w:rPr>
                <w:lang w:eastAsia="ja-JP"/>
              </w:rPr>
              <w:t>WANG, Baixiao</w:t>
            </w:r>
          </w:p>
        </w:tc>
        <w:tc>
          <w:tcPr>
            <w:tcW w:w="3402" w:type="dxa"/>
            <w:noWrap/>
            <w:hideMark/>
          </w:tcPr>
          <w:p w14:paraId="7132F7F8" w14:textId="77777777" w:rsidR="00B9072B" w:rsidRPr="00B9072B" w:rsidRDefault="00B9072B" w:rsidP="00F13DB2">
            <w:pPr>
              <w:pStyle w:val="TAL"/>
              <w:rPr>
                <w:lang w:eastAsia="ja-JP"/>
              </w:rPr>
            </w:pPr>
            <w:r w:rsidRPr="00B9072B">
              <w:rPr>
                <w:lang w:eastAsia="ja-JP"/>
              </w:rPr>
              <w:t>CATT</w:t>
            </w:r>
          </w:p>
        </w:tc>
        <w:tc>
          <w:tcPr>
            <w:tcW w:w="2316" w:type="dxa"/>
            <w:noWrap/>
            <w:hideMark/>
          </w:tcPr>
          <w:p w14:paraId="4B5FE179" w14:textId="77777777" w:rsidR="00B9072B" w:rsidRPr="00B9072B" w:rsidRDefault="00B9072B" w:rsidP="00F13DB2">
            <w:pPr>
              <w:pStyle w:val="TAL"/>
              <w:rPr>
                <w:lang w:eastAsia="ja-JP"/>
              </w:rPr>
            </w:pPr>
            <w:r w:rsidRPr="00B9072B">
              <w:rPr>
                <w:lang w:eastAsia="ja-JP"/>
              </w:rPr>
              <w:t>3GPPMEMBER (CCSA)</w:t>
            </w:r>
          </w:p>
        </w:tc>
      </w:tr>
      <w:tr w:rsidR="00B9072B" w:rsidRPr="00B9072B" w14:paraId="4ACFB823" w14:textId="77777777" w:rsidTr="00F13DB2">
        <w:trPr>
          <w:trHeight w:val="113"/>
        </w:trPr>
        <w:tc>
          <w:tcPr>
            <w:tcW w:w="3114" w:type="dxa"/>
            <w:noWrap/>
            <w:hideMark/>
          </w:tcPr>
          <w:p w14:paraId="6815991F" w14:textId="77777777" w:rsidR="00B9072B" w:rsidRPr="00B9072B" w:rsidRDefault="00B9072B" w:rsidP="00F13DB2">
            <w:pPr>
              <w:pStyle w:val="TAL"/>
              <w:rPr>
                <w:lang w:eastAsia="ja-JP"/>
              </w:rPr>
            </w:pPr>
            <w:r w:rsidRPr="00B9072B">
              <w:rPr>
                <w:lang w:eastAsia="ja-JP"/>
              </w:rPr>
              <w:t>WANG, Da</w:t>
            </w:r>
          </w:p>
        </w:tc>
        <w:tc>
          <w:tcPr>
            <w:tcW w:w="3402" w:type="dxa"/>
            <w:noWrap/>
            <w:hideMark/>
          </w:tcPr>
          <w:p w14:paraId="1FA01BBF" w14:textId="77777777" w:rsidR="00B9072B" w:rsidRPr="00B9072B" w:rsidRDefault="00B9072B" w:rsidP="00F13DB2">
            <w:pPr>
              <w:pStyle w:val="TAL"/>
              <w:rPr>
                <w:lang w:eastAsia="ja-JP"/>
              </w:rPr>
            </w:pPr>
            <w:r w:rsidRPr="00B9072B">
              <w:rPr>
                <w:lang w:eastAsia="ja-JP"/>
              </w:rPr>
              <w:t>CATT</w:t>
            </w:r>
          </w:p>
        </w:tc>
        <w:tc>
          <w:tcPr>
            <w:tcW w:w="2316" w:type="dxa"/>
            <w:noWrap/>
            <w:hideMark/>
          </w:tcPr>
          <w:p w14:paraId="5C552DED" w14:textId="77777777" w:rsidR="00B9072B" w:rsidRPr="00B9072B" w:rsidRDefault="00B9072B" w:rsidP="00F13DB2">
            <w:pPr>
              <w:pStyle w:val="TAL"/>
              <w:rPr>
                <w:lang w:eastAsia="ja-JP"/>
              </w:rPr>
            </w:pPr>
            <w:r w:rsidRPr="00B9072B">
              <w:rPr>
                <w:lang w:eastAsia="ja-JP"/>
              </w:rPr>
              <w:t>3GPPMEMBER (CCSA)</w:t>
            </w:r>
          </w:p>
        </w:tc>
      </w:tr>
      <w:tr w:rsidR="00B9072B" w:rsidRPr="00B9072B" w14:paraId="0690AE8B" w14:textId="77777777" w:rsidTr="00F13DB2">
        <w:trPr>
          <w:trHeight w:val="113"/>
        </w:trPr>
        <w:tc>
          <w:tcPr>
            <w:tcW w:w="3114" w:type="dxa"/>
            <w:noWrap/>
            <w:hideMark/>
          </w:tcPr>
          <w:p w14:paraId="1DD7E4CB" w14:textId="77777777" w:rsidR="00B9072B" w:rsidRPr="00B9072B" w:rsidRDefault="00B9072B" w:rsidP="00F13DB2">
            <w:pPr>
              <w:pStyle w:val="TAL"/>
              <w:rPr>
                <w:lang w:eastAsia="ja-JP"/>
              </w:rPr>
            </w:pPr>
            <w:r w:rsidRPr="00B9072B">
              <w:rPr>
                <w:lang w:eastAsia="ja-JP"/>
              </w:rPr>
              <w:t>WANG, Hucheng</w:t>
            </w:r>
          </w:p>
        </w:tc>
        <w:tc>
          <w:tcPr>
            <w:tcW w:w="3402" w:type="dxa"/>
            <w:noWrap/>
            <w:hideMark/>
          </w:tcPr>
          <w:p w14:paraId="7E70FD8F" w14:textId="77777777" w:rsidR="00B9072B" w:rsidRPr="00B9072B" w:rsidRDefault="00B9072B" w:rsidP="00F13DB2">
            <w:pPr>
              <w:pStyle w:val="TAL"/>
              <w:rPr>
                <w:lang w:eastAsia="ja-JP"/>
              </w:rPr>
            </w:pPr>
            <w:r w:rsidRPr="00B9072B">
              <w:rPr>
                <w:lang w:eastAsia="ja-JP"/>
              </w:rPr>
              <w:t>CATT</w:t>
            </w:r>
          </w:p>
        </w:tc>
        <w:tc>
          <w:tcPr>
            <w:tcW w:w="2316" w:type="dxa"/>
            <w:noWrap/>
            <w:hideMark/>
          </w:tcPr>
          <w:p w14:paraId="4FBC5188" w14:textId="77777777" w:rsidR="00B9072B" w:rsidRPr="00B9072B" w:rsidRDefault="00B9072B" w:rsidP="00F13DB2">
            <w:pPr>
              <w:pStyle w:val="TAL"/>
              <w:rPr>
                <w:lang w:eastAsia="ja-JP"/>
              </w:rPr>
            </w:pPr>
            <w:r w:rsidRPr="00B9072B">
              <w:rPr>
                <w:lang w:eastAsia="ja-JP"/>
              </w:rPr>
              <w:t>3GPPMEMBER (CCSA)</w:t>
            </w:r>
          </w:p>
        </w:tc>
      </w:tr>
      <w:tr w:rsidR="00B9072B" w:rsidRPr="00B9072B" w14:paraId="6C488DFF" w14:textId="77777777" w:rsidTr="00F13DB2">
        <w:trPr>
          <w:trHeight w:val="113"/>
        </w:trPr>
        <w:tc>
          <w:tcPr>
            <w:tcW w:w="3114" w:type="dxa"/>
            <w:noWrap/>
            <w:hideMark/>
          </w:tcPr>
          <w:p w14:paraId="7784BFB1" w14:textId="77777777" w:rsidR="00B9072B" w:rsidRPr="00B9072B" w:rsidRDefault="00B9072B" w:rsidP="00F13DB2">
            <w:pPr>
              <w:pStyle w:val="TAL"/>
              <w:rPr>
                <w:lang w:eastAsia="ja-JP"/>
              </w:rPr>
            </w:pPr>
            <w:r w:rsidRPr="00B9072B">
              <w:rPr>
                <w:lang w:eastAsia="ja-JP"/>
              </w:rPr>
              <w:t>WARREN, Denisha</w:t>
            </w:r>
          </w:p>
        </w:tc>
        <w:tc>
          <w:tcPr>
            <w:tcW w:w="3402" w:type="dxa"/>
            <w:noWrap/>
            <w:hideMark/>
          </w:tcPr>
          <w:p w14:paraId="3ABAE828" w14:textId="77777777" w:rsidR="00B9072B" w:rsidRPr="00B9072B" w:rsidRDefault="00B9072B" w:rsidP="00F13DB2">
            <w:pPr>
              <w:pStyle w:val="TAL"/>
              <w:rPr>
                <w:lang w:eastAsia="ja-JP"/>
              </w:rPr>
            </w:pPr>
            <w:r w:rsidRPr="00B9072B">
              <w:rPr>
                <w:lang w:eastAsia="ja-JP"/>
              </w:rPr>
              <w:t>U.S. National Security Agency</w:t>
            </w:r>
          </w:p>
        </w:tc>
        <w:tc>
          <w:tcPr>
            <w:tcW w:w="2316" w:type="dxa"/>
            <w:noWrap/>
            <w:hideMark/>
          </w:tcPr>
          <w:p w14:paraId="2F690DF0" w14:textId="77777777" w:rsidR="00B9072B" w:rsidRPr="00B9072B" w:rsidRDefault="00B9072B" w:rsidP="00F13DB2">
            <w:pPr>
              <w:pStyle w:val="TAL"/>
              <w:rPr>
                <w:lang w:eastAsia="ja-JP"/>
              </w:rPr>
            </w:pPr>
            <w:r w:rsidRPr="00B9072B">
              <w:rPr>
                <w:lang w:eastAsia="ja-JP"/>
              </w:rPr>
              <w:t>3GPPMEMBER (ATIS)</w:t>
            </w:r>
          </w:p>
        </w:tc>
      </w:tr>
      <w:tr w:rsidR="00B9072B" w:rsidRPr="00B9072B" w14:paraId="7108CFDC" w14:textId="77777777" w:rsidTr="00F13DB2">
        <w:trPr>
          <w:trHeight w:val="113"/>
        </w:trPr>
        <w:tc>
          <w:tcPr>
            <w:tcW w:w="3114" w:type="dxa"/>
            <w:noWrap/>
            <w:hideMark/>
          </w:tcPr>
          <w:p w14:paraId="367C595D" w14:textId="77777777" w:rsidR="00B9072B" w:rsidRPr="00B9072B" w:rsidRDefault="00B9072B" w:rsidP="00F13DB2">
            <w:pPr>
              <w:pStyle w:val="TAL"/>
              <w:rPr>
                <w:lang w:eastAsia="ja-JP"/>
              </w:rPr>
            </w:pPr>
            <w:r w:rsidRPr="00B9072B">
              <w:rPr>
                <w:lang w:eastAsia="ja-JP"/>
              </w:rPr>
              <w:t>WEILER, Niclas</w:t>
            </w:r>
          </w:p>
        </w:tc>
        <w:tc>
          <w:tcPr>
            <w:tcW w:w="3402" w:type="dxa"/>
            <w:noWrap/>
            <w:hideMark/>
          </w:tcPr>
          <w:p w14:paraId="5B7D03A6" w14:textId="77777777" w:rsidR="00B9072B" w:rsidRPr="00B9072B" w:rsidRDefault="00B9072B" w:rsidP="00F13DB2">
            <w:pPr>
              <w:pStyle w:val="TAL"/>
              <w:rPr>
                <w:lang w:eastAsia="ja-JP"/>
              </w:rPr>
            </w:pPr>
            <w:r w:rsidRPr="00B9072B">
              <w:rPr>
                <w:lang w:eastAsia="ja-JP"/>
              </w:rPr>
              <w:t>Ericsson LM</w:t>
            </w:r>
          </w:p>
        </w:tc>
        <w:tc>
          <w:tcPr>
            <w:tcW w:w="2316" w:type="dxa"/>
            <w:noWrap/>
            <w:hideMark/>
          </w:tcPr>
          <w:p w14:paraId="6601E05A" w14:textId="77777777" w:rsidR="00B9072B" w:rsidRPr="00B9072B" w:rsidRDefault="00B9072B" w:rsidP="00F13DB2">
            <w:pPr>
              <w:pStyle w:val="TAL"/>
              <w:rPr>
                <w:lang w:eastAsia="ja-JP"/>
              </w:rPr>
            </w:pPr>
            <w:r w:rsidRPr="00B9072B">
              <w:rPr>
                <w:lang w:eastAsia="ja-JP"/>
              </w:rPr>
              <w:t>3GPPMEMBER (ETSI)</w:t>
            </w:r>
          </w:p>
        </w:tc>
      </w:tr>
      <w:tr w:rsidR="00B9072B" w:rsidRPr="00B9072B" w14:paraId="17E1AE37" w14:textId="77777777" w:rsidTr="00F13DB2">
        <w:trPr>
          <w:trHeight w:val="113"/>
        </w:trPr>
        <w:tc>
          <w:tcPr>
            <w:tcW w:w="3114" w:type="dxa"/>
            <w:noWrap/>
            <w:hideMark/>
          </w:tcPr>
          <w:p w14:paraId="7A1B0BBA" w14:textId="77777777" w:rsidR="00B9072B" w:rsidRPr="00B9072B" w:rsidRDefault="00B9072B" w:rsidP="00F13DB2">
            <w:pPr>
              <w:pStyle w:val="TAL"/>
              <w:rPr>
                <w:lang w:eastAsia="ja-JP"/>
              </w:rPr>
            </w:pPr>
            <w:r w:rsidRPr="00B9072B">
              <w:rPr>
                <w:lang w:eastAsia="ja-JP"/>
              </w:rPr>
              <w:t>WIEHE, Ulrich</w:t>
            </w:r>
          </w:p>
        </w:tc>
        <w:tc>
          <w:tcPr>
            <w:tcW w:w="3402" w:type="dxa"/>
            <w:noWrap/>
            <w:hideMark/>
          </w:tcPr>
          <w:p w14:paraId="7A9DD27B" w14:textId="77777777" w:rsidR="00B9072B" w:rsidRPr="00B9072B" w:rsidRDefault="00B9072B" w:rsidP="00F13DB2">
            <w:pPr>
              <w:pStyle w:val="TAL"/>
              <w:rPr>
                <w:lang w:eastAsia="ja-JP"/>
              </w:rPr>
            </w:pPr>
            <w:r w:rsidRPr="00B9072B">
              <w:rPr>
                <w:lang w:eastAsia="ja-JP"/>
              </w:rPr>
              <w:t>Nokia Poland</w:t>
            </w:r>
          </w:p>
        </w:tc>
        <w:tc>
          <w:tcPr>
            <w:tcW w:w="2316" w:type="dxa"/>
            <w:noWrap/>
            <w:hideMark/>
          </w:tcPr>
          <w:p w14:paraId="13A0B8E4" w14:textId="77777777" w:rsidR="00B9072B" w:rsidRPr="00B9072B" w:rsidRDefault="00B9072B" w:rsidP="00F13DB2">
            <w:pPr>
              <w:pStyle w:val="TAL"/>
              <w:rPr>
                <w:lang w:eastAsia="ja-JP"/>
              </w:rPr>
            </w:pPr>
            <w:r w:rsidRPr="00B9072B">
              <w:rPr>
                <w:lang w:eastAsia="ja-JP"/>
              </w:rPr>
              <w:t>3GPPMEMBER (ETSI)</w:t>
            </w:r>
          </w:p>
        </w:tc>
      </w:tr>
      <w:tr w:rsidR="00B9072B" w:rsidRPr="00B9072B" w14:paraId="64D8AA86" w14:textId="77777777" w:rsidTr="00F13DB2">
        <w:trPr>
          <w:trHeight w:val="113"/>
        </w:trPr>
        <w:tc>
          <w:tcPr>
            <w:tcW w:w="3114" w:type="dxa"/>
            <w:noWrap/>
            <w:hideMark/>
          </w:tcPr>
          <w:p w14:paraId="47E52DFA" w14:textId="77777777" w:rsidR="00B9072B" w:rsidRPr="00B9072B" w:rsidRDefault="00B9072B" w:rsidP="00F13DB2">
            <w:pPr>
              <w:pStyle w:val="TAL"/>
              <w:rPr>
                <w:lang w:eastAsia="ja-JP"/>
              </w:rPr>
            </w:pPr>
            <w:r w:rsidRPr="00B9072B">
              <w:rPr>
                <w:lang w:eastAsia="ja-JP"/>
              </w:rPr>
              <w:t>WON, Sung Hwan</w:t>
            </w:r>
          </w:p>
        </w:tc>
        <w:tc>
          <w:tcPr>
            <w:tcW w:w="3402" w:type="dxa"/>
            <w:noWrap/>
            <w:hideMark/>
          </w:tcPr>
          <w:p w14:paraId="3E2199ED" w14:textId="77777777" w:rsidR="00B9072B" w:rsidRPr="00B9072B" w:rsidRDefault="00B9072B" w:rsidP="00F13DB2">
            <w:pPr>
              <w:pStyle w:val="TAL"/>
              <w:rPr>
                <w:lang w:eastAsia="ja-JP"/>
              </w:rPr>
            </w:pPr>
            <w:r w:rsidRPr="00B9072B">
              <w:rPr>
                <w:lang w:eastAsia="ja-JP"/>
              </w:rPr>
              <w:t>Nokia Corporation</w:t>
            </w:r>
          </w:p>
        </w:tc>
        <w:tc>
          <w:tcPr>
            <w:tcW w:w="2316" w:type="dxa"/>
            <w:noWrap/>
            <w:hideMark/>
          </w:tcPr>
          <w:p w14:paraId="2A1AE53A" w14:textId="77777777" w:rsidR="00B9072B" w:rsidRPr="00B9072B" w:rsidRDefault="00B9072B" w:rsidP="00F13DB2">
            <w:pPr>
              <w:pStyle w:val="TAL"/>
              <w:rPr>
                <w:lang w:eastAsia="ja-JP"/>
              </w:rPr>
            </w:pPr>
            <w:r w:rsidRPr="00B9072B">
              <w:rPr>
                <w:lang w:eastAsia="ja-JP"/>
              </w:rPr>
              <w:t>3GPPMEMBER (ETSI)</w:t>
            </w:r>
          </w:p>
        </w:tc>
      </w:tr>
      <w:tr w:rsidR="00B9072B" w:rsidRPr="00B9072B" w14:paraId="70BD4950" w14:textId="77777777" w:rsidTr="00F13DB2">
        <w:trPr>
          <w:trHeight w:val="113"/>
        </w:trPr>
        <w:tc>
          <w:tcPr>
            <w:tcW w:w="3114" w:type="dxa"/>
            <w:noWrap/>
            <w:hideMark/>
          </w:tcPr>
          <w:p w14:paraId="6712C951" w14:textId="77777777" w:rsidR="00B9072B" w:rsidRPr="00B9072B" w:rsidRDefault="00B9072B" w:rsidP="00F13DB2">
            <w:pPr>
              <w:pStyle w:val="TAL"/>
              <w:rPr>
                <w:lang w:eastAsia="ja-JP"/>
              </w:rPr>
            </w:pPr>
            <w:r w:rsidRPr="00B9072B">
              <w:rPr>
                <w:lang w:eastAsia="ja-JP"/>
              </w:rPr>
              <w:t xml:space="preserve">WU, </w:t>
            </w:r>
            <w:proofErr w:type="spellStart"/>
            <w:r w:rsidRPr="00B9072B">
              <w:rPr>
                <w:lang w:eastAsia="ja-JP"/>
              </w:rPr>
              <w:t>Chunli</w:t>
            </w:r>
            <w:proofErr w:type="spellEnd"/>
          </w:p>
        </w:tc>
        <w:tc>
          <w:tcPr>
            <w:tcW w:w="3402" w:type="dxa"/>
            <w:noWrap/>
            <w:hideMark/>
          </w:tcPr>
          <w:p w14:paraId="56C2252E" w14:textId="77777777" w:rsidR="00B9072B" w:rsidRPr="00B9072B" w:rsidRDefault="00B9072B" w:rsidP="00F13DB2">
            <w:pPr>
              <w:pStyle w:val="TAL"/>
              <w:rPr>
                <w:lang w:eastAsia="ja-JP"/>
              </w:rPr>
            </w:pPr>
            <w:r w:rsidRPr="00B9072B">
              <w:rPr>
                <w:lang w:eastAsia="ja-JP"/>
              </w:rPr>
              <w:t>Nokia Shanghai Bell</w:t>
            </w:r>
          </w:p>
        </w:tc>
        <w:tc>
          <w:tcPr>
            <w:tcW w:w="2316" w:type="dxa"/>
            <w:noWrap/>
            <w:hideMark/>
          </w:tcPr>
          <w:p w14:paraId="7119401B" w14:textId="77777777" w:rsidR="00B9072B" w:rsidRPr="00B9072B" w:rsidRDefault="00B9072B" w:rsidP="00F13DB2">
            <w:pPr>
              <w:pStyle w:val="TAL"/>
              <w:rPr>
                <w:lang w:eastAsia="ja-JP"/>
              </w:rPr>
            </w:pPr>
            <w:r w:rsidRPr="00B9072B">
              <w:rPr>
                <w:lang w:eastAsia="ja-JP"/>
              </w:rPr>
              <w:t>3GPPMEMBER (CCSA)</w:t>
            </w:r>
          </w:p>
        </w:tc>
      </w:tr>
      <w:tr w:rsidR="00B9072B" w:rsidRPr="00B9072B" w14:paraId="214902F5" w14:textId="77777777" w:rsidTr="00F13DB2">
        <w:trPr>
          <w:trHeight w:val="113"/>
        </w:trPr>
        <w:tc>
          <w:tcPr>
            <w:tcW w:w="3114" w:type="dxa"/>
            <w:noWrap/>
            <w:hideMark/>
          </w:tcPr>
          <w:p w14:paraId="28B2657E" w14:textId="77777777" w:rsidR="00B9072B" w:rsidRPr="00B9072B" w:rsidRDefault="00B9072B" w:rsidP="00F13DB2">
            <w:pPr>
              <w:pStyle w:val="TAL"/>
              <w:rPr>
                <w:lang w:eastAsia="ja-JP"/>
              </w:rPr>
            </w:pPr>
            <w:r w:rsidRPr="00B9072B">
              <w:rPr>
                <w:lang w:eastAsia="ja-JP"/>
              </w:rPr>
              <w:t>YANG, Fei</w:t>
            </w:r>
          </w:p>
        </w:tc>
        <w:tc>
          <w:tcPr>
            <w:tcW w:w="3402" w:type="dxa"/>
            <w:noWrap/>
            <w:hideMark/>
          </w:tcPr>
          <w:p w14:paraId="5EEC6E1C" w14:textId="77777777" w:rsidR="00B9072B" w:rsidRPr="00B9072B" w:rsidRDefault="00B9072B" w:rsidP="00F13DB2">
            <w:pPr>
              <w:pStyle w:val="TAL"/>
              <w:rPr>
                <w:lang w:eastAsia="ja-JP"/>
              </w:rPr>
            </w:pPr>
            <w:r w:rsidRPr="00B9072B">
              <w:rPr>
                <w:lang w:eastAsia="ja-JP"/>
              </w:rPr>
              <w:t>Comtech Telecommunications Cor</w:t>
            </w:r>
          </w:p>
        </w:tc>
        <w:tc>
          <w:tcPr>
            <w:tcW w:w="2316" w:type="dxa"/>
            <w:noWrap/>
            <w:hideMark/>
          </w:tcPr>
          <w:p w14:paraId="2F49121F" w14:textId="77777777" w:rsidR="00B9072B" w:rsidRPr="00B9072B" w:rsidRDefault="00B9072B" w:rsidP="00F13DB2">
            <w:pPr>
              <w:pStyle w:val="TAL"/>
              <w:rPr>
                <w:lang w:eastAsia="ja-JP"/>
              </w:rPr>
            </w:pPr>
            <w:r w:rsidRPr="00B9072B">
              <w:rPr>
                <w:lang w:eastAsia="ja-JP"/>
              </w:rPr>
              <w:t>3GPPMEMBER (ATIS)</w:t>
            </w:r>
          </w:p>
        </w:tc>
      </w:tr>
      <w:tr w:rsidR="00B9072B" w:rsidRPr="00B9072B" w14:paraId="305936AB" w14:textId="77777777" w:rsidTr="00F13DB2">
        <w:trPr>
          <w:trHeight w:val="113"/>
        </w:trPr>
        <w:tc>
          <w:tcPr>
            <w:tcW w:w="3114" w:type="dxa"/>
            <w:noWrap/>
            <w:hideMark/>
          </w:tcPr>
          <w:p w14:paraId="090346BA" w14:textId="77777777" w:rsidR="00B9072B" w:rsidRPr="00B9072B" w:rsidRDefault="00B9072B" w:rsidP="00F13DB2">
            <w:pPr>
              <w:pStyle w:val="TAL"/>
              <w:rPr>
                <w:lang w:eastAsia="ja-JP"/>
              </w:rPr>
            </w:pPr>
            <w:r w:rsidRPr="00B9072B">
              <w:rPr>
                <w:lang w:eastAsia="ja-JP"/>
              </w:rPr>
              <w:t xml:space="preserve">YANG, </w:t>
            </w:r>
            <w:proofErr w:type="spellStart"/>
            <w:r w:rsidRPr="00B9072B">
              <w:rPr>
                <w:lang w:eastAsia="ja-JP"/>
              </w:rPr>
              <w:t>Xudong</w:t>
            </w:r>
            <w:proofErr w:type="spellEnd"/>
          </w:p>
        </w:tc>
        <w:tc>
          <w:tcPr>
            <w:tcW w:w="3402" w:type="dxa"/>
            <w:noWrap/>
            <w:hideMark/>
          </w:tcPr>
          <w:p w14:paraId="5DBCF941" w14:textId="77777777" w:rsidR="00B9072B" w:rsidRPr="00B9072B" w:rsidRDefault="00B9072B" w:rsidP="00F13DB2">
            <w:pPr>
              <w:pStyle w:val="TAL"/>
              <w:rPr>
                <w:lang w:eastAsia="ja-JP"/>
              </w:rPr>
            </w:pPr>
            <w:proofErr w:type="spellStart"/>
            <w:r w:rsidRPr="00B9072B">
              <w:rPr>
                <w:lang w:eastAsia="ja-JP"/>
              </w:rPr>
              <w:t>HuaWei</w:t>
            </w:r>
            <w:proofErr w:type="spellEnd"/>
            <w:r w:rsidRPr="00B9072B">
              <w:rPr>
                <w:lang w:eastAsia="ja-JP"/>
              </w:rPr>
              <w:t xml:space="preserve"> Technologies Co., Ltd</w:t>
            </w:r>
          </w:p>
        </w:tc>
        <w:tc>
          <w:tcPr>
            <w:tcW w:w="2316" w:type="dxa"/>
            <w:noWrap/>
            <w:hideMark/>
          </w:tcPr>
          <w:p w14:paraId="35B3087B" w14:textId="77777777" w:rsidR="00B9072B" w:rsidRPr="00B9072B" w:rsidRDefault="00B9072B" w:rsidP="00F13DB2">
            <w:pPr>
              <w:pStyle w:val="TAL"/>
              <w:rPr>
                <w:lang w:eastAsia="ja-JP"/>
              </w:rPr>
            </w:pPr>
            <w:r w:rsidRPr="00B9072B">
              <w:rPr>
                <w:lang w:eastAsia="ja-JP"/>
              </w:rPr>
              <w:t>3GPPMEMBER (CCSA)</w:t>
            </w:r>
          </w:p>
        </w:tc>
      </w:tr>
      <w:tr w:rsidR="00B9072B" w:rsidRPr="00B9072B" w14:paraId="7EEFD25A" w14:textId="77777777" w:rsidTr="00F13DB2">
        <w:trPr>
          <w:trHeight w:val="113"/>
        </w:trPr>
        <w:tc>
          <w:tcPr>
            <w:tcW w:w="3114" w:type="dxa"/>
            <w:noWrap/>
            <w:hideMark/>
          </w:tcPr>
          <w:p w14:paraId="69930BBF" w14:textId="77777777" w:rsidR="00B9072B" w:rsidRPr="00B9072B" w:rsidRDefault="00B9072B" w:rsidP="00F13DB2">
            <w:pPr>
              <w:pStyle w:val="TAL"/>
              <w:rPr>
                <w:lang w:eastAsia="ja-JP"/>
              </w:rPr>
            </w:pPr>
            <w:r w:rsidRPr="00B9072B">
              <w:rPr>
                <w:lang w:eastAsia="ja-JP"/>
              </w:rPr>
              <w:t xml:space="preserve">YOUN, </w:t>
            </w:r>
            <w:proofErr w:type="spellStart"/>
            <w:r w:rsidRPr="00B9072B">
              <w:rPr>
                <w:lang w:eastAsia="ja-JP"/>
              </w:rPr>
              <w:t>Myungjune</w:t>
            </w:r>
            <w:proofErr w:type="spellEnd"/>
          </w:p>
        </w:tc>
        <w:tc>
          <w:tcPr>
            <w:tcW w:w="3402" w:type="dxa"/>
            <w:noWrap/>
            <w:hideMark/>
          </w:tcPr>
          <w:p w14:paraId="49367F1E" w14:textId="77777777" w:rsidR="00B9072B" w:rsidRPr="00B9072B" w:rsidRDefault="00B9072B" w:rsidP="00F13DB2">
            <w:pPr>
              <w:pStyle w:val="TAL"/>
              <w:rPr>
                <w:lang w:eastAsia="ja-JP"/>
              </w:rPr>
            </w:pPr>
            <w:r w:rsidRPr="00B9072B">
              <w:rPr>
                <w:lang w:eastAsia="ja-JP"/>
              </w:rPr>
              <w:t>LG Electronics Polska</w:t>
            </w:r>
          </w:p>
        </w:tc>
        <w:tc>
          <w:tcPr>
            <w:tcW w:w="2316" w:type="dxa"/>
            <w:noWrap/>
            <w:hideMark/>
          </w:tcPr>
          <w:p w14:paraId="4AB78ED8" w14:textId="77777777" w:rsidR="00B9072B" w:rsidRPr="00B9072B" w:rsidRDefault="00B9072B" w:rsidP="00F13DB2">
            <w:pPr>
              <w:pStyle w:val="TAL"/>
              <w:rPr>
                <w:lang w:eastAsia="ja-JP"/>
              </w:rPr>
            </w:pPr>
            <w:r w:rsidRPr="00B9072B">
              <w:rPr>
                <w:lang w:eastAsia="ja-JP"/>
              </w:rPr>
              <w:t>3GPPMEMBER (ETSI)</w:t>
            </w:r>
          </w:p>
        </w:tc>
      </w:tr>
      <w:tr w:rsidR="00B9072B" w:rsidRPr="00B9072B" w14:paraId="7D6AF41E" w14:textId="77777777" w:rsidTr="00F13DB2">
        <w:trPr>
          <w:trHeight w:val="113"/>
        </w:trPr>
        <w:tc>
          <w:tcPr>
            <w:tcW w:w="3114" w:type="dxa"/>
            <w:noWrap/>
            <w:hideMark/>
          </w:tcPr>
          <w:p w14:paraId="5165B763" w14:textId="77777777" w:rsidR="00B9072B" w:rsidRPr="00B9072B" w:rsidRDefault="00B9072B" w:rsidP="00F13DB2">
            <w:pPr>
              <w:pStyle w:val="TAL"/>
              <w:rPr>
                <w:lang w:eastAsia="ja-JP"/>
              </w:rPr>
            </w:pPr>
            <w:r w:rsidRPr="00B9072B">
              <w:rPr>
                <w:lang w:eastAsia="ja-JP"/>
              </w:rPr>
              <w:t>YOUNG, Gordon</w:t>
            </w:r>
          </w:p>
        </w:tc>
        <w:tc>
          <w:tcPr>
            <w:tcW w:w="3402" w:type="dxa"/>
            <w:noWrap/>
            <w:hideMark/>
          </w:tcPr>
          <w:p w14:paraId="463931FF" w14:textId="77777777" w:rsidR="00B9072B" w:rsidRPr="00B9072B" w:rsidRDefault="00B9072B" w:rsidP="00F13DB2">
            <w:pPr>
              <w:pStyle w:val="TAL"/>
              <w:rPr>
                <w:lang w:eastAsia="ja-JP"/>
              </w:rPr>
            </w:pPr>
            <w:r w:rsidRPr="00B9072B">
              <w:rPr>
                <w:lang w:eastAsia="ja-JP"/>
              </w:rPr>
              <w:t>Beijing Xiaomi Mobile Software</w:t>
            </w:r>
          </w:p>
        </w:tc>
        <w:tc>
          <w:tcPr>
            <w:tcW w:w="2316" w:type="dxa"/>
            <w:noWrap/>
            <w:hideMark/>
          </w:tcPr>
          <w:p w14:paraId="1B3FE618" w14:textId="77777777" w:rsidR="00B9072B" w:rsidRPr="00B9072B" w:rsidRDefault="00B9072B" w:rsidP="00F13DB2">
            <w:pPr>
              <w:pStyle w:val="TAL"/>
              <w:rPr>
                <w:lang w:eastAsia="ja-JP"/>
              </w:rPr>
            </w:pPr>
            <w:r w:rsidRPr="00B9072B">
              <w:rPr>
                <w:lang w:eastAsia="ja-JP"/>
              </w:rPr>
              <w:t>3GPPMEMBER (ETSI)</w:t>
            </w:r>
          </w:p>
        </w:tc>
      </w:tr>
      <w:tr w:rsidR="00B9072B" w:rsidRPr="00B9072B" w14:paraId="06FDA532" w14:textId="77777777" w:rsidTr="00F13DB2">
        <w:trPr>
          <w:trHeight w:val="113"/>
        </w:trPr>
        <w:tc>
          <w:tcPr>
            <w:tcW w:w="3114" w:type="dxa"/>
            <w:noWrap/>
            <w:hideMark/>
          </w:tcPr>
          <w:p w14:paraId="0B241518" w14:textId="77777777" w:rsidR="00B9072B" w:rsidRPr="00B9072B" w:rsidRDefault="00B9072B" w:rsidP="00F13DB2">
            <w:pPr>
              <w:pStyle w:val="TAL"/>
              <w:rPr>
                <w:lang w:eastAsia="ja-JP"/>
              </w:rPr>
            </w:pPr>
            <w:r w:rsidRPr="00B9072B">
              <w:rPr>
                <w:lang w:eastAsia="ja-JP"/>
              </w:rPr>
              <w:t>ZHANG, Kai</w:t>
            </w:r>
          </w:p>
        </w:tc>
        <w:tc>
          <w:tcPr>
            <w:tcW w:w="3402" w:type="dxa"/>
            <w:noWrap/>
            <w:hideMark/>
          </w:tcPr>
          <w:p w14:paraId="0249E64E" w14:textId="77777777" w:rsidR="00B9072B" w:rsidRPr="00B9072B" w:rsidRDefault="00B9072B" w:rsidP="00F13DB2">
            <w:pPr>
              <w:pStyle w:val="TAL"/>
              <w:rPr>
                <w:lang w:eastAsia="ja-JP"/>
              </w:rPr>
            </w:pPr>
            <w:r w:rsidRPr="00B9072B">
              <w:rPr>
                <w:lang w:eastAsia="ja-JP"/>
              </w:rPr>
              <w:t>Huawei Tech.(UK) Co.. Ltd</w:t>
            </w:r>
          </w:p>
        </w:tc>
        <w:tc>
          <w:tcPr>
            <w:tcW w:w="2316" w:type="dxa"/>
            <w:noWrap/>
            <w:hideMark/>
          </w:tcPr>
          <w:p w14:paraId="6814F4BB" w14:textId="77777777" w:rsidR="00B9072B" w:rsidRPr="00B9072B" w:rsidRDefault="00B9072B" w:rsidP="00F13DB2">
            <w:pPr>
              <w:pStyle w:val="TAL"/>
              <w:rPr>
                <w:lang w:eastAsia="ja-JP"/>
              </w:rPr>
            </w:pPr>
            <w:r w:rsidRPr="00B9072B">
              <w:rPr>
                <w:lang w:eastAsia="ja-JP"/>
              </w:rPr>
              <w:t>3GPPMEMBER (ETSI)</w:t>
            </w:r>
          </w:p>
        </w:tc>
      </w:tr>
      <w:tr w:rsidR="00B9072B" w:rsidRPr="00B9072B" w14:paraId="41CCF22B" w14:textId="77777777" w:rsidTr="00F13DB2">
        <w:trPr>
          <w:trHeight w:val="113"/>
        </w:trPr>
        <w:tc>
          <w:tcPr>
            <w:tcW w:w="3114" w:type="dxa"/>
            <w:noWrap/>
            <w:hideMark/>
          </w:tcPr>
          <w:p w14:paraId="4BB731ED" w14:textId="77777777" w:rsidR="00B9072B" w:rsidRPr="00B9072B" w:rsidRDefault="00B9072B" w:rsidP="00F13DB2">
            <w:pPr>
              <w:pStyle w:val="TAL"/>
              <w:rPr>
                <w:lang w:eastAsia="ja-JP"/>
              </w:rPr>
            </w:pPr>
            <w:r w:rsidRPr="00B9072B">
              <w:rPr>
                <w:lang w:eastAsia="ja-JP"/>
              </w:rPr>
              <w:t>ZHANG, Peng</w:t>
            </w:r>
          </w:p>
        </w:tc>
        <w:tc>
          <w:tcPr>
            <w:tcW w:w="3402" w:type="dxa"/>
            <w:noWrap/>
            <w:hideMark/>
          </w:tcPr>
          <w:p w14:paraId="4E0324DE" w14:textId="77777777" w:rsidR="00B9072B" w:rsidRPr="00B9072B" w:rsidRDefault="00B9072B" w:rsidP="00F13DB2">
            <w:pPr>
              <w:pStyle w:val="TAL"/>
              <w:rPr>
                <w:lang w:eastAsia="ja-JP"/>
              </w:rPr>
            </w:pPr>
            <w:r w:rsidRPr="00B9072B">
              <w:rPr>
                <w:lang w:eastAsia="ja-JP"/>
              </w:rPr>
              <w:t>CATT</w:t>
            </w:r>
          </w:p>
        </w:tc>
        <w:tc>
          <w:tcPr>
            <w:tcW w:w="2316" w:type="dxa"/>
            <w:noWrap/>
            <w:hideMark/>
          </w:tcPr>
          <w:p w14:paraId="69AA3555" w14:textId="77777777" w:rsidR="00B9072B" w:rsidRPr="00B9072B" w:rsidRDefault="00B9072B" w:rsidP="00F13DB2">
            <w:pPr>
              <w:pStyle w:val="TAL"/>
              <w:rPr>
                <w:lang w:eastAsia="ja-JP"/>
              </w:rPr>
            </w:pPr>
            <w:r w:rsidRPr="00B9072B">
              <w:rPr>
                <w:lang w:eastAsia="ja-JP"/>
              </w:rPr>
              <w:t>3GPPMEMBER (CCSA)</w:t>
            </w:r>
          </w:p>
        </w:tc>
      </w:tr>
      <w:tr w:rsidR="00B9072B" w:rsidRPr="00B9072B" w14:paraId="7A2A2CE9" w14:textId="77777777" w:rsidTr="00F13DB2">
        <w:trPr>
          <w:trHeight w:val="113"/>
        </w:trPr>
        <w:tc>
          <w:tcPr>
            <w:tcW w:w="3114" w:type="dxa"/>
            <w:noWrap/>
            <w:hideMark/>
          </w:tcPr>
          <w:p w14:paraId="6E7331DC" w14:textId="77777777" w:rsidR="00B9072B" w:rsidRPr="00B9072B" w:rsidRDefault="00B9072B" w:rsidP="00F13DB2">
            <w:pPr>
              <w:pStyle w:val="TAL"/>
              <w:rPr>
                <w:lang w:eastAsia="ja-JP"/>
              </w:rPr>
            </w:pPr>
            <w:r w:rsidRPr="00B9072B">
              <w:rPr>
                <w:lang w:eastAsia="ja-JP"/>
              </w:rPr>
              <w:t xml:space="preserve">ZHENG, </w:t>
            </w:r>
            <w:proofErr w:type="spellStart"/>
            <w:r w:rsidRPr="00B9072B">
              <w:rPr>
                <w:lang w:eastAsia="ja-JP"/>
              </w:rPr>
              <w:t>Ruiming</w:t>
            </w:r>
            <w:proofErr w:type="spellEnd"/>
          </w:p>
        </w:tc>
        <w:tc>
          <w:tcPr>
            <w:tcW w:w="3402" w:type="dxa"/>
            <w:noWrap/>
            <w:hideMark/>
          </w:tcPr>
          <w:p w14:paraId="544CC7BF" w14:textId="77777777" w:rsidR="00B9072B" w:rsidRPr="00B9072B" w:rsidRDefault="00B9072B" w:rsidP="00F13DB2">
            <w:pPr>
              <w:pStyle w:val="TAL"/>
              <w:rPr>
                <w:lang w:eastAsia="ja-JP"/>
              </w:rPr>
            </w:pPr>
            <w:r w:rsidRPr="00B9072B">
              <w:rPr>
                <w:lang w:eastAsia="ja-JP"/>
              </w:rPr>
              <w:t>Qualcomm Technologies Int</w:t>
            </w:r>
          </w:p>
        </w:tc>
        <w:tc>
          <w:tcPr>
            <w:tcW w:w="2316" w:type="dxa"/>
            <w:noWrap/>
            <w:hideMark/>
          </w:tcPr>
          <w:p w14:paraId="2097C9EC" w14:textId="77777777" w:rsidR="00B9072B" w:rsidRPr="00B9072B" w:rsidRDefault="00B9072B" w:rsidP="00F13DB2">
            <w:pPr>
              <w:pStyle w:val="TAL"/>
              <w:rPr>
                <w:lang w:eastAsia="ja-JP"/>
              </w:rPr>
            </w:pPr>
            <w:r w:rsidRPr="00B9072B">
              <w:rPr>
                <w:lang w:eastAsia="ja-JP"/>
              </w:rPr>
              <w:t>3GPPMEMBER (ETSI)</w:t>
            </w:r>
          </w:p>
        </w:tc>
      </w:tr>
      <w:tr w:rsidR="00B9072B" w:rsidRPr="00B9072B" w14:paraId="04057D7C" w14:textId="77777777" w:rsidTr="00F13DB2">
        <w:trPr>
          <w:trHeight w:val="113"/>
        </w:trPr>
        <w:tc>
          <w:tcPr>
            <w:tcW w:w="3114" w:type="dxa"/>
            <w:noWrap/>
            <w:hideMark/>
          </w:tcPr>
          <w:p w14:paraId="3F09E01B" w14:textId="77777777" w:rsidR="00B9072B" w:rsidRPr="00B9072B" w:rsidRDefault="00B9072B" w:rsidP="00F13DB2">
            <w:pPr>
              <w:pStyle w:val="TAL"/>
              <w:rPr>
                <w:lang w:eastAsia="ja-JP"/>
              </w:rPr>
            </w:pPr>
            <w:r w:rsidRPr="00B9072B">
              <w:rPr>
                <w:lang w:eastAsia="ja-JP"/>
              </w:rPr>
              <w:t xml:space="preserve">ZHOU, </w:t>
            </w:r>
            <w:proofErr w:type="spellStart"/>
            <w:r w:rsidRPr="00B9072B">
              <w:rPr>
                <w:lang w:eastAsia="ja-JP"/>
              </w:rPr>
              <w:t>Xingyue</w:t>
            </w:r>
            <w:proofErr w:type="spellEnd"/>
          </w:p>
        </w:tc>
        <w:tc>
          <w:tcPr>
            <w:tcW w:w="3402" w:type="dxa"/>
            <w:noWrap/>
            <w:hideMark/>
          </w:tcPr>
          <w:p w14:paraId="78E73037" w14:textId="77777777" w:rsidR="00B9072B" w:rsidRPr="00B9072B" w:rsidRDefault="00B9072B" w:rsidP="00F13DB2">
            <w:pPr>
              <w:pStyle w:val="TAL"/>
              <w:rPr>
                <w:lang w:eastAsia="ja-JP"/>
              </w:rPr>
            </w:pPr>
            <w:r w:rsidRPr="00B9072B">
              <w:rPr>
                <w:lang w:eastAsia="ja-JP"/>
              </w:rPr>
              <w:t>ZTE  Corporation</w:t>
            </w:r>
          </w:p>
        </w:tc>
        <w:tc>
          <w:tcPr>
            <w:tcW w:w="2316" w:type="dxa"/>
            <w:noWrap/>
            <w:hideMark/>
          </w:tcPr>
          <w:p w14:paraId="5831A7F6" w14:textId="77777777" w:rsidR="00B9072B" w:rsidRPr="00B9072B" w:rsidRDefault="00B9072B" w:rsidP="00F13DB2">
            <w:pPr>
              <w:pStyle w:val="TAL"/>
              <w:rPr>
                <w:lang w:eastAsia="ja-JP"/>
              </w:rPr>
            </w:pPr>
            <w:r w:rsidRPr="00B9072B">
              <w:rPr>
                <w:lang w:eastAsia="ja-JP"/>
              </w:rPr>
              <w:t>3GPPMEMBER (CCSA)</w:t>
            </w:r>
          </w:p>
        </w:tc>
      </w:tr>
      <w:tr w:rsidR="00B9072B" w:rsidRPr="00B9072B" w14:paraId="590F0948" w14:textId="77777777" w:rsidTr="00F13DB2">
        <w:trPr>
          <w:trHeight w:val="113"/>
        </w:trPr>
        <w:tc>
          <w:tcPr>
            <w:tcW w:w="3114" w:type="dxa"/>
            <w:noWrap/>
            <w:hideMark/>
          </w:tcPr>
          <w:p w14:paraId="61ABADD9" w14:textId="77777777" w:rsidR="00B9072B" w:rsidRPr="00B9072B" w:rsidRDefault="00B9072B" w:rsidP="00F13DB2">
            <w:pPr>
              <w:pStyle w:val="TAL"/>
              <w:rPr>
                <w:lang w:eastAsia="ja-JP"/>
              </w:rPr>
            </w:pPr>
            <w:r w:rsidRPr="00B9072B">
              <w:rPr>
                <w:lang w:eastAsia="ja-JP"/>
              </w:rPr>
              <w:t xml:space="preserve">ZHU, </w:t>
            </w:r>
            <w:proofErr w:type="spellStart"/>
            <w:r w:rsidRPr="00B9072B">
              <w:rPr>
                <w:lang w:eastAsia="ja-JP"/>
              </w:rPr>
              <w:t>Jinguo</w:t>
            </w:r>
            <w:proofErr w:type="spellEnd"/>
          </w:p>
        </w:tc>
        <w:tc>
          <w:tcPr>
            <w:tcW w:w="3402" w:type="dxa"/>
            <w:noWrap/>
            <w:hideMark/>
          </w:tcPr>
          <w:p w14:paraId="123959B1" w14:textId="77777777" w:rsidR="00B9072B" w:rsidRPr="00B9072B" w:rsidRDefault="00B9072B" w:rsidP="00F13DB2">
            <w:pPr>
              <w:pStyle w:val="TAL"/>
              <w:rPr>
                <w:lang w:eastAsia="ja-JP"/>
              </w:rPr>
            </w:pPr>
            <w:r w:rsidRPr="00B9072B">
              <w:rPr>
                <w:lang w:eastAsia="ja-JP"/>
              </w:rPr>
              <w:t>ZTE  Corporation</w:t>
            </w:r>
          </w:p>
        </w:tc>
        <w:tc>
          <w:tcPr>
            <w:tcW w:w="2316" w:type="dxa"/>
            <w:noWrap/>
            <w:hideMark/>
          </w:tcPr>
          <w:p w14:paraId="3D329871" w14:textId="77777777" w:rsidR="00B9072B" w:rsidRPr="00B9072B" w:rsidRDefault="00B9072B" w:rsidP="00F13DB2">
            <w:pPr>
              <w:pStyle w:val="TAL"/>
              <w:rPr>
                <w:lang w:eastAsia="ja-JP"/>
              </w:rPr>
            </w:pPr>
            <w:r w:rsidRPr="00B9072B">
              <w:rPr>
                <w:lang w:eastAsia="ja-JP"/>
              </w:rPr>
              <w:t>3GPPMEMBER (CCSA)</w:t>
            </w:r>
          </w:p>
        </w:tc>
      </w:tr>
      <w:tr w:rsidR="00B9072B" w:rsidRPr="00B9072B" w14:paraId="33CDFE2B" w14:textId="77777777" w:rsidTr="00F13DB2">
        <w:trPr>
          <w:trHeight w:val="113"/>
        </w:trPr>
        <w:tc>
          <w:tcPr>
            <w:tcW w:w="3114" w:type="dxa"/>
            <w:noWrap/>
            <w:hideMark/>
          </w:tcPr>
          <w:p w14:paraId="30E3EE04" w14:textId="77777777" w:rsidR="00B9072B" w:rsidRPr="00B9072B" w:rsidRDefault="00B9072B" w:rsidP="00F13DB2">
            <w:pPr>
              <w:pStyle w:val="TAL"/>
              <w:rPr>
                <w:lang w:eastAsia="ja-JP"/>
              </w:rPr>
            </w:pPr>
            <w:r w:rsidRPr="00B9072B">
              <w:rPr>
                <w:lang w:eastAsia="ja-JP"/>
              </w:rPr>
              <w:t>ZUGENMAIER, Alf</w:t>
            </w:r>
          </w:p>
        </w:tc>
        <w:tc>
          <w:tcPr>
            <w:tcW w:w="3402" w:type="dxa"/>
            <w:noWrap/>
            <w:hideMark/>
          </w:tcPr>
          <w:p w14:paraId="332EE7A5" w14:textId="77777777" w:rsidR="00B9072B" w:rsidRPr="00B9072B" w:rsidRDefault="00B9072B" w:rsidP="00F13DB2">
            <w:pPr>
              <w:pStyle w:val="TAL"/>
              <w:rPr>
                <w:lang w:eastAsia="ja-JP"/>
              </w:rPr>
            </w:pPr>
            <w:r w:rsidRPr="00B9072B">
              <w:rPr>
                <w:lang w:eastAsia="ja-JP"/>
              </w:rPr>
              <w:t>NTT DOCOMO INC.</w:t>
            </w:r>
          </w:p>
        </w:tc>
        <w:tc>
          <w:tcPr>
            <w:tcW w:w="2316" w:type="dxa"/>
            <w:noWrap/>
            <w:hideMark/>
          </w:tcPr>
          <w:p w14:paraId="297976C4" w14:textId="77777777" w:rsidR="00B9072B" w:rsidRPr="00B9072B" w:rsidRDefault="00B9072B" w:rsidP="00F13DB2">
            <w:pPr>
              <w:pStyle w:val="TAL"/>
              <w:rPr>
                <w:lang w:eastAsia="ja-JP"/>
              </w:rPr>
            </w:pPr>
            <w:r w:rsidRPr="00B9072B">
              <w:rPr>
                <w:lang w:eastAsia="ja-JP"/>
              </w:rPr>
              <w:t>3GPPMEMBER (TTC)</w:t>
            </w:r>
          </w:p>
        </w:tc>
      </w:tr>
    </w:tbl>
    <w:p w14:paraId="35BAAF51" w14:textId="77777777" w:rsidR="00E1267C" w:rsidRPr="00104C88" w:rsidRDefault="00E1267C" w:rsidP="00E1267C"/>
    <w:p w14:paraId="55E48AF2" w14:textId="77777777" w:rsidR="00E1267C" w:rsidRPr="00E73875" w:rsidRDefault="00E1267C" w:rsidP="00E1267C"/>
    <w:p w14:paraId="68B91B54" w14:textId="77777777" w:rsidR="00E1267C" w:rsidRPr="00E1267C" w:rsidRDefault="00E1267C" w:rsidP="00E1267C"/>
    <w:sectPr w:rsidR="00E1267C" w:rsidRPr="00E1267C" w:rsidSect="00B622E6">
      <w:headerReference w:type="default" r:id="rId91"/>
      <w:footnotePr>
        <w:numRestart w:val="eachSect"/>
      </w:footnotePr>
      <w:pgSz w:w="11907" w:h="16840" w:code="9"/>
      <w:pgMar w:top="1276" w:right="1134" w:bottom="1418"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EC7E5" w14:textId="77777777" w:rsidR="00D17083" w:rsidRDefault="00D17083" w:rsidP="009461FA">
      <w:r>
        <w:separator/>
      </w:r>
    </w:p>
  </w:endnote>
  <w:endnote w:type="continuationSeparator" w:id="0">
    <w:p w14:paraId="49E13AA2" w14:textId="77777777" w:rsidR="00D17083" w:rsidRDefault="00D17083" w:rsidP="009461FA">
      <w:r>
        <w:continuationSeparator/>
      </w:r>
    </w:p>
  </w:endnote>
  <w:endnote w:type="continuationNotice" w:id="1">
    <w:p w14:paraId="09DE840C" w14:textId="77777777" w:rsidR="00D17083" w:rsidRDefault="00D17083" w:rsidP="00946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F6544" w14:textId="77777777" w:rsidR="00D17083" w:rsidRDefault="00D17083" w:rsidP="009461FA">
      <w:r>
        <w:separator/>
      </w:r>
    </w:p>
  </w:footnote>
  <w:footnote w:type="continuationSeparator" w:id="0">
    <w:p w14:paraId="023950A9" w14:textId="77777777" w:rsidR="00D17083" w:rsidRDefault="00D17083" w:rsidP="009461FA">
      <w:r>
        <w:continuationSeparator/>
      </w:r>
    </w:p>
  </w:footnote>
  <w:footnote w:type="continuationNotice" w:id="1">
    <w:p w14:paraId="5E42600B" w14:textId="77777777" w:rsidR="00D17083" w:rsidRDefault="00D17083" w:rsidP="00946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B80D1" w14:textId="77777777" w:rsidR="00B622E6" w:rsidRDefault="00940567" w:rsidP="00FA4B93">
    <w:pPr>
      <w:pStyle w:val="Header"/>
      <w:jc w:val="right"/>
    </w:pPr>
    <w:r>
      <w:t xml:space="preserve">3GPP Conference Call on 3GPP Spec Modernization #00 </w:t>
    </w:r>
    <w:r w:rsidR="00B93612">
      <w:t xml:space="preserve">Draft </w:t>
    </w:r>
    <w:r w:rsidR="00872E7A">
      <w:t xml:space="preserve">Meeting </w:t>
    </w:r>
    <w:r w:rsidR="00B93612">
      <w:t>Report V</w:t>
    </w:r>
    <w:r w:rsidR="00872E7A">
      <w:t>1</w:t>
    </w:r>
    <w:r w:rsidR="00B93612">
      <w:t>.1</w:t>
    </w:r>
  </w:p>
  <w:p w14:paraId="20299CA2" w14:textId="77777777" w:rsidR="002E1DEB" w:rsidRDefault="002E1DEB" w:rsidP="00FA4B93">
    <w:pPr>
      <w:pStyle w:val="Header"/>
      <w:jc w:val="right"/>
    </w:pPr>
    <w:r>
      <w:t>Page</w:t>
    </w:r>
    <w:r w:rsidR="00B513CE">
      <w:t xml:space="preserve"> </w:t>
    </w:r>
    <w:r w:rsidR="00E1045B">
      <w:rPr>
        <w:rStyle w:val="PageNumber"/>
      </w:rPr>
      <w:fldChar w:fldCharType="begin"/>
    </w:r>
    <w:r w:rsidR="00E1045B">
      <w:rPr>
        <w:rStyle w:val="PageNumber"/>
      </w:rPr>
      <w:instrText xml:space="preserve"> PAGE </w:instrText>
    </w:r>
    <w:r w:rsidR="00E1045B">
      <w:rPr>
        <w:rStyle w:val="PageNumber"/>
      </w:rPr>
      <w:fldChar w:fldCharType="separate"/>
    </w:r>
    <w:r w:rsidR="00E1045B">
      <w:rPr>
        <w:rStyle w:val="PageNumber"/>
      </w:rPr>
      <w:t>2</w:t>
    </w:r>
    <w:r w:rsidR="00E1045B">
      <w:rPr>
        <w:rStyle w:val="PageNumber"/>
      </w:rPr>
      <w:fldChar w:fldCharType="end"/>
    </w:r>
    <w:r w:rsidR="00B513CE">
      <w:t xml:space="preserve"> of </w:t>
    </w:r>
    <w:fldSimple w:instr=" NUMPAGES  \* MERGEFORMAT ">
      <w:r w:rsidR="00FD04F9">
        <w:t>9</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C131F8C"/>
    <w:multiLevelType w:val="hybridMultilevel"/>
    <w:tmpl w:val="203CEE12"/>
    <w:lvl w:ilvl="0" w:tplc="27207160">
      <w:start w:val="1"/>
      <w:numFmt w:val="decimal"/>
      <w:lvlText w:val="%1)"/>
      <w:lvlJc w:val="left"/>
      <w:pPr>
        <w:ind w:left="800" w:hanging="400"/>
      </w:pPr>
    </w:lvl>
    <w:lvl w:ilvl="1" w:tplc="0809000F">
      <w:start w:val="1"/>
      <w:numFmt w:val="decimal"/>
      <w:lvlText w:val="%2."/>
      <w:lvlJc w:val="left"/>
      <w:pPr>
        <w:ind w:left="1160" w:hanging="36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1"/>
  </w:num>
  <w:num w:numId="9" w16cid:durableId="676351404">
    <w:abstractNumId w:val="18"/>
  </w:num>
  <w:num w:numId="10" w16cid:durableId="376781274">
    <w:abstractNumId w:val="20"/>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 w:numId="23" w16cid:durableId="5161936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3E"/>
    <w:rsid w:val="0000159F"/>
    <w:rsid w:val="00001942"/>
    <w:rsid w:val="000023C3"/>
    <w:rsid w:val="00003F1D"/>
    <w:rsid w:val="00004B27"/>
    <w:rsid w:val="00010AD8"/>
    <w:rsid w:val="00011C63"/>
    <w:rsid w:val="00012515"/>
    <w:rsid w:val="00012EEE"/>
    <w:rsid w:val="000130C2"/>
    <w:rsid w:val="0001363C"/>
    <w:rsid w:val="00016D53"/>
    <w:rsid w:val="00017175"/>
    <w:rsid w:val="00020AAD"/>
    <w:rsid w:val="00024076"/>
    <w:rsid w:val="000254EA"/>
    <w:rsid w:val="0002639C"/>
    <w:rsid w:val="0002661E"/>
    <w:rsid w:val="00026A11"/>
    <w:rsid w:val="00026CF3"/>
    <w:rsid w:val="0003038C"/>
    <w:rsid w:val="00031076"/>
    <w:rsid w:val="0003116C"/>
    <w:rsid w:val="00032CFC"/>
    <w:rsid w:val="00034E5D"/>
    <w:rsid w:val="00034F05"/>
    <w:rsid w:val="00036819"/>
    <w:rsid w:val="00036F92"/>
    <w:rsid w:val="00037997"/>
    <w:rsid w:val="00043CB7"/>
    <w:rsid w:val="00044495"/>
    <w:rsid w:val="00044EA3"/>
    <w:rsid w:val="0004570E"/>
    <w:rsid w:val="000457FA"/>
    <w:rsid w:val="00045F31"/>
    <w:rsid w:val="00046389"/>
    <w:rsid w:val="00046FF6"/>
    <w:rsid w:val="0004734A"/>
    <w:rsid w:val="00051973"/>
    <w:rsid w:val="000544D7"/>
    <w:rsid w:val="0005593E"/>
    <w:rsid w:val="000604E1"/>
    <w:rsid w:val="00062610"/>
    <w:rsid w:val="00062C88"/>
    <w:rsid w:val="0006505E"/>
    <w:rsid w:val="00065C1C"/>
    <w:rsid w:val="0006633E"/>
    <w:rsid w:val="00066351"/>
    <w:rsid w:val="0006724B"/>
    <w:rsid w:val="0007051F"/>
    <w:rsid w:val="0007057A"/>
    <w:rsid w:val="00072639"/>
    <w:rsid w:val="000727AF"/>
    <w:rsid w:val="00074722"/>
    <w:rsid w:val="00075B14"/>
    <w:rsid w:val="00075F33"/>
    <w:rsid w:val="00076C7D"/>
    <w:rsid w:val="0007735E"/>
    <w:rsid w:val="00077CB3"/>
    <w:rsid w:val="00080066"/>
    <w:rsid w:val="0008077D"/>
    <w:rsid w:val="000819D8"/>
    <w:rsid w:val="000833AF"/>
    <w:rsid w:val="000833E6"/>
    <w:rsid w:val="0008517B"/>
    <w:rsid w:val="000860F7"/>
    <w:rsid w:val="000865B0"/>
    <w:rsid w:val="00086C5C"/>
    <w:rsid w:val="00090A66"/>
    <w:rsid w:val="00092ECD"/>
    <w:rsid w:val="000934A6"/>
    <w:rsid w:val="000934AA"/>
    <w:rsid w:val="000952FF"/>
    <w:rsid w:val="00096052"/>
    <w:rsid w:val="000961D4"/>
    <w:rsid w:val="00096286"/>
    <w:rsid w:val="00097921"/>
    <w:rsid w:val="00097E19"/>
    <w:rsid w:val="000A0226"/>
    <w:rsid w:val="000A0A02"/>
    <w:rsid w:val="000A19F9"/>
    <w:rsid w:val="000A1AE4"/>
    <w:rsid w:val="000A25D3"/>
    <w:rsid w:val="000A2C6C"/>
    <w:rsid w:val="000A32D8"/>
    <w:rsid w:val="000A3D99"/>
    <w:rsid w:val="000A4626"/>
    <w:rsid w:val="000A4660"/>
    <w:rsid w:val="000A5195"/>
    <w:rsid w:val="000A6C47"/>
    <w:rsid w:val="000B08C5"/>
    <w:rsid w:val="000B104F"/>
    <w:rsid w:val="000B16AD"/>
    <w:rsid w:val="000B234A"/>
    <w:rsid w:val="000B2B0D"/>
    <w:rsid w:val="000B48E2"/>
    <w:rsid w:val="000B5E23"/>
    <w:rsid w:val="000C3297"/>
    <w:rsid w:val="000C4559"/>
    <w:rsid w:val="000C543A"/>
    <w:rsid w:val="000D07BC"/>
    <w:rsid w:val="000D0FF0"/>
    <w:rsid w:val="000D1470"/>
    <w:rsid w:val="000D1B5B"/>
    <w:rsid w:val="000D3E5A"/>
    <w:rsid w:val="000D4DC6"/>
    <w:rsid w:val="000D6E18"/>
    <w:rsid w:val="000D7F92"/>
    <w:rsid w:val="000E1173"/>
    <w:rsid w:val="000E242F"/>
    <w:rsid w:val="000E34F9"/>
    <w:rsid w:val="000E441A"/>
    <w:rsid w:val="000E61FE"/>
    <w:rsid w:val="000F0075"/>
    <w:rsid w:val="000F455D"/>
    <w:rsid w:val="000F65E0"/>
    <w:rsid w:val="0010090E"/>
    <w:rsid w:val="00100F91"/>
    <w:rsid w:val="00102258"/>
    <w:rsid w:val="0010401F"/>
    <w:rsid w:val="0010451E"/>
    <w:rsid w:val="00104C88"/>
    <w:rsid w:val="00104FC5"/>
    <w:rsid w:val="00105C6D"/>
    <w:rsid w:val="001079C8"/>
    <w:rsid w:val="001100A1"/>
    <w:rsid w:val="001108E3"/>
    <w:rsid w:val="00111E1A"/>
    <w:rsid w:val="00112905"/>
    <w:rsid w:val="00112FC3"/>
    <w:rsid w:val="001136C8"/>
    <w:rsid w:val="0011642D"/>
    <w:rsid w:val="0011773F"/>
    <w:rsid w:val="00120F34"/>
    <w:rsid w:val="00123159"/>
    <w:rsid w:val="00123FBE"/>
    <w:rsid w:val="00124BEA"/>
    <w:rsid w:val="00124FF8"/>
    <w:rsid w:val="001308BE"/>
    <w:rsid w:val="00131424"/>
    <w:rsid w:val="00131B6A"/>
    <w:rsid w:val="0013250B"/>
    <w:rsid w:val="00132E33"/>
    <w:rsid w:val="00133F6A"/>
    <w:rsid w:val="00134B40"/>
    <w:rsid w:val="00136036"/>
    <w:rsid w:val="001408FB"/>
    <w:rsid w:val="00144610"/>
    <w:rsid w:val="00144CC9"/>
    <w:rsid w:val="001460B3"/>
    <w:rsid w:val="00150D28"/>
    <w:rsid w:val="0015284D"/>
    <w:rsid w:val="00152CF8"/>
    <w:rsid w:val="00153D3E"/>
    <w:rsid w:val="00155E33"/>
    <w:rsid w:val="00160322"/>
    <w:rsid w:val="00160359"/>
    <w:rsid w:val="001604BC"/>
    <w:rsid w:val="00162EBC"/>
    <w:rsid w:val="001640BE"/>
    <w:rsid w:val="001651B7"/>
    <w:rsid w:val="00171C9D"/>
    <w:rsid w:val="001723B8"/>
    <w:rsid w:val="00173E60"/>
    <w:rsid w:val="00173FA3"/>
    <w:rsid w:val="00175952"/>
    <w:rsid w:val="001759ED"/>
    <w:rsid w:val="00181283"/>
    <w:rsid w:val="00181B27"/>
    <w:rsid w:val="00182F50"/>
    <w:rsid w:val="0018366A"/>
    <w:rsid w:val="001843FE"/>
    <w:rsid w:val="00184446"/>
    <w:rsid w:val="00184B6F"/>
    <w:rsid w:val="00184F8E"/>
    <w:rsid w:val="0018508A"/>
    <w:rsid w:val="00185CB5"/>
    <w:rsid w:val="001861E5"/>
    <w:rsid w:val="00186698"/>
    <w:rsid w:val="00187505"/>
    <w:rsid w:val="00190AE2"/>
    <w:rsid w:val="001915BC"/>
    <w:rsid w:val="001941D3"/>
    <w:rsid w:val="00196DB3"/>
    <w:rsid w:val="00197F06"/>
    <w:rsid w:val="00197F1E"/>
    <w:rsid w:val="001A03FF"/>
    <w:rsid w:val="001A061D"/>
    <w:rsid w:val="001A1F3F"/>
    <w:rsid w:val="001A4E3E"/>
    <w:rsid w:val="001A51CB"/>
    <w:rsid w:val="001A6877"/>
    <w:rsid w:val="001A7136"/>
    <w:rsid w:val="001B1652"/>
    <w:rsid w:val="001B1A29"/>
    <w:rsid w:val="001B2668"/>
    <w:rsid w:val="001B2B7E"/>
    <w:rsid w:val="001B32CF"/>
    <w:rsid w:val="001B40B8"/>
    <w:rsid w:val="001B4885"/>
    <w:rsid w:val="001B50E1"/>
    <w:rsid w:val="001B678D"/>
    <w:rsid w:val="001C0BF9"/>
    <w:rsid w:val="001C0DFF"/>
    <w:rsid w:val="001C1F7C"/>
    <w:rsid w:val="001C266C"/>
    <w:rsid w:val="001C3EC8"/>
    <w:rsid w:val="001C4637"/>
    <w:rsid w:val="001C7B4C"/>
    <w:rsid w:val="001D13A0"/>
    <w:rsid w:val="001D2BD4"/>
    <w:rsid w:val="001D394D"/>
    <w:rsid w:val="001D3E0F"/>
    <w:rsid w:val="001D4258"/>
    <w:rsid w:val="001D5E69"/>
    <w:rsid w:val="001D6911"/>
    <w:rsid w:val="001D7CB1"/>
    <w:rsid w:val="001E0BA3"/>
    <w:rsid w:val="001E0D90"/>
    <w:rsid w:val="001E0FD1"/>
    <w:rsid w:val="001E16A4"/>
    <w:rsid w:val="001E324B"/>
    <w:rsid w:val="001E3BAE"/>
    <w:rsid w:val="001E3CC1"/>
    <w:rsid w:val="001E3DE5"/>
    <w:rsid w:val="001E40E6"/>
    <w:rsid w:val="001E4735"/>
    <w:rsid w:val="001E4813"/>
    <w:rsid w:val="001E4859"/>
    <w:rsid w:val="001E541A"/>
    <w:rsid w:val="001E644C"/>
    <w:rsid w:val="001E6CC5"/>
    <w:rsid w:val="001E71BA"/>
    <w:rsid w:val="001F0431"/>
    <w:rsid w:val="001F1345"/>
    <w:rsid w:val="001F1438"/>
    <w:rsid w:val="001F280E"/>
    <w:rsid w:val="001F372E"/>
    <w:rsid w:val="001F4A61"/>
    <w:rsid w:val="001F4F1A"/>
    <w:rsid w:val="001F553C"/>
    <w:rsid w:val="00201947"/>
    <w:rsid w:val="00201BEB"/>
    <w:rsid w:val="00201D09"/>
    <w:rsid w:val="00203508"/>
    <w:rsid w:val="0020395B"/>
    <w:rsid w:val="002046CB"/>
    <w:rsid w:val="0020484F"/>
    <w:rsid w:val="00204DC9"/>
    <w:rsid w:val="002062C0"/>
    <w:rsid w:val="00206C57"/>
    <w:rsid w:val="00207BC1"/>
    <w:rsid w:val="00210449"/>
    <w:rsid w:val="00210D2C"/>
    <w:rsid w:val="00211314"/>
    <w:rsid w:val="00212E8F"/>
    <w:rsid w:val="002131F5"/>
    <w:rsid w:val="00214EF8"/>
    <w:rsid w:val="00215130"/>
    <w:rsid w:val="00215193"/>
    <w:rsid w:val="002163FF"/>
    <w:rsid w:val="00220C30"/>
    <w:rsid w:val="00221810"/>
    <w:rsid w:val="002220E3"/>
    <w:rsid w:val="00224928"/>
    <w:rsid w:val="00224CF9"/>
    <w:rsid w:val="00224E5C"/>
    <w:rsid w:val="002268C1"/>
    <w:rsid w:val="00226D03"/>
    <w:rsid w:val="00226FBD"/>
    <w:rsid w:val="00227055"/>
    <w:rsid w:val="00230002"/>
    <w:rsid w:val="0023058C"/>
    <w:rsid w:val="00230AC1"/>
    <w:rsid w:val="002320CC"/>
    <w:rsid w:val="0023224E"/>
    <w:rsid w:val="00232503"/>
    <w:rsid w:val="00232D1D"/>
    <w:rsid w:val="00233576"/>
    <w:rsid w:val="00233E14"/>
    <w:rsid w:val="00234104"/>
    <w:rsid w:val="0023632B"/>
    <w:rsid w:val="00236769"/>
    <w:rsid w:val="00240257"/>
    <w:rsid w:val="00241B68"/>
    <w:rsid w:val="00242C48"/>
    <w:rsid w:val="00242E62"/>
    <w:rsid w:val="00242F5E"/>
    <w:rsid w:val="00244C9A"/>
    <w:rsid w:val="0024559B"/>
    <w:rsid w:val="00247216"/>
    <w:rsid w:val="00247D26"/>
    <w:rsid w:val="00250071"/>
    <w:rsid w:val="0025130D"/>
    <w:rsid w:val="0025177C"/>
    <w:rsid w:val="00251C76"/>
    <w:rsid w:val="00251F16"/>
    <w:rsid w:val="002529CB"/>
    <w:rsid w:val="00252AD1"/>
    <w:rsid w:val="00256813"/>
    <w:rsid w:val="00257118"/>
    <w:rsid w:val="00257B04"/>
    <w:rsid w:val="002618E1"/>
    <w:rsid w:val="0026387D"/>
    <w:rsid w:val="002649E9"/>
    <w:rsid w:val="00264F04"/>
    <w:rsid w:val="00265495"/>
    <w:rsid w:val="002660AA"/>
    <w:rsid w:val="00266700"/>
    <w:rsid w:val="002675B9"/>
    <w:rsid w:val="002717A4"/>
    <w:rsid w:val="00274023"/>
    <w:rsid w:val="00277056"/>
    <w:rsid w:val="002804C1"/>
    <w:rsid w:val="002827E8"/>
    <w:rsid w:val="00282C65"/>
    <w:rsid w:val="002844F4"/>
    <w:rsid w:val="00284B39"/>
    <w:rsid w:val="002867B0"/>
    <w:rsid w:val="00286DCD"/>
    <w:rsid w:val="00291B3D"/>
    <w:rsid w:val="00291F0E"/>
    <w:rsid w:val="00293005"/>
    <w:rsid w:val="002947EB"/>
    <w:rsid w:val="002948E3"/>
    <w:rsid w:val="00296205"/>
    <w:rsid w:val="00296F88"/>
    <w:rsid w:val="00297DEC"/>
    <w:rsid w:val="002A100B"/>
    <w:rsid w:val="002A1857"/>
    <w:rsid w:val="002A1E64"/>
    <w:rsid w:val="002A2908"/>
    <w:rsid w:val="002A2EB0"/>
    <w:rsid w:val="002A2ECA"/>
    <w:rsid w:val="002A3BD6"/>
    <w:rsid w:val="002A46FF"/>
    <w:rsid w:val="002A659E"/>
    <w:rsid w:val="002B05BF"/>
    <w:rsid w:val="002B1648"/>
    <w:rsid w:val="002B48EB"/>
    <w:rsid w:val="002B4FC1"/>
    <w:rsid w:val="002B5922"/>
    <w:rsid w:val="002B6FF1"/>
    <w:rsid w:val="002B7076"/>
    <w:rsid w:val="002C0624"/>
    <w:rsid w:val="002C0869"/>
    <w:rsid w:val="002C13AD"/>
    <w:rsid w:val="002C13F2"/>
    <w:rsid w:val="002C1A77"/>
    <w:rsid w:val="002C2DE4"/>
    <w:rsid w:val="002C2EE9"/>
    <w:rsid w:val="002C4651"/>
    <w:rsid w:val="002C7F38"/>
    <w:rsid w:val="002D4256"/>
    <w:rsid w:val="002D5CE4"/>
    <w:rsid w:val="002D67F7"/>
    <w:rsid w:val="002D7537"/>
    <w:rsid w:val="002D7720"/>
    <w:rsid w:val="002E0394"/>
    <w:rsid w:val="002E039E"/>
    <w:rsid w:val="002E1415"/>
    <w:rsid w:val="002E1915"/>
    <w:rsid w:val="002E1DEB"/>
    <w:rsid w:val="002E220B"/>
    <w:rsid w:val="002E3E5E"/>
    <w:rsid w:val="002E4C21"/>
    <w:rsid w:val="002E6658"/>
    <w:rsid w:val="002E76D0"/>
    <w:rsid w:val="002E7EAB"/>
    <w:rsid w:val="002F00FA"/>
    <w:rsid w:val="002F12FE"/>
    <w:rsid w:val="002F216F"/>
    <w:rsid w:val="002F2CD1"/>
    <w:rsid w:val="002F303C"/>
    <w:rsid w:val="002F58AD"/>
    <w:rsid w:val="002F6440"/>
    <w:rsid w:val="002F7D6B"/>
    <w:rsid w:val="003003C5"/>
    <w:rsid w:val="003008D4"/>
    <w:rsid w:val="00300980"/>
    <w:rsid w:val="00300E45"/>
    <w:rsid w:val="003010B5"/>
    <w:rsid w:val="00301783"/>
    <w:rsid w:val="00301EC2"/>
    <w:rsid w:val="0030321A"/>
    <w:rsid w:val="00303835"/>
    <w:rsid w:val="00303940"/>
    <w:rsid w:val="00303C09"/>
    <w:rsid w:val="00304715"/>
    <w:rsid w:val="0030475F"/>
    <w:rsid w:val="003053E7"/>
    <w:rsid w:val="0030575C"/>
    <w:rsid w:val="00305E15"/>
    <w:rsid w:val="0030628A"/>
    <w:rsid w:val="0030679A"/>
    <w:rsid w:val="00306A81"/>
    <w:rsid w:val="00311808"/>
    <w:rsid w:val="0031286B"/>
    <w:rsid w:val="0031776B"/>
    <w:rsid w:val="00317FF9"/>
    <w:rsid w:val="00323D7F"/>
    <w:rsid w:val="00324822"/>
    <w:rsid w:val="0032641B"/>
    <w:rsid w:val="00327207"/>
    <w:rsid w:val="0033038A"/>
    <w:rsid w:val="003310AB"/>
    <w:rsid w:val="00331AD4"/>
    <w:rsid w:val="00331FAA"/>
    <w:rsid w:val="00332DAB"/>
    <w:rsid w:val="00333B5D"/>
    <w:rsid w:val="00335E0B"/>
    <w:rsid w:val="00336854"/>
    <w:rsid w:val="003400C7"/>
    <w:rsid w:val="00340E1E"/>
    <w:rsid w:val="003411B3"/>
    <w:rsid w:val="0034280D"/>
    <w:rsid w:val="00343394"/>
    <w:rsid w:val="0034510B"/>
    <w:rsid w:val="003451F0"/>
    <w:rsid w:val="00346E1D"/>
    <w:rsid w:val="003475E7"/>
    <w:rsid w:val="00347F27"/>
    <w:rsid w:val="00350F9C"/>
    <w:rsid w:val="0035122B"/>
    <w:rsid w:val="0035259B"/>
    <w:rsid w:val="00353451"/>
    <w:rsid w:val="00355979"/>
    <w:rsid w:val="00360A1B"/>
    <w:rsid w:val="003612BE"/>
    <w:rsid w:val="00363FF5"/>
    <w:rsid w:val="0036409B"/>
    <w:rsid w:val="00364178"/>
    <w:rsid w:val="00366EED"/>
    <w:rsid w:val="003672B6"/>
    <w:rsid w:val="0036737C"/>
    <w:rsid w:val="00370384"/>
    <w:rsid w:val="00370702"/>
    <w:rsid w:val="00371032"/>
    <w:rsid w:val="00371344"/>
    <w:rsid w:val="00371B44"/>
    <w:rsid w:val="00372C4E"/>
    <w:rsid w:val="0037354D"/>
    <w:rsid w:val="00374960"/>
    <w:rsid w:val="00374EE2"/>
    <w:rsid w:val="00376718"/>
    <w:rsid w:val="0038288E"/>
    <w:rsid w:val="003839BF"/>
    <w:rsid w:val="00384201"/>
    <w:rsid w:val="0038664A"/>
    <w:rsid w:val="003909AC"/>
    <w:rsid w:val="0039115A"/>
    <w:rsid w:val="003918D6"/>
    <w:rsid w:val="0039304F"/>
    <w:rsid w:val="003A09E7"/>
    <w:rsid w:val="003A1C09"/>
    <w:rsid w:val="003A43C6"/>
    <w:rsid w:val="003A472D"/>
    <w:rsid w:val="003A5694"/>
    <w:rsid w:val="003A5D7E"/>
    <w:rsid w:val="003A61E3"/>
    <w:rsid w:val="003A6D18"/>
    <w:rsid w:val="003B1570"/>
    <w:rsid w:val="003B16D6"/>
    <w:rsid w:val="003B2AA7"/>
    <w:rsid w:val="003B39BE"/>
    <w:rsid w:val="003B4671"/>
    <w:rsid w:val="003B4BF8"/>
    <w:rsid w:val="003B576F"/>
    <w:rsid w:val="003B5E68"/>
    <w:rsid w:val="003B627A"/>
    <w:rsid w:val="003B7A17"/>
    <w:rsid w:val="003C04B3"/>
    <w:rsid w:val="003C122B"/>
    <w:rsid w:val="003C3F89"/>
    <w:rsid w:val="003C4A6A"/>
    <w:rsid w:val="003C5120"/>
    <w:rsid w:val="003C5A97"/>
    <w:rsid w:val="003C7A04"/>
    <w:rsid w:val="003D26FC"/>
    <w:rsid w:val="003D481D"/>
    <w:rsid w:val="003D49B6"/>
    <w:rsid w:val="003D4B26"/>
    <w:rsid w:val="003D5191"/>
    <w:rsid w:val="003D5658"/>
    <w:rsid w:val="003D7F4A"/>
    <w:rsid w:val="003E0272"/>
    <w:rsid w:val="003E02E6"/>
    <w:rsid w:val="003E0C74"/>
    <w:rsid w:val="003E4E1E"/>
    <w:rsid w:val="003E5615"/>
    <w:rsid w:val="003E56D8"/>
    <w:rsid w:val="003E789A"/>
    <w:rsid w:val="003F0D26"/>
    <w:rsid w:val="003F2368"/>
    <w:rsid w:val="003F3886"/>
    <w:rsid w:val="003F3D68"/>
    <w:rsid w:val="003F46D9"/>
    <w:rsid w:val="003F47EE"/>
    <w:rsid w:val="003F52B2"/>
    <w:rsid w:val="003F6540"/>
    <w:rsid w:val="00400951"/>
    <w:rsid w:val="00401F37"/>
    <w:rsid w:val="004041CB"/>
    <w:rsid w:val="00404299"/>
    <w:rsid w:val="00405F32"/>
    <w:rsid w:val="00406120"/>
    <w:rsid w:val="00406D63"/>
    <w:rsid w:val="00407AC9"/>
    <w:rsid w:val="00410A7E"/>
    <w:rsid w:val="004119A4"/>
    <w:rsid w:val="00412106"/>
    <w:rsid w:val="004123E5"/>
    <w:rsid w:val="004124D5"/>
    <w:rsid w:val="00413946"/>
    <w:rsid w:val="004151CF"/>
    <w:rsid w:val="0041659A"/>
    <w:rsid w:val="0041786D"/>
    <w:rsid w:val="00420003"/>
    <w:rsid w:val="00423076"/>
    <w:rsid w:val="00424DEB"/>
    <w:rsid w:val="004263B5"/>
    <w:rsid w:val="00427084"/>
    <w:rsid w:val="004309B1"/>
    <w:rsid w:val="00430D4E"/>
    <w:rsid w:val="004318D6"/>
    <w:rsid w:val="0043484D"/>
    <w:rsid w:val="004363E8"/>
    <w:rsid w:val="004365EC"/>
    <w:rsid w:val="00440414"/>
    <w:rsid w:val="00442B3D"/>
    <w:rsid w:val="0044397B"/>
    <w:rsid w:val="00443EBE"/>
    <w:rsid w:val="00444DDC"/>
    <w:rsid w:val="00446C49"/>
    <w:rsid w:val="00447B65"/>
    <w:rsid w:val="00450658"/>
    <w:rsid w:val="004511FC"/>
    <w:rsid w:val="004558E9"/>
    <w:rsid w:val="00456017"/>
    <w:rsid w:val="0045777E"/>
    <w:rsid w:val="00462E01"/>
    <w:rsid w:val="00462E79"/>
    <w:rsid w:val="00463C83"/>
    <w:rsid w:val="004646AD"/>
    <w:rsid w:val="00465EE2"/>
    <w:rsid w:val="00470963"/>
    <w:rsid w:val="0047488B"/>
    <w:rsid w:val="00476D0C"/>
    <w:rsid w:val="00480E83"/>
    <w:rsid w:val="00485CBF"/>
    <w:rsid w:val="00485DB3"/>
    <w:rsid w:val="004865EF"/>
    <w:rsid w:val="004865FA"/>
    <w:rsid w:val="00487BD3"/>
    <w:rsid w:val="00490382"/>
    <w:rsid w:val="0049211E"/>
    <w:rsid w:val="00492F17"/>
    <w:rsid w:val="00493AE8"/>
    <w:rsid w:val="00493C1D"/>
    <w:rsid w:val="00494145"/>
    <w:rsid w:val="00495B71"/>
    <w:rsid w:val="00495C20"/>
    <w:rsid w:val="00497355"/>
    <w:rsid w:val="00497F97"/>
    <w:rsid w:val="004A2CDD"/>
    <w:rsid w:val="004A2FDC"/>
    <w:rsid w:val="004A4C15"/>
    <w:rsid w:val="004A4CCF"/>
    <w:rsid w:val="004A72E6"/>
    <w:rsid w:val="004B0FD6"/>
    <w:rsid w:val="004B1D43"/>
    <w:rsid w:val="004B2862"/>
    <w:rsid w:val="004B3753"/>
    <w:rsid w:val="004B6E46"/>
    <w:rsid w:val="004C08EA"/>
    <w:rsid w:val="004C0911"/>
    <w:rsid w:val="004C2376"/>
    <w:rsid w:val="004C2ACE"/>
    <w:rsid w:val="004C31D2"/>
    <w:rsid w:val="004C61A8"/>
    <w:rsid w:val="004C6356"/>
    <w:rsid w:val="004C73E8"/>
    <w:rsid w:val="004D059D"/>
    <w:rsid w:val="004D0DFB"/>
    <w:rsid w:val="004D2F7A"/>
    <w:rsid w:val="004D55C2"/>
    <w:rsid w:val="004D5A0E"/>
    <w:rsid w:val="004D5F3B"/>
    <w:rsid w:val="004D76FF"/>
    <w:rsid w:val="004D78E6"/>
    <w:rsid w:val="004E34B2"/>
    <w:rsid w:val="004E390C"/>
    <w:rsid w:val="004E48AC"/>
    <w:rsid w:val="004F0AE8"/>
    <w:rsid w:val="004F2140"/>
    <w:rsid w:val="004F43FA"/>
    <w:rsid w:val="004F75E7"/>
    <w:rsid w:val="00501F76"/>
    <w:rsid w:val="005022F9"/>
    <w:rsid w:val="00502FFA"/>
    <w:rsid w:val="00505ED9"/>
    <w:rsid w:val="00506776"/>
    <w:rsid w:val="00507888"/>
    <w:rsid w:val="00510362"/>
    <w:rsid w:val="005112BD"/>
    <w:rsid w:val="00512E5F"/>
    <w:rsid w:val="0051332B"/>
    <w:rsid w:val="005166CF"/>
    <w:rsid w:val="00516D03"/>
    <w:rsid w:val="00517BFE"/>
    <w:rsid w:val="00521131"/>
    <w:rsid w:val="005214CC"/>
    <w:rsid w:val="00521D24"/>
    <w:rsid w:val="005236DB"/>
    <w:rsid w:val="00524129"/>
    <w:rsid w:val="00524F89"/>
    <w:rsid w:val="0052697B"/>
    <w:rsid w:val="00527C0B"/>
    <w:rsid w:val="005317B8"/>
    <w:rsid w:val="00531CB0"/>
    <w:rsid w:val="00531D4E"/>
    <w:rsid w:val="00533836"/>
    <w:rsid w:val="0053662A"/>
    <w:rsid w:val="00536915"/>
    <w:rsid w:val="0053755C"/>
    <w:rsid w:val="00537899"/>
    <w:rsid w:val="00540ADC"/>
    <w:rsid w:val="00540D53"/>
    <w:rsid w:val="005410F6"/>
    <w:rsid w:val="005415E1"/>
    <w:rsid w:val="005417D4"/>
    <w:rsid w:val="00543A56"/>
    <w:rsid w:val="00544185"/>
    <w:rsid w:val="0054647D"/>
    <w:rsid w:val="00546567"/>
    <w:rsid w:val="00550498"/>
    <w:rsid w:val="00550D08"/>
    <w:rsid w:val="005553BA"/>
    <w:rsid w:val="00555A57"/>
    <w:rsid w:val="005566E8"/>
    <w:rsid w:val="00556AB7"/>
    <w:rsid w:val="00560063"/>
    <w:rsid w:val="00560411"/>
    <w:rsid w:val="00561704"/>
    <w:rsid w:val="0056243E"/>
    <w:rsid w:val="005630F4"/>
    <w:rsid w:val="005636C7"/>
    <w:rsid w:val="00564129"/>
    <w:rsid w:val="00564C1F"/>
    <w:rsid w:val="00570A04"/>
    <w:rsid w:val="00570C52"/>
    <w:rsid w:val="00571980"/>
    <w:rsid w:val="00571AD0"/>
    <w:rsid w:val="00571E3F"/>
    <w:rsid w:val="005729C4"/>
    <w:rsid w:val="00572F63"/>
    <w:rsid w:val="0057542E"/>
    <w:rsid w:val="00575E38"/>
    <w:rsid w:val="005764E6"/>
    <w:rsid w:val="00576742"/>
    <w:rsid w:val="00580071"/>
    <w:rsid w:val="00581141"/>
    <w:rsid w:val="0058419C"/>
    <w:rsid w:val="005845AB"/>
    <w:rsid w:val="00584E95"/>
    <w:rsid w:val="00584EBA"/>
    <w:rsid w:val="00591B53"/>
    <w:rsid w:val="0059227B"/>
    <w:rsid w:val="00593816"/>
    <w:rsid w:val="0059436D"/>
    <w:rsid w:val="00594373"/>
    <w:rsid w:val="005957DC"/>
    <w:rsid w:val="00596062"/>
    <w:rsid w:val="00596C7D"/>
    <w:rsid w:val="0059796C"/>
    <w:rsid w:val="005A01C7"/>
    <w:rsid w:val="005A04C7"/>
    <w:rsid w:val="005A0C4A"/>
    <w:rsid w:val="005A2197"/>
    <w:rsid w:val="005A593A"/>
    <w:rsid w:val="005A6CBD"/>
    <w:rsid w:val="005A6CC1"/>
    <w:rsid w:val="005A6F7C"/>
    <w:rsid w:val="005A73E5"/>
    <w:rsid w:val="005B08D9"/>
    <w:rsid w:val="005B0966"/>
    <w:rsid w:val="005B0B41"/>
    <w:rsid w:val="005B138F"/>
    <w:rsid w:val="005B2305"/>
    <w:rsid w:val="005B2437"/>
    <w:rsid w:val="005B2770"/>
    <w:rsid w:val="005B4556"/>
    <w:rsid w:val="005B686D"/>
    <w:rsid w:val="005B6E2C"/>
    <w:rsid w:val="005B795D"/>
    <w:rsid w:val="005B7BD5"/>
    <w:rsid w:val="005C18B0"/>
    <w:rsid w:val="005C20E9"/>
    <w:rsid w:val="005C2452"/>
    <w:rsid w:val="005C425F"/>
    <w:rsid w:val="005C4786"/>
    <w:rsid w:val="005C4BE1"/>
    <w:rsid w:val="005C4DFC"/>
    <w:rsid w:val="005C518D"/>
    <w:rsid w:val="005C7261"/>
    <w:rsid w:val="005D0904"/>
    <w:rsid w:val="005D0EEA"/>
    <w:rsid w:val="005D561C"/>
    <w:rsid w:val="005D678C"/>
    <w:rsid w:val="005D6923"/>
    <w:rsid w:val="005D6C58"/>
    <w:rsid w:val="005D7588"/>
    <w:rsid w:val="005E0104"/>
    <w:rsid w:val="005E19CE"/>
    <w:rsid w:val="005E4A2B"/>
    <w:rsid w:val="005E5BEF"/>
    <w:rsid w:val="005E5C1D"/>
    <w:rsid w:val="005E6270"/>
    <w:rsid w:val="005E6589"/>
    <w:rsid w:val="005E7283"/>
    <w:rsid w:val="005E7F7E"/>
    <w:rsid w:val="005F26D9"/>
    <w:rsid w:val="005F28CD"/>
    <w:rsid w:val="005F48E4"/>
    <w:rsid w:val="005F4CEF"/>
    <w:rsid w:val="005F554A"/>
    <w:rsid w:val="005F77D5"/>
    <w:rsid w:val="00600250"/>
    <w:rsid w:val="00600B75"/>
    <w:rsid w:val="00601C91"/>
    <w:rsid w:val="006030CD"/>
    <w:rsid w:val="0060381C"/>
    <w:rsid w:val="00603A17"/>
    <w:rsid w:val="00603D4B"/>
    <w:rsid w:val="0060562A"/>
    <w:rsid w:val="00607D7D"/>
    <w:rsid w:val="00610508"/>
    <w:rsid w:val="00610906"/>
    <w:rsid w:val="00613626"/>
    <w:rsid w:val="00613820"/>
    <w:rsid w:val="00613D63"/>
    <w:rsid w:val="00613D6C"/>
    <w:rsid w:val="00614364"/>
    <w:rsid w:val="006259C6"/>
    <w:rsid w:val="006279B5"/>
    <w:rsid w:val="00627C26"/>
    <w:rsid w:val="006300CA"/>
    <w:rsid w:val="00631FA9"/>
    <w:rsid w:val="0063238F"/>
    <w:rsid w:val="00634A5B"/>
    <w:rsid w:val="0063731A"/>
    <w:rsid w:val="00640049"/>
    <w:rsid w:val="006414ED"/>
    <w:rsid w:val="00641BFD"/>
    <w:rsid w:val="006430FE"/>
    <w:rsid w:val="00645C90"/>
    <w:rsid w:val="00645CE7"/>
    <w:rsid w:val="00645FA3"/>
    <w:rsid w:val="00646041"/>
    <w:rsid w:val="00646E2A"/>
    <w:rsid w:val="00646E95"/>
    <w:rsid w:val="00647691"/>
    <w:rsid w:val="00647735"/>
    <w:rsid w:val="00650ECC"/>
    <w:rsid w:val="00651797"/>
    <w:rsid w:val="00652248"/>
    <w:rsid w:val="00653326"/>
    <w:rsid w:val="006539E1"/>
    <w:rsid w:val="006543BA"/>
    <w:rsid w:val="00657810"/>
    <w:rsid w:val="0065788E"/>
    <w:rsid w:val="00657B80"/>
    <w:rsid w:val="006615D2"/>
    <w:rsid w:val="00665478"/>
    <w:rsid w:val="006669BA"/>
    <w:rsid w:val="006716BC"/>
    <w:rsid w:val="00674542"/>
    <w:rsid w:val="006758D0"/>
    <w:rsid w:val="00675B3C"/>
    <w:rsid w:val="00675EC1"/>
    <w:rsid w:val="00676370"/>
    <w:rsid w:val="00676D29"/>
    <w:rsid w:val="00680D65"/>
    <w:rsid w:val="006857A4"/>
    <w:rsid w:val="006859D0"/>
    <w:rsid w:val="00685FA7"/>
    <w:rsid w:val="006866EA"/>
    <w:rsid w:val="0068764B"/>
    <w:rsid w:val="00687878"/>
    <w:rsid w:val="006907E0"/>
    <w:rsid w:val="0069397C"/>
    <w:rsid w:val="0069495C"/>
    <w:rsid w:val="00697333"/>
    <w:rsid w:val="006A2A1C"/>
    <w:rsid w:val="006A44AC"/>
    <w:rsid w:val="006A57C1"/>
    <w:rsid w:val="006A621F"/>
    <w:rsid w:val="006A62F3"/>
    <w:rsid w:val="006A7989"/>
    <w:rsid w:val="006B04F5"/>
    <w:rsid w:val="006B0AC2"/>
    <w:rsid w:val="006B1A30"/>
    <w:rsid w:val="006B1AC4"/>
    <w:rsid w:val="006B1CA2"/>
    <w:rsid w:val="006B1E6B"/>
    <w:rsid w:val="006B4BFF"/>
    <w:rsid w:val="006B53A4"/>
    <w:rsid w:val="006B6F9E"/>
    <w:rsid w:val="006B73EB"/>
    <w:rsid w:val="006B79A4"/>
    <w:rsid w:val="006B7BCA"/>
    <w:rsid w:val="006C2D0F"/>
    <w:rsid w:val="006C316D"/>
    <w:rsid w:val="006C4B43"/>
    <w:rsid w:val="006C5403"/>
    <w:rsid w:val="006C5F6C"/>
    <w:rsid w:val="006C74F2"/>
    <w:rsid w:val="006D0087"/>
    <w:rsid w:val="006D0934"/>
    <w:rsid w:val="006D16BB"/>
    <w:rsid w:val="006D257B"/>
    <w:rsid w:val="006D2679"/>
    <w:rsid w:val="006D340A"/>
    <w:rsid w:val="006D5ED2"/>
    <w:rsid w:val="006D63AC"/>
    <w:rsid w:val="006E061B"/>
    <w:rsid w:val="006E1A24"/>
    <w:rsid w:val="006E1BCF"/>
    <w:rsid w:val="006E260C"/>
    <w:rsid w:val="006E306F"/>
    <w:rsid w:val="006E37F9"/>
    <w:rsid w:val="006E508E"/>
    <w:rsid w:val="006E50BA"/>
    <w:rsid w:val="006E76B8"/>
    <w:rsid w:val="006E7AAC"/>
    <w:rsid w:val="006E7F53"/>
    <w:rsid w:val="006F006F"/>
    <w:rsid w:val="006F0E77"/>
    <w:rsid w:val="006F0F41"/>
    <w:rsid w:val="006F3252"/>
    <w:rsid w:val="006F3A15"/>
    <w:rsid w:val="006F6B4D"/>
    <w:rsid w:val="006F6D83"/>
    <w:rsid w:val="00700E88"/>
    <w:rsid w:val="00702A51"/>
    <w:rsid w:val="00702E66"/>
    <w:rsid w:val="0070463E"/>
    <w:rsid w:val="00704DC0"/>
    <w:rsid w:val="00704F38"/>
    <w:rsid w:val="00710B03"/>
    <w:rsid w:val="00711C0F"/>
    <w:rsid w:val="007137B8"/>
    <w:rsid w:val="00715A1D"/>
    <w:rsid w:val="007204AF"/>
    <w:rsid w:val="00721B12"/>
    <w:rsid w:val="00721E00"/>
    <w:rsid w:val="00723890"/>
    <w:rsid w:val="007239C3"/>
    <w:rsid w:val="00724E23"/>
    <w:rsid w:val="00725833"/>
    <w:rsid w:val="00725E81"/>
    <w:rsid w:val="00726072"/>
    <w:rsid w:val="00726AEB"/>
    <w:rsid w:val="0072712E"/>
    <w:rsid w:val="007304B0"/>
    <w:rsid w:val="00730F15"/>
    <w:rsid w:val="0073237E"/>
    <w:rsid w:val="00732ED8"/>
    <w:rsid w:val="00734961"/>
    <w:rsid w:val="00734C94"/>
    <w:rsid w:val="00735463"/>
    <w:rsid w:val="00735762"/>
    <w:rsid w:val="00736235"/>
    <w:rsid w:val="0073626C"/>
    <w:rsid w:val="0073661F"/>
    <w:rsid w:val="00736772"/>
    <w:rsid w:val="00736C49"/>
    <w:rsid w:val="0074281F"/>
    <w:rsid w:val="00743417"/>
    <w:rsid w:val="007444A6"/>
    <w:rsid w:val="00746EE6"/>
    <w:rsid w:val="00747EDA"/>
    <w:rsid w:val="007514E6"/>
    <w:rsid w:val="00753A8D"/>
    <w:rsid w:val="00754594"/>
    <w:rsid w:val="00754C70"/>
    <w:rsid w:val="0075796E"/>
    <w:rsid w:val="00760259"/>
    <w:rsid w:val="00760BB0"/>
    <w:rsid w:val="0076157A"/>
    <w:rsid w:val="007620F1"/>
    <w:rsid w:val="00763FA4"/>
    <w:rsid w:val="0076413A"/>
    <w:rsid w:val="00764253"/>
    <w:rsid w:val="00765959"/>
    <w:rsid w:val="00766031"/>
    <w:rsid w:val="007660D5"/>
    <w:rsid w:val="00766E45"/>
    <w:rsid w:val="00767B02"/>
    <w:rsid w:val="00772A9B"/>
    <w:rsid w:val="00772E06"/>
    <w:rsid w:val="00773E47"/>
    <w:rsid w:val="00774D87"/>
    <w:rsid w:val="00776E00"/>
    <w:rsid w:val="007770ED"/>
    <w:rsid w:val="00777227"/>
    <w:rsid w:val="00777372"/>
    <w:rsid w:val="0078027A"/>
    <w:rsid w:val="00780AFC"/>
    <w:rsid w:val="00780E68"/>
    <w:rsid w:val="0078238D"/>
    <w:rsid w:val="00782B1C"/>
    <w:rsid w:val="00784050"/>
    <w:rsid w:val="00784593"/>
    <w:rsid w:val="007848B8"/>
    <w:rsid w:val="0078568B"/>
    <w:rsid w:val="0078648C"/>
    <w:rsid w:val="007868F5"/>
    <w:rsid w:val="00786AAB"/>
    <w:rsid w:val="00787F82"/>
    <w:rsid w:val="007917CB"/>
    <w:rsid w:val="00793EA7"/>
    <w:rsid w:val="00794B1B"/>
    <w:rsid w:val="00796392"/>
    <w:rsid w:val="007973A6"/>
    <w:rsid w:val="00797950"/>
    <w:rsid w:val="007A00EF"/>
    <w:rsid w:val="007A2084"/>
    <w:rsid w:val="007A34D4"/>
    <w:rsid w:val="007A387E"/>
    <w:rsid w:val="007A3CDF"/>
    <w:rsid w:val="007A45D1"/>
    <w:rsid w:val="007A4B16"/>
    <w:rsid w:val="007A6D7F"/>
    <w:rsid w:val="007B19EA"/>
    <w:rsid w:val="007B2B74"/>
    <w:rsid w:val="007B2DE9"/>
    <w:rsid w:val="007B4166"/>
    <w:rsid w:val="007B5E07"/>
    <w:rsid w:val="007B65A2"/>
    <w:rsid w:val="007C0A2D"/>
    <w:rsid w:val="007C0C3D"/>
    <w:rsid w:val="007C19D1"/>
    <w:rsid w:val="007C27B0"/>
    <w:rsid w:val="007C286F"/>
    <w:rsid w:val="007D00ED"/>
    <w:rsid w:val="007D06AC"/>
    <w:rsid w:val="007D48D6"/>
    <w:rsid w:val="007D499C"/>
    <w:rsid w:val="007D4F4A"/>
    <w:rsid w:val="007D66A4"/>
    <w:rsid w:val="007D67C3"/>
    <w:rsid w:val="007D6A81"/>
    <w:rsid w:val="007D6C20"/>
    <w:rsid w:val="007D6F0A"/>
    <w:rsid w:val="007D7079"/>
    <w:rsid w:val="007E0A3F"/>
    <w:rsid w:val="007E0A97"/>
    <w:rsid w:val="007E2203"/>
    <w:rsid w:val="007E2361"/>
    <w:rsid w:val="007E2F50"/>
    <w:rsid w:val="007E2F95"/>
    <w:rsid w:val="007E44CC"/>
    <w:rsid w:val="007E4570"/>
    <w:rsid w:val="007E4D74"/>
    <w:rsid w:val="007E616E"/>
    <w:rsid w:val="007E7273"/>
    <w:rsid w:val="007E7718"/>
    <w:rsid w:val="007F0187"/>
    <w:rsid w:val="007F1A9C"/>
    <w:rsid w:val="007F23D1"/>
    <w:rsid w:val="007F300B"/>
    <w:rsid w:val="007F4932"/>
    <w:rsid w:val="007F52B3"/>
    <w:rsid w:val="007F602A"/>
    <w:rsid w:val="007F639A"/>
    <w:rsid w:val="007F6A57"/>
    <w:rsid w:val="007F75E5"/>
    <w:rsid w:val="008014C3"/>
    <w:rsid w:val="00803A01"/>
    <w:rsid w:val="00803B83"/>
    <w:rsid w:val="00804059"/>
    <w:rsid w:val="00804BB3"/>
    <w:rsid w:val="00806151"/>
    <w:rsid w:val="008076B7"/>
    <w:rsid w:val="0081112F"/>
    <w:rsid w:val="00811A36"/>
    <w:rsid w:val="008134B1"/>
    <w:rsid w:val="00814FF1"/>
    <w:rsid w:val="00817369"/>
    <w:rsid w:val="00817F51"/>
    <w:rsid w:val="00824C59"/>
    <w:rsid w:val="0082579C"/>
    <w:rsid w:val="00825C3F"/>
    <w:rsid w:val="0082680C"/>
    <w:rsid w:val="0082727C"/>
    <w:rsid w:val="00830167"/>
    <w:rsid w:val="00831938"/>
    <w:rsid w:val="00832C1A"/>
    <w:rsid w:val="0083527B"/>
    <w:rsid w:val="0083773D"/>
    <w:rsid w:val="00842273"/>
    <w:rsid w:val="008428AE"/>
    <w:rsid w:val="00843229"/>
    <w:rsid w:val="00844609"/>
    <w:rsid w:val="008463EF"/>
    <w:rsid w:val="00846B3B"/>
    <w:rsid w:val="008506B4"/>
    <w:rsid w:val="00850812"/>
    <w:rsid w:val="008529E3"/>
    <w:rsid w:val="00854CAC"/>
    <w:rsid w:val="00854D08"/>
    <w:rsid w:val="0086168F"/>
    <w:rsid w:val="008637C9"/>
    <w:rsid w:val="00863801"/>
    <w:rsid w:val="008641CA"/>
    <w:rsid w:val="008650BC"/>
    <w:rsid w:val="008665FB"/>
    <w:rsid w:val="00867ECE"/>
    <w:rsid w:val="0087034B"/>
    <w:rsid w:val="00870C57"/>
    <w:rsid w:val="008718CF"/>
    <w:rsid w:val="008724F8"/>
    <w:rsid w:val="00872704"/>
    <w:rsid w:val="00872E7A"/>
    <w:rsid w:val="008751CD"/>
    <w:rsid w:val="00875F59"/>
    <w:rsid w:val="008761D1"/>
    <w:rsid w:val="00876820"/>
    <w:rsid w:val="00876B9A"/>
    <w:rsid w:val="00882506"/>
    <w:rsid w:val="00882F96"/>
    <w:rsid w:val="00883E96"/>
    <w:rsid w:val="008853F5"/>
    <w:rsid w:val="00886072"/>
    <w:rsid w:val="00886CBD"/>
    <w:rsid w:val="00887AFA"/>
    <w:rsid w:val="00890A15"/>
    <w:rsid w:val="008928C7"/>
    <w:rsid w:val="008933BF"/>
    <w:rsid w:val="0089487F"/>
    <w:rsid w:val="00894889"/>
    <w:rsid w:val="00895109"/>
    <w:rsid w:val="00895303"/>
    <w:rsid w:val="00895A77"/>
    <w:rsid w:val="00895C09"/>
    <w:rsid w:val="008965C2"/>
    <w:rsid w:val="008A0C8F"/>
    <w:rsid w:val="008A10C4"/>
    <w:rsid w:val="008A35BB"/>
    <w:rsid w:val="008A35BE"/>
    <w:rsid w:val="008A7112"/>
    <w:rsid w:val="008A7A47"/>
    <w:rsid w:val="008B0248"/>
    <w:rsid w:val="008B0D6E"/>
    <w:rsid w:val="008B1ADE"/>
    <w:rsid w:val="008B2B61"/>
    <w:rsid w:val="008B3592"/>
    <w:rsid w:val="008B374E"/>
    <w:rsid w:val="008B55F2"/>
    <w:rsid w:val="008B59BD"/>
    <w:rsid w:val="008B6A31"/>
    <w:rsid w:val="008B6B35"/>
    <w:rsid w:val="008B6C9D"/>
    <w:rsid w:val="008B7AFD"/>
    <w:rsid w:val="008C04AB"/>
    <w:rsid w:val="008C07C8"/>
    <w:rsid w:val="008C2321"/>
    <w:rsid w:val="008C276E"/>
    <w:rsid w:val="008C27AE"/>
    <w:rsid w:val="008C2A52"/>
    <w:rsid w:val="008C3FD4"/>
    <w:rsid w:val="008C4585"/>
    <w:rsid w:val="008C4CE7"/>
    <w:rsid w:val="008C4E85"/>
    <w:rsid w:val="008C4E97"/>
    <w:rsid w:val="008C6D73"/>
    <w:rsid w:val="008C6FFD"/>
    <w:rsid w:val="008D0A81"/>
    <w:rsid w:val="008D0BC3"/>
    <w:rsid w:val="008D191D"/>
    <w:rsid w:val="008D1D64"/>
    <w:rsid w:val="008D3574"/>
    <w:rsid w:val="008D3DDD"/>
    <w:rsid w:val="008D4307"/>
    <w:rsid w:val="008D44B3"/>
    <w:rsid w:val="008D572F"/>
    <w:rsid w:val="008E0CCA"/>
    <w:rsid w:val="008E105F"/>
    <w:rsid w:val="008E3575"/>
    <w:rsid w:val="008E458C"/>
    <w:rsid w:val="008E7110"/>
    <w:rsid w:val="008E7742"/>
    <w:rsid w:val="008F086B"/>
    <w:rsid w:val="008F0BCC"/>
    <w:rsid w:val="008F2931"/>
    <w:rsid w:val="008F3497"/>
    <w:rsid w:val="008F5A84"/>
    <w:rsid w:val="008F5F33"/>
    <w:rsid w:val="008F7A4A"/>
    <w:rsid w:val="008F7C1D"/>
    <w:rsid w:val="008F7EC9"/>
    <w:rsid w:val="00901C61"/>
    <w:rsid w:val="00901D8A"/>
    <w:rsid w:val="009028B6"/>
    <w:rsid w:val="0090398F"/>
    <w:rsid w:val="00904D99"/>
    <w:rsid w:val="009063E2"/>
    <w:rsid w:val="00906BA4"/>
    <w:rsid w:val="0090764A"/>
    <w:rsid w:val="0091046A"/>
    <w:rsid w:val="00910E24"/>
    <w:rsid w:val="009120CE"/>
    <w:rsid w:val="00912710"/>
    <w:rsid w:val="009137C0"/>
    <w:rsid w:val="009153A6"/>
    <w:rsid w:val="00917134"/>
    <w:rsid w:val="009178FD"/>
    <w:rsid w:val="00921EA7"/>
    <w:rsid w:val="009230D7"/>
    <w:rsid w:val="00924069"/>
    <w:rsid w:val="0092570D"/>
    <w:rsid w:val="00926086"/>
    <w:rsid w:val="00926597"/>
    <w:rsid w:val="009266C1"/>
    <w:rsid w:val="00926ABD"/>
    <w:rsid w:val="00926D1C"/>
    <w:rsid w:val="009300B9"/>
    <w:rsid w:val="00931240"/>
    <w:rsid w:val="00931584"/>
    <w:rsid w:val="009315B0"/>
    <w:rsid w:val="00931CAB"/>
    <w:rsid w:val="00931FDF"/>
    <w:rsid w:val="00932EBF"/>
    <w:rsid w:val="009352D9"/>
    <w:rsid w:val="00935610"/>
    <w:rsid w:val="00936B82"/>
    <w:rsid w:val="00940567"/>
    <w:rsid w:val="009413C8"/>
    <w:rsid w:val="00942652"/>
    <w:rsid w:val="00943CB4"/>
    <w:rsid w:val="00943EA4"/>
    <w:rsid w:val="0094511D"/>
    <w:rsid w:val="00945316"/>
    <w:rsid w:val="00946092"/>
    <w:rsid w:val="009461FA"/>
    <w:rsid w:val="00947F4E"/>
    <w:rsid w:val="0095543D"/>
    <w:rsid w:val="00955BFD"/>
    <w:rsid w:val="0096032F"/>
    <w:rsid w:val="00962483"/>
    <w:rsid w:val="00962550"/>
    <w:rsid w:val="00963309"/>
    <w:rsid w:val="00963906"/>
    <w:rsid w:val="009662D0"/>
    <w:rsid w:val="00966D47"/>
    <w:rsid w:val="0097010E"/>
    <w:rsid w:val="009705CE"/>
    <w:rsid w:val="00970A8C"/>
    <w:rsid w:val="00970FA8"/>
    <w:rsid w:val="00971495"/>
    <w:rsid w:val="00971607"/>
    <w:rsid w:val="00971B77"/>
    <w:rsid w:val="00972C3E"/>
    <w:rsid w:val="00974861"/>
    <w:rsid w:val="009759F6"/>
    <w:rsid w:val="0097608E"/>
    <w:rsid w:val="00977D97"/>
    <w:rsid w:val="009806CC"/>
    <w:rsid w:val="00980D2F"/>
    <w:rsid w:val="009820C1"/>
    <w:rsid w:val="00985F33"/>
    <w:rsid w:val="009864B6"/>
    <w:rsid w:val="00986985"/>
    <w:rsid w:val="009875DB"/>
    <w:rsid w:val="0099027C"/>
    <w:rsid w:val="009908FB"/>
    <w:rsid w:val="00990AD4"/>
    <w:rsid w:val="00990D1A"/>
    <w:rsid w:val="00991E68"/>
    <w:rsid w:val="00992312"/>
    <w:rsid w:val="00992EFF"/>
    <w:rsid w:val="00995669"/>
    <w:rsid w:val="009962E9"/>
    <w:rsid w:val="00997717"/>
    <w:rsid w:val="009A1F16"/>
    <w:rsid w:val="009A2E9D"/>
    <w:rsid w:val="009A5F75"/>
    <w:rsid w:val="009A6C02"/>
    <w:rsid w:val="009A76AA"/>
    <w:rsid w:val="009A7A6E"/>
    <w:rsid w:val="009A7A87"/>
    <w:rsid w:val="009B045C"/>
    <w:rsid w:val="009B2658"/>
    <w:rsid w:val="009B2A14"/>
    <w:rsid w:val="009B3FBC"/>
    <w:rsid w:val="009B46D7"/>
    <w:rsid w:val="009C0DED"/>
    <w:rsid w:val="009C11BF"/>
    <w:rsid w:val="009C242B"/>
    <w:rsid w:val="009C2A4E"/>
    <w:rsid w:val="009C54B5"/>
    <w:rsid w:val="009C55AF"/>
    <w:rsid w:val="009C72B9"/>
    <w:rsid w:val="009D2CF3"/>
    <w:rsid w:val="009D45FE"/>
    <w:rsid w:val="009D4F32"/>
    <w:rsid w:val="009D5EF0"/>
    <w:rsid w:val="009D61D2"/>
    <w:rsid w:val="009D7546"/>
    <w:rsid w:val="009D7C98"/>
    <w:rsid w:val="009E097F"/>
    <w:rsid w:val="009E1204"/>
    <w:rsid w:val="009E128B"/>
    <w:rsid w:val="009E1905"/>
    <w:rsid w:val="009E2382"/>
    <w:rsid w:val="009E2D84"/>
    <w:rsid w:val="009E3722"/>
    <w:rsid w:val="009E5466"/>
    <w:rsid w:val="009E57D7"/>
    <w:rsid w:val="009E61D8"/>
    <w:rsid w:val="009E6601"/>
    <w:rsid w:val="009F1D89"/>
    <w:rsid w:val="009F35FC"/>
    <w:rsid w:val="009F4371"/>
    <w:rsid w:val="009F5039"/>
    <w:rsid w:val="009F5482"/>
    <w:rsid w:val="009F621B"/>
    <w:rsid w:val="009F7040"/>
    <w:rsid w:val="009F7C26"/>
    <w:rsid w:val="00A01C86"/>
    <w:rsid w:val="00A0224C"/>
    <w:rsid w:val="00A04DB1"/>
    <w:rsid w:val="00A0538D"/>
    <w:rsid w:val="00A055FC"/>
    <w:rsid w:val="00A06002"/>
    <w:rsid w:val="00A0787F"/>
    <w:rsid w:val="00A10559"/>
    <w:rsid w:val="00A11D7C"/>
    <w:rsid w:val="00A12F5B"/>
    <w:rsid w:val="00A14F77"/>
    <w:rsid w:val="00A15707"/>
    <w:rsid w:val="00A16DA7"/>
    <w:rsid w:val="00A200CA"/>
    <w:rsid w:val="00A20ED6"/>
    <w:rsid w:val="00A22117"/>
    <w:rsid w:val="00A2321A"/>
    <w:rsid w:val="00A235AE"/>
    <w:rsid w:val="00A23B38"/>
    <w:rsid w:val="00A2455A"/>
    <w:rsid w:val="00A2550E"/>
    <w:rsid w:val="00A25C61"/>
    <w:rsid w:val="00A26683"/>
    <w:rsid w:val="00A3263D"/>
    <w:rsid w:val="00A32FA1"/>
    <w:rsid w:val="00A37D53"/>
    <w:rsid w:val="00A37D7F"/>
    <w:rsid w:val="00A41A7B"/>
    <w:rsid w:val="00A42ECB"/>
    <w:rsid w:val="00A435E6"/>
    <w:rsid w:val="00A43F06"/>
    <w:rsid w:val="00A46410"/>
    <w:rsid w:val="00A501DF"/>
    <w:rsid w:val="00A5058C"/>
    <w:rsid w:val="00A5227B"/>
    <w:rsid w:val="00A53C59"/>
    <w:rsid w:val="00A54FEA"/>
    <w:rsid w:val="00A551E3"/>
    <w:rsid w:val="00A55A49"/>
    <w:rsid w:val="00A55D42"/>
    <w:rsid w:val="00A56914"/>
    <w:rsid w:val="00A57688"/>
    <w:rsid w:val="00A62CA4"/>
    <w:rsid w:val="00A62EAD"/>
    <w:rsid w:val="00A65E52"/>
    <w:rsid w:val="00A66C6A"/>
    <w:rsid w:val="00A71D8B"/>
    <w:rsid w:val="00A71E95"/>
    <w:rsid w:val="00A74683"/>
    <w:rsid w:val="00A74D4C"/>
    <w:rsid w:val="00A74E83"/>
    <w:rsid w:val="00A80BB7"/>
    <w:rsid w:val="00A81C9F"/>
    <w:rsid w:val="00A826B1"/>
    <w:rsid w:val="00A8339B"/>
    <w:rsid w:val="00A842E9"/>
    <w:rsid w:val="00A84481"/>
    <w:rsid w:val="00A84625"/>
    <w:rsid w:val="00A84A94"/>
    <w:rsid w:val="00A86C5A"/>
    <w:rsid w:val="00A87CD6"/>
    <w:rsid w:val="00A91F28"/>
    <w:rsid w:val="00A92132"/>
    <w:rsid w:val="00A93C77"/>
    <w:rsid w:val="00A94514"/>
    <w:rsid w:val="00A97572"/>
    <w:rsid w:val="00AA10F1"/>
    <w:rsid w:val="00AA18D9"/>
    <w:rsid w:val="00AA39E4"/>
    <w:rsid w:val="00AA4E3D"/>
    <w:rsid w:val="00AA501B"/>
    <w:rsid w:val="00AA5351"/>
    <w:rsid w:val="00AB01DD"/>
    <w:rsid w:val="00AB04EC"/>
    <w:rsid w:val="00AB0CF1"/>
    <w:rsid w:val="00AB1740"/>
    <w:rsid w:val="00AB363C"/>
    <w:rsid w:val="00AB476D"/>
    <w:rsid w:val="00AB539A"/>
    <w:rsid w:val="00AB5FB6"/>
    <w:rsid w:val="00AB7382"/>
    <w:rsid w:val="00AC1872"/>
    <w:rsid w:val="00AC1926"/>
    <w:rsid w:val="00AC2A45"/>
    <w:rsid w:val="00AC419F"/>
    <w:rsid w:val="00AC4922"/>
    <w:rsid w:val="00AC756B"/>
    <w:rsid w:val="00AC769E"/>
    <w:rsid w:val="00AC79FF"/>
    <w:rsid w:val="00AD0FED"/>
    <w:rsid w:val="00AD10A6"/>
    <w:rsid w:val="00AD1256"/>
    <w:rsid w:val="00AD1DAA"/>
    <w:rsid w:val="00AD2698"/>
    <w:rsid w:val="00AD4555"/>
    <w:rsid w:val="00AD6547"/>
    <w:rsid w:val="00AD712A"/>
    <w:rsid w:val="00AE07F2"/>
    <w:rsid w:val="00AE1C50"/>
    <w:rsid w:val="00AE1DC7"/>
    <w:rsid w:val="00AE2D15"/>
    <w:rsid w:val="00AE489E"/>
    <w:rsid w:val="00AE499D"/>
    <w:rsid w:val="00AE5091"/>
    <w:rsid w:val="00AF145C"/>
    <w:rsid w:val="00AF1ACF"/>
    <w:rsid w:val="00AF1E23"/>
    <w:rsid w:val="00AF1FC4"/>
    <w:rsid w:val="00AF637B"/>
    <w:rsid w:val="00AF6BE7"/>
    <w:rsid w:val="00AF741A"/>
    <w:rsid w:val="00AF7789"/>
    <w:rsid w:val="00AF7933"/>
    <w:rsid w:val="00AF7F81"/>
    <w:rsid w:val="00B01726"/>
    <w:rsid w:val="00B01AFF"/>
    <w:rsid w:val="00B02B80"/>
    <w:rsid w:val="00B0542D"/>
    <w:rsid w:val="00B05589"/>
    <w:rsid w:val="00B05CC7"/>
    <w:rsid w:val="00B05D06"/>
    <w:rsid w:val="00B05D24"/>
    <w:rsid w:val="00B06A45"/>
    <w:rsid w:val="00B06B93"/>
    <w:rsid w:val="00B07D0B"/>
    <w:rsid w:val="00B104C2"/>
    <w:rsid w:val="00B11975"/>
    <w:rsid w:val="00B128F4"/>
    <w:rsid w:val="00B12B58"/>
    <w:rsid w:val="00B136E7"/>
    <w:rsid w:val="00B141F7"/>
    <w:rsid w:val="00B156A9"/>
    <w:rsid w:val="00B15F6D"/>
    <w:rsid w:val="00B16AB7"/>
    <w:rsid w:val="00B17F15"/>
    <w:rsid w:val="00B204A7"/>
    <w:rsid w:val="00B22191"/>
    <w:rsid w:val="00B25573"/>
    <w:rsid w:val="00B25987"/>
    <w:rsid w:val="00B26D8B"/>
    <w:rsid w:val="00B272C1"/>
    <w:rsid w:val="00B27E39"/>
    <w:rsid w:val="00B3011D"/>
    <w:rsid w:val="00B30EB2"/>
    <w:rsid w:val="00B322BC"/>
    <w:rsid w:val="00B3439E"/>
    <w:rsid w:val="00B34DDE"/>
    <w:rsid w:val="00B34E08"/>
    <w:rsid w:val="00B350D8"/>
    <w:rsid w:val="00B354E5"/>
    <w:rsid w:val="00B358A3"/>
    <w:rsid w:val="00B377AE"/>
    <w:rsid w:val="00B37E78"/>
    <w:rsid w:val="00B40976"/>
    <w:rsid w:val="00B410B1"/>
    <w:rsid w:val="00B419D1"/>
    <w:rsid w:val="00B43676"/>
    <w:rsid w:val="00B453F8"/>
    <w:rsid w:val="00B46D45"/>
    <w:rsid w:val="00B46EE2"/>
    <w:rsid w:val="00B4719A"/>
    <w:rsid w:val="00B47FB5"/>
    <w:rsid w:val="00B513CE"/>
    <w:rsid w:val="00B531A7"/>
    <w:rsid w:val="00B532CC"/>
    <w:rsid w:val="00B53473"/>
    <w:rsid w:val="00B54FDE"/>
    <w:rsid w:val="00B555B0"/>
    <w:rsid w:val="00B556AC"/>
    <w:rsid w:val="00B575EB"/>
    <w:rsid w:val="00B57CE4"/>
    <w:rsid w:val="00B57FF1"/>
    <w:rsid w:val="00B61261"/>
    <w:rsid w:val="00B61F22"/>
    <w:rsid w:val="00B622E6"/>
    <w:rsid w:val="00B65590"/>
    <w:rsid w:val="00B6598E"/>
    <w:rsid w:val="00B667FF"/>
    <w:rsid w:val="00B6726A"/>
    <w:rsid w:val="00B676BA"/>
    <w:rsid w:val="00B7080D"/>
    <w:rsid w:val="00B71564"/>
    <w:rsid w:val="00B73957"/>
    <w:rsid w:val="00B7454A"/>
    <w:rsid w:val="00B7611B"/>
    <w:rsid w:val="00B76763"/>
    <w:rsid w:val="00B7727C"/>
    <w:rsid w:val="00B7732B"/>
    <w:rsid w:val="00B77747"/>
    <w:rsid w:val="00B77A30"/>
    <w:rsid w:val="00B804C8"/>
    <w:rsid w:val="00B81D45"/>
    <w:rsid w:val="00B86954"/>
    <w:rsid w:val="00B878ED"/>
    <w:rsid w:val="00B879F0"/>
    <w:rsid w:val="00B9072B"/>
    <w:rsid w:val="00B93612"/>
    <w:rsid w:val="00B946B0"/>
    <w:rsid w:val="00B95228"/>
    <w:rsid w:val="00B95974"/>
    <w:rsid w:val="00B97E0A"/>
    <w:rsid w:val="00BA0085"/>
    <w:rsid w:val="00BA00C9"/>
    <w:rsid w:val="00BA054A"/>
    <w:rsid w:val="00BA190D"/>
    <w:rsid w:val="00BA21B5"/>
    <w:rsid w:val="00BA25E0"/>
    <w:rsid w:val="00BA4006"/>
    <w:rsid w:val="00BA5633"/>
    <w:rsid w:val="00BA56CC"/>
    <w:rsid w:val="00BA6071"/>
    <w:rsid w:val="00BB016C"/>
    <w:rsid w:val="00BB070A"/>
    <w:rsid w:val="00BB07F7"/>
    <w:rsid w:val="00BB18FC"/>
    <w:rsid w:val="00BB29A9"/>
    <w:rsid w:val="00BB371C"/>
    <w:rsid w:val="00BB417B"/>
    <w:rsid w:val="00BB5D7D"/>
    <w:rsid w:val="00BB6801"/>
    <w:rsid w:val="00BB69F5"/>
    <w:rsid w:val="00BB73B0"/>
    <w:rsid w:val="00BC05B5"/>
    <w:rsid w:val="00BC1E53"/>
    <w:rsid w:val="00BC25AA"/>
    <w:rsid w:val="00BC630F"/>
    <w:rsid w:val="00BD04EE"/>
    <w:rsid w:val="00BD1498"/>
    <w:rsid w:val="00BD1A30"/>
    <w:rsid w:val="00BD2796"/>
    <w:rsid w:val="00BD2AA0"/>
    <w:rsid w:val="00BD512D"/>
    <w:rsid w:val="00BD7B22"/>
    <w:rsid w:val="00BD7C9F"/>
    <w:rsid w:val="00BE461C"/>
    <w:rsid w:val="00BE5259"/>
    <w:rsid w:val="00BE606A"/>
    <w:rsid w:val="00BE6E3F"/>
    <w:rsid w:val="00BE6F2A"/>
    <w:rsid w:val="00BE79BC"/>
    <w:rsid w:val="00BE7E95"/>
    <w:rsid w:val="00BF4B94"/>
    <w:rsid w:val="00BF6221"/>
    <w:rsid w:val="00C01519"/>
    <w:rsid w:val="00C022E3"/>
    <w:rsid w:val="00C02C3D"/>
    <w:rsid w:val="00C03C86"/>
    <w:rsid w:val="00C049B0"/>
    <w:rsid w:val="00C04FA8"/>
    <w:rsid w:val="00C06BB9"/>
    <w:rsid w:val="00C10006"/>
    <w:rsid w:val="00C10D96"/>
    <w:rsid w:val="00C124EB"/>
    <w:rsid w:val="00C131B0"/>
    <w:rsid w:val="00C15ACA"/>
    <w:rsid w:val="00C20FC1"/>
    <w:rsid w:val="00C2294F"/>
    <w:rsid w:val="00C22D17"/>
    <w:rsid w:val="00C23402"/>
    <w:rsid w:val="00C23BAC"/>
    <w:rsid w:val="00C23D08"/>
    <w:rsid w:val="00C24957"/>
    <w:rsid w:val="00C249F7"/>
    <w:rsid w:val="00C264A4"/>
    <w:rsid w:val="00C26BB2"/>
    <w:rsid w:val="00C27248"/>
    <w:rsid w:val="00C27793"/>
    <w:rsid w:val="00C3096A"/>
    <w:rsid w:val="00C317FC"/>
    <w:rsid w:val="00C31A80"/>
    <w:rsid w:val="00C320F6"/>
    <w:rsid w:val="00C3400D"/>
    <w:rsid w:val="00C344AE"/>
    <w:rsid w:val="00C355A1"/>
    <w:rsid w:val="00C364E1"/>
    <w:rsid w:val="00C368F5"/>
    <w:rsid w:val="00C36CBB"/>
    <w:rsid w:val="00C42154"/>
    <w:rsid w:val="00C43D14"/>
    <w:rsid w:val="00C45AF0"/>
    <w:rsid w:val="00C4712D"/>
    <w:rsid w:val="00C471BA"/>
    <w:rsid w:val="00C47282"/>
    <w:rsid w:val="00C5065B"/>
    <w:rsid w:val="00C54155"/>
    <w:rsid w:val="00C550F8"/>
    <w:rsid w:val="00C555C9"/>
    <w:rsid w:val="00C57729"/>
    <w:rsid w:val="00C60423"/>
    <w:rsid w:val="00C608AE"/>
    <w:rsid w:val="00C6554A"/>
    <w:rsid w:val="00C65615"/>
    <w:rsid w:val="00C659C4"/>
    <w:rsid w:val="00C709B1"/>
    <w:rsid w:val="00C70ADC"/>
    <w:rsid w:val="00C71445"/>
    <w:rsid w:val="00C740D9"/>
    <w:rsid w:val="00C74A64"/>
    <w:rsid w:val="00C75085"/>
    <w:rsid w:val="00C7642A"/>
    <w:rsid w:val="00C77080"/>
    <w:rsid w:val="00C77F07"/>
    <w:rsid w:val="00C801E3"/>
    <w:rsid w:val="00C81178"/>
    <w:rsid w:val="00C81C36"/>
    <w:rsid w:val="00C8241A"/>
    <w:rsid w:val="00C8314B"/>
    <w:rsid w:val="00C84F0D"/>
    <w:rsid w:val="00C94097"/>
    <w:rsid w:val="00C94845"/>
    <w:rsid w:val="00C94F55"/>
    <w:rsid w:val="00C95B5A"/>
    <w:rsid w:val="00C95DAF"/>
    <w:rsid w:val="00C968E3"/>
    <w:rsid w:val="00CA129E"/>
    <w:rsid w:val="00CA2F63"/>
    <w:rsid w:val="00CA390A"/>
    <w:rsid w:val="00CA39EB"/>
    <w:rsid w:val="00CA67BA"/>
    <w:rsid w:val="00CA72A5"/>
    <w:rsid w:val="00CA7D62"/>
    <w:rsid w:val="00CB04A0"/>
    <w:rsid w:val="00CB07A8"/>
    <w:rsid w:val="00CB0BB0"/>
    <w:rsid w:val="00CB37C0"/>
    <w:rsid w:val="00CB3C8C"/>
    <w:rsid w:val="00CB5819"/>
    <w:rsid w:val="00CC06D1"/>
    <w:rsid w:val="00CC14CD"/>
    <w:rsid w:val="00CC1A4D"/>
    <w:rsid w:val="00CC20BE"/>
    <w:rsid w:val="00CC5AEB"/>
    <w:rsid w:val="00CD0493"/>
    <w:rsid w:val="00CD25B9"/>
    <w:rsid w:val="00CD4622"/>
    <w:rsid w:val="00CD4A57"/>
    <w:rsid w:val="00CD61D3"/>
    <w:rsid w:val="00CD779E"/>
    <w:rsid w:val="00CD7A3D"/>
    <w:rsid w:val="00CE00CC"/>
    <w:rsid w:val="00CE21D2"/>
    <w:rsid w:val="00CE345D"/>
    <w:rsid w:val="00CE34DC"/>
    <w:rsid w:val="00CE5D2A"/>
    <w:rsid w:val="00CE68BF"/>
    <w:rsid w:val="00CE6A67"/>
    <w:rsid w:val="00CE759C"/>
    <w:rsid w:val="00CF0361"/>
    <w:rsid w:val="00CF1EC1"/>
    <w:rsid w:val="00CF2151"/>
    <w:rsid w:val="00CF47B9"/>
    <w:rsid w:val="00CF5EA4"/>
    <w:rsid w:val="00CF6EB6"/>
    <w:rsid w:val="00CF739F"/>
    <w:rsid w:val="00CF7757"/>
    <w:rsid w:val="00D00E9D"/>
    <w:rsid w:val="00D0162B"/>
    <w:rsid w:val="00D01AB5"/>
    <w:rsid w:val="00D01C5D"/>
    <w:rsid w:val="00D04373"/>
    <w:rsid w:val="00D043EF"/>
    <w:rsid w:val="00D04574"/>
    <w:rsid w:val="00D04A1E"/>
    <w:rsid w:val="00D05882"/>
    <w:rsid w:val="00D05F70"/>
    <w:rsid w:val="00D1017F"/>
    <w:rsid w:val="00D1055A"/>
    <w:rsid w:val="00D123BA"/>
    <w:rsid w:val="00D12BAE"/>
    <w:rsid w:val="00D13C97"/>
    <w:rsid w:val="00D146F1"/>
    <w:rsid w:val="00D159E5"/>
    <w:rsid w:val="00D16548"/>
    <w:rsid w:val="00D16E9F"/>
    <w:rsid w:val="00D17083"/>
    <w:rsid w:val="00D17EE6"/>
    <w:rsid w:val="00D22749"/>
    <w:rsid w:val="00D22A37"/>
    <w:rsid w:val="00D235E4"/>
    <w:rsid w:val="00D23CD3"/>
    <w:rsid w:val="00D24DC4"/>
    <w:rsid w:val="00D305C9"/>
    <w:rsid w:val="00D30632"/>
    <w:rsid w:val="00D30F82"/>
    <w:rsid w:val="00D31E14"/>
    <w:rsid w:val="00D32477"/>
    <w:rsid w:val="00D32E19"/>
    <w:rsid w:val="00D33604"/>
    <w:rsid w:val="00D34562"/>
    <w:rsid w:val="00D35508"/>
    <w:rsid w:val="00D35C8B"/>
    <w:rsid w:val="00D37B08"/>
    <w:rsid w:val="00D413A4"/>
    <w:rsid w:val="00D4152A"/>
    <w:rsid w:val="00D430A3"/>
    <w:rsid w:val="00D437FF"/>
    <w:rsid w:val="00D440A1"/>
    <w:rsid w:val="00D44CC0"/>
    <w:rsid w:val="00D4526A"/>
    <w:rsid w:val="00D45313"/>
    <w:rsid w:val="00D45E55"/>
    <w:rsid w:val="00D46576"/>
    <w:rsid w:val="00D470A6"/>
    <w:rsid w:val="00D50B33"/>
    <w:rsid w:val="00D5130C"/>
    <w:rsid w:val="00D515C4"/>
    <w:rsid w:val="00D51D86"/>
    <w:rsid w:val="00D51E1E"/>
    <w:rsid w:val="00D51F01"/>
    <w:rsid w:val="00D537FF"/>
    <w:rsid w:val="00D55A27"/>
    <w:rsid w:val="00D564E1"/>
    <w:rsid w:val="00D56860"/>
    <w:rsid w:val="00D569C6"/>
    <w:rsid w:val="00D61813"/>
    <w:rsid w:val="00D61A7E"/>
    <w:rsid w:val="00D62265"/>
    <w:rsid w:val="00D62A72"/>
    <w:rsid w:val="00D62F28"/>
    <w:rsid w:val="00D63AEA"/>
    <w:rsid w:val="00D6415C"/>
    <w:rsid w:val="00D641DE"/>
    <w:rsid w:val="00D6573D"/>
    <w:rsid w:val="00D66060"/>
    <w:rsid w:val="00D67B66"/>
    <w:rsid w:val="00D70431"/>
    <w:rsid w:val="00D7094A"/>
    <w:rsid w:val="00D718F9"/>
    <w:rsid w:val="00D72DB3"/>
    <w:rsid w:val="00D732BA"/>
    <w:rsid w:val="00D747C0"/>
    <w:rsid w:val="00D74E10"/>
    <w:rsid w:val="00D80570"/>
    <w:rsid w:val="00D813A0"/>
    <w:rsid w:val="00D84C4E"/>
    <w:rsid w:val="00D8512E"/>
    <w:rsid w:val="00D8685A"/>
    <w:rsid w:val="00D878F5"/>
    <w:rsid w:val="00D90C5A"/>
    <w:rsid w:val="00D91B50"/>
    <w:rsid w:val="00D92211"/>
    <w:rsid w:val="00D927C7"/>
    <w:rsid w:val="00D9297A"/>
    <w:rsid w:val="00D92D77"/>
    <w:rsid w:val="00D93785"/>
    <w:rsid w:val="00D95040"/>
    <w:rsid w:val="00D97C4E"/>
    <w:rsid w:val="00DA1DF2"/>
    <w:rsid w:val="00DA1E58"/>
    <w:rsid w:val="00DA252F"/>
    <w:rsid w:val="00DA26D2"/>
    <w:rsid w:val="00DA3FD7"/>
    <w:rsid w:val="00DA54F7"/>
    <w:rsid w:val="00DA64B2"/>
    <w:rsid w:val="00DA7B66"/>
    <w:rsid w:val="00DA7CCD"/>
    <w:rsid w:val="00DB1D46"/>
    <w:rsid w:val="00DB448C"/>
    <w:rsid w:val="00DB4507"/>
    <w:rsid w:val="00DB77A6"/>
    <w:rsid w:val="00DB7A0F"/>
    <w:rsid w:val="00DC1055"/>
    <w:rsid w:val="00DC55EC"/>
    <w:rsid w:val="00DC64E8"/>
    <w:rsid w:val="00DC673C"/>
    <w:rsid w:val="00DC6989"/>
    <w:rsid w:val="00DC7F84"/>
    <w:rsid w:val="00DD0804"/>
    <w:rsid w:val="00DD1561"/>
    <w:rsid w:val="00DD1832"/>
    <w:rsid w:val="00DD19C8"/>
    <w:rsid w:val="00DD21E2"/>
    <w:rsid w:val="00DD2E9D"/>
    <w:rsid w:val="00DD487D"/>
    <w:rsid w:val="00DD4F5F"/>
    <w:rsid w:val="00DD5972"/>
    <w:rsid w:val="00DD598A"/>
    <w:rsid w:val="00DE22FD"/>
    <w:rsid w:val="00DE2575"/>
    <w:rsid w:val="00DE2831"/>
    <w:rsid w:val="00DE3E24"/>
    <w:rsid w:val="00DE4EF2"/>
    <w:rsid w:val="00DE51B8"/>
    <w:rsid w:val="00DE5469"/>
    <w:rsid w:val="00DE66C4"/>
    <w:rsid w:val="00DE77F9"/>
    <w:rsid w:val="00DF2C0E"/>
    <w:rsid w:val="00DF3AD6"/>
    <w:rsid w:val="00DF5AB9"/>
    <w:rsid w:val="00DF7888"/>
    <w:rsid w:val="00E00A77"/>
    <w:rsid w:val="00E01584"/>
    <w:rsid w:val="00E020F1"/>
    <w:rsid w:val="00E03A0F"/>
    <w:rsid w:val="00E040DC"/>
    <w:rsid w:val="00E04D7C"/>
    <w:rsid w:val="00E04DB6"/>
    <w:rsid w:val="00E0581E"/>
    <w:rsid w:val="00E06FFB"/>
    <w:rsid w:val="00E101FA"/>
    <w:rsid w:val="00E1045B"/>
    <w:rsid w:val="00E1138D"/>
    <w:rsid w:val="00E1267C"/>
    <w:rsid w:val="00E12CD0"/>
    <w:rsid w:val="00E16A1F"/>
    <w:rsid w:val="00E16A82"/>
    <w:rsid w:val="00E221C2"/>
    <w:rsid w:val="00E22800"/>
    <w:rsid w:val="00E22C57"/>
    <w:rsid w:val="00E22F7A"/>
    <w:rsid w:val="00E249A1"/>
    <w:rsid w:val="00E25A62"/>
    <w:rsid w:val="00E26AC7"/>
    <w:rsid w:val="00E2742F"/>
    <w:rsid w:val="00E2746F"/>
    <w:rsid w:val="00E27893"/>
    <w:rsid w:val="00E30155"/>
    <w:rsid w:val="00E3041C"/>
    <w:rsid w:val="00E30ABD"/>
    <w:rsid w:val="00E31E12"/>
    <w:rsid w:val="00E32950"/>
    <w:rsid w:val="00E33952"/>
    <w:rsid w:val="00E33DC9"/>
    <w:rsid w:val="00E359A2"/>
    <w:rsid w:val="00E36404"/>
    <w:rsid w:val="00E36C07"/>
    <w:rsid w:val="00E371B3"/>
    <w:rsid w:val="00E37223"/>
    <w:rsid w:val="00E411AD"/>
    <w:rsid w:val="00E4266E"/>
    <w:rsid w:val="00E4386B"/>
    <w:rsid w:val="00E45237"/>
    <w:rsid w:val="00E4537C"/>
    <w:rsid w:val="00E51BA0"/>
    <w:rsid w:val="00E52013"/>
    <w:rsid w:val="00E52F76"/>
    <w:rsid w:val="00E54765"/>
    <w:rsid w:val="00E54792"/>
    <w:rsid w:val="00E54A22"/>
    <w:rsid w:val="00E54D34"/>
    <w:rsid w:val="00E56D5B"/>
    <w:rsid w:val="00E56E20"/>
    <w:rsid w:val="00E5728F"/>
    <w:rsid w:val="00E60153"/>
    <w:rsid w:val="00E62A65"/>
    <w:rsid w:val="00E63618"/>
    <w:rsid w:val="00E64158"/>
    <w:rsid w:val="00E641B6"/>
    <w:rsid w:val="00E67336"/>
    <w:rsid w:val="00E7122E"/>
    <w:rsid w:val="00E72343"/>
    <w:rsid w:val="00E73861"/>
    <w:rsid w:val="00E739F6"/>
    <w:rsid w:val="00E80838"/>
    <w:rsid w:val="00E815BF"/>
    <w:rsid w:val="00E82659"/>
    <w:rsid w:val="00E84198"/>
    <w:rsid w:val="00E8440C"/>
    <w:rsid w:val="00E84A2C"/>
    <w:rsid w:val="00E84CF3"/>
    <w:rsid w:val="00E84FFC"/>
    <w:rsid w:val="00E8527B"/>
    <w:rsid w:val="00E85326"/>
    <w:rsid w:val="00E8682C"/>
    <w:rsid w:val="00E869B7"/>
    <w:rsid w:val="00E87D05"/>
    <w:rsid w:val="00E91FE1"/>
    <w:rsid w:val="00E93B4A"/>
    <w:rsid w:val="00E96279"/>
    <w:rsid w:val="00E97627"/>
    <w:rsid w:val="00E97DAE"/>
    <w:rsid w:val="00EA11AA"/>
    <w:rsid w:val="00EA23BE"/>
    <w:rsid w:val="00EA4722"/>
    <w:rsid w:val="00EA5292"/>
    <w:rsid w:val="00EA5AB6"/>
    <w:rsid w:val="00EA5E95"/>
    <w:rsid w:val="00EA718A"/>
    <w:rsid w:val="00EA7E7F"/>
    <w:rsid w:val="00EB1196"/>
    <w:rsid w:val="00EB42BC"/>
    <w:rsid w:val="00EB55B9"/>
    <w:rsid w:val="00EB58D9"/>
    <w:rsid w:val="00EB7D4D"/>
    <w:rsid w:val="00EC1053"/>
    <w:rsid w:val="00EC3DAD"/>
    <w:rsid w:val="00EC51E9"/>
    <w:rsid w:val="00EC543F"/>
    <w:rsid w:val="00ED06CA"/>
    <w:rsid w:val="00ED2FE3"/>
    <w:rsid w:val="00ED438C"/>
    <w:rsid w:val="00ED4954"/>
    <w:rsid w:val="00ED4C21"/>
    <w:rsid w:val="00ED5A43"/>
    <w:rsid w:val="00ED6B10"/>
    <w:rsid w:val="00ED731A"/>
    <w:rsid w:val="00EE0943"/>
    <w:rsid w:val="00EE16BB"/>
    <w:rsid w:val="00EE2359"/>
    <w:rsid w:val="00EE33A2"/>
    <w:rsid w:val="00EE5F77"/>
    <w:rsid w:val="00EE62D4"/>
    <w:rsid w:val="00EE73B0"/>
    <w:rsid w:val="00EE7D06"/>
    <w:rsid w:val="00EF0028"/>
    <w:rsid w:val="00EF1171"/>
    <w:rsid w:val="00EF176F"/>
    <w:rsid w:val="00EF1B1B"/>
    <w:rsid w:val="00EF2BE9"/>
    <w:rsid w:val="00EF3410"/>
    <w:rsid w:val="00EF3CFE"/>
    <w:rsid w:val="00EF4433"/>
    <w:rsid w:val="00EF5A5C"/>
    <w:rsid w:val="00F00F39"/>
    <w:rsid w:val="00F01719"/>
    <w:rsid w:val="00F024C0"/>
    <w:rsid w:val="00F03A12"/>
    <w:rsid w:val="00F073E3"/>
    <w:rsid w:val="00F07759"/>
    <w:rsid w:val="00F1084E"/>
    <w:rsid w:val="00F11A8F"/>
    <w:rsid w:val="00F11EC2"/>
    <w:rsid w:val="00F13DB2"/>
    <w:rsid w:val="00F14710"/>
    <w:rsid w:val="00F152B8"/>
    <w:rsid w:val="00F17F08"/>
    <w:rsid w:val="00F2056E"/>
    <w:rsid w:val="00F213E4"/>
    <w:rsid w:val="00F22189"/>
    <w:rsid w:val="00F24031"/>
    <w:rsid w:val="00F25582"/>
    <w:rsid w:val="00F25710"/>
    <w:rsid w:val="00F3087C"/>
    <w:rsid w:val="00F30B19"/>
    <w:rsid w:val="00F30F4C"/>
    <w:rsid w:val="00F31B83"/>
    <w:rsid w:val="00F3202C"/>
    <w:rsid w:val="00F32C51"/>
    <w:rsid w:val="00F36727"/>
    <w:rsid w:val="00F369F4"/>
    <w:rsid w:val="00F36CCA"/>
    <w:rsid w:val="00F375B5"/>
    <w:rsid w:val="00F426A8"/>
    <w:rsid w:val="00F440FA"/>
    <w:rsid w:val="00F44C48"/>
    <w:rsid w:val="00F45747"/>
    <w:rsid w:val="00F45E44"/>
    <w:rsid w:val="00F4679D"/>
    <w:rsid w:val="00F46892"/>
    <w:rsid w:val="00F475AE"/>
    <w:rsid w:val="00F50B94"/>
    <w:rsid w:val="00F50E01"/>
    <w:rsid w:val="00F53D42"/>
    <w:rsid w:val="00F546BE"/>
    <w:rsid w:val="00F54FF1"/>
    <w:rsid w:val="00F55F8B"/>
    <w:rsid w:val="00F56FBB"/>
    <w:rsid w:val="00F57143"/>
    <w:rsid w:val="00F62D14"/>
    <w:rsid w:val="00F62F35"/>
    <w:rsid w:val="00F63FF5"/>
    <w:rsid w:val="00F64756"/>
    <w:rsid w:val="00F67A1C"/>
    <w:rsid w:val="00F70586"/>
    <w:rsid w:val="00F71124"/>
    <w:rsid w:val="00F73209"/>
    <w:rsid w:val="00F74195"/>
    <w:rsid w:val="00F74540"/>
    <w:rsid w:val="00F75655"/>
    <w:rsid w:val="00F76B31"/>
    <w:rsid w:val="00F8012A"/>
    <w:rsid w:val="00F80848"/>
    <w:rsid w:val="00F808D8"/>
    <w:rsid w:val="00F80BEB"/>
    <w:rsid w:val="00F82A91"/>
    <w:rsid w:val="00F82C5B"/>
    <w:rsid w:val="00F8324A"/>
    <w:rsid w:val="00F83497"/>
    <w:rsid w:val="00F83DC4"/>
    <w:rsid w:val="00F8555F"/>
    <w:rsid w:val="00F85858"/>
    <w:rsid w:val="00F868DB"/>
    <w:rsid w:val="00F86BE8"/>
    <w:rsid w:val="00F921E1"/>
    <w:rsid w:val="00F92981"/>
    <w:rsid w:val="00F93D26"/>
    <w:rsid w:val="00F95744"/>
    <w:rsid w:val="00F974C7"/>
    <w:rsid w:val="00F976FF"/>
    <w:rsid w:val="00F97910"/>
    <w:rsid w:val="00FA026F"/>
    <w:rsid w:val="00FA0B26"/>
    <w:rsid w:val="00FA0CD4"/>
    <w:rsid w:val="00FA1A84"/>
    <w:rsid w:val="00FA2183"/>
    <w:rsid w:val="00FA4B93"/>
    <w:rsid w:val="00FA65AD"/>
    <w:rsid w:val="00FB02E0"/>
    <w:rsid w:val="00FB238A"/>
    <w:rsid w:val="00FB2EA6"/>
    <w:rsid w:val="00FB3058"/>
    <w:rsid w:val="00FB3E36"/>
    <w:rsid w:val="00FB4F0E"/>
    <w:rsid w:val="00FB501C"/>
    <w:rsid w:val="00FB6BE6"/>
    <w:rsid w:val="00FB7798"/>
    <w:rsid w:val="00FC0164"/>
    <w:rsid w:val="00FC0D03"/>
    <w:rsid w:val="00FC0E52"/>
    <w:rsid w:val="00FC1CA5"/>
    <w:rsid w:val="00FC1CC0"/>
    <w:rsid w:val="00FC2FEC"/>
    <w:rsid w:val="00FC3B7E"/>
    <w:rsid w:val="00FC654C"/>
    <w:rsid w:val="00FC7AF0"/>
    <w:rsid w:val="00FD04F9"/>
    <w:rsid w:val="00FD0966"/>
    <w:rsid w:val="00FD123F"/>
    <w:rsid w:val="00FD143C"/>
    <w:rsid w:val="00FD18D0"/>
    <w:rsid w:val="00FD289E"/>
    <w:rsid w:val="00FD3B01"/>
    <w:rsid w:val="00FD5D1B"/>
    <w:rsid w:val="00FD7605"/>
    <w:rsid w:val="00FE09E2"/>
    <w:rsid w:val="00FE0FF6"/>
    <w:rsid w:val="00FE2CFB"/>
    <w:rsid w:val="00FE3A04"/>
    <w:rsid w:val="00FE5ABE"/>
    <w:rsid w:val="00FE6F70"/>
    <w:rsid w:val="00FF02D4"/>
    <w:rsid w:val="00FF1B60"/>
    <w:rsid w:val="00FF2F18"/>
    <w:rsid w:val="00FF398D"/>
    <w:rsid w:val="00FF4019"/>
    <w:rsid w:val="00FF5861"/>
    <w:rsid w:val="00FF78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E550D"/>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1FA"/>
    <w:pPr>
      <w:spacing w:after="180"/>
    </w:pPr>
    <w:rPr>
      <w:rFonts w:ascii="Arial" w:hAnsi="Arial" w:cs="Arial"/>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BOXt">
    <w:name w:val="TAB.BOX (t)"/>
    <w:rsid w:val="00B30EB2"/>
    <w:pPr>
      <w:keepLines/>
      <w:pBdr>
        <w:top w:val="single" w:sz="6" w:space="0" w:color="000000"/>
        <w:left w:val="single" w:sz="6" w:space="0" w:color="000000"/>
        <w:bottom w:val="single" w:sz="6" w:space="0" w:color="000000"/>
        <w:right w:val="single" w:sz="6" w:space="0" w:color="000000"/>
      </w:pBdr>
      <w:spacing w:line="240" w:lineRule="exact"/>
    </w:pPr>
    <w:rPr>
      <w:rFonts w:ascii="Arial" w:eastAsia="Times New Roman" w:hAnsi="Arial"/>
      <w:lang w:eastAsia="en-US"/>
    </w:rPr>
  </w:style>
  <w:style w:type="character" w:styleId="PageNumber">
    <w:name w:val="page number"/>
    <w:basedOn w:val="DefaultParagraphFont"/>
    <w:rsid w:val="00E1045B"/>
  </w:style>
  <w:style w:type="paragraph" w:customStyle="1" w:styleId="NormTop">
    <w:name w:val="NormTop"/>
    <w:basedOn w:val="Normal"/>
    <w:next w:val="Normal"/>
    <w:rsid w:val="008D4307"/>
    <w:pPr>
      <w:keepNext/>
      <w:keepLines/>
      <w:pBdr>
        <w:top w:val="single" w:sz="4" w:space="1" w:color="auto"/>
      </w:pBdr>
      <w:tabs>
        <w:tab w:val="left" w:pos="567"/>
        <w:tab w:val="left" w:pos="851"/>
        <w:tab w:val="left" w:pos="1134"/>
        <w:tab w:val="left" w:pos="1418"/>
        <w:tab w:val="left" w:pos="1701"/>
      </w:tabs>
      <w:spacing w:after="120"/>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1021">
      <w:bodyDiv w:val="1"/>
      <w:marLeft w:val="0"/>
      <w:marRight w:val="0"/>
      <w:marTop w:val="0"/>
      <w:marBottom w:val="0"/>
      <w:divBdr>
        <w:top w:val="none" w:sz="0" w:space="0" w:color="auto"/>
        <w:left w:val="none" w:sz="0" w:space="0" w:color="auto"/>
        <w:bottom w:val="none" w:sz="0" w:space="0" w:color="auto"/>
        <w:right w:val="none" w:sz="0" w:space="0" w:color="auto"/>
      </w:divBdr>
    </w:div>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47389110">
      <w:bodyDiv w:val="1"/>
      <w:marLeft w:val="0"/>
      <w:marRight w:val="0"/>
      <w:marTop w:val="0"/>
      <w:marBottom w:val="0"/>
      <w:divBdr>
        <w:top w:val="none" w:sz="0" w:space="0" w:color="auto"/>
        <w:left w:val="none" w:sz="0" w:space="0" w:color="auto"/>
        <w:bottom w:val="none" w:sz="0" w:space="0" w:color="auto"/>
        <w:right w:val="none" w:sz="0" w:space="0" w:color="auto"/>
      </w:divBdr>
    </w:div>
    <w:div w:id="8234178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0421036">
      <w:bodyDiv w:val="1"/>
      <w:marLeft w:val="0"/>
      <w:marRight w:val="0"/>
      <w:marTop w:val="0"/>
      <w:marBottom w:val="0"/>
      <w:divBdr>
        <w:top w:val="none" w:sz="0" w:space="0" w:color="auto"/>
        <w:left w:val="none" w:sz="0" w:space="0" w:color="auto"/>
        <w:bottom w:val="none" w:sz="0" w:space="0" w:color="auto"/>
        <w:right w:val="none" w:sz="0" w:space="0" w:color="auto"/>
      </w:divBdr>
    </w:div>
    <w:div w:id="379482387">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51174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877667073">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4566377">
      <w:bodyDiv w:val="1"/>
      <w:marLeft w:val="0"/>
      <w:marRight w:val="0"/>
      <w:marTop w:val="0"/>
      <w:marBottom w:val="0"/>
      <w:divBdr>
        <w:top w:val="none" w:sz="0" w:space="0" w:color="auto"/>
        <w:left w:val="none" w:sz="0" w:space="0" w:color="auto"/>
        <w:bottom w:val="none" w:sz="0" w:space="0" w:color="auto"/>
        <w:right w:val="none" w:sz="0" w:space="0" w:color="auto"/>
      </w:divBdr>
    </w:div>
    <w:div w:id="1192841148">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06278763">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4534528">
      <w:bodyDiv w:val="1"/>
      <w:marLeft w:val="0"/>
      <w:marRight w:val="0"/>
      <w:marTop w:val="0"/>
      <w:marBottom w:val="0"/>
      <w:divBdr>
        <w:top w:val="none" w:sz="0" w:space="0" w:color="auto"/>
        <w:left w:val="none" w:sz="0" w:space="0" w:color="auto"/>
        <w:bottom w:val="none" w:sz="0" w:space="0" w:color="auto"/>
        <w:right w:val="none" w:sz="0" w:space="0" w:color="auto"/>
      </w:divBdr>
    </w:div>
    <w:div w:id="159096605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731853">
      <w:bodyDiv w:val="1"/>
      <w:marLeft w:val="0"/>
      <w:marRight w:val="0"/>
      <w:marTop w:val="0"/>
      <w:marBottom w:val="0"/>
      <w:divBdr>
        <w:top w:val="none" w:sz="0" w:space="0" w:color="auto"/>
        <w:left w:val="none" w:sz="0" w:space="0" w:color="auto"/>
        <w:bottom w:val="none" w:sz="0" w:space="0" w:color="auto"/>
        <w:right w:val="none" w:sz="0" w:space="0" w:color="auto"/>
      </w:divBdr>
    </w:div>
    <w:div w:id="1952395896">
      <w:bodyDiv w:val="1"/>
      <w:marLeft w:val="0"/>
      <w:marRight w:val="0"/>
      <w:marTop w:val="0"/>
      <w:marBottom w:val="0"/>
      <w:divBdr>
        <w:top w:val="none" w:sz="0" w:space="0" w:color="auto"/>
        <w:left w:val="none" w:sz="0" w:space="0" w:color="auto"/>
        <w:bottom w:val="none" w:sz="0" w:space="0" w:color="auto"/>
        <w:right w:val="none" w:sz="0" w:space="0" w:color="auto"/>
      </w:divBdr>
    </w:div>
    <w:div w:id="198469657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4980578">
      <w:bodyDiv w:val="1"/>
      <w:marLeft w:val="0"/>
      <w:marRight w:val="0"/>
      <w:marTop w:val="0"/>
      <w:marBottom w:val="0"/>
      <w:divBdr>
        <w:top w:val="none" w:sz="0" w:space="0" w:color="auto"/>
        <w:left w:val="none" w:sz="0" w:space="0" w:color="auto"/>
        <w:bottom w:val="none" w:sz="0" w:space="0" w:color="auto"/>
        <w:right w:val="none" w:sz="0" w:space="0" w:color="auto"/>
      </w:divBdr>
    </w:div>
    <w:div w:id="212619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workshop/FS_6GSpecs/6GSM_Meeting_01/Inbox/Post-meeting%20discussion/5.1/DRAFT-6GSM-250042_Rev1.docx" TargetMode="External"/><Relationship Id="rId18" Type="http://schemas.openxmlformats.org/officeDocument/2006/relationships/hyperlink" Target="https://list.etsi.org/scripts/wa.exe?A1=ind2508B&amp;L=3GPP_SPEC_MODERNISATION" TargetMode="External"/><Relationship Id="rId26" Type="http://schemas.openxmlformats.org/officeDocument/2006/relationships/hyperlink" Target="https://list.etsi.org/scripts/wa.exe?A1=ind2508B&amp;L=3GPP_SPEC_MODERNISATION" TargetMode="External"/><Relationship Id="rId39" Type="http://schemas.openxmlformats.org/officeDocument/2006/relationships/hyperlink" Target="https://www.3gpp.org/ftp/workshop/FS_6GSpecs/6GSM_Meeting_01/Docs/6GSM-250008.zip" TargetMode="External"/><Relationship Id="rId21" Type="http://schemas.openxmlformats.org/officeDocument/2006/relationships/hyperlink" Target="https://www.3gpp.org/ftp/workshop/FS_6GSpecs/6GSM_Meeting_01/Inbox/Post-meeting%20discussion/5.2/6GSM-25xxxx_draft_email_discussion_v009_Nokia.docx" TargetMode="External"/><Relationship Id="rId34" Type="http://schemas.openxmlformats.org/officeDocument/2006/relationships/hyperlink" Target="https://www.3gpp.org/ftp/workshop/FS_6GSpecs/6GSM_Meeting_01/Inbox/Post-meeting%20discussion/5.4/DRAFT-6GSM-250045_Rev2.docx" TargetMode="External"/><Relationship Id="rId42" Type="http://schemas.openxmlformats.org/officeDocument/2006/relationships/hyperlink" Target="https://www.3gpp.org/ftp/workshop/FS_6GSpecs/6GSM_Meeting_01/Docs/6GSM-250011.zip" TargetMode="External"/><Relationship Id="rId47" Type="http://schemas.openxmlformats.org/officeDocument/2006/relationships/hyperlink" Target="https://www.3gpp.org/ftp/workshop/FS_6GSpecs/6GSM_Meeting_01/Docs/6GSM-250015.zip" TargetMode="External"/><Relationship Id="rId50" Type="http://schemas.openxmlformats.org/officeDocument/2006/relationships/hyperlink" Target="https://www.3gpp.org/ftp/workshop/FS_6GSpecs/6GSM_Meeting_01/Docs/6GSM-250018.zip" TargetMode="External"/><Relationship Id="rId55" Type="http://schemas.openxmlformats.org/officeDocument/2006/relationships/hyperlink" Target="https://www.3gpp.org/ftp/workshop/FS_6GSpecs/6GSM_Meeting_01/Docs/6GSM-250022.zip" TargetMode="External"/><Relationship Id="rId63" Type="http://schemas.openxmlformats.org/officeDocument/2006/relationships/hyperlink" Target="https://www.3gpp.org/ftp/workshop/FS_6GSpecs/6GSM_Meeting_01/Docs/6GSM-250028.zip" TargetMode="External"/><Relationship Id="rId68" Type="http://schemas.openxmlformats.org/officeDocument/2006/relationships/hyperlink" Target="https://www.3gpp.org/ftp/workshop/FS_6GSpecs/6GSM_Meeting_01/Docs/6GSM-250032.zip" TargetMode="External"/><Relationship Id="rId76" Type="http://schemas.openxmlformats.org/officeDocument/2006/relationships/hyperlink" Target="https://www.3gpp.org/ftp/workshop/FS_6GSpecs/6GSM_Meeting_01/Docs/6GSM-250040.zip" TargetMode="External"/><Relationship Id="rId84" Type="http://schemas.openxmlformats.org/officeDocument/2006/relationships/hyperlink" Target="https://www.3gpp.org/ftp/workshop/FS_6GSpecs/6GSM_Meeting_01/Docs/6GSM-250045.zip" TargetMode="External"/><Relationship Id="rId89" Type="http://schemas.openxmlformats.org/officeDocument/2006/relationships/hyperlink" Target="https://www.3gpp.org/ftp/workshop/FS_6GSpecs/6GSM_Meeting_01/Docs/6GSM-250048.zip" TargetMode="External"/><Relationship Id="rId7" Type="http://schemas.openxmlformats.org/officeDocument/2006/relationships/hyperlink" Target="https://www.3gpp.org/ftp/workshop/FS_6GSpecs/6GSM_Meeting_01/Inbox/Post-meeting%20discussion/5.1/DRAFT-6GSM-250041%20v000.docx" TargetMode="External"/><Relationship Id="rId71" Type="http://schemas.openxmlformats.org/officeDocument/2006/relationships/hyperlink" Target="https://www.3gpp.org/ftp/workshop/FS_6GSpecs/6GSM_Meeting_01/Docs/6GSM-250035.zip" TargetMode="External"/><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workshop/FS_6GSpecs/6GSM_Meeting_01/Inbox/Post-meeting%20discussion/5.1/DRAFT-6GSM-250042_Rev4.docx" TargetMode="External"/><Relationship Id="rId29" Type="http://schemas.openxmlformats.org/officeDocument/2006/relationships/hyperlink" Target="https://www.3gpp.org/ftp/workshop/FS_6GSpecs/6GSM_Meeting_01/Inbox/Post-meeting%20discussion/5.3.2/Draft_6GSM-250044-requirements_v09_rapp.docx" TargetMode="External"/><Relationship Id="rId11" Type="http://schemas.openxmlformats.org/officeDocument/2006/relationships/hyperlink" Target="https://list.etsi.org/scripts/wa.exe?A1=ind2508B&amp;L=3GPP_SPEC_MODERNISATION" TargetMode="External"/><Relationship Id="rId24" Type="http://schemas.openxmlformats.org/officeDocument/2006/relationships/hyperlink" Target="https://list.etsi.org/scripts/wa.exe?A1=ind2508B&amp;L=3GPP_SPEC_MODERNISATION" TargetMode="External"/><Relationship Id="rId32" Type="http://schemas.openxmlformats.org/officeDocument/2006/relationships/hyperlink" Target="https://www.3gpp.org/ftp/workshop/FS_6GSpecs/6GSM_Meeting_01/Inbox/Post-meeting%20discussion/5.4/DRAFT-6GSM-250045%20v000.docx" TargetMode="External"/><Relationship Id="rId37" Type="http://schemas.openxmlformats.org/officeDocument/2006/relationships/hyperlink" Target="https://list.etsi.org/scripts/wa.exe?A1=ind2508B&amp;L=3GPP_SPEC_MODERNISATION" TargetMode="External"/><Relationship Id="rId40" Type="http://schemas.openxmlformats.org/officeDocument/2006/relationships/hyperlink" Target="https://www.3gpp.org/ftp/workshop/FS_6GSpecs/6GSM_Meeting_01/Docs/6GSM-250009.zip" TargetMode="External"/><Relationship Id="rId45" Type="http://schemas.openxmlformats.org/officeDocument/2006/relationships/hyperlink" Target="https://www.3gpp.org/ftp/workshop/FS_6GSpecs/6GSM_Meeting_01/Docs/6GSM-250014.zip" TargetMode="External"/><Relationship Id="rId53" Type="http://schemas.openxmlformats.org/officeDocument/2006/relationships/hyperlink" Target="https://www.3gpp.org/ftp/workshop/FS_6GSpecs/6GSM_Meeting_01/Docs/6GSM-250020.zip" TargetMode="External"/><Relationship Id="rId58" Type="http://schemas.openxmlformats.org/officeDocument/2006/relationships/hyperlink" Target="https://portal.3gpp.org/ngppapp/CreateTdoc.aspx?mode=view&amp;contributionId=1690759" TargetMode="External"/><Relationship Id="rId66" Type="http://schemas.openxmlformats.org/officeDocument/2006/relationships/hyperlink" Target="https://www.3gpp.org/ftp/workshop/FS_6GSpecs/6GSM_Meeting_01/Docs/6GSM-250031.zip" TargetMode="External"/><Relationship Id="rId74" Type="http://schemas.openxmlformats.org/officeDocument/2006/relationships/hyperlink" Target="https://www.3gpp.org/ftp/workshop/FS_6GSpecs/6GSM_Meeting_01/Docs/6GSM-250038.zip" TargetMode="External"/><Relationship Id="rId79" Type="http://schemas.openxmlformats.org/officeDocument/2006/relationships/hyperlink" Target="https://portal.3gpp.org/ngppapp/CreateTdoc.aspx?mode=view&amp;contributionId=1701439" TargetMode="External"/><Relationship Id="rId87" Type="http://schemas.openxmlformats.org/officeDocument/2006/relationships/hyperlink" Target="https://www.3gpp.org/ftp/workshop/FS_6GSpecs/6GSM_Meeting_01/Docs/6GSM-250047.zip" TargetMode="External"/><Relationship Id="rId5" Type="http://schemas.openxmlformats.org/officeDocument/2006/relationships/footnotes" Target="footnotes.xml"/><Relationship Id="rId61" Type="http://schemas.openxmlformats.org/officeDocument/2006/relationships/hyperlink" Target="https://www.3gpp.org/ftp/workshop/FS_6GSpecs/6GSM_Meeting_01/Docs/6GSM-250027.zip" TargetMode="External"/><Relationship Id="rId82" Type="http://schemas.openxmlformats.org/officeDocument/2006/relationships/hyperlink" Target="https://www.3gpp.org/ftp/workshop/FS_6GSpecs/6GSM_Meeting_01/Docs/6GSM-250044.zip" TargetMode="External"/><Relationship Id="rId90" Type="http://schemas.openxmlformats.org/officeDocument/2006/relationships/hyperlink" Target="https://www.3gpp.org/ftp/workshop/FS_6GSpecs/6GSM_Meeting_01/Docs/6GSM-250050.zip" TargetMode="External"/><Relationship Id="rId19" Type="http://schemas.openxmlformats.org/officeDocument/2006/relationships/hyperlink" Target="https://list.etsi.org/scripts/wa.exe?A1=ind2508A&amp;L=3GPP_SPEC_MODERNISATION" TargetMode="External"/><Relationship Id="rId14" Type="http://schemas.openxmlformats.org/officeDocument/2006/relationships/hyperlink" Target="https://www.3gpp.org/ftp/workshop/FS_6GSpecs/6GSM_Meeting_01/Inbox/Post-meeting%20discussion/5.1/DRAFT-6GSM-250042_Rev2.docx" TargetMode="External"/><Relationship Id="rId22" Type="http://schemas.openxmlformats.org/officeDocument/2006/relationships/hyperlink" Target="https://www.3gpp.org/ftp/workshop/FS_6GSpecs/6GSM_Meeting_01/Inbox/Post-meeting%20discussion/5.2/DRAFT%206GSM-250043.docx" TargetMode="External"/><Relationship Id="rId27" Type="http://schemas.openxmlformats.org/officeDocument/2006/relationships/hyperlink" Target="https://www.3gpp.org/ftp/workshop/FS_6GSpecs/6GSM_Meeting_01/Inbox/Post-meeting%20discussion/5.3.2/Draft_6GSM-250044-requirements_v00_rapp.docx" TargetMode="External"/><Relationship Id="rId30" Type="http://schemas.openxmlformats.org/officeDocument/2006/relationships/hyperlink" Target="https://list.etsi.org/scripts/wa.exe?A1=ind2508A&amp;L=3GPP_SPEC_MODERNISATION" TargetMode="External"/><Relationship Id="rId35" Type="http://schemas.openxmlformats.org/officeDocument/2006/relationships/hyperlink" Target="https://www.3gpp.org/ftp/workshop/FS_6GSpecs/6GSM_Meeting_01/Inbox/Post-meeting%20discussion/5.4/DRAFT-6GSM-250045_Rev3.docx" TargetMode="External"/><Relationship Id="rId43" Type="http://schemas.openxmlformats.org/officeDocument/2006/relationships/hyperlink" Target="https://www.3gpp.org/ftp/workshop/FS_6GSpecs/6GSM_Meeting_01/Docs/6GSM-250012.zip" TargetMode="External"/><Relationship Id="rId48" Type="http://schemas.openxmlformats.org/officeDocument/2006/relationships/hyperlink" Target="https://www.3gpp.org/ftp/workshop/FS_6GSpecs/6GSM_Meeting_01/Docs/6GSM-250016.zip" TargetMode="External"/><Relationship Id="rId56" Type="http://schemas.openxmlformats.org/officeDocument/2006/relationships/hyperlink" Target="https://www.3gpp.org/ftp/workshop/FS_6GSpecs/6GSM_Meeting_01/Docs/6GSM-250023.zip" TargetMode="External"/><Relationship Id="rId64" Type="http://schemas.openxmlformats.org/officeDocument/2006/relationships/hyperlink" Target="https://www.3gpp.org/ftp/workshop/FS_6GSpecs/6GSM_Meeting_01/Docs/6GSM-250029.zip" TargetMode="External"/><Relationship Id="rId69" Type="http://schemas.openxmlformats.org/officeDocument/2006/relationships/hyperlink" Target="https://www.3gpp.org/ftp/workshop/FS_6GSpecs/6GSM_Meeting_01/Docs/6GSM-250033.zip" TargetMode="External"/><Relationship Id="rId77" Type="http://schemas.openxmlformats.org/officeDocument/2006/relationships/hyperlink" Target="https://www.3gpp.org/ftp/workshop/FS_6GSpecs/6GSM_Meeting_01/Docs/6GSM-250041.zip" TargetMode="External"/><Relationship Id="rId8" Type="http://schemas.openxmlformats.org/officeDocument/2006/relationships/hyperlink" Target="https://www.3gpp.org/ftp/workshop/FS_6GSpecs/6GSM_Meeting_01/Inbox/Post-meeting%20discussion/5.1/DRAFT-6GSM-250041_Rev1.docx" TargetMode="External"/><Relationship Id="rId51" Type="http://schemas.openxmlformats.org/officeDocument/2006/relationships/hyperlink" Target="https://www.3gpp.org/ftp/workshop/FS_6GSpecs/6GSM_Meeting_01/Docs/6GSM-250019.zip" TargetMode="External"/><Relationship Id="rId72" Type="http://schemas.openxmlformats.org/officeDocument/2006/relationships/hyperlink" Target="https://www.3gpp.org/ftp/workshop/FS_6GSpecs/6GSM_Meeting_01/Docs/6GSM-250036.zip" TargetMode="External"/><Relationship Id="rId80" Type="http://schemas.openxmlformats.org/officeDocument/2006/relationships/hyperlink" Target="https://www.3gpp.org/ftp/workshop/FS_6GSpecs/6GSM_Meeting_01/Docs/6GSM-250043.zip" TargetMode="External"/><Relationship Id="rId85" Type="http://schemas.openxmlformats.org/officeDocument/2006/relationships/hyperlink" Target="https://portal.3gpp.org/ngppapp/CreateTdoc.aspx?mode=view&amp;contributionId=1701442"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3gpp.org/ftp/workshop/FS_6GSpecs/6GSM_Meeting_01/Inbox/Post-meeting%20discussion/5.1/DRAFT-6GSM-250042%20v000.docx" TargetMode="External"/><Relationship Id="rId17" Type="http://schemas.openxmlformats.org/officeDocument/2006/relationships/hyperlink" Target="https://list.etsi.org/scripts/wa.exe?A1=ind2508A&amp;L=3GPP_SPEC_MODERNISATION" TargetMode="External"/><Relationship Id="rId25" Type="http://schemas.openxmlformats.org/officeDocument/2006/relationships/hyperlink" Target="https://list.etsi.org/scripts/wa.exe?A1=ind2508A&amp;L=3GPP_SPEC_MODERNISATION" TargetMode="External"/><Relationship Id="rId33" Type="http://schemas.openxmlformats.org/officeDocument/2006/relationships/hyperlink" Target="https://www.3gpp.org/ftp/workshop/FS_6GSpecs/6GSM_Meeting_01/Inbox/Post-meeting%20discussion/5.4/DRAFT-6GSM-250045_Rev1.docx" TargetMode="External"/><Relationship Id="rId38" Type="http://schemas.openxmlformats.org/officeDocument/2006/relationships/hyperlink" Target="https://www.3gpp.org/ftp/workshop/FS_6GSpecs/6GSM_Meeting_01/Docs/6GSM-250007.zip" TargetMode="External"/><Relationship Id="rId46" Type="http://schemas.openxmlformats.org/officeDocument/2006/relationships/hyperlink" Target="https://portal.3gpp.org/ngppapp/CreateTdoc.aspx?mode=view&amp;contributionId=1690756" TargetMode="External"/><Relationship Id="rId59" Type="http://schemas.openxmlformats.org/officeDocument/2006/relationships/hyperlink" Target="https://www.3gpp.org/ftp/workshop/FS_6GSpecs/6GSM_Meeting_01/Docs/6GSM-250025.zip" TargetMode="External"/><Relationship Id="rId67" Type="http://schemas.openxmlformats.org/officeDocument/2006/relationships/hyperlink" Target="https://portal.3gpp.org/ngppapp/CreateTdoc.aspx?mode=view&amp;contributionId=1690760" TargetMode="External"/><Relationship Id="rId20" Type="http://schemas.openxmlformats.org/officeDocument/2006/relationships/hyperlink" Target="https://list.etsi.org/scripts/wa.exe?A1=ind2508B&amp;L=3GPP_SPEC_MODERNISATION" TargetMode="External"/><Relationship Id="rId41" Type="http://schemas.openxmlformats.org/officeDocument/2006/relationships/hyperlink" Target="https://www.3gpp.org/ftp/workshop/FS_6GSpecs/6GSM_Meeting_01/Docs/6GSM-250010.zip" TargetMode="External"/><Relationship Id="rId54" Type="http://schemas.openxmlformats.org/officeDocument/2006/relationships/hyperlink" Target="https://www.3gpp.org/ftp/workshop/FS_6GSpecs/6GSM_Meeting_01/Docs/6GSM-250021.zip" TargetMode="External"/><Relationship Id="rId62" Type="http://schemas.openxmlformats.org/officeDocument/2006/relationships/hyperlink" Target="https://portal.3gpp.org/ngppapp/CreateTdoc.aspx?mode=view&amp;contributionId=1690757" TargetMode="External"/><Relationship Id="rId70" Type="http://schemas.openxmlformats.org/officeDocument/2006/relationships/hyperlink" Target="https://www.3gpp.org/ftp/workshop/FS_6GSpecs/6GSM_Meeting_01/Docs/6GSM-250034.zip" TargetMode="External"/><Relationship Id="rId75" Type="http://schemas.openxmlformats.org/officeDocument/2006/relationships/hyperlink" Target="https://www.3gpp.org/ftp/workshop/FS_6GSpecs/6GSM_Meeting_01/Docs/6GSM-250039.zip" TargetMode="External"/><Relationship Id="rId83" Type="http://schemas.openxmlformats.org/officeDocument/2006/relationships/hyperlink" Target="https://portal.3gpp.org/ngppapp/CreateTdoc.aspx?mode=view&amp;contributionId=1701441" TargetMode="External"/><Relationship Id="rId88" Type="http://schemas.openxmlformats.org/officeDocument/2006/relationships/hyperlink" Target="https://portal.3gpp.org/ngppapp/CreateTdoc.aspx?mode=view&amp;contributionId=1701443" TargetMode="External"/><Relationship Id="rId9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workshop/FS_6GSpecs/6GSM_Meeting_01/Inbox/Post-meeting%20discussion/5.1/DRAFT-6GSM-250042_Rev3.docx" TargetMode="External"/><Relationship Id="rId23" Type="http://schemas.openxmlformats.org/officeDocument/2006/relationships/hyperlink" Target="https://list.etsi.org/scripts/wa.exe?A1=ind2508A&amp;L=3GPP_SPEC_MODERNISATION" TargetMode="External"/><Relationship Id="rId28" Type="http://schemas.openxmlformats.org/officeDocument/2006/relationships/hyperlink" Target="https://www.3gpp.org/ftp/workshop/FS_6GSpecs/6GSM_Meeting_01/Inbox/Post-meeting%20discussion/5.3.2/Draft_6GSM-250044-requirements_v08_rapp.docx" TargetMode="External"/><Relationship Id="rId36" Type="http://schemas.openxmlformats.org/officeDocument/2006/relationships/hyperlink" Target="https://list.etsi.org/scripts/wa.exe?A1=ind2508A&amp;L=3GPP_SPEC_MODERNISATION" TargetMode="External"/><Relationship Id="rId49" Type="http://schemas.openxmlformats.org/officeDocument/2006/relationships/hyperlink" Target="https://www.3gpp.org/ftp/workshop/FS_6GSpecs/6GSM_Meeting_01/Docs/6GSM-250017.zip" TargetMode="External"/><Relationship Id="rId57" Type="http://schemas.openxmlformats.org/officeDocument/2006/relationships/hyperlink" Target="https://www.3gpp.org/ftp/workshop/FS_6GSpecs/6GSM_Meeting_01/Docs/6GSM-250024.zip" TargetMode="External"/><Relationship Id="rId10" Type="http://schemas.openxmlformats.org/officeDocument/2006/relationships/hyperlink" Target="https://list.etsi.org/scripts/wa.exe?A1=ind2508A&amp;L=3GPP_SPEC_MODERNISATION" TargetMode="External"/><Relationship Id="rId31" Type="http://schemas.openxmlformats.org/officeDocument/2006/relationships/hyperlink" Target="https://list.etsi.org/scripts/wa.exe?A1=ind2508B&amp;L=3GPP_SPEC_MODERNISATION" TargetMode="External"/><Relationship Id="rId44" Type="http://schemas.openxmlformats.org/officeDocument/2006/relationships/hyperlink" Target="https://www.3gpp.org/ftp/workshop/FS_6GSpecs/6GSM_Meeting_01/Docs/6GSM-250013.zip" TargetMode="External"/><Relationship Id="rId52" Type="http://schemas.openxmlformats.org/officeDocument/2006/relationships/hyperlink" Target="https://portal.3gpp.org/ngppapp/CreateTdoc.aspx?mode=view&amp;contributionId=1690758" TargetMode="External"/><Relationship Id="rId60" Type="http://schemas.openxmlformats.org/officeDocument/2006/relationships/hyperlink" Target="https://www.3gpp.org/ftp/workshop/FS_6GSpecs/6GSM_Meeting_01/Docs/6GSM-250026.zip" TargetMode="External"/><Relationship Id="rId65" Type="http://schemas.openxmlformats.org/officeDocument/2006/relationships/hyperlink" Target="https://www.3gpp.org/ftp/workshop/FS_6GSpecs/6GSM_Meeting_01/Docs/6GSM-250030.zip" TargetMode="External"/><Relationship Id="rId73" Type="http://schemas.openxmlformats.org/officeDocument/2006/relationships/hyperlink" Target="https://www.3gpp.org/ftp/workshop/FS_6GSpecs/6GSM_Meeting_01/Docs/6GSM-250037.zip" TargetMode="External"/><Relationship Id="rId78" Type="http://schemas.openxmlformats.org/officeDocument/2006/relationships/hyperlink" Target="https://www.3gpp.org/ftp/workshop/FS_6GSpecs/6GSM_Meeting_01/Docs/6GSM-250042.zip" TargetMode="External"/><Relationship Id="rId81" Type="http://schemas.openxmlformats.org/officeDocument/2006/relationships/hyperlink" Target="https://portal.3gpp.org/ngppapp/CreateTdoc.aspx?mode=view&amp;contributionId=1701440" TargetMode="External"/><Relationship Id="rId86" Type="http://schemas.openxmlformats.org/officeDocument/2006/relationships/hyperlink" Target="https://www.3gpp.org/ftp/workshop/FS_6GSpecs/6GSM_Meeting_01/Docs/6GSM-250046.zip" TargetMode="External"/><Relationship Id="rId4" Type="http://schemas.openxmlformats.org/officeDocument/2006/relationships/webSettings" Target="webSettings.xml"/><Relationship Id="rId9" Type="http://schemas.openxmlformats.org/officeDocument/2006/relationships/hyperlink" Target="https://www.3gpp.org/ftp/workshop/FS_6GSpecs/6GSM_Meeting_01/Inbox/Post-meeting%20discussion/5.1/DRAFT-6GSM-250041_Rev2.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176</TotalTime>
  <Pages>1</Pages>
  <Words>9363</Words>
  <Characters>53373</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240</cp:revision>
  <cp:lastPrinted>1900-01-01T08:00:00Z</cp:lastPrinted>
  <dcterms:created xsi:type="dcterms:W3CDTF">2025-08-07T03:15:00Z</dcterms:created>
  <dcterms:modified xsi:type="dcterms:W3CDTF">2025-08-25T16:51:00Z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