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4922D6" w:rsidRPr="00F25C88" w14:paraId="44D9E11C" w14:textId="77777777" w:rsidTr="00C26F4D">
        <w:tc>
          <w:tcPr>
            <w:tcW w:w="10423" w:type="dxa"/>
            <w:gridSpan w:val="2"/>
            <w:shd w:val="clear" w:color="auto" w:fill="auto"/>
          </w:tcPr>
          <w:p w14:paraId="30B257AA" w14:textId="0DB505A1" w:rsidR="004922D6" w:rsidRPr="00F25C88" w:rsidRDefault="004922D6" w:rsidP="0046516F">
            <w:pPr>
              <w:pStyle w:val="ZA"/>
              <w:framePr w:w="0" w:hRule="auto" w:wrap="auto" w:vAnchor="margin" w:hAnchor="text" w:yAlign="inline"/>
              <w:rPr>
                <w:noProof w:val="0"/>
              </w:rPr>
            </w:pPr>
            <w:bookmarkStart w:id="0" w:name="page1"/>
            <w:r w:rsidRPr="00AE6164">
              <w:rPr>
                <w:sz w:val="64"/>
              </w:rPr>
              <w:t>3GPP</w:t>
            </w:r>
            <w:r w:rsidR="00C26F4D">
              <w:rPr>
                <w:sz w:val="64"/>
              </w:rPr>
              <w:t xml:space="preserve"> TR 21.802</w:t>
            </w:r>
            <w:r w:rsidRPr="00AE6164">
              <w:rPr>
                <w:sz w:val="64"/>
              </w:rPr>
              <w:t xml:space="preserve"> </w:t>
            </w:r>
            <w:r w:rsidRPr="00AE6164">
              <w:t>V</w:t>
            </w:r>
            <w:bookmarkStart w:id="1" w:name="specVersion"/>
            <w:r w:rsidR="00C26F4D">
              <w:t>0.0.0</w:t>
            </w:r>
            <w:bookmarkEnd w:id="1"/>
            <w:r w:rsidRPr="00AE6164">
              <w:t xml:space="preserve"> </w:t>
            </w:r>
            <w:r w:rsidRPr="00AE6164">
              <w:rPr>
                <w:sz w:val="32"/>
              </w:rPr>
              <w:t>(</w:t>
            </w:r>
            <w:bookmarkStart w:id="2" w:name="issueDate"/>
            <w:r w:rsidR="00C26F4D">
              <w:rPr>
                <w:sz w:val="32"/>
              </w:rPr>
              <w:t>2025-06</w:t>
            </w:r>
            <w:bookmarkEnd w:id="2"/>
            <w:r w:rsidRPr="00AE6164">
              <w:rPr>
                <w:sz w:val="32"/>
              </w:rPr>
              <w:t>)</w:t>
            </w:r>
          </w:p>
        </w:tc>
      </w:tr>
      <w:tr w:rsidR="004922D6" w:rsidRPr="00F25C88" w14:paraId="7349082A" w14:textId="77777777" w:rsidTr="00C26F4D">
        <w:trPr>
          <w:trHeight w:hRule="exact" w:val="1134"/>
        </w:trPr>
        <w:tc>
          <w:tcPr>
            <w:tcW w:w="10423" w:type="dxa"/>
            <w:gridSpan w:val="2"/>
            <w:shd w:val="clear" w:color="auto" w:fill="auto"/>
          </w:tcPr>
          <w:p w14:paraId="759DCC88" w14:textId="74A5BCDD" w:rsidR="004922D6" w:rsidRDefault="004922D6" w:rsidP="0046516F">
            <w:pPr>
              <w:pStyle w:val="ZB"/>
              <w:framePr w:w="0" w:hRule="auto" w:wrap="auto" w:vAnchor="margin" w:hAnchor="text" w:yAlign="inline"/>
            </w:pPr>
            <w:r w:rsidRPr="004D3578">
              <w:t xml:space="preserve">Technical </w:t>
            </w:r>
            <w:bookmarkStart w:id="3" w:name="spectype2"/>
            <w:r w:rsidRPr="00C26F4D">
              <w:t>Report</w:t>
            </w:r>
            <w:bookmarkEnd w:id="3"/>
          </w:p>
          <w:p w14:paraId="41BC63AF" w14:textId="5EFED8FD" w:rsidR="004922D6" w:rsidRPr="00F25C88" w:rsidRDefault="004922D6" w:rsidP="008D3B6E">
            <w:pPr>
              <w:pStyle w:val="FP"/>
            </w:pPr>
          </w:p>
        </w:tc>
      </w:tr>
      <w:tr w:rsidR="004922D6" w:rsidRPr="00F25C88" w14:paraId="5766C021" w14:textId="77777777" w:rsidTr="00C26F4D">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065CDDD3" w14:textId="77777777" w:rsidR="00C01B01" w:rsidRPr="00105651" w:rsidRDefault="00C01B01" w:rsidP="00C01B01">
            <w:pPr>
              <w:pStyle w:val="ZT"/>
              <w:framePr w:wrap="auto" w:hAnchor="text" w:yAlign="inline"/>
            </w:pPr>
            <w:r w:rsidRPr="00105651">
              <w:t>Technical Specification Group Services and System Aspects;</w:t>
            </w:r>
          </w:p>
          <w:p w14:paraId="29BAD328" w14:textId="581B5396" w:rsidR="004922D6" w:rsidRPr="00AE6164" w:rsidRDefault="00C26F4D" w:rsidP="0046516F">
            <w:pPr>
              <w:pStyle w:val="ZT"/>
              <w:framePr w:wrap="auto" w:hAnchor="text" w:yAlign="inline"/>
            </w:pPr>
            <w:bookmarkStart w:id="4" w:name="specTitle"/>
            <w:r w:rsidRPr="00C26F4D">
              <w:t xml:space="preserve">Study on </w:t>
            </w:r>
            <w:r w:rsidR="00295946">
              <w:t>m</w:t>
            </w:r>
            <w:r w:rsidRPr="00C26F4D">
              <w:t xml:space="preserve">odernization of </w:t>
            </w:r>
            <w:r w:rsidR="00295946">
              <w:t>s</w:t>
            </w:r>
            <w:r w:rsidRPr="00C26F4D">
              <w:t xml:space="preserve">pecification </w:t>
            </w:r>
            <w:r w:rsidR="00295946">
              <w:t>f</w:t>
            </w:r>
            <w:r w:rsidRPr="00C26F4D">
              <w:t>ormat and</w:t>
            </w:r>
            <w:r>
              <w:t xml:space="preserve"> </w:t>
            </w:r>
            <w:r w:rsidR="00295946">
              <w:t>p</w:t>
            </w:r>
            <w:r w:rsidRPr="00C26F4D">
              <w:t>rocedures for 6G</w:t>
            </w:r>
            <w:bookmarkEnd w:id="4"/>
          </w:p>
          <w:p w14:paraId="7F43642B" w14:textId="04AB3CCB" w:rsidR="004922D6" w:rsidRPr="00F25C88" w:rsidRDefault="004922D6" w:rsidP="0046516F">
            <w:pPr>
              <w:pStyle w:val="ZT"/>
              <w:framePr w:wrap="auto" w:hAnchor="text" w:yAlign="inline"/>
              <w:rPr>
                <w:i/>
                <w:sz w:val="28"/>
              </w:rPr>
            </w:pPr>
            <w:r w:rsidRPr="00AE6164">
              <w:t>(</w:t>
            </w:r>
            <w:r w:rsidRPr="00AE6164">
              <w:rPr>
                <w:rStyle w:val="ZGSM"/>
              </w:rPr>
              <w:t>Release</w:t>
            </w:r>
            <w:r w:rsidR="00C01B01">
              <w:rPr>
                <w:rStyle w:val="ZGSM"/>
              </w:rPr>
              <w:t xml:space="preserve"> </w:t>
            </w:r>
            <w:r w:rsidR="002C25C3">
              <w:rPr>
                <w:rStyle w:val="ZGSM"/>
              </w:rPr>
              <w:t>20</w:t>
            </w:r>
            <w:r w:rsidRPr="00AE6164">
              <w:t>)</w:t>
            </w:r>
          </w:p>
        </w:tc>
      </w:tr>
      <w:tr w:rsidR="004922D6" w:rsidRPr="00F25C88" w14:paraId="501B16B9" w14:textId="77777777" w:rsidTr="00C26F4D">
        <w:tc>
          <w:tcPr>
            <w:tcW w:w="10423" w:type="dxa"/>
            <w:gridSpan w:val="2"/>
            <w:shd w:val="clear" w:color="auto" w:fill="auto"/>
          </w:tcPr>
          <w:p w14:paraId="1BE58B3B" w14:textId="3D0DE558" w:rsidR="004922D6" w:rsidRPr="00F25C88" w:rsidRDefault="004922D6" w:rsidP="008D3B6E">
            <w:pPr>
              <w:pStyle w:val="FP"/>
            </w:pPr>
          </w:p>
        </w:tc>
      </w:tr>
      <w:tr w:rsidR="00E24999" w:rsidRPr="00AE6164" w14:paraId="7D0E1FEE" w14:textId="77777777" w:rsidTr="00AB3559">
        <w:trPr>
          <w:cantSplit/>
          <w:trHeight w:hRule="exact" w:val="8391"/>
        </w:trPr>
        <w:tc>
          <w:tcPr>
            <w:tcW w:w="5211" w:type="dxa"/>
            <w:shd w:val="clear" w:color="auto" w:fill="auto"/>
          </w:tcPr>
          <w:p w14:paraId="1FBF6E52" w14:textId="4BBA1821" w:rsidR="00E24999" w:rsidRDefault="00D67140" w:rsidP="00E24999">
            <w:pPr>
              <w:pStyle w:val="TAL"/>
            </w:pPr>
            <w:r>
              <w:rPr>
                <w:noProof/>
              </w:rPr>
              <w:drawing>
                <wp:inline distT="0" distB="0" distL="0" distR="0" wp14:anchorId="15856111" wp14:editId="1E68B0C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shd w:val="clear" w:color="auto" w:fill="auto"/>
          </w:tcPr>
          <w:p w14:paraId="0DF7F8BD" w14:textId="7C93580A" w:rsidR="00E24999" w:rsidRDefault="00E24999" w:rsidP="00E24999">
            <w:pPr>
              <w:pStyle w:val="TAR"/>
            </w:pPr>
            <w:r>
              <w:object w:dxaOrig="2126" w:dyaOrig="1243" w14:anchorId="21C4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1pt;height:1in" o:ole="">
                  <v:imagedata r:id="rId10" o:title=""/>
                </v:shape>
                <o:OLEObject Type="Embed" ProgID="Word.Picture.8" ShapeID="_x0000_i1025" DrawAspect="Content" ObjectID="_1812890740" r:id="rId11"/>
              </w:object>
            </w:r>
          </w:p>
        </w:tc>
      </w:tr>
      <w:tr w:rsidR="00E24999" w:rsidRPr="000270B9" w14:paraId="4E59D888" w14:textId="77777777" w:rsidTr="00C26F4D">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8D3B6E">
            <w:pPr>
              <w:pStyle w:val="FP"/>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9" w:name="copyrightDate"/>
            <w:r w:rsidRPr="00AB3559">
              <w:rPr>
                <w:noProof/>
                <w:sz w:val="18"/>
              </w:rPr>
              <w:t>2</w:t>
            </w:r>
            <w:r w:rsidR="008E2D68" w:rsidRPr="00AB3559">
              <w:rPr>
                <w:noProof/>
                <w:sz w:val="18"/>
              </w:rPr>
              <w:t>02</w:t>
            </w:r>
            <w:r w:rsidR="008851CA" w:rsidRPr="00AB3559">
              <w:rPr>
                <w:noProof/>
                <w:sz w:val="18"/>
              </w:rPr>
              <w:t>5</w:t>
            </w:r>
            <w:bookmarkEnd w:id="9"/>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264DD317" w14:textId="54D37437" w:rsidR="00B77100" w:rsidRDefault="004D3578">
      <w:pPr>
        <w:pStyle w:val="TOC1"/>
        <w:rPr>
          <w:rFonts w:asciiTheme="minorHAnsi" w:eastAsiaTheme="minorEastAsia" w:hAnsiTheme="minorHAnsi" w:cstheme="minorBidi"/>
          <w:noProof/>
          <w:kern w:val="2"/>
          <w:sz w:val="24"/>
          <w:szCs w:val="24"/>
          <w:lang w:eastAsia="ko-KR"/>
          <w14:ligatures w14:val="standardContextual"/>
        </w:rPr>
      </w:pPr>
      <w:r w:rsidRPr="004D3578">
        <w:fldChar w:fldCharType="begin" w:fldLock="1"/>
      </w:r>
      <w:r w:rsidRPr="004D3578">
        <w:instrText xml:space="preserve"> TOC \o "1-9" </w:instrText>
      </w:r>
      <w:r w:rsidRPr="004D3578">
        <w:fldChar w:fldCharType="separate"/>
      </w:r>
      <w:r w:rsidR="00B77100">
        <w:rPr>
          <w:noProof/>
        </w:rPr>
        <w:t>Foreword</w:t>
      </w:r>
      <w:r w:rsidR="00B77100">
        <w:rPr>
          <w:noProof/>
        </w:rPr>
        <w:tab/>
      </w:r>
      <w:r w:rsidR="00B77100">
        <w:rPr>
          <w:noProof/>
        </w:rPr>
        <w:fldChar w:fldCharType="begin" w:fldLock="1"/>
      </w:r>
      <w:r w:rsidR="00B77100">
        <w:rPr>
          <w:noProof/>
        </w:rPr>
        <w:instrText xml:space="preserve"> PAGEREF _Toc202275505 \h </w:instrText>
      </w:r>
      <w:r w:rsidR="00B77100">
        <w:rPr>
          <w:noProof/>
        </w:rPr>
      </w:r>
      <w:r w:rsidR="00B77100">
        <w:rPr>
          <w:noProof/>
        </w:rPr>
        <w:fldChar w:fldCharType="separate"/>
      </w:r>
      <w:r w:rsidR="00B77100">
        <w:rPr>
          <w:noProof/>
        </w:rPr>
        <w:t>4</w:t>
      </w:r>
      <w:r w:rsidR="00B77100">
        <w:rPr>
          <w:noProof/>
        </w:rPr>
        <w:fldChar w:fldCharType="end"/>
      </w:r>
    </w:p>
    <w:p w14:paraId="12A7EAF5" w14:textId="2801D941" w:rsidR="00B77100" w:rsidRDefault="00B77100">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_Toc202275506 \h </w:instrText>
      </w:r>
      <w:r>
        <w:rPr>
          <w:noProof/>
        </w:rPr>
      </w:r>
      <w:r>
        <w:rPr>
          <w:noProof/>
        </w:rPr>
        <w:fldChar w:fldCharType="separate"/>
      </w:r>
      <w:r>
        <w:rPr>
          <w:noProof/>
        </w:rPr>
        <w:t>5</w:t>
      </w:r>
      <w:r>
        <w:rPr>
          <w:noProof/>
        </w:rPr>
        <w:fldChar w:fldCharType="end"/>
      </w:r>
    </w:p>
    <w:p w14:paraId="4EED6510" w14:textId="24AA7767" w:rsidR="00B77100" w:rsidRDefault="00B77100">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_Toc202275507 \h </w:instrText>
      </w:r>
      <w:r>
        <w:rPr>
          <w:noProof/>
        </w:rPr>
      </w:r>
      <w:r>
        <w:rPr>
          <w:noProof/>
        </w:rPr>
        <w:fldChar w:fldCharType="separate"/>
      </w:r>
      <w:r>
        <w:rPr>
          <w:noProof/>
        </w:rPr>
        <w:t>6</w:t>
      </w:r>
      <w:r>
        <w:rPr>
          <w:noProof/>
        </w:rPr>
        <w:fldChar w:fldCharType="end"/>
      </w:r>
    </w:p>
    <w:p w14:paraId="044AE92A" w14:textId="26403AB0" w:rsidR="00B77100" w:rsidRDefault="00B77100">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_Toc202275508 \h </w:instrText>
      </w:r>
      <w:r>
        <w:rPr>
          <w:noProof/>
        </w:rPr>
      </w:r>
      <w:r>
        <w:rPr>
          <w:noProof/>
        </w:rPr>
        <w:fldChar w:fldCharType="separate"/>
      </w:r>
      <w:r>
        <w:rPr>
          <w:noProof/>
        </w:rPr>
        <w:t>6</w:t>
      </w:r>
      <w:r>
        <w:rPr>
          <w:noProof/>
        </w:rPr>
        <w:fldChar w:fldCharType="end"/>
      </w:r>
    </w:p>
    <w:p w14:paraId="48DF9546" w14:textId="4B46F60F" w:rsidR="00B77100" w:rsidRDefault="00B77100">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_Toc202275509 \h </w:instrText>
      </w:r>
      <w:r>
        <w:rPr>
          <w:noProof/>
        </w:rPr>
      </w:r>
      <w:r>
        <w:rPr>
          <w:noProof/>
        </w:rPr>
        <w:fldChar w:fldCharType="separate"/>
      </w:r>
      <w:r>
        <w:rPr>
          <w:noProof/>
        </w:rPr>
        <w:t>6</w:t>
      </w:r>
      <w:r>
        <w:rPr>
          <w:noProof/>
        </w:rPr>
        <w:fldChar w:fldCharType="end"/>
      </w:r>
    </w:p>
    <w:p w14:paraId="446E6DEE" w14:textId="4921A99E" w:rsidR="00B77100" w:rsidRDefault="00B77100">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_Toc202275510 \h </w:instrText>
      </w:r>
      <w:r>
        <w:rPr>
          <w:noProof/>
        </w:rPr>
      </w:r>
      <w:r>
        <w:rPr>
          <w:noProof/>
        </w:rPr>
        <w:fldChar w:fldCharType="separate"/>
      </w:r>
      <w:r>
        <w:rPr>
          <w:noProof/>
        </w:rPr>
        <w:t>6</w:t>
      </w:r>
      <w:r>
        <w:rPr>
          <w:noProof/>
        </w:rPr>
        <w:fldChar w:fldCharType="end"/>
      </w:r>
    </w:p>
    <w:p w14:paraId="5B7C1295" w14:textId="11B18BE4" w:rsidR="00B77100" w:rsidRDefault="00B77100">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_Toc202275511 \h </w:instrText>
      </w:r>
      <w:r>
        <w:rPr>
          <w:noProof/>
        </w:rPr>
      </w:r>
      <w:r>
        <w:rPr>
          <w:noProof/>
        </w:rPr>
        <w:fldChar w:fldCharType="separate"/>
      </w:r>
      <w:r>
        <w:rPr>
          <w:noProof/>
        </w:rPr>
        <w:t>6</w:t>
      </w:r>
      <w:r>
        <w:rPr>
          <w:noProof/>
        </w:rPr>
        <w:fldChar w:fldCharType="end"/>
      </w:r>
    </w:p>
    <w:p w14:paraId="41E1D723" w14:textId="226A1A9F" w:rsidR="00B77100" w:rsidRDefault="00B77100">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_Toc202275512 \h </w:instrText>
      </w:r>
      <w:r>
        <w:rPr>
          <w:noProof/>
        </w:rPr>
      </w:r>
      <w:r>
        <w:rPr>
          <w:noProof/>
        </w:rPr>
        <w:fldChar w:fldCharType="separate"/>
      </w:r>
      <w:r>
        <w:rPr>
          <w:noProof/>
        </w:rPr>
        <w:t>6</w:t>
      </w:r>
      <w:r>
        <w:rPr>
          <w:noProof/>
        </w:rPr>
        <w:fldChar w:fldCharType="end"/>
      </w:r>
    </w:p>
    <w:p w14:paraId="100740F8" w14:textId="32A4B53C" w:rsidR="00B77100" w:rsidRDefault="00B77100">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Assessment of existing specification formats and working methods, and requirements for any improvements</w:t>
      </w:r>
      <w:r>
        <w:rPr>
          <w:noProof/>
        </w:rPr>
        <w:tab/>
      </w:r>
      <w:r>
        <w:rPr>
          <w:noProof/>
        </w:rPr>
        <w:fldChar w:fldCharType="begin" w:fldLock="1"/>
      </w:r>
      <w:r>
        <w:rPr>
          <w:noProof/>
        </w:rPr>
        <w:instrText xml:space="preserve"> PAGEREF _Toc202275513 \h </w:instrText>
      </w:r>
      <w:r>
        <w:rPr>
          <w:noProof/>
        </w:rPr>
      </w:r>
      <w:r>
        <w:rPr>
          <w:noProof/>
        </w:rPr>
        <w:fldChar w:fldCharType="separate"/>
      </w:r>
      <w:r>
        <w:rPr>
          <w:noProof/>
        </w:rPr>
        <w:t>6</w:t>
      </w:r>
      <w:r>
        <w:rPr>
          <w:noProof/>
        </w:rPr>
        <w:fldChar w:fldCharType="end"/>
      </w:r>
    </w:p>
    <w:p w14:paraId="0154291D" w14:textId="37436F12" w:rsidR="00B77100" w:rsidRDefault="00B77100">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Shortcomings, pain-points and potential benefits</w:t>
      </w:r>
      <w:r>
        <w:rPr>
          <w:noProof/>
        </w:rPr>
        <w:tab/>
      </w:r>
      <w:r>
        <w:rPr>
          <w:noProof/>
        </w:rPr>
        <w:fldChar w:fldCharType="begin" w:fldLock="1"/>
      </w:r>
      <w:r>
        <w:rPr>
          <w:noProof/>
        </w:rPr>
        <w:instrText xml:space="preserve"> PAGEREF _Toc202275514 \h </w:instrText>
      </w:r>
      <w:r>
        <w:rPr>
          <w:noProof/>
        </w:rPr>
      </w:r>
      <w:r>
        <w:rPr>
          <w:noProof/>
        </w:rPr>
        <w:fldChar w:fldCharType="separate"/>
      </w:r>
      <w:r>
        <w:rPr>
          <w:noProof/>
        </w:rPr>
        <w:t>7</w:t>
      </w:r>
      <w:r>
        <w:rPr>
          <w:noProof/>
        </w:rPr>
        <w:fldChar w:fldCharType="end"/>
      </w:r>
    </w:p>
    <w:p w14:paraId="14B9E7CC" w14:textId="1282B816" w:rsidR="00B77100" w:rsidRDefault="00B77100">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Advantages of current tools</w:t>
      </w:r>
      <w:r>
        <w:rPr>
          <w:noProof/>
        </w:rPr>
        <w:tab/>
      </w:r>
      <w:r>
        <w:rPr>
          <w:noProof/>
        </w:rPr>
        <w:fldChar w:fldCharType="begin" w:fldLock="1"/>
      </w:r>
      <w:r>
        <w:rPr>
          <w:noProof/>
        </w:rPr>
        <w:instrText xml:space="preserve"> PAGEREF _Toc202275515 \h </w:instrText>
      </w:r>
      <w:r>
        <w:rPr>
          <w:noProof/>
        </w:rPr>
      </w:r>
      <w:r>
        <w:rPr>
          <w:noProof/>
        </w:rPr>
        <w:fldChar w:fldCharType="separate"/>
      </w:r>
      <w:r>
        <w:rPr>
          <w:noProof/>
        </w:rPr>
        <w:t>7</w:t>
      </w:r>
      <w:r>
        <w:rPr>
          <w:noProof/>
        </w:rPr>
        <w:fldChar w:fldCharType="end"/>
      </w:r>
    </w:p>
    <w:p w14:paraId="3AFE41AC" w14:textId="5E550C47" w:rsidR="00B77100" w:rsidRDefault="00B77100">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Requirements Identification</w:t>
      </w:r>
      <w:r>
        <w:rPr>
          <w:noProof/>
        </w:rPr>
        <w:tab/>
      </w:r>
      <w:r>
        <w:rPr>
          <w:noProof/>
        </w:rPr>
        <w:fldChar w:fldCharType="begin" w:fldLock="1"/>
      </w:r>
      <w:r>
        <w:rPr>
          <w:noProof/>
        </w:rPr>
        <w:instrText xml:space="preserve"> PAGEREF _Toc202275516 \h </w:instrText>
      </w:r>
      <w:r>
        <w:rPr>
          <w:noProof/>
        </w:rPr>
      </w:r>
      <w:r>
        <w:rPr>
          <w:noProof/>
        </w:rPr>
        <w:fldChar w:fldCharType="separate"/>
      </w:r>
      <w:r>
        <w:rPr>
          <w:noProof/>
        </w:rPr>
        <w:t>7</w:t>
      </w:r>
      <w:r>
        <w:rPr>
          <w:noProof/>
        </w:rPr>
        <w:fldChar w:fldCharType="end"/>
      </w:r>
    </w:p>
    <w:p w14:paraId="472A2A2E" w14:textId="3A9E550C" w:rsidR="00B77100" w:rsidRDefault="00B77100">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General requirements</w:t>
      </w:r>
      <w:r>
        <w:rPr>
          <w:noProof/>
        </w:rPr>
        <w:tab/>
      </w:r>
      <w:r>
        <w:rPr>
          <w:noProof/>
        </w:rPr>
        <w:fldChar w:fldCharType="begin" w:fldLock="1"/>
      </w:r>
      <w:r>
        <w:rPr>
          <w:noProof/>
        </w:rPr>
        <w:instrText xml:space="preserve"> PAGEREF _Toc202275517 \h </w:instrText>
      </w:r>
      <w:r>
        <w:rPr>
          <w:noProof/>
        </w:rPr>
      </w:r>
      <w:r>
        <w:rPr>
          <w:noProof/>
        </w:rPr>
        <w:fldChar w:fldCharType="separate"/>
      </w:r>
      <w:r>
        <w:rPr>
          <w:noProof/>
        </w:rPr>
        <w:t>7</w:t>
      </w:r>
      <w:r>
        <w:rPr>
          <w:noProof/>
        </w:rPr>
        <w:fldChar w:fldCharType="end"/>
      </w:r>
    </w:p>
    <w:p w14:paraId="37A0FBD5" w14:textId="767DE323" w:rsidR="00B77100" w:rsidRDefault="00B77100">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Requirements related to specific identified shortcomings/pain-points in clause 4.1</w:t>
      </w:r>
      <w:r>
        <w:rPr>
          <w:noProof/>
        </w:rPr>
        <w:tab/>
      </w:r>
      <w:r>
        <w:rPr>
          <w:noProof/>
        </w:rPr>
        <w:fldChar w:fldCharType="begin" w:fldLock="1"/>
      </w:r>
      <w:r>
        <w:rPr>
          <w:noProof/>
        </w:rPr>
        <w:instrText xml:space="preserve"> PAGEREF _Toc202275518 \h </w:instrText>
      </w:r>
      <w:r>
        <w:rPr>
          <w:noProof/>
        </w:rPr>
      </w:r>
      <w:r>
        <w:rPr>
          <w:noProof/>
        </w:rPr>
        <w:fldChar w:fldCharType="separate"/>
      </w:r>
      <w:r>
        <w:rPr>
          <w:noProof/>
        </w:rPr>
        <w:t>8</w:t>
      </w:r>
      <w:r>
        <w:rPr>
          <w:noProof/>
        </w:rPr>
        <w:fldChar w:fldCharType="end"/>
      </w:r>
    </w:p>
    <w:p w14:paraId="35E9DB0B" w14:textId="1824A561" w:rsidR="00B77100" w:rsidRDefault="00B77100">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Proposals for new formats for 3GPP specifications</w:t>
      </w:r>
      <w:r>
        <w:rPr>
          <w:noProof/>
        </w:rPr>
        <w:tab/>
      </w:r>
      <w:r>
        <w:rPr>
          <w:noProof/>
        </w:rPr>
        <w:fldChar w:fldCharType="begin" w:fldLock="1"/>
      </w:r>
      <w:r>
        <w:rPr>
          <w:noProof/>
        </w:rPr>
        <w:instrText xml:space="preserve"> PAGEREF _Toc202275519 \h </w:instrText>
      </w:r>
      <w:r>
        <w:rPr>
          <w:noProof/>
        </w:rPr>
      </w:r>
      <w:r>
        <w:rPr>
          <w:noProof/>
        </w:rPr>
        <w:fldChar w:fldCharType="separate"/>
      </w:r>
      <w:r>
        <w:rPr>
          <w:noProof/>
        </w:rPr>
        <w:t>8</w:t>
      </w:r>
      <w:r>
        <w:rPr>
          <w:noProof/>
        </w:rPr>
        <w:fldChar w:fldCharType="end"/>
      </w:r>
    </w:p>
    <w:p w14:paraId="67850578" w14:textId="659787ED" w:rsidR="00B77100" w:rsidRDefault="00B77100">
      <w:pPr>
        <w:pStyle w:val="TOC2"/>
        <w:rPr>
          <w:rFonts w:asciiTheme="minorHAnsi" w:eastAsiaTheme="minorEastAsia" w:hAnsiTheme="minorHAnsi" w:cstheme="minorBidi"/>
          <w:noProof/>
          <w:kern w:val="2"/>
          <w:sz w:val="24"/>
          <w:szCs w:val="24"/>
          <w:lang w:eastAsia="ko-KR"/>
          <w14:ligatures w14:val="standardContextual"/>
        </w:rPr>
      </w:pPr>
      <w:r>
        <w:rPr>
          <w:noProof/>
        </w:rPr>
        <w:t>5.X</w:t>
      </w:r>
      <w:r>
        <w:rPr>
          <w:rFonts w:asciiTheme="minorHAnsi" w:eastAsiaTheme="minorEastAsia" w:hAnsiTheme="minorHAnsi" w:cstheme="minorBidi"/>
          <w:noProof/>
          <w:kern w:val="2"/>
          <w:sz w:val="24"/>
          <w:szCs w:val="24"/>
          <w:lang w:eastAsia="ko-KR"/>
          <w14:ligatures w14:val="standardContextual"/>
        </w:rPr>
        <w:tab/>
      </w:r>
      <w:r>
        <w:rPr>
          <w:noProof/>
        </w:rPr>
        <w:t>Proposal #X</w:t>
      </w:r>
      <w:r>
        <w:rPr>
          <w:noProof/>
        </w:rPr>
        <w:tab/>
      </w:r>
      <w:r>
        <w:rPr>
          <w:noProof/>
        </w:rPr>
        <w:fldChar w:fldCharType="begin" w:fldLock="1"/>
      </w:r>
      <w:r>
        <w:rPr>
          <w:noProof/>
        </w:rPr>
        <w:instrText xml:space="preserve"> PAGEREF _Toc202275520 \h </w:instrText>
      </w:r>
      <w:r>
        <w:rPr>
          <w:noProof/>
        </w:rPr>
      </w:r>
      <w:r>
        <w:rPr>
          <w:noProof/>
        </w:rPr>
        <w:fldChar w:fldCharType="separate"/>
      </w:r>
      <w:r>
        <w:rPr>
          <w:noProof/>
        </w:rPr>
        <w:t>8</w:t>
      </w:r>
      <w:r>
        <w:rPr>
          <w:noProof/>
        </w:rPr>
        <w:fldChar w:fldCharType="end"/>
      </w:r>
    </w:p>
    <w:p w14:paraId="752FA994" w14:textId="22A47D28" w:rsidR="00B77100" w:rsidRDefault="00B77100">
      <w:pPr>
        <w:pStyle w:val="TOC3"/>
        <w:rPr>
          <w:rFonts w:asciiTheme="minorHAnsi" w:eastAsiaTheme="minorEastAsia" w:hAnsiTheme="minorHAnsi" w:cstheme="minorBidi"/>
          <w:noProof/>
          <w:kern w:val="2"/>
          <w:sz w:val="24"/>
          <w:szCs w:val="24"/>
          <w:lang w:eastAsia="ko-KR"/>
          <w14:ligatures w14:val="standardContextual"/>
        </w:rPr>
      </w:pPr>
      <w:r>
        <w:rPr>
          <w:noProof/>
        </w:rPr>
        <w:t>5.X.1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_Toc202275521 \h </w:instrText>
      </w:r>
      <w:r>
        <w:rPr>
          <w:noProof/>
        </w:rPr>
      </w:r>
      <w:r>
        <w:rPr>
          <w:noProof/>
        </w:rPr>
        <w:fldChar w:fldCharType="separate"/>
      </w:r>
      <w:r>
        <w:rPr>
          <w:noProof/>
        </w:rPr>
        <w:t>8</w:t>
      </w:r>
      <w:r>
        <w:rPr>
          <w:noProof/>
        </w:rPr>
        <w:fldChar w:fldCharType="end"/>
      </w:r>
    </w:p>
    <w:p w14:paraId="40897C91" w14:textId="565D0FC1" w:rsidR="00B77100" w:rsidRDefault="00B77100">
      <w:pPr>
        <w:pStyle w:val="TOC3"/>
        <w:rPr>
          <w:rFonts w:asciiTheme="minorHAnsi" w:eastAsiaTheme="minorEastAsia" w:hAnsiTheme="minorHAnsi" w:cstheme="minorBidi"/>
          <w:noProof/>
          <w:kern w:val="2"/>
          <w:sz w:val="24"/>
          <w:szCs w:val="24"/>
          <w:lang w:eastAsia="ko-KR"/>
          <w14:ligatures w14:val="standardContextual"/>
        </w:rPr>
      </w:pPr>
      <w:r>
        <w:rPr>
          <w:noProof/>
        </w:rPr>
        <w:t>5.X.2</w:t>
      </w:r>
      <w:r>
        <w:rPr>
          <w:rFonts w:asciiTheme="minorHAnsi" w:eastAsiaTheme="minorEastAsia" w:hAnsiTheme="minorHAnsi" w:cstheme="minorBidi"/>
          <w:noProof/>
          <w:kern w:val="2"/>
          <w:sz w:val="24"/>
          <w:szCs w:val="24"/>
          <w:lang w:eastAsia="ko-KR"/>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_Toc202275522 \h </w:instrText>
      </w:r>
      <w:r>
        <w:rPr>
          <w:noProof/>
        </w:rPr>
      </w:r>
      <w:r>
        <w:rPr>
          <w:noProof/>
        </w:rPr>
        <w:fldChar w:fldCharType="separate"/>
      </w:r>
      <w:r>
        <w:rPr>
          <w:noProof/>
        </w:rPr>
        <w:t>8</w:t>
      </w:r>
      <w:r>
        <w:rPr>
          <w:noProof/>
        </w:rPr>
        <w:fldChar w:fldCharType="end"/>
      </w:r>
    </w:p>
    <w:p w14:paraId="757C8C6E" w14:textId="4F423902" w:rsidR="00B77100" w:rsidRDefault="00B77100">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Proposals for specifications storage and version control</w:t>
      </w:r>
      <w:r>
        <w:rPr>
          <w:noProof/>
        </w:rPr>
        <w:tab/>
      </w:r>
      <w:r>
        <w:rPr>
          <w:noProof/>
        </w:rPr>
        <w:fldChar w:fldCharType="begin" w:fldLock="1"/>
      </w:r>
      <w:r>
        <w:rPr>
          <w:noProof/>
        </w:rPr>
        <w:instrText xml:space="preserve"> PAGEREF _Toc202275523 \h </w:instrText>
      </w:r>
      <w:r>
        <w:rPr>
          <w:noProof/>
        </w:rPr>
      </w:r>
      <w:r>
        <w:rPr>
          <w:noProof/>
        </w:rPr>
        <w:fldChar w:fldCharType="separate"/>
      </w:r>
      <w:r>
        <w:rPr>
          <w:noProof/>
        </w:rPr>
        <w:t>8</w:t>
      </w:r>
      <w:r>
        <w:rPr>
          <w:noProof/>
        </w:rPr>
        <w:fldChar w:fldCharType="end"/>
      </w:r>
    </w:p>
    <w:p w14:paraId="46245C49" w14:textId="4B35480C" w:rsidR="00B77100" w:rsidRDefault="00B77100">
      <w:pPr>
        <w:pStyle w:val="TOC2"/>
        <w:rPr>
          <w:rFonts w:asciiTheme="minorHAnsi" w:eastAsiaTheme="minorEastAsia" w:hAnsiTheme="minorHAnsi" w:cstheme="minorBidi"/>
          <w:noProof/>
          <w:kern w:val="2"/>
          <w:sz w:val="24"/>
          <w:szCs w:val="24"/>
          <w:lang w:eastAsia="ko-KR"/>
          <w14:ligatures w14:val="standardContextual"/>
        </w:rPr>
      </w:pPr>
      <w:r>
        <w:rPr>
          <w:noProof/>
        </w:rPr>
        <w:t>6.X</w:t>
      </w:r>
      <w:r>
        <w:rPr>
          <w:rFonts w:asciiTheme="minorHAnsi" w:eastAsiaTheme="minorEastAsia" w:hAnsiTheme="minorHAnsi" w:cstheme="minorBidi"/>
          <w:noProof/>
          <w:kern w:val="2"/>
          <w:sz w:val="24"/>
          <w:szCs w:val="24"/>
          <w:lang w:eastAsia="ko-KR"/>
          <w14:ligatures w14:val="standardContextual"/>
        </w:rPr>
        <w:tab/>
      </w:r>
      <w:r>
        <w:rPr>
          <w:noProof/>
        </w:rPr>
        <w:t>Proposal #X</w:t>
      </w:r>
      <w:r>
        <w:rPr>
          <w:noProof/>
        </w:rPr>
        <w:tab/>
      </w:r>
      <w:r>
        <w:rPr>
          <w:noProof/>
        </w:rPr>
        <w:fldChar w:fldCharType="begin" w:fldLock="1"/>
      </w:r>
      <w:r>
        <w:rPr>
          <w:noProof/>
        </w:rPr>
        <w:instrText xml:space="preserve"> PAGEREF _Toc202275524 \h </w:instrText>
      </w:r>
      <w:r>
        <w:rPr>
          <w:noProof/>
        </w:rPr>
      </w:r>
      <w:r>
        <w:rPr>
          <w:noProof/>
        </w:rPr>
        <w:fldChar w:fldCharType="separate"/>
      </w:r>
      <w:r>
        <w:rPr>
          <w:noProof/>
        </w:rPr>
        <w:t>8</w:t>
      </w:r>
      <w:r>
        <w:rPr>
          <w:noProof/>
        </w:rPr>
        <w:fldChar w:fldCharType="end"/>
      </w:r>
    </w:p>
    <w:p w14:paraId="7BF52DF7" w14:textId="4E6D3383" w:rsidR="00B77100" w:rsidRDefault="00B77100">
      <w:pPr>
        <w:pStyle w:val="TOC3"/>
        <w:rPr>
          <w:rFonts w:asciiTheme="minorHAnsi" w:eastAsiaTheme="minorEastAsia" w:hAnsiTheme="minorHAnsi" w:cstheme="minorBidi"/>
          <w:noProof/>
          <w:kern w:val="2"/>
          <w:sz w:val="24"/>
          <w:szCs w:val="24"/>
          <w:lang w:eastAsia="ko-KR"/>
          <w14:ligatures w14:val="standardContextual"/>
        </w:rPr>
      </w:pPr>
      <w:r>
        <w:rPr>
          <w:noProof/>
        </w:rPr>
        <w:t>6.X.1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_Toc202275525 \h </w:instrText>
      </w:r>
      <w:r>
        <w:rPr>
          <w:noProof/>
        </w:rPr>
      </w:r>
      <w:r>
        <w:rPr>
          <w:noProof/>
        </w:rPr>
        <w:fldChar w:fldCharType="separate"/>
      </w:r>
      <w:r>
        <w:rPr>
          <w:noProof/>
        </w:rPr>
        <w:t>8</w:t>
      </w:r>
      <w:r>
        <w:rPr>
          <w:noProof/>
        </w:rPr>
        <w:fldChar w:fldCharType="end"/>
      </w:r>
    </w:p>
    <w:p w14:paraId="07F14795" w14:textId="59210E29" w:rsidR="00B77100" w:rsidRDefault="00B77100">
      <w:pPr>
        <w:pStyle w:val="TOC3"/>
        <w:rPr>
          <w:rFonts w:asciiTheme="minorHAnsi" w:eastAsiaTheme="minorEastAsia" w:hAnsiTheme="minorHAnsi" w:cstheme="minorBidi"/>
          <w:noProof/>
          <w:kern w:val="2"/>
          <w:sz w:val="24"/>
          <w:szCs w:val="24"/>
          <w:lang w:eastAsia="ko-KR"/>
          <w14:ligatures w14:val="standardContextual"/>
        </w:rPr>
      </w:pPr>
      <w:r>
        <w:rPr>
          <w:noProof/>
        </w:rPr>
        <w:t>6.X.2</w:t>
      </w:r>
      <w:r>
        <w:rPr>
          <w:rFonts w:asciiTheme="minorHAnsi" w:eastAsiaTheme="minorEastAsia" w:hAnsiTheme="minorHAnsi" w:cstheme="minorBidi"/>
          <w:noProof/>
          <w:kern w:val="2"/>
          <w:sz w:val="24"/>
          <w:szCs w:val="24"/>
          <w:lang w:eastAsia="ko-KR"/>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_Toc202275526 \h </w:instrText>
      </w:r>
      <w:r>
        <w:rPr>
          <w:noProof/>
        </w:rPr>
      </w:r>
      <w:r>
        <w:rPr>
          <w:noProof/>
        </w:rPr>
        <w:fldChar w:fldCharType="separate"/>
      </w:r>
      <w:r>
        <w:rPr>
          <w:noProof/>
        </w:rPr>
        <w:t>8</w:t>
      </w:r>
      <w:r>
        <w:rPr>
          <w:noProof/>
        </w:rPr>
        <w:fldChar w:fldCharType="end"/>
      </w:r>
    </w:p>
    <w:p w14:paraId="4E53D381" w14:textId="4EF73A0D" w:rsidR="00B77100" w:rsidRDefault="00B77100">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Overall evaluation</w:t>
      </w:r>
      <w:r>
        <w:rPr>
          <w:noProof/>
        </w:rPr>
        <w:tab/>
      </w:r>
      <w:r>
        <w:rPr>
          <w:noProof/>
        </w:rPr>
        <w:fldChar w:fldCharType="begin" w:fldLock="1"/>
      </w:r>
      <w:r>
        <w:rPr>
          <w:noProof/>
        </w:rPr>
        <w:instrText xml:space="preserve"> PAGEREF _Toc202275527 \h </w:instrText>
      </w:r>
      <w:r>
        <w:rPr>
          <w:noProof/>
        </w:rPr>
      </w:r>
      <w:r>
        <w:rPr>
          <w:noProof/>
        </w:rPr>
        <w:fldChar w:fldCharType="separate"/>
      </w:r>
      <w:r>
        <w:rPr>
          <w:noProof/>
        </w:rPr>
        <w:t>8</w:t>
      </w:r>
      <w:r>
        <w:rPr>
          <w:noProof/>
        </w:rPr>
        <w:fldChar w:fldCharType="end"/>
      </w:r>
    </w:p>
    <w:p w14:paraId="00E5D46F" w14:textId="6B20B6C6" w:rsidR="00B77100" w:rsidRDefault="00B77100">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Recommendations</w:t>
      </w:r>
      <w:r>
        <w:rPr>
          <w:noProof/>
        </w:rPr>
        <w:tab/>
      </w:r>
      <w:r>
        <w:rPr>
          <w:noProof/>
        </w:rPr>
        <w:fldChar w:fldCharType="begin" w:fldLock="1"/>
      </w:r>
      <w:r>
        <w:rPr>
          <w:noProof/>
        </w:rPr>
        <w:instrText xml:space="preserve"> PAGEREF _Toc202275528 \h </w:instrText>
      </w:r>
      <w:r>
        <w:rPr>
          <w:noProof/>
        </w:rPr>
      </w:r>
      <w:r>
        <w:rPr>
          <w:noProof/>
        </w:rPr>
        <w:fldChar w:fldCharType="separate"/>
      </w:r>
      <w:r>
        <w:rPr>
          <w:noProof/>
        </w:rPr>
        <w:t>8</w:t>
      </w:r>
      <w:r>
        <w:rPr>
          <w:noProof/>
        </w:rPr>
        <w:fldChar w:fldCharType="end"/>
      </w:r>
    </w:p>
    <w:p w14:paraId="0C134E44" w14:textId="103785F0" w:rsidR="00B77100" w:rsidRDefault="00B77100">
      <w:pPr>
        <w:pStyle w:val="TOC9"/>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sidRPr="001B10A0">
        <w:rPr>
          <w:noProof/>
          <w:highlight w:val="yellow"/>
        </w:rPr>
        <w:t>&lt;A&gt;</w:t>
      </w:r>
      <w:r>
        <w:rPr>
          <w:noProof/>
        </w:rPr>
        <w:t>: Annex Placeholder</w:t>
      </w:r>
      <w:r>
        <w:rPr>
          <w:noProof/>
        </w:rPr>
        <w:tab/>
      </w:r>
      <w:r>
        <w:rPr>
          <w:noProof/>
        </w:rPr>
        <w:fldChar w:fldCharType="begin" w:fldLock="1"/>
      </w:r>
      <w:r>
        <w:rPr>
          <w:noProof/>
        </w:rPr>
        <w:instrText xml:space="preserve"> PAGEREF _Toc202275529 \h </w:instrText>
      </w:r>
      <w:r>
        <w:rPr>
          <w:noProof/>
        </w:rPr>
      </w:r>
      <w:r>
        <w:rPr>
          <w:noProof/>
        </w:rPr>
        <w:fldChar w:fldCharType="separate"/>
      </w:r>
      <w:r>
        <w:rPr>
          <w:noProof/>
        </w:rPr>
        <w:t>9</w:t>
      </w:r>
      <w:r>
        <w:rPr>
          <w:noProof/>
        </w:rPr>
        <w:fldChar w:fldCharType="end"/>
      </w:r>
    </w:p>
    <w:p w14:paraId="5BAE330F" w14:textId="2FBF64A2" w:rsidR="00B77100" w:rsidRDefault="00B77100">
      <w:pPr>
        <w:pStyle w:val="TOC9"/>
        <w:rPr>
          <w:rFonts w:asciiTheme="minorHAnsi" w:eastAsiaTheme="minorEastAsia" w:hAnsiTheme="minorHAnsi" w:cstheme="minorBidi"/>
          <w:b w:val="0"/>
          <w:noProof/>
          <w:kern w:val="2"/>
          <w:sz w:val="24"/>
          <w:szCs w:val="24"/>
          <w:lang w:eastAsia="ko-KR"/>
          <w14:ligatures w14:val="standardContextual"/>
        </w:rPr>
      </w:pPr>
      <w:r>
        <w:rPr>
          <w:noProof/>
        </w:rPr>
        <w:t>Annex X:</w:t>
      </w:r>
      <w:r>
        <w:rPr>
          <w:noProof/>
        </w:rPr>
        <w:tab/>
        <w:t>Change history</w:t>
      </w:r>
      <w:r>
        <w:rPr>
          <w:noProof/>
        </w:rPr>
        <w:tab/>
      </w:r>
      <w:r>
        <w:rPr>
          <w:noProof/>
        </w:rPr>
        <w:fldChar w:fldCharType="begin" w:fldLock="1"/>
      </w:r>
      <w:r>
        <w:rPr>
          <w:noProof/>
        </w:rPr>
        <w:instrText xml:space="preserve"> PAGEREF _Toc202275530 \h </w:instrText>
      </w:r>
      <w:r>
        <w:rPr>
          <w:noProof/>
        </w:rPr>
      </w:r>
      <w:r>
        <w:rPr>
          <w:noProof/>
        </w:rPr>
        <w:fldChar w:fldCharType="separate"/>
      </w:r>
      <w:r>
        <w:rPr>
          <w:noProof/>
        </w:rPr>
        <w:t>10</w:t>
      </w:r>
      <w:r>
        <w:rPr>
          <w:noProof/>
        </w:rPr>
        <w:fldChar w:fldCharType="end"/>
      </w:r>
    </w:p>
    <w:p w14:paraId="0B9E3498" w14:textId="44E9C02C" w:rsidR="00080512" w:rsidRPr="004D3578" w:rsidRDefault="004D3578">
      <w:r w:rsidRPr="004D3578">
        <w:rPr>
          <w:noProof/>
          <w:sz w:val="22"/>
        </w:rPr>
        <w:fldChar w:fldCharType="end"/>
      </w:r>
    </w:p>
    <w:p w14:paraId="747690AD" w14:textId="3B582761" w:rsidR="0074026F" w:rsidRPr="007B600E" w:rsidRDefault="00080512" w:rsidP="00DE63D8">
      <w:pPr>
        <w:pStyle w:val="Guidance"/>
      </w:pPr>
      <w:r w:rsidRPr="004D3578">
        <w:br w:type="page"/>
      </w:r>
    </w:p>
    <w:p w14:paraId="03993004" w14:textId="77777777" w:rsidR="00080512" w:rsidRDefault="00080512">
      <w:pPr>
        <w:pStyle w:val="Heading1"/>
      </w:pPr>
      <w:bookmarkStart w:id="12" w:name="foreword"/>
      <w:bookmarkStart w:id="13" w:name="_Toc202275505"/>
      <w:bookmarkEnd w:id="12"/>
      <w:r w:rsidRPr="004D3578">
        <w:lastRenderedPageBreak/>
        <w:t>Foreword</w:t>
      </w:r>
      <w:bookmarkEnd w:id="13"/>
    </w:p>
    <w:p w14:paraId="2511FBFA" w14:textId="0233F56A" w:rsidR="00080512" w:rsidRPr="004D3578" w:rsidRDefault="00080512">
      <w:r w:rsidRPr="004D3578">
        <w:t>This Technical</w:t>
      </w:r>
      <w:r w:rsidR="00DE63D8">
        <w:t xml:space="preserve"> 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 w:name="introduction"/>
      <w:bookmarkStart w:id="15" w:name="_Toc202275506"/>
      <w:bookmarkEnd w:id="14"/>
      <w:r w:rsidRPr="004D3578">
        <w:t>Introduction</w:t>
      </w:r>
      <w:bookmarkEnd w:id="15"/>
    </w:p>
    <w:p w14:paraId="6A7CE5D7" w14:textId="3E6B1A4C" w:rsidR="00080512" w:rsidRPr="004D3578" w:rsidRDefault="00520DD7" w:rsidP="00520DD7">
      <w:pPr>
        <w:pStyle w:val="EditorsNote"/>
      </w:pPr>
      <w:r>
        <w:t xml:space="preserve">Editor's </w:t>
      </w:r>
      <w:r w:rsidR="00295946">
        <w:t>n</w:t>
      </w:r>
      <w:r>
        <w:t>ote</w:t>
      </w:r>
      <w:r w:rsidR="00295946">
        <w:t>:</w:t>
      </w:r>
      <w:r>
        <w:tab/>
        <w:t>To be determined whether this clause needs to be filled.</w:t>
      </w:r>
    </w:p>
    <w:p w14:paraId="43C6B5D7" w14:textId="39FADFCC" w:rsidR="00295946" w:rsidRPr="004D3578" w:rsidRDefault="00295946" w:rsidP="00295946"/>
    <w:p w14:paraId="548A512E" w14:textId="77777777" w:rsidR="00080512" w:rsidRPr="004D3578" w:rsidRDefault="00080512">
      <w:pPr>
        <w:pStyle w:val="Heading1"/>
      </w:pPr>
      <w:r w:rsidRPr="004D3578">
        <w:br w:type="page"/>
      </w:r>
      <w:bookmarkStart w:id="16" w:name="scope"/>
      <w:bookmarkStart w:id="17" w:name="_Toc202275507"/>
      <w:bookmarkEnd w:id="16"/>
      <w:r w:rsidRPr="004D3578">
        <w:lastRenderedPageBreak/>
        <w:t>1</w:t>
      </w:r>
      <w:r w:rsidRPr="004D3578">
        <w:tab/>
        <w:t>Scope</w:t>
      </w:r>
      <w:bookmarkEnd w:id="1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8" w:name="references"/>
      <w:bookmarkStart w:id="19" w:name="_Toc202275508"/>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0" w:name="definitions"/>
      <w:bookmarkStart w:id="21" w:name="_Toc202275509"/>
      <w:bookmarkEnd w:id="20"/>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202275510"/>
      <w:r w:rsidRPr="004D3578">
        <w:t>3.1</w:t>
      </w:r>
      <w:r w:rsidRPr="004D3578">
        <w:tab/>
      </w:r>
      <w:r w:rsidR="002B6339">
        <w:t>Terms</w:t>
      </w:r>
      <w:bookmarkEnd w:id="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 w:name="_Toc202275511"/>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 w:name="_Toc202275512"/>
      <w:r w:rsidRPr="004D3578">
        <w:t>3.3</w:t>
      </w:r>
      <w:r w:rsidRPr="004D3578">
        <w:tab/>
        <w:t>Abbreviations</w:t>
      </w:r>
      <w:bookmarkEnd w:id="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9263415" w14:textId="1C0A92AA" w:rsidR="00F411E4" w:rsidRDefault="00F411E4">
      <w:pPr>
        <w:pStyle w:val="Heading1"/>
      </w:pPr>
      <w:bookmarkStart w:id="25" w:name="clause4"/>
      <w:bookmarkStart w:id="26" w:name="_Toc202275513"/>
      <w:bookmarkEnd w:id="25"/>
      <w:r>
        <w:t>4</w:t>
      </w:r>
      <w:r>
        <w:tab/>
      </w:r>
      <w:r w:rsidR="00291AB5">
        <w:t>Assessment of existing specification formats and working methods</w:t>
      </w:r>
      <w:r w:rsidR="00285DAD">
        <w:t>,</w:t>
      </w:r>
      <w:r w:rsidR="00291AB5">
        <w:t xml:space="preserve"> and requirements for </w:t>
      </w:r>
      <w:r w:rsidR="00285DAD">
        <w:t>any</w:t>
      </w:r>
      <w:r w:rsidR="00291AB5">
        <w:t xml:space="preserve"> improv</w:t>
      </w:r>
      <w:r w:rsidR="00285DAD">
        <w:t>e</w:t>
      </w:r>
      <w:r w:rsidR="00291AB5">
        <w:t>ments</w:t>
      </w:r>
      <w:bookmarkEnd w:id="26"/>
    </w:p>
    <w:p w14:paraId="39D3A733" w14:textId="141E205B" w:rsidR="0072518C" w:rsidRDefault="006101DD" w:rsidP="00007C13">
      <w:pPr>
        <w:pStyle w:val="EditorsNote"/>
      </w:pPr>
      <w:r>
        <w:t>Editor's note:</w:t>
      </w:r>
      <w:r>
        <w:tab/>
      </w:r>
      <w:r w:rsidR="00F773AD">
        <w:t xml:space="preserve">corresponds to </w:t>
      </w:r>
      <w:r>
        <w:t>objective 1</w:t>
      </w:r>
      <w:r w:rsidR="00886B36">
        <w:t>.</w:t>
      </w:r>
    </w:p>
    <w:p w14:paraId="726DA22F" w14:textId="360BC502" w:rsidR="007D25BC" w:rsidRDefault="007D25BC" w:rsidP="00365FFC">
      <w:pPr>
        <w:pStyle w:val="Heading2"/>
      </w:pPr>
      <w:bookmarkStart w:id="27" w:name="_Toc202275514"/>
      <w:r>
        <w:lastRenderedPageBreak/>
        <w:t>4.1</w:t>
      </w:r>
      <w:r w:rsidR="00007C13">
        <w:tab/>
      </w:r>
      <w:r w:rsidR="00291AB5">
        <w:t>Shortcomings, pain-points and potential benefits</w:t>
      </w:r>
      <w:bookmarkEnd w:id="27"/>
      <w:r w:rsidR="00365FFC">
        <w:t xml:space="preserve"> </w:t>
      </w:r>
    </w:p>
    <w:p w14:paraId="1FFE0C87" w14:textId="534BDEE9" w:rsidR="00291AB5" w:rsidRPr="00285DAD" w:rsidRDefault="003044A5" w:rsidP="00007C13">
      <w:pPr>
        <w:pStyle w:val="EditorsNote"/>
      </w:pPr>
      <w:r>
        <w:t>Editor’s note:</w:t>
      </w:r>
      <w:r w:rsidR="002045C4">
        <w:tab/>
      </w:r>
      <w:r w:rsidR="002428DE">
        <w:t>corresponds to o</w:t>
      </w:r>
      <w:r w:rsidR="00291AB5" w:rsidRPr="00285DAD">
        <w:t>bj</w:t>
      </w:r>
      <w:r>
        <w:t>ectives</w:t>
      </w:r>
      <w:r w:rsidR="00291AB5" w:rsidRPr="00285DAD">
        <w:t xml:space="preserve"> 1a/b</w:t>
      </w:r>
    </w:p>
    <w:p w14:paraId="506CD908" w14:textId="77777777" w:rsidR="007D25BC" w:rsidRDefault="007D25BC" w:rsidP="00F411E4"/>
    <w:tbl>
      <w:tblPr>
        <w:tblStyle w:val="TableGrid"/>
        <w:tblW w:w="0" w:type="auto"/>
        <w:tblLook w:val="04A0" w:firstRow="1" w:lastRow="0" w:firstColumn="1" w:lastColumn="0" w:noHBand="0" w:noVBand="1"/>
      </w:tblPr>
      <w:tblGrid>
        <w:gridCol w:w="436"/>
        <w:gridCol w:w="1402"/>
        <w:gridCol w:w="1877"/>
        <w:gridCol w:w="1877"/>
        <w:gridCol w:w="1878"/>
        <w:gridCol w:w="2161"/>
      </w:tblGrid>
      <w:tr w:rsidR="00285DAD" w14:paraId="2A7891BD" w14:textId="6529C7B6" w:rsidTr="003044A5">
        <w:tc>
          <w:tcPr>
            <w:tcW w:w="436" w:type="dxa"/>
          </w:tcPr>
          <w:p w14:paraId="24C89C06" w14:textId="32617B47" w:rsidR="00291AB5" w:rsidRPr="00285DAD" w:rsidRDefault="00291AB5" w:rsidP="00007C13">
            <w:pPr>
              <w:pStyle w:val="TAH"/>
            </w:pPr>
            <w:r w:rsidRPr="00285DAD">
              <w:t>#</w:t>
            </w:r>
          </w:p>
        </w:tc>
        <w:tc>
          <w:tcPr>
            <w:tcW w:w="1402" w:type="dxa"/>
          </w:tcPr>
          <w:p w14:paraId="3F166653" w14:textId="3AC47250" w:rsidR="00291AB5" w:rsidRPr="00285DAD" w:rsidRDefault="00291AB5" w:rsidP="00007C13">
            <w:pPr>
              <w:pStyle w:val="TAH"/>
            </w:pPr>
            <w:r w:rsidRPr="00285DAD">
              <w:t>Shortcoming</w:t>
            </w:r>
            <w:r w:rsidR="003044A5">
              <w:t xml:space="preserve"> </w:t>
            </w:r>
            <w:r w:rsidRPr="00285DAD">
              <w:t>/</w:t>
            </w:r>
            <w:r w:rsidR="003044A5">
              <w:t xml:space="preserve"> </w:t>
            </w:r>
            <w:r w:rsidRPr="00285DAD">
              <w:t>pain</w:t>
            </w:r>
            <w:r w:rsidR="003044A5">
              <w:t>-</w:t>
            </w:r>
            <w:r w:rsidRPr="00285DAD">
              <w:t>point</w:t>
            </w:r>
            <w:r w:rsidR="008A0F64">
              <w:t xml:space="preserve"> / potential benefit</w:t>
            </w:r>
          </w:p>
        </w:tc>
        <w:tc>
          <w:tcPr>
            <w:tcW w:w="1877" w:type="dxa"/>
          </w:tcPr>
          <w:p w14:paraId="59605751" w14:textId="3A22A270" w:rsidR="00291AB5" w:rsidRPr="00285DAD" w:rsidRDefault="00291AB5" w:rsidP="00007C13">
            <w:pPr>
              <w:pStyle w:val="TAH"/>
            </w:pPr>
            <w:r w:rsidRPr="00285DAD">
              <w:t>Possible improvement approaches with current tools</w:t>
            </w:r>
          </w:p>
        </w:tc>
        <w:tc>
          <w:tcPr>
            <w:tcW w:w="1877" w:type="dxa"/>
          </w:tcPr>
          <w:p w14:paraId="60029E1C" w14:textId="2A0C2131" w:rsidR="00291AB5" w:rsidRPr="00285DAD" w:rsidRDefault="00291AB5" w:rsidP="00007C13">
            <w:pPr>
              <w:pStyle w:val="TAH"/>
            </w:pPr>
            <w:r w:rsidRPr="00285DAD">
              <w:t>Pros of possible improvement approaches</w:t>
            </w:r>
          </w:p>
        </w:tc>
        <w:tc>
          <w:tcPr>
            <w:tcW w:w="1878" w:type="dxa"/>
          </w:tcPr>
          <w:p w14:paraId="5F787049" w14:textId="79592C7A" w:rsidR="00291AB5" w:rsidRPr="00285DAD" w:rsidRDefault="00291AB5" w:rsidP="00007C13">
            <w:pPr>
              <w:pStyle w:val="TAH"/>
            </w:pPr>
            <w:r w:rsidRPr="00285DAD">
              <w:t>Cons of possible improvement approaches</w:t>
            </w:r>
          </w:p>
        </w:tc>
        <w:tc>
          <w:tcPr>
            <w:tcW w:w="2161" w:type="dxa"/>
          </w:tcPr>
          <w:p w14:paraId="0EDF6C62" w14:textId="5083504F" w:rsidR="00291AB5" w:rsidRPr="00285DAD" w:rsidRDefault="00291AB5" w:rsidP="00007C13">
            <w:pPr>
              <w:pStyle w:val="TAH"/>
            </w:pPr>
            <w:r w:rsidRPr="00285DAD">
              <w:t xml:space="preserve">Summary of feasibility of </w:t>
            </w:r>
            <w:r w:rsidR="003044A5">
              <w:t>addressing</w:t>
            </w:r>
            <w:r w:rsidRPr="00285DAD">
              <w:t xml:space="preserve"> the shortcoming</w:t>
            </w:r>
            <w:r w:rsidR="003044A5">
              <w:t xml:space="preserve"> </w:t>
            </w:r>
            <w:r w:rsidRPr="00285DAD">
              <w:t>/</w:t>
            </w:r>
            <w:r w:rsidR="003044A5">
              <w:t xml:space="preserve"> </w:t>
            </w:r>
            <w:r w:rsidRPr="00285DAD">
              <w:t>pain</w:t>
            </w:r>
            <w:r w:rsidR="003044A5">
              <w:t>-</w:t>
            </w:r>
            <w:r w:rsidRPr="00285DAD">
              <w:t xml:space="preserve">point </w:t>
            </w:r>
            <w:r w:rsidR="008A0F64">
              <w:t xml:space="preserve">/ potential benefit </w:t>
            </w:r>
            <w:r w:rsidRPr="00285DAD">
              <w:t>with current tools</w:t>
            </w:r>
          </w:p>
        </w:tc>
      </w:tr>
      <w:tr w:rsidR="00285DAD" w14:paraId="1B643BB3" w14:textId="2C4DA838" w:rsidTr="003044A5">
        <w:tc>
          <w:tcPr>
            <w:tcW w:w="436" w:type="dxa"/>
            <w:vMerge w:val="restart"/>
          </w:tcPr>
          <w:p w14:paraId="68C10A2F" w14:textId="77777777" w:rsidR="00285DAD" w:rsidRPr="006B23B7" w:rsidRDefault="00285DAD" w:rsidP="00007C13">
            <w:pPr>
              <w:pStyle w:val="TAH"/>
            </w:pPr>
            <w:r w:rsidRPr="00285DAD">
              <w:t>x</w:t>
            </w:r>
          </w:p>
          <w:p w14:paraId="6FCE09DA" w14:textId="0563FCBE" w:rsidR="00285DAD" w:rsidRPr="00285DAD" w:rsidRDefault="00285DAD" w:rsidP="00007C13">
            <w:pPr>
              <w:pStyle w:val="TAH"/>
            </w:pPr>
          </w:p>
        </w:tc>
        <w:tc>
          <w:tcPr>
            <w:tcW w:w="1402" w:type="dxa"/>
            <w:vMerge w:val="restart"/>
          </w:tcPr>
          <w:p w14:paraId="1D3798FF" w14:textId="326B313A" w:rsidR="00285DAD" w:rsidRPr="00285DAD" w:rsidRDefault="00285DAD" w:rsidP="002428DE">
            <w:pPr>
              <w:pStyle w:val="Guidance"/>
            </w:pPr>
            <w:r w:rsidRPr="00285DAD">
              <w:t>&lt;&lt; Example:</w:t>
            </w:r>
            <w:r>
              <w:t xml:space="preserve"> </w:t>
            </w:r>
            <w:r w:rsidR="003044A5">
              <w:t>Large d</w:t>
            </w:r>
            <w:r w:rsidRPr="00285DAD">
              <w:t>ocx files are slow to open &gt;&gt;</w:t>
            </w:r>
          </w:p>
        </w:tc>
        <w:tc>
          <w:tcPr>
            <w:tcW w:w="1877" w:type="dxa"/>
          </w:tcPr>
          <w:p w14:paraId="3F629967" w14:textId="77777777" w:rsidR="00285DAD" w:rsidRPr="00285DAD" w:rsidRDefault="00285DAD" w:rsidP="002428DE">
            <w:pPr>
              <w:pStyle w:val="Guidance"/>
            </w:pPr>
            <w:r w:rsidRPr="00285DAD">
              <w:t>&lt;&lt; Example:</w:t>
            </w:r>
          </w:p>
          <w:p w14:paraId="7FC10AF1" w14:textId="5C9C946F" w:rsidR="00285DAD" w:rsidRPr="00285DAD" w:rsidRDefault="00285DAD" w:rsidP="002428DE">
            <w:pPr>
              <w:pStyle w:val="Guidance"/>
            </w:pPr>
            <w:r w:rsidRPr="00285DAD">
              <w:t xml:space="preserve">x.1 Split into multiple smaller </w:t>
            </w:r>
            <w:r w:rsidR="003044A5">
              <w:t xml:space="preserve">docx </w:t>
            </w:r>
            <w:r w:rsidRPr="00285DAD">
              <w:t>files &gt;&gt;</w:t>
            </w:r>
          </w:p>
          <w:p w14:paraId="78F53EBB" w14:textId="77777777" w:rsidR="00285DAD" w:rsidRPr="00285DAD" w:rsidRDefault="00285DAD" w:rsidP="002428DE">
            <w:pPr>
              <w:pStyle w:val="Guidance"/>
            </w:pPr>
          </w:p>
        </w:tc>
        <w:tc>
          <w:tcPr>
            <w:tcW w:w="1877" w:type="dxa"/>
          </w:tcPr>
          <w:p w14:paraId="77554FCD" w14:textId="77777777" w:rsidR="00285DAD" w:rsidRPr="00285DAD" w:rsidRDefault="00285DAD" w:rsidP="002428DE">
            <w:pPr>
              <w:pStyle w:val="Guidance"/>
            </w:pPr>
            <w:r w:rsidRPr="00285DAD">
              <w:t>&lt;&lt; Example:</w:t>
            </w:r>
          </w:p>
          <w:p w14:paraId="737492CD" w14:textId="3AB471E9" w:rsidR="00285DAD" w:rsidRPr="00285DAD" w:rsidRDefault="00285DAD" w:rsidP="002428DE">
            <w:pPr>
              <w:pStyle w:val="Guidance"/>
            </w:pPr>
            <w:r w:rsidRPr="00285DAD">
              <w:t>Faster opening &gt;&gt;</w:t>
            </w:r>
          </w:p>
        </w:tc>
        <w:tc>
          <w:tcPr>
            <w:tcW w:w="1878" w:type="dxa"/>
          </w:tcPr>
          <w:p w14:paraId="29AD5439" w14:textId="77777777" w:rsidR="00285DAD" w:rsidRPr="00285DAD" w:rsidRDefault="00285DAD" w:rsidP="002428DE">
            <w:pPr>
              <w:pStyle w:val="Guidance"/>
            </w:pPr>
            <w:r w:rsidRPr="00285DAD">
              <w:t>&lt;&lt; Example:</w:t>
            </w:r>
          </w:p>
          <w:p w14:paraId="28185771" w14:textId="77777777" w:rsidR="003044A5" w:rsidRDefault="003044A5" w:rsidP="002428DE">
            <w:pPr>
              <w:pStyle w:val="Guidance"/>
            </w:pPr>
            <w:r>
              <w:t>H</w:t>
            </w:r>
            <w:r w:rsidR="00285DAD" w:rsidRPr="00285DAD">
              <w:t>yperlinking</w:t>
            </w:r>
            <w:r>
              <w:t xml:space="preserve"> not possible across spec, e.g. from contents page. </w:t>
            </w:r>
          </w:p>
          <w:p w14:paraId="5A30C0E0" w14:textId="45AC8AD8" w:rsidR="00285DAD" w:rsidRPr="00285DAD" w:rsidRDefault="003044A5" w:rsidP="002428DE">
            <w:pPr>
              <w:pStyle w:val="Guidance"/>
            </w:pPr>
            <w:r>
              <w:t>S</w:t>
            </w:r>
            <w:r w:rsidR="00285DAD" w:rsidRPr="00285DAD">
              <w:t>earching across whole spec</w:t>
            </w:r>
            <w:r>
              <w:t xml:space="preserve"> is difficult.</w:t>
            </w:r>
            <w:r w:rsidR="00285DAD" w:rsidRPr="00285DAD">
              <w:t xml:space="preserve"> &gt;&gt;</w:t>
            </w:r>
          </w:p>
        </w:tc>
        <w:tc>
          <w:tcPr>
            <w:tcW w:w="2161" w:type="dxa"/>
          </w:tcPr>
          <w:p w14:paraId="22C9084E" w14:textId="77777777" w:rsidR="00285DAD" w:rsidRPr="00285DAD" w:rsidRDefault="00285DAD" w:rsidP="002428DE">
            <w:pPr>
              <w:pStyle w:val="Guidance"/>
            </w:pPr>
            <w:r w:rsidRPr="00285DAD">
              <w:t>&lt;&lt; Example:</w:t>
            </w:r>
          </w:p>
          <w:p w14:paraId="3A3B4429" w14:textId="698720AA" w:rsidR="00285DAD" w:rsidRPr="00285DAD" w:rsidRDefault="00285DAD" w:rsidP="002428DE">
            <w:pPr>
              <w:pStyle w:val="Guidance"/>
            </w:pPr>
            <w:r w:rsidRPr="00285DAD">
              <w:t xml:space="preserve">Partial solution but </w:t>
            </w:r>
            <w:r w:rsidR="003044A5">
              <w:t>drawbacks remain</w:t>
            </w:r>
            <w:r w:rsidRPr="00285DAD">
              <w:t xml:space="preserve"> with existing tools. &gt;&gt;</w:t>
            </w:r>
          </w:p>
        </w:tc>
      </w:tr>
      <w:tr w:rsidR="00285DAD" w14:paraId="4C6C62CD" w14:textId="0EB2AE3E" w:rsidTr="003044A5">
        <w:tc>
          <w:tcPr>
            <w:tcW w:w="436" w:type="dxa"/>
            <w:vMerge/>
          </w:tcPr>
          <w:p w14:paraId="50B00572" w14:textId="77777777" w:rsidR="00285DAD" w:rsidRPr="00285DAD" w:rsidRDefault="00285DAD" w:rsidP="00007C13">
            <w:pPr>
              <w:pStyle w:val="TAH"/>
            </w:pPr>
          </w:p>
        </w:tc>
        <w:tc>
          <w:tcPr>
            <w:tcW w:w="1402" w:type="dxa"/>
            <w:vMerge/>
          </w:tcPr>
          <w:p w14:paraId="60EE1600" w14:textId="03C5A74E" w:rsidR="00285DAD" w:rsidRPr="00285DAD" w:rsidRDefault="00285DAD" w:rsidP="002428DE">
            <w:pPr>
              <w:pStyle w:val="Guidance"/>
            </w:pPr>
          </w:p>
        </w:tc>
        <w:tc>
          <w:tcPr>
            <w:tcW w:w="1877" w:type="dxa"/>
          </w:tcPr>
          <w:p w14:paraId="198BF2B8" w14:textId="77777777" w:rsidR="00285DAD" w:rsidRPr="00285DAD" w:rsidRDefault="00285DAD" w:rsidP="002428DE">
            <w:pPr>
              <w:pStyle w:val="Guidance"/>
            </w:pPr>
            <w:r w:rsidRPr="00285DAD">
              <w:t>&lt;&lt; Example:</w:t>
            </w:r>
          </w:p>
          <w:p w14:paraId="28CEF85C" w14:textId="2E3B3728" w:rsidR="00285DAD" w:rsidRPr="00285DAD" w:rsidRDefault="00285DAD" w:rsidP="002428DE">
            <w:pPr>
              <w:pStyle w:val="Guidance"/>
            </w:pPr>
            <w:r w:rsidRPr="00285DAD">
              <w:t>x.2 Move content into separate database, e.g. as with CA band combinations &gt;&gt;</w:t>
            </w:r>
          </w:p>
        </w:tc>
        <w:tc>
          <w:tcPr>
            <w:tcW w:w="1877" w:type="dxa"/>
          </w:tcPr>
          <w:p w14:paraId="2CA9C57F" w14:textId="77777777" w:rsidR="00285DAD" w:rsidRPr="00285DAD" w:rsidRDefault="00285DAD" w:rsidP="002428DE">
            <w:pPr>
              <w:pStyle w:val="Guidance"/>
            </w:pPr>
            <w:r w:rsidRPr="00285DAD">
              <w:t>&lt;&lt; Example:</w:t>
            </w:r>
          </w:p>
          <w:p w14:paraId="271AACA7" w14:textId="4FA823FB" w:rsidR="00285DAD" w:rsidRPr="00285DAD" w:rsidRDefault="00285DAD" w:rsidP="002428DE">
            <w:pPr>
              <w:pStyle w:val="Guidance"/>
            </w:pPr>
            <w:r w:rsidRPr="00285DAD">
              <w:t>Faster opening of residual spec &gt;&gt;</w:t>
            </w:r>
          </w:p>
        </w:tc>
        <w:tc>
          <w:tcPr>
            <w:tcW w:w="1878" w:type="dxa"/>
          </w:tcPr>
          <w:p w14:paraId="04474B82" w14:textId="77777777" w:rsidR="00285DAD" w:rsidRPr="00285DAD" w:rsidRDefault="00285DAD" w:rsidP="002428DE">
            <w:pPr>
              <w:pStyle w:val="Guidance"/>
            </w:pPr>
            <w:r w:rsidRPr="00285DAD">
              <w:t>&lt;&lt; Example:</w:t>
            </w:r>
          </w:p>
          <w:p w14:paraId="455E443B" w14:textId="7FEF2367" w:rsidR="00285DAD" w:rsidRPr="00285DAD" w:rsidRDefault="00285DAD" w:rsidP="002428DE">
            <w:pPr>
              <w:pStyle w:val="Guidance"/>
            </w:pPr>
            <w:r w:rsidRPr="00285DAD">
              <w:t>Does</w:t>
            </w:r>
            <w:r w:rsidR="003044A5">
              <w:t xml:space="preserve"> </w:t>
            </w:r>
            <w:r w:rsidRPr="00285DAD">
              <w:t>n</w:t>
            </w:r>
            <w:r w:rsidR="003044A5">
              <w:t>o</w:t>
            </w:r>
            <w:r w:rsidRPr="00285DAD">
              <w:t>t help with large specs that do</w:t>
            </w:r>
            <w:r w:rsidR="003044A5">
              <w:t xml:space="preserve"> </w:t>
            </w:r>
            <w:r w:rsidRPr="00285DAD">
              <w:t>n</w:t>
            </w:r>
            <w:r w:rsidR="003044A5">
              <w:t>o</w:t>
            </w:r>
            <w:r w:rsidRPr="00285DAD">
              <w:t>t include database</w:t>
            </w:r>
            <w:r w:rsidR="003044A5">
              <w:t>-appropriate</w:t>
            </w:r>
            <w:r w:rsidRPr="00285DAD">
              <w:t xml:space="preserve"> content &gt;&gt;</w:t>
            </w:r>
          </w:p>
        </w:tc>
        <w:tc>
          <w:tcPr>
            <w:tcW w:w="2161" w:type="dxa"/>
          </w:tcPr>
          <w:p w14:paraId="1B8E1E92" w14:textId="77777777" w:rsidR="00285DAD" w:rsidRPr="00285DAD" w:rsidRDefault="00285DAD" w:rsidP="002428DE">
            <w:pPr>
              <w:pStyle w:val="Guidance"/>
            </w:pPr>
            <w:r w:rsidRPr="00285DAD">
              <w:t>&lt;&lt; Example:</w:t>
            </w:r>
          </w:p>
          <w:p w14:paraId="77D32FBA" w14:textId="1C139023" w:rsidR="00285DAD" w:rsidRPr="00285DAD" w:rsidRDefault="00285DAD" w:rsidP="002428DE">
            <w:pPr>
              <w:pStyle w:val="Guidance"/>
            </w:pPr>
            <w:r w:rsidRPr="00285DAD">
              <w:t>Potential solution for some specs but not others &gt;&gt;</w:t>
            </w:r>
          </w:p>
        </w:tc>
      </w:tr>
      <w:tr w:rsidR="00285DAD" w14:paraId="3C6306FC" w14:textId="7BDADD0A" w:rsidTr="003044A5">
        <w:tc>
          <w:tcPr>
            <w:tcW w:w="436" w:type="dxa"/>
          </w:tcPr>
          <w:p w14:paraId="7517245E" w14:textId="2587D358" w:rsidR="00291AB5" w:rsidRPr="00285DAD" w:rsidRDefault="00291AB5" w:rsidP="00007C13">
            <w:pPr>
              <w:pStyle w:val="TAH"/>
            </w:pPr>
          </w:p>
        </w:tc>
        <w:tc>
          <w:tcPr>
            <w:tcW w:w="1402" w:type="dxa"/>
          </w:tcPr>
          <w:p w14:paraId="13DB1872" w14:textId="77777777" w:rsidR="00291AB5" w:rsidRDefault="00291AB5" w:rsidP="00F411E4"/>
        </w:tc>
        <w:tc>
          <w:tcPr>
            <w:tcW w:w="1877" w:type="dxa"/>
          </w:tcPr>
          <w:p w14:paraId="57458F46" w14:textId="77777777" w:rsidR="00291AB5" w:rsidRDefault="00291AB5" w:rsidP="00F411E4"/>
        </w:tc>
        <w:tc>
          <w:tcPr>
            <w:tcW w:w="1877" w:type="dxa"/>
          </w:tcPr>
          <w:p w14:paraId="229663AC" w14:textId="77777777" w:rsidR="00291AB5" w:rsidRDefault="00291AB5" w:rsidP="00F411E4"/>
        </w:tc>
        <w:tc>
          <w:tcPr>
            <w:tcW w:w="1878" w:type="dxa"/>
          </w:tcPr>
          <w:p w14:paraId="7E7A7EE5" w14:textId="77777777" w:rsidR="00291AB5" w:rsidRDefault="00291AB5" w:rsidP="00F411E4"/>
        </w:tc>
        <w:tc>
          <w:tcPr>
            <w:tcW w:w="2161" w:type="dxa"/>
          </w:tcPr>
          <w:p w14:paraId="165ECD2F" w14:textId="77777777" w:rsidR="00291AB5" w:rsidRDefault="00291AB5" w:rsidP="00F411E4"/>
        </w:tc>
      </w:tr>
    </w:tbl>
    <w:p w14:paraId="56067372" w14:textId="77777777" w:rsidR="00291AB5" w:rsidRDefault="00291AB5" w:rsidP="00F411E4"/>
    <w:p w14:paraId="6CC9128D" w14:textId="105D2E2B" w:rsidR="00291AB5" w:rsidRDefault="00291AB5" w:rsidP="00285DAD">
      <w:pPr>
        <w:pStyle w:val="Heading2"/>
      </w:pPr>
      <w:bookmarkStart w:id="28" w:name="_Toc202275515"/>
      <w:r>
        <w:t>4.2</w:t>
      </w:r>
      <w:r>
        <w:tab/>
        <w:t>Advantages of current tools</w:t>
      </w:r>
      <w:bookmarkEnd w:id="28"/>
    </w:p>
    <w:p w14:paraId="7FC6276A" w14:textId="21EC9EC6" w:rsidR="0085729F" w:rsidRPr="00285DAD" w:rsidRDefault="0085729F" w:rsidP="00007C13">
      <w:pPr>
        <w:pStyle w:val="Guidance"/>
      </w:pPr>
      <w:r w:rsidRPr="00285DAD">
        <w:t>&lt;&lt; Example</w:t>
      </w:r>
      <w:r w:rsidR="003044A5">
        <w:t>s</w:t>
      </w:r>
      <w:r w:rsidRPr="00285DAD">
        <w:t>:</w:t>
      </w:r>
    </w:p>
    <w:p w14:paraId="3E072B49" w14:textId="5F70A711" w:rsidR="00291AB5" w:rsidRPr="00285DAD" w:rsidRDefault="00291AB5" w:rsidP="00007C13">
      <w:pPr>
        <w:pStyle w:val="Guidance"/>
      </w:pPr>
      <w:r w:rsidRPr="00285DAD">
        <w:t>WYSIWYG editing</w:t>
      </w:r>
    </w:p>
    <w:p w14:paraId="43B28181" w14:textId="7C595EE9" w:rsidR="00291AB5" w:rsidRPr="00285DAD" w:rsidRDefault="00291AB5" w:rsidP="00007C13">
      <w:pPr>
        <w:pStyle w:val="Guidance"/>
      </w:pPr>
      <w:r w:rsidRPr="00285DAD">
        <w:t>Change tracking</w:t>
      </w:r>
      <w:r w:rsidR="0085729F" w:rsidRPr="00285DAD">
        <w:t xml:space="preserve"> &gt;&gt;</w:t>
      </w:r>
    </w:p>
    <w:p w14:paraId="50770472" w14:textId="77777777" w:rsidR="00291AB5" w:rsidRDefault="00291AB5" w:rsidP="00F411E4"/>
    <w:p w14:paraId="17607087" w14:textId="43DDBC50" w:rsidR="007D25BC" w:rsidRDefault="007D25BC" w:rsidP="00365FFC">
      <w:pPr>
        <w:pStyle w:val="Heading2"/>
      </w:pPr>
      <w:bookmarkStart w:id="29" w:name="_Toc202275516"/>
      <w:r>
        <w:t>4.</w:t>
      </w:r>
      <w:r w:rsidR="00291AB5">
        <w:t>3</w:t>
      </w:r>
      <w:r w:rsidR="00007C13">
        <w:tab/>
      </w:r>
      <w:r>
        <w:t>Requirements Identification</w:t>
      </w:r>
      <w:bookmarkEnd w:id="29"/>
    </w:p>
    <w:p w14:paraId="6AEF250E" w14:textId="423F2596" w:rsidR="007D25BC" w:rsidRDefault="007D25BC" w:rsidP="003044A5">
      <w:pPr>
        <w:pStyle w:val="EditorsNote"/>
      </w:pPr>
      <w:r>
        <w:t>E</w:t>
      </w:r>
      <w:r w:rsidR="002428DE">
        <w:t xml:space="preserve">ditor's </w:t>
      </w:r>
      <w:r w:rsidR="00B320A4">
        <w:t>n</w:t>
      </w:r>
      <w:r w:rsidR="002428DE">
        <w:t>ote</w:t>
      </w:r>
      <w:r>
        <w:t>:</w:t>
      </w:r>
      <w:r w:rsidR="002045C4">
        <w:tab/>
      </w:r>
      <w:r w:rsidR="002428DE">
        <w:t xml:space="preserve">corresponds to </w:t>
      </w:r>
      <w:r w:rsidR="00291AB5">
        <w:t>Obj</w:t>
      </w:r>
      <w:r w:rsidR="003044A5">
        <w:t>ective 1c</w:t>
      </w:r>
    </w:p>
    <w:p w14:paraId="51323372" w14:textId="04A70831" w:rsidR="0085729F" w:rsidRDefault="0085729F" w:rsidP="00285DAD">
      <w:pPr>
        <w:pStyle w:val="Heading3"/>
      </w:pPr>
      <w:bookmarkStart w:id="30" w:name="_Toc202275517"/>
      <w:r>
        <w:t>4.3.1</w:t>
      </w:r>
      <w:r>
        <w:tab/>
        <w:t>General requirements</w:t>
      </w:r>
      <w:bookmarkEnd w:id="30"/>
    </w:p>
    <w:tbl>
      <w:tblPr>
        <w:tblStyle w:val="TableGrid"/>
        <w:tblW w:w="9634" w:type="dxa"/>
        <w:tblLook w:val="04A0" w:firstRow="1" w:lastRow="0" w:firstColumn="1" w:lastColumn="0" w:noHBand="0" w:noVBand="1"/>
      </w:tblPr>
      <w:tblGrid>
        <w:gridCol w:w="421"/>
        <w:gridCol w:w="2551"/>
        <w:gridCol w:w="6662"/>
      </w:tblGrid>
      <w:tr w:rsidR="0085729F" w14:paraId="498D4CB5" w14:textId="77777777" w:rsidTr="00285DAD">
        <w:tc>
          <w:tcPr>
            <w:tcW w:w="421" w:type="dxa"/>
          </w:tcPr>
          <w:p w14:paraId="7E96DF18" w14:textId="2BE64531" w:rsidR="0085729F" w:rsidRPr="00285DAD" w:rsidRDefault="0085729F" w:rsidP="00007C13">
            <w:pPr>
              <w:pStyle w:val="TAH"/>
            </w:pPr>
            <w:r w:rsidRPr="00285DAD">
              <w:t>#</w:t>
            </w:r>
          </w:p>
        </w:tc>
        <w:tc>
          <w:tcPr>
            <w:tcW w:w="2551" w:type="dxa"/>
          </w:tcPr>
          <w:p w14:paraId="124CD7C6" w14:textId="41E4B8EB" w:rsidR="0085729F" w:rsidRPr="00285DAD" w:rsidRDefault="0085729F" w:rsidP="00007C13">
            <w:pPr>
              <w:pStyle w:val="TAH"/>
              <w:rPr>
                <w:bCs/>
              </w:rPr>
            </w:pPr>
            <w:r w:rsidRPr="00285DAD">
              <w:rPr>
                <w:bCs/>
              </w:rPr>
              <w:t>Requirement</w:t>
            </w:r>
          </w:p>
        </w:tc>
        <w:tc>
          <w:tcPr>
            <w:tcW w:w="6662" w:type="dxa"/>
          </w:tcPr>
          <w:p w14:paraId="28FE9455" w14:textId="18C93EC1" w:rsidR="0085729F" w:rsidRPr="00285DAD" w:rsidRDefault="0085729F" w:rsidP="00007C13">
            <w:pPr>
              <w:pStyle w:val="TAH"/>
              <w:rPr>
                <w:bCs/>
              </w:rPr>
            </w:pPr>
            <w:r w:rsidRPr="00285DAD">
              <w:rPr>
                <w:bCs/>
              </w:rPr>
              <w:t>Description</w:t>
            </w:r>
          </w:p>
        </w:tc>
      </w:tr>
      <w:tr w:rsidR="0085729F" w14:paraId="31B92B47" w14:textId="77777777" w:rsidTr="00285DAD">
        <w:tc>
          <w:tcPr>
            <w:tcW w:w="421" w:type="dxa"/>
          </w:tcPr>
          <w:p w14:paraId="760C6A87" w14:textId="0094046B" w:rsidR="0085729F" w:rsidRPr="00285DAD" w:rsidRDefault="0085729F" w:rsidP="00044B8A">
            <w:pPr>
              <w:pStyle w:val="TAH"/>
            </w:pPr>
            <w:r w:rsidRPr="00285DAD">
              <w:t>x</w:t>
            </w:r>
          </w:p>
        </w:tc>
        <w:tc>
          <w:tcPr>
            <w:tcW w:w="2551" w:type="dxa"/>
          </w:tcPr>
          <w:p w14:paraId="4CC48EB3" w14:textId="6C60812A" w:rsidR="0085729F" w:rsidRPr="00285DAD" w:rsidRDefault="0085729F" w:rsidP="00007C13">
            <w:pPr>
              <w:pStyle w:val="Guidance"/>
            </w:pPr>
            <w:r w:rsidRPr="00285DAD">
              <w:t xml:space="preserve">&lt;&lt; Example:  </w:t>
            </w:r>
            <w:r w:rsidR="003044A5">
              <w:t xml:space="preserve">International availability </w:t>
            </w:r>
            <w:r w:rsidRPr="00285DAD">
              <w:t>&gt;&gt;</w:t>
            </w:r>
          </w:p>
        </w:tc>
        <w:tc>
          <w:tcPr>
            <w:tcW w:w="6662" w:type="dxa"/>
          </w:tcPr>
          <w:p w14:paraId="2BA345CA" w14:textId="0F35D143" w:rsidR="0085729F" w:rsidRPr="00285DAD" w:rsidRDefault="0085729F" w:rsidP="00007C13">
            <w:pPr>
              <w:pStyle w:val="Guidance"/>
            </w:pPr>
            <w:r w:rsidRPr="00285DAD">
              <w:t xml:space="preserve">&lt;&lt; Example: There shall be </w:t>
            </w:r>
            <w:r w:rsidR="003044A5">
              <w:t>no geographic l</w:t>
            </w:r>
            <w:r w:rsidRPr="00285DAD">
              <w:t>imitations on availability</w:t>
            </w:r>
            <w:r w:rsidR="003044A5">
              <w:t xml:space="preserve"> and usability</w:t>
            </w:r>
            <w:r w:rsidRPr="00285DAD">
              <w:t xml:space="preserve"> of tools &gt;&gt;</w:t>
            </w:r>
          </w:p>
        </w:tc>
      </w:tr>
      <w:tr w:rsidR="0085729F" w14:paraId="0DC60756" w14:textId="77777777" w:rsidTr="00285DAD">
        <w:tc>
          <w:tcPr>
            <w:tcW w:w="421" w:type="dxa"/>
          </w:tcPr>
          <w:p w14:paraId="525E54A0" w14:textId="77777777" w:rsidR="0085729F" w:rsidRDefault="0085729F" w:rsidP="00044B8A">
            <w:pPr>
              <w:pStyle w:val="TAH"/>
            </w:pPr>
          </w:p>
        </w:tc>
        <w:tc>
          <w:tcPr>
            <w:tcW w:w="2551" w:type="dxa"/>
          </w:tcPr>
          <w:p w14:paraId="27BE14EB" w14:textId="54DD8C5B" w:rsidR="0085729F" w:rsidRDefault="0085729F" w:rsidP="00007C13">
            <w:pPr>
              <w:pStyle w:val="TAL"/>
            </w:pPr>
          </w:p>
        </w:tc>
        <w:tc>
          <w:tcPr>
            <w:tcW w:w="6662" w:type="dxa"/>
          </w:tcPr>
          <w:p w14:paraId="423531D8" w14:textId="77777777" w:rsidR="0085729F" w:rsidRDefault="0085729F" w:rsidP="00007C13">
            <w:pPr>
              <w:pStyle w:val="TAL"/>
            </w:pPr>
          </w:p>
        </w:tc>
      </w:tr>
      <w:tr w:rsidR="0085729F" w14:paraId="3C5A839F" w14:textId="77777777" w:rsidTr="00285DAD">
        <w:tc>
          <w:tcPr>
            <w:tcW w:w="421" w:type="dxa"/>
          </w:tcPr>
          <w:p w14:paraId="790CCC88" w14:textId="77777777" w:rsidR="0085729F" w:rsidRDefault="0085729F" w:rsidP="00044B8A">
            <w:pPr>
              <w:pStyle w:val="TAH"/>
            </w:pPr>
          </w:p>
        </w:tc>
        <w:tc>
          <w:tcPr>
            <w:tcW w:w="2551" w:type="dxa"/>
          </w:tcPr>
          <w:p w14:paraId="011415E2" w14:textId="6D7693B1" w:rsidR="0085729F" w:rsidRDefault="0085729F" w:rsidP="00007C13">
            <w:pPr>
              <w:pStyle w:val="TAL"/>
            </w:pPr>
          </w:p>
        </w:tc>
        <w:tc>
          <w:tcPr>
            <w:tcW w:w="6662" w:type="dxa"/>
          </w:tcPr>
          <w:p w14:paraId="7A9835F2" w14:textId="77777777" w:rsidR="0085729F" w:rsidRDefault="0085729F" w:rsidP="00007C13">
            <w:pPr>
              <w:pStyle w:val="TAL"/>
            </w:pPr>
          </w:p>
        </w:tc>
      </w:tr>
      <w:tr w:rsidR="0085729F" w14:paraId="5E571E2F" w14:textId="77777777" w:rsidTr="00285DAD">
        <w:tc>
          <w:tcPr>
            <w:tcW w:w="421" w:type="dxa"/>
          </w:tcPr>
          <w:p w14:paraId="5D6D17BD" w14:textId="77777777" w:rsidR="0085729F" w:rsidRDefault="0085729F" w:rsidP="00044B8A">
            <w:pPr>
              <w:pStyle w:val="TAH"/>
            </w:pPr>
          </w:p>
        </w:tc>
        <w:tc>
          <w:tcPr>
            <w:tcW w:w="2551" w:type="dxa"/>
          </w:tcPr>
          <w:p w14:paraId="77782FC5" w14:textId="1B8F2437" w:rsidR="0085729F" w:rsidRDefault="0085729F" w:rsidP="00007C13">
            <w:pPr>
              <w:pStyle w:val="TAL"/>
            </w:pPr>
          </w:p>
        </w:tc>
        <w:tc>
          <w:tcPr>
            <w:tcW w:w="6662" w:type="dxa"/>
          </w:tcPr>
          <w:p w14:paraId="58CD7D92" w14:textId="77777777" w:rsidR="0085729F" w:rsidRDefault="0085729F" w:rsidP="00007C13">
            <w:pPr>
              <w:pStyle w:val="TAL"/>
            </w:pPr>
          </w:p>
        </w:tc>
      </w:tr>
    </w:tbl>
    <w:p w14:paraId="59BD2C76" w14:textId="77777777" w:rsidR="0085729F" w:rsidRDefault="0085729F" w:rsidP="00F411E4"/>
    <w:p w14:paraId="7E79935D" w14:textId="34AA33B6" w:rsidR="0085729F" w:rsidRDefault="0085729F" w:rsidP="00F411E4"/>
    <w:p w14:paraId="2579A5C4" w14:textId="3CC0C828" w:rsidR="0085729F" w:rsidRDefault="0085729F" w:rsidP="0085729F">
      <w:pPr>
        <w:pStyle w:val="Heading3"/>
      </w:pPr>
      <w:bookmarkStart w:id="31" w:name="_Toc202275518"/>
      <w:r>
        <w:lastRenderedPageBreak/>
        <w:t>4.3.</w:t>
      </w:r>
      <w:r w:rsidR="00191BB5">
        <w:t>2</w:t>
      </w:r>
      <w:r>
        <w:tab/>
        <w:t>Requirements related to specific identified shortcomings/pain</w:t>
      </w:r>
      <w:r w:rsidR="00285DAD">
        <w:t>-</w:t>
      </w:r>
      <w:r>
        <w:t>points in clause 4.1</w:t>
      </w:r>
      <w:bookmarkEnd w:id="31"/>
    </w:p>
    <w:tbl>
      <w:tblPr>
        <w:tblStyle w:val="TableGrid"/>
        <w:tblW w:w="9634" w:type="dxa"/>
        <w:tblLook w:val="04A0" w:firstRow="1" w:lastRow="0" w:firstColumn="1" w:lastColumn="0" w:noHBand="0" w:noVBand="1"/>
      </w:tblPr>
      <w:tblGrid>
        <w:gridCol w:w="421"/>
        <w:gridCol w:w="2551"/>
        <w:gridCol w:w="6662"/>
      </w:tblGrid>
      <w:tr w:rsidR="0085729F" w14:paraId="3903A51C" w14:textId="77777777" w:rsidTr="00B5116A">
        <w:tc>
          <w:tcPr>
            <w:tcW w:w="421" w:type="dxa"/>
          </w:tcPr>
          <w:p w14:paraId="216417F8" w14:textId="77777777" w:rsidR="0085729F" w:rsidRPr="00B5116A" w:rsidRDefault="0085729F" w:rsidP="00007C13">
            <w:pPr>
              <w:pStyle w:val="TAH"/>
            </w:pPr>
            <w:r w:rsidRPr="00B5116A">
              <w:t>#</w:t>
            </w:r>
          </w:p>
        </w:tc>
        <w:tc>
          <w:tcPr>
            <w:tcW w:w="2551" w:type="dxa"/>
          </w:tcPr>
          <w:p w14:paraId="17F84F94" w14:textId="77777777" w:rsidR="0085729F" w:rsidRPr="00B5116A" w:rsidRDefault="0085729F" w:rsidP="00007C13">
            <w:pPr>
              <w:pStyle w:val="TAH"/>
              <w:rPr>
                <w:bCs/>
              </w:rPr>
            </w:pPr>
            <w:r w:rsidRPr="00B5116A">
              <w:rPr>
                <w:bCs/>
              </w:rPr>
              <w:t>Requirement</w:t>
            </w:r>
          </w:p>
        </w:tc>
        <w:tc>
          <w:tcPr>
            <w:tcW w:w="6662" w:type="dxa"/>
          </w:tcPr>
          <w:p w14:paraId="2C119165" w14:textId="35143A37" w:rsidR="0085729F" w:rsidRPr="00B5116A" w:rsidRDefault="00285DAD" w:rsidP="00007C13">
            <w:pPr>
              <w:pStyle w:val="TAH"/>
              <w:rPr>
                <w:bCs/>
              </w:rPr>
            </w:pPr>
            <w:r>
              <w:rPr>
                <w:bCs/>
              </w:rPr>
              <w:t>Further details</w:t>
            </w:r>
          </w:p>
        </w:tc>
      </w:tr>
      <w:tr w:rsidR="0085729F" w14:paraId="5375CBF5" w14:textId="77777777" w:rsidTr="00B5116A">
        <w:tc>
          <w:tcPr>
            <w:tcW w:w="421" w:type="dxa"/>
          </w:tcPr>
          <w:p w14:paraId="5BE1FFB5" w14:textId="77777777" w:rsidR="0085729F" w:rsidRPr="00285DAD" w:rsidRDefault="0085729F" w:rsidP="00044B8A">
            <w:pPr>
              <w:pStyle w:val="TAH"/>
            </w:pPr>
            <w:r w:rsidRPr="00285DAD">
              <w:t>x</w:t>
            </w:r>
          </w:p>
        </w:tc>
        <w:tc>
          <w:tcPr>
            <w:tcW w:w="2551" w:type="dxa"/>
          </w:tcPr>
          <w:p w14:paraId="081BA91C" w14:textId="51706C1D" w:rsidR="0085729F" w:rsidRPr="00285DAD" w:rsidRDefault="0085729F" w:rsidP="00007C13">
            <w:pPr>
              <w:pStyle w:val="Guidance"/>
            </w:pPr>
            <w:r w:rsidRPr="00285DAD">
              <w:t xml:space="preserve">&lt;&lt; Example: </w:t>
            </w:r>
            <w:r w:rsidR="003044A5">
              <w:t>Fast file opening</w:t>
            </w:r>
            <w:r w:rsidRPr="00285DAD">
              <w:t xml:space="preserve"> &gt;&gt;</w:t>
            </w:r>
          </w:p>
        </w:tc>
        <w:tc>
          <w:tcPr>
            <w:tcW w:w="6662" w:type="dxa"/>
          </w:tcPr>
          <w:p w14:paraId="28334F4C" w14:textId="22F6771E" w:rsidR="0085729F" w:rsidRPr="00285DAD" w:rsidRDefault="0085729F" w:rsidP="00007C13">
            <w:pPr>
              <w:pStyle w:val="Guidance"/>
            </w:pPr>
            <w:r w:rsidRPr="00285DAD">
              <w:t xml:space="preserve">&lt;&lt; Example: </w:t>
            </w:r>
            <w:r w:rsidR="003044A5" w:rsidRPr="00285DAD">
              <w:t xml:space="preserve">Any new format shall open significantly more quickly than docx for a given amount of content </w:t>
            </w:r>
            <w:r w:rsidRPr="00285DAD">
              <w:t>&gt;&gt;</w:t>
            </w:r>
          </w:p>
        </w:tc>
      </w:tr>
      <w:tr w:rsidR="0085729F" w14:paraId="2B422CE3" w14:textId="77777777" w:rsidTr="00B5116A">
        <w:tc>
          <w:tcPr>
            <w:tcW w:w="421" w:type="dxa"/>
          </w:tcPr>
          <w:p w14:paraId="691E5C6E" w14:textId="77777777" w:rsidR="0085729F" w:rsidRDefault="0085729F" w:rsidP="00044B8A">
            <w:pPr>
              <w:pStyle w:val="TAH"/>
            </w:pPr>
          </w:p>
        </w:tc>
        <w:tc>
          <w:tcPr>
            <w:tcW w:w="2551" w:type="dxa"/>
          </w:tcPr>
          <w:p w14:paraId="4CCCCD6A" w14:textId="77777777" w:rsidR="0085729F" w:rsidRDefault="0085729F" w:rsidP="00007C13">
            <w:pPr>
              <w:pStyle w:val="TAL"/>
            </w:pPr>
          </w:p>
        </w:tc>
        <w:tc>
          <w:tcPr>
            <w:tcW w:w="6662" w:type="dxa"/>
          </w:tcPr>
          <w:p w14:paraId="67F13319" w14:textId="77777777" w:rsidR="0085729F" w:rsidRDefault="0085729F" w:rsidP="00007C13">
            <w:pPr>
              <w:pStyle w:val="TAL"/>
            </w:pPr>
          </w:p>
        </w:tc>
      </w:tr>
      <w:tr w:rsidR="0085729F" w14:paraId="1A59DD35" w14:textId="77777777" w:rsidTr="00B5116A">
        <w:tc>
          <w:tcPr>
            <w:tcW w:w="421" w:type="dxa"/>
          </w:tcPr>
          <w:p w14:paraId="24C0BC09" w14:textId="77777777" w:rsidR="0085729F" w:rsidRDefault="0085729F" w:rsidP="00044B8A">
            <w:pPr>
              <w:pStyle w:val="TAH"/>
            </w:pPr>
          </w:p>
        </w:tc>
        <w:tc>
          <w:tcPr>
            <w:tcW w:w="2551" w:type="dxa"/>
          </w:tcPr>
          <w:p w14:paraId="10FA6842" w14:textId="77777777" w:rsidR="0085729F" w:rsidRDefault="0085729F" w:rsidP="00007C13">
            <w:pPr>
              <w:pStyle w:val="TAL"/>
            </w:pPr>
          </w:p>
        </w:tc>
        <w:tc>
          <w:tcPr>
            <w:tcW w:w="6662" w:type="dxa"/>
          </w:tcPr>
          <w:p w14:paraId="717E6E49" w14:textId="77777777" w:rsidR="0085729F" w:rsidRDefault="0085729F" w:rsidP="00007C13">
            <w:pPr>
              <w:pStyle w:val="TAL"/>
            </w:pPr>
          </w:p>
        </w:tc>
      </w:tr>
      <w:tr w:rsidR="0085729F" w14:paraId="116342F3" w14:textId="77777777" w:rsidTr="00B5116A">
        <w:tc>
          <w:tcPr>
            <w:tcW w:w="421" w:type="dxa"/>
          </w:tcPr>
          <w:p w14:paraId="0488094F" w14:textId="77777777" w:rsidR="0085729F" w:rsidRDefault="0085729F" w:rsidP="00044B8A">
            <w:pPr>
              <w:pStyle w:val="TAH"/>
            </w:pPr>
          </w:p>
        </w:tc>
        <w:tc>
          <w:tcPr>
            <w:tcW w:w="2551" w:type="dxa"/>
          </w:tcPr>
          <w:p w14:paraId="71D9C103" w14:textId="77777777" w:rsidR="0085729F" w:rsidRDefault="0085729F" w:rsidP="00007C13">
            <w:pPr>
              <w:pStyle w:val="TAL"/>
            </w:pPr>
          </w:p>
        </w:tc>
        <w:tc>
          <w:tcPr>
            <w:tcW w:w="6662" w:type="dxa"/>
          </w:tcPr>
          <w:p w14:paraId="49CE7B76" w14:textId="77777777" w:rsidR="0085729F" w:rsidRDefault="0085729F" w:rsidP="00007C13">
            <w:pPr>
              <w:pStyle w:val="TAL"/>
            </w:pPr>
          </w:p>
        </w:tc>
      </w:tr>
    </w:tbl>
    <w:p w14:paraId="65CF9FE9" w14:textId="77777777" w:rsidR="0085729F" w:rsidRDefault="0085729F" w:rsidP="00F411E4"/>
    <w:p w14:paraId="679C1B14" w14:textId="77777777" w:rsidR="007D25BC" w:rsidRPr="00F411E4" w:rsidRDefault="007D25BC" w:rsidP="00F411E4"/>
    <w:p w14:paraId="5447606A" w14:textId="55219253" w:rsidR="00862266" w:rsidRDefault="000F7FAF" w:rsidP="00862266">
      <w:pPr>
        <w:pStyle w:val="Heading1"/>
      </w:pPr>
      <w:bookmarkStart w:id="32" w:name="_Toc202275519"/>
      <w:r>
        <w:t>5</w:t>
      </w:r>
      <w:r w:rsidR="00862266">
        <w:tab/>
      </w:r>
      <w:r w:rsidR="007D25BC">
        <w:t>Proposals</w:t>
      </w:r>
      <w:r w:rsidR="0085729F">
        <w:t xml:space="preserve"> for new formats for 3GPP specifications</w:t>
      </w:r>
      <w:bookmarkEnd w:id="32"/>
    </w:p>
    <w:p w14:paraId="50AD633B" w14:textId="0E40FF6D" w:rsidR="0072518C" w:rsidRPr="00EC3EE2" w:rsidRDefault="0072518C" w:rsidP="0072518C">
      <w:pPr>
        <w:pStyle w:val="EditorsNote"/>
      </w:pPr>
      <w:r>
        <w:t xml:space="preserve">Editor's </w:t>
      </w:r>
      <w:r w:rsidR="00295946">
        <w:t>n</w:t>
      </w:r>
      <w:r>
        <w:t>ote:</w:t>
      </w:r>
      <w:r>
        <w:tab/>
      </w:r>
      <w:r w:rsidR="00F773AD">
        <w:t xml:space="preserve">corresponds to </w:t>
      </w:r>
      <w:r w:rsidR="007D25BC">
        <w:t>objective 2</w:t>
      </w:r>
      <w:r w:rsidR="00886B36">
        <w:t>.</w:t>
      </w:r>
    </w:p>
    <w:p w14:paraId="514A9FA5" w14:textId="5A24C99C" w:rsidR="00862266" w:rsidRDefault="00031EC3" w:rsidP="00862266">
      <w:pPr>
        <w:pStyle w:val="Heading2"/>
      </w:pPr>
      <w:bookmarkStart w:id="33" w:name="_Toc202275520"/>
      <w:r>
        <w:t>5</w:t>
      </w:r>
      <w:r w:rsidR="00862266">
        <w:t>.</w:t>
      </w:r>
      <w:r w:rsidR="00295946">
        <w:t>X</w:t>
      </w:r>
      <w:r w:rsidR="00862266">
        <w:tab/>
      </w:r>
      <w:r w:rsidR="007D25BC">
        <w:t>Proposal</w:t>
      </w:r>
      <w:r w:rsidR="00D716D2">
        <w:t xml:space="preserve"> #</w:t>
      </w:r>
      <w:r w:rsidR="00295946">
        <w:t>X</w:t>
      </w:r>
      <w:bookmarkEnd w:id="33"/>
    </w:p>
    <w:p w14:paraId="43948C7E" w14:textId="4A19F241" w:rsidR="008A0F64" w:rsidRDefault="0085729F" w:rsidP="008A0F64">
      <w:pPr>
        <w:pStyle w:val="Heading3"/>
      </w:pPr>
      <w:bookmarkStart w:id="34" w:name="_Toc202275521"/>
      <w:r>
        <w:t>5.X.1</w:t>
      </w:r>
      <w:r>
        <w:tab/>
      </w:r>
      <w:r w:rsidR="008A0F64">
        <w:t>Description</w:t>
      </w:r>
      <w:bookmarkEnd w:id="34"/>
    </w:p>
    <w:p w14:paraId="4DF00C8D" w14:textId="61DEF295" w:rsidR="0085729F" w:rsidRPr="0085729F" w:rsidRDefault="008A0F64" w:rsidP="008A0F64">
      <w:pPr>
        <w:pStyle w:val="Heading3"/>
      </w:pPr>
      <w:bookmarkStart w:id="35" w:name="_Toc202275522"/>
      <w:r>
        <w:t>5.X.2</w:t>
      </w:r>
      <w:r>
        <w:tab/>
        <w:t>E</w:t>
      </w:r>
      <w:r w:rsidR="0085729F">
        <w:t>valuation against requirements of section 4.3</w:t>
      </w:r>
      <w:bookmarkEnd w:id="35"/>
    </w:p>
    <w:p w14:paraId="6AF5E340" w14:textId="77777777" w:rsidR="007D25BC" w:rsidRPr="00862266" w:rsidRDefault="007D25BC" w:rsidP="00862266"/>
    <w:p w14:paraId="5DB2CB94" w14:textId="5BA41DA2" w:rsidR="001F1F39" w:rsidRDefault="00F411E4" w:rsidP="001F1F39">
      <w:pPr>
        <w:pStyle w:val="Heading1"/>
      </w:pPr>
      <w:bookmarkStart w:id="36" w:name="_Toc202275523"/>
      <w:r>
        <w:t>6</w:t>
      </w:r>
      <w:r w:rsidR="001F1F39">
        <w:tab/>
      </w:r>
      <w:r w:rsidR="0085729F">
        <w:t>Proposals for specifications storage and version control</w:t>
      </w:r>
      <w:bookmarkEnd w:id="36"/>
    </w:p>
    <w:p w14:paraId="30A09629" w14:textId="58BE7B96" w:rsidR="00110DF3" w:rsidRPr="00EC3EE2" w:rsidRDefault="00110DF3" w:rsidP="00110DF3">
      <w:pPr>
        <w:pStyle w:val="EditorsNote"/>
      </w:pPr>
      <w:r>
        <w:t xml:space="preserve">Editor's </w:t>
      </w:r>
      <w:r w:rsidR="00295946">
        <w:t>n</w:t>
      </w:r>
      <w:r>
        <w:t>ote:</w:t>
      </w:r>
      <w:r>
        <w:tab/>
      </w:r>
      <w:r w:rsidR="00F773AD">
        <w:t>corresponds to</w:t>
      </w:r>
      <w:r w:rsidR="007D25BC">
        <w:t xml:space="preserve"> objective 3</w:t>
      </w:r>
      <w:r w:rsidR="005000B8">
        <w:t>.</w:t>
      </w:r>
    </w:p>
    <w:p w14:paraId="630FF850" w14:textId="0AFAE504" w:rsidR="00DD2171" w:rsidRDefault="00DD2171" w:rsidP="00DD2171">
      <w:pPr>
        <w:pStyle w:val="Heading2"/>
      </w:pPr>
      <w:bookmarkStart w:id="37" w:name="_Toc202275524"/>
      <w:r>
        <w:t>6.</w:t>
      </w:r>
      <w:r w:rsidR="00295946">
        <w:t>X</w:t>
      </w:r>
      <w:r>
        <w:tab/>
      </w:r>
      <w:r w:rsidR="008A0F64">
        <w:t>Proposal #X</w:t>
      </w:r>
      <w:bookmarkEnd w:id="37"/>
    </w:p>
    <w:p w14:paraId="2F7572C7" w14:textId="139EDAA0" w:rsidR="008A0F64" w:rsidRDefault="008A0F64" w:rsidP="008A0F64">
      <w:pPr>
        <w:pStyle w:val="Heading3"/>
      </w:pPr>
      <w:bookmarkStart w:id="38" w:name="_Toc202275525"/>
      <w:r>
        <w:t>6.X.1</w:t>
      </w:r>
      <w:r>
        <w:tab/>
        <w:t>Description</w:t>
      </w:r>
      <w:bookmarkEnd w:id="38"/>
    </w:p>
    <w:p w14:paraId="4D842CAB" w14:textId="035E29F5" w:rsidR="0085729F" w:rsidRPr="0085729F" w:rsidRDefault="0085729F" w:rsidP="008A0F64">
      <w:pPr>
        <w:pStyle w:val="Heading3"/>
      </w:pPr>
      <w:bookmarkStart w:id="39" w:name="_Toc202275526"/>
      <w:r>
        <w:t>6.X.</w:t>
      </w:r>
      <w:r w:rsidR="008A0F64">
        <w:t>2</w:t>
      </w:r>
      <w:r>
        <w:tab/>
        <w:t>Evaluation against requirements of section 4.3</w:t>
      </w:r>
      <w:bookmarkEnd w:id="39"/>
    </w:p>
    <w:p w14:paraId="4B4C76EF" w14:textId="4AF8D6AE" w:rsidR="00216DA3" w:rsidRDefault="0085729F" w:rsidP="0085729F">
      <w:pPr>
        <w:pStyle w:val="Heading1"/>
      </w:pPr>
      <w:bookmarkStart w:id="40" w:name="_Toc202275527"/>
      <w:r>
        <w:t>7</w:t>
      </w:r>
      <w:r>
        <w:tab/>
        <w:t>Overall evaluation</w:t>
      </w:r>
      <w:bookmarkEnd w:id="40"/>
    </w:p>
    <w:p w14:paraId="35BC81B0" w14:textId="11637E3C" w:rsidR="0085729F" w:rsidRPr="0085729F" w:rsidRDefault="003044A5" w:rsidP="003044A5">
      <w:pPr>
        <w:pStyle w:val="EditorsNote"/>
      </w:pPr>
      <w:r>
        <w:t>Editor's note:</w:t>
      </w:r>
      <w:r w:rsidR="002428DE">
        <w:tab/>
      </w:r>
      <w:r w:rsidR="0085729F">
        <w:t>Overall evaluation of combined proposals from sections 5 and 6, including trials.</w:t>
      </w:r>
    </w:p>
    <w:p w14:paraId="1EDB21F3" w14:textId="4211B0CF" w:rsidR="00FD7C8B" w:rsidRDefault="0085729F" w:rsidP="00F71710">
      <w:pPr>
        <w:pStyle w:val="Heading1"/>
      </w:pPr>
      <w:bookmarkStart w:id="41" w:name="_Toc202275528"/>
      <w:r>
        <w:t>8</w:t>
      </w:r>
      <w:r w:rsidR="00FD7C8B">
        <w:tab/>
      </w:r>
      <w:r w:rsidR="007D25BC">
        <w:t>Recommendations</w:t>
      </w:r>
      <w:bookmarkEnd w:id="41"/>
    </w:p>
    <w:p w14:paraId="786DC2BA" w14:textId="79DFF9C9" w:rsidR="00202CC4" w:rsidRPr="00EC3EE2" w:rsidRDefault="00202CC4" w:rsidP="00202CC4">
      <w:pPr>
        <w:pStyle w:val="EditorsNote"/>
      </w:pPr>
      <w:r>
        <w:t xml:space="preserve">Editor's </w:t>
      </w:r>
      <w:r w:rsidR="00295946">
        <w:t>n</w:t>
      </w:r>
      <w:r>
        <w:t>ote:</w:t>
      </w:r>
      <w:r>
        <w:tab/>
      </w:r>
      <w:r w:rsidR="00F773AD">
        <w:t>Final recommendations</w:t>
      </w:r>
    </w:p>
    <w:p w14:paraId="23D182A7" w14:textId="03CBF28F" w:rsidR="00980D27" w:rsidRDefault="00980D27" w:rsidP="00007C13"/>
    <w:p w14:paraId="114D24FF" w14:textId="570B6E84" w:rsidR="006B30D0" w:rsidRPr="004D3578" w:rsidRDefault="006B30D0" w:rsidP="006B30D0">
      <w:pPr>
        <w:pStyle w:val="Heading9"/>
      </w:pPr>
      <w:bookmarkStart w:id="42" w:name="_Toc202275529"/>
      <w:r w:rsidRPr="004D3578">
        <w:lastRenderedPageBreak/>
        <w:t xml:space="preserve">Annex </w:t>
      </w:r>
      <w:r w:rsidRPr="00980D27">
        <w:rPr>
          <w:highlight w:val="yellow"/>
        </w:rPr>
        <w:t>&lt;</w:t>
      </w:r>
      <w:r w:rsidR="00980D27" w:rsidRPr="00980D27">
        <w:rPr>
          <w:highlight w:val="yellow"/>
        </w:rPr>
        <w:t>A</w:t>
      </w:r>
      <w:r w:rsidRPr="00980D27">
        <w:rPr>
          <w:highlight w:val="yellow"/>
        </w:rPr>
        <w:t>&gt;</w:t>
      </w:r>
      <w:r w:rsidRPr="004D3578">
        <w:t>:</w:t>
      </w:r>
      <w:r w:rsidRPr="004D3578">
        <w:br/>
      </w:r>
      <w:r w:rsidR="00980D27">
        <w:t>Annex Placeholder</w:t>
      </w:r>
      <w:bookmarkEnd w:id="42"/>
    </w:p>
    <w:p w14:paraId="5791066E" w14:textId="6B9E9922" w:rsidR="006B30D0" w:rsidRDefault="00980D27" w:rsidP="00980D27">
      <w:pPr>
        <w:pStyle w:val="EditorsNote"/>
      </w:pPr>
      <w:r>
        <w:t xml:space="preserve">Editor's </w:t>
      </w:r>
      <w:r w:rsidR="00295946">
        <w:t>n</w:t>
      </w:r>
      <w:r>
        <w:t>ote:</w:t>
      </w:r>
      <w:r>
        <w:tab/>
        <w:t>To be used if there is a need for an annex.</w:t>
      </w:r>
    </w:p>
    <w:p w14:paraId="71B081D9" w14:textId="77777777" w:rsidR="006B30D0" w:rsidRPr="004D3578" w:rsidRDefault="006B30D0"/>
    <w:p w14:paraId="6BB9ECA0" w14:textId="0A532775" w:rsidR="0049751D" w:rsidRDefault="00080512" w:rsidP="00007C13">
      <w:pPr>
        <w:pStyle w:val="Heading9"/>
      </w:pPr>
      <w:r w:rsidRPr="004D3578">
        <w:br w:type="page"/>
      </w:r>
      <w:bookmarkStart w:id="43" w:name="_Toc202275530"/>
      <w:r w:rsidRPr="004D3578">
        <w:lastRenderedPageBreak/>
        <w:t xml:space="preserve">Annex </w:t>
      </w:r>
      <w:r w:rsidR="00007C13">
        <w:t>X</w:t>
      </w:r>
      <w:r w:rsidRPr="004D3578">
        <w:t>:</w:t>
      </w:r>
      <w:r w:rsidRPr="004D3578">
        <w:br/>
        <w:t>Change history</w:t>
      </w:r>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5578">
        <w:trPr>
          <w:cantSplit/>
        </w:trPr>
        <w:tc>
          <w:tcPr>
            <w:tcW w:w="9639" w:type="dxa"/>
            <w:gridSpan w:val="8"/>
            <w:shd w:val="solid" w:color="FFFFFF" w:fill="auto"/>
          </w:tcPr>
          <w:p w14:paraId="5FCEE246" w14:textId="77777777" w:rsidR="003C3971" w:rsidRPr="00235394" w:rsidRDefault="003C3971" w:rsidP="00315B85">
            <w:pPr>
              <w:pStyle w:val="TAH"/>
              <w:rPr>
                <w:sz w:val="16"/>
              </w:rPr>
            </w:pPr>
            <w:bookmarkStart w:id="44" w:name="historyclause"/>
            <w:bookmarkEnd w:id="4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329AF6B7" w:rsidR="003C3971" w:rsidRPr="00315B85" w:rsidRDefault="003C3971" w:rsidP="00315B85">
            <w:pPr>
              <w:pStyle w:val="TAC"/>
              <w:rPr>
                <w:sz w:val="16"/>
                <w:szCs w:val="16"/>
              </w:rPr>
            </w:pPr>
          </w:p>
        </w:tc>
        <w:tc>
          <w:tcPr>
            <w:tcW w:w="901" w:type="dxa"/>
            <w:shd w:val="solid" w:color="FFFFFF" w:fill="auto"/>
          </w:tcPr>
          <w:p w14:paraId="55C8CC01" w14:textId="7DF7860C" w:rsidR="003C3971" w:rsidRPr="00315B85" w:rsidRDefault="003C3971" w:rsidP="00315B85">
            <w:pPr>
              <w:pStyle w:val="TAC"/>
              <w:rPr>
                <w:sz w:val="16"/>
                <w:szCs w:val="16"/>
              </w:rPr>
            </w:pPr>
          </w:p>
        </w:tc>
        <w:tc>
          <w:tcPr>
            <w:tcW w:w="1134" w:type="dxa"/>
            <w:shd w:val="solid" w:color="FFFFFF" w:fill="auto"/>
          </w:tcPr>
          <w:p w14:paraId="134723C6" w14:textId="1BDE63B6"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790AF06" w:rsidR="003C3971" w:rsidRPr="00315B85" w:rsidRDefault="003C3971" w:rsidP="00315B85">
            <w:pPr>
              <w:pStyle w:val="TAL"/>
              <w:rPr>
                <w:sz w:val="16"/>
                <w:szCs w:val="16"/>
              </w:rPr>
            </w:pPr>
          </w:p>
        </w:tc>
        <w:tc>
          <w:tcPr>
            <w:tcW w:w="708" w:type="dxa"/>
            <w:shd w:val="solid" w:color="FFFFFF" w:fill="auto"/>
          </w:tcPr>
          <w:p w14:paraId="5E97A6B2" w14:textId="64976659" w:rsidR="003C3971" w:rsidRPr="00315B85" w:rsidRDefault="003C3971" w:rsidP="00315B85">
            <w:pPr>
              <w:pStyle w:val="TAC"/>
              <w:rPr>
                <w:sz w:val="16"/>
                <w:szCs w:val="16"/>
              </w:rPr>
            </w:pPr>
          </w:p>
        </w:tc>
      </w:tr>
    </w:tbl>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6A2D1" w14:textId="77777777" w:rsidR="00540813" w:rsidRDefault="00540813">
      <w:r>
        <w:separator/>
      </w:r>
    </w:p>
  </w:endnote>
  <w:endnote w:type="continuationSeparator" w:id="0">
    <w:p w14:paraId="38400F36" w14:textId="77777777" w:rsidR="00540813" w:rsidRDefault="0054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D0A4F" w14:textId="77777777" w:rsidR="00540813" w:rsidRDefault="00540813">
      <w:r>
        <w:separator/>
      </w:r>
    </w:p>
  </w:footnote>
  <w:footnote w:type="continuationSeparator" w:id="0">
    <w:p w14:paraId="585ED0B7" w14:textId="77777777" w:rsidR="00540813" w:rsidRDefault="00540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85B3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E91">
      <w:rPr>
        <w:rFonts w:ascii="Arial" w:hAnsi="Arial" w:cs="Arial"/>
        <w:b/>
        <w:noProof/>
        <w:sz w:val="18"/>
        <w:szCs w:val="18"/>
      </w:rPr>
      <w:t>3GPP TR 21.802 V0.0.0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3D5E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E9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2"/>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13"/>
    <w:rsid w:val="00017592"/>
    <w:rsid w:val="000270B9"/>
    <w:rsid w:val="00031EC3"/>
    <w:rsid w:val="00032127"/>
    <w:rsid w:val="00033397"/>
    <w:rsid w:val="000370FF"/>
    <w:rsid w:val="00040095"/>
    <w:rsid w:val="00044B8A"/>
    <w:rsid w:val="00051834"/>
    <w:rsid w:val="00054A09"/>
    <w:rsid w:val="00054A22"/>
    <w:rsid w:val="00057A4A"/>
    <w:rsid w:val="00062023"/>
    <w:rsid w:val="000655A6"/>
    <w:rsid w:val="00080512"/>
    <w:rsid w:val="00084E16"/>
    <w:rsid w:val="00087092"/>
    <w:rsid w:val="000C47C3"/>
    <w:rsid w:val="000D58AB"/>
    <w:rsid w:val="000E3080"/>
    <w:rsid w:val="000F51A0"/>
    <w:rsid w:val="000F7FAF"/>
    <w:rsid w:val="0010268D"/>
    <w:rsid w:val="00110DF3"/>
    <w:rsid w:val="00133525"/>
    <w:rsid w:val="00173E3B"/>
    <w:rsid w:val="00174E78"/>
    <w:rsid w:val="00191BB5"/>
    <w:rsid w:val="001942CA"/>
    <w:rsid w:val="00196BFC"/>
    <w:rsid w:val="00197DDA"/>
    <w:rsid w:val="001A4C42"/>
    <w:rsid w:val="001A7420"/>
    <w:rsid w:val="001B2C88"/>
    <w:rsid w:val="001B6637"/>
    <w:rsid w:val="001C21C3"/>
    <w:rsid w:val="001C53CD"/>
    <w:rsid w:val="001D02C2"/>
    <w:rsid w:val="001E0D4F"/>
    <w:rsid w:val="001F0C1D"/>
    <w:rsid w:val="001F1132"/>
    <w:rsid w:val="001F168B"/>
    <w:rsid w:val="001F1F39"/>
    <w:rsid w:val="00202CC4"/>
    <w:rsid w:val="002045C4"/>
    <w:rsid w:val="00212D30"/>
    <w:rsid w:val="00216DA3"/>
    <w:rsid w:val="00224D57"/>
    <w:rsid w:val="002347A2"/>
    <w:rsid w:val="002428DE"/>
    <w:rsid w:val="002468C8"/>
    <w:rsid w:val="00255C5C"/>
    <w:rsid w:val="002675F0"/>
    <w:rsid w:val="002760EE"/>
    <w:rsid w:val="00276AF2"/>
    <w:rsid w:val="00282E91"/>
    <w:rsid w:val="00285DAD"/>
    <w:rsid w:val="00291AB5"/>
    <w:rsid w:val="00295946"/>
    <w:rsid w:val="002B6332"/>
    <w:rsid w:val="002B6339"/>
    <w:rsid w:val="002C25C3"/>
    <w:rsid w:val="002D41E1"/>
    <w:rsid w:val="002E00EE"/>
    <w:rsid w:val="002E1702"/>
    <w:rsid w:val="00303E9D"/>
    <w:rsid w:val="003044A5"/>
    <w:rsid w:val="00307F4A"/>
    <w:rsid w:val="00315B85"/>
    <w:rsid w:val="003172DC"/>
    <w:rsid w:val="00317CCB"/>
    <w:rsid w:val="00342FCD"/>
    <w:rsid w:val="00351E6D"/>
    <w:rsid w:val="0035462D"/>
    <w:rsid w:val="00356555"/>
    <w:rsid w:val="00365FFC"/>
    <w:rsid w:val="003765B8"/>
    <w:rsid w:val="00397729"/>
    <w:rsid w:val="003A5E68"/>
    <w:rsid w:val="003C2EFF"/>
    <w:rsid w:val="003C3971"/>
    <w:rsid w:val="003E01D1"/>
    <w:rsid w:val="003E26D5"/>
    <w:rsid w:val="004177BE"/>
    <w:rsid w:val="00422C1D"/>
    <w:rsid w:val="00423334"/>
    <w:rsid w:val="004345EC"/>
    <w:rsid w:val="00437DBB"/>
    <w:rsid w:val="0044082B"/>
    <w:rsid w:val="00450102"/>
    <w:rsid w:val="00464BC0"/>
    <w:rsid w:val="00465515"/>
    <w:rsid w:val="004922D6"/>
    <w:rsid w:val="00492E55"/>
    <w:rsid w:val="0049751D"/>
    <w:rsid w:val="004B37F5"/>
    <w:rsid w:val="004C30AC"/>
    <w:rsid w:val="004D3578"/>
    <w:rsid w:val="004E207D"/>
    <w:rsid w:val="004E213A"/>
    <w:rsid w:val="004E4C6D"/>
    <w:rsid w:val="004F0988"/>
    <w:rsid w:val="004F3340"/>
    <w:rsid w:val="004F44A4"/>
    <w:rsid w:val="004F4E15"/>
    <w:rsid w:val="005000B8"/>
    <w:rsid w:val="00505338"/>
    <w:rsid w:val="00512E5F"/>
    <w:rsid w:val="00520DD7"/>
    <w:rsid w:val="00521519"/>
    <w:rsid w:val="00525037"/>
    <w:rsid w:val="00526059"/>
    <w:rsid w:val="0053388B"/>
    <w:rsid w:val="00535773"/>
    <w:rsid w:val="00537FB1"/>
    <w:rsid w:val="00540813"/>
    <w:rsid w:val="00543E6C"/>
    <w:rsid w:val="005574B3"/>
    <w:rsid w:val="005613C7"/>
    <w:rsid w:val="00565087"/>
    <w:rsid w:val="005652A5"/>
    <w:rsid w:val="00597B11"/>
    <w:rsid w:val="005D2E01"/>
    <w:rsid w:val="005D7526"/>
    <w:rsid w:val="005E4BB2"/>
    <w:rsid w:val="005E7D60"/>
    <w:rsid w:val="005F0299"/>
    <w:rsid w:val="005F788A"/>
    <w:rsid w:val="00602AEA"/>
    <w:rsid w:val="006066BE"/>
    <w:rsid w:val="006101DD"/>
    <w:rsid w:val="00613599"/>
    <w:rsid w:val="00614FDF"/>
    <w:rsid w:val="0063543D"/>
    <w:rsid w:val="006367D9"/>
    <w:rsid w:val="00640023"/>
    <w:rsid w:val="0064262B"/>
    <w:rsid w:val="00647114"/>
    <w:rsid w:val="00647AA5"/>
    <w:rsid w:val="00666D92"/>
    <w:rsid w:val="00670CF4"/>
    <w:rsid w:val="006803AF"/>
    <w:rsid w:val="00685322"/>
    <w:rsid w:val="006912E9"/>
    <w:rsid w:val="006A323F"/>
    <w:rsid w:val="006B23B7"/>
    <w:rsid w:val="006B30D0"/>
    <w:rsid w:val="006B378D"/>
    <w:rsid w:val="006C3D95"/>
    <w:rsid w:val="006E16BA"/>
    <w:rsid w:val="006E5C86"/>
    <w:rsid w:val="006E770F"/>
    <w:rsid w:val="007000D6"/>
    <w:rsid w:val="00701116"/>
    <w:rsid w:val="0071010F"/>
    <w:rsid w:val="0071174C"/>
    <w:rsid w:val="00713588"/>
    <w:rsid w:val="00713C44"/>
    <w:rsid w:val="00722ECC"/>
    <w:rsid w:val="0072518C"/>
    <w:rsid w:val="00734A5B"/>
    <w:rsid w:val="0074026F"/>
    <w:rsid w:val="007429F6"/>
    <w:rsid w:val="00744E76"/>
    <w:rsid w:val="00761186"/>
    <w:rsid w:val="00765EA3"/>
    <w:rsid w:val="00774DA4"/>
    <w:rsid w:val="007810E9"/>
    <w:rsid w:val="00781341"/>
    <w:rsid w:val="00781F0F"/>
    <w:rsid w:val="007A3C34"/>
    <w:rsid w:val="007B0351"/>
    <w:rsid w:val="007B600E"/>
    <w:rsid w:val="007D25BC"/>
    <w:rsid w:val="007D2B4F"/>
    <w:rsid w:val="007D5058"/>
    <w:rsid w:val="007F0F4A"/>
    <w:rsid w:val="007F3487"/>
    <w:rsid w:val="007F5688"/>
    <w:rsid w:val="008028A4"/>
    <w:rsid w:val="008214DB"/>
    <w:rsid w:val="0082253C"/>
    <w:rsid w:val="00830747"/>
    <w:rsid w:val="00830904"/>
    <w:rsid w:val="0085729F"/>
    <w:rsid w:val="00862266"/>
    <w:rsid w:val="00865039"/>
    <w:rsid w:val="008768CA"/>
    <w:rsid w:val="008851CA"/>
    <w:rsid w:val="00886B36"/>
    <w:rsid w:val="008A0F64"/>
    <w:rsid w:val="008A3287"/>
    <w:rsid w:val="008B6BDF"/>
    <w:rsid w:val="008C384C"/>
    <w:rsid w:val="008C7B64"/>
    <w:rsid w:val="008D387E"/>
    <w:rsid w:val="008D3B6E"/>
    <w:rsid w:val="008E2D68"/>
    <w:rsid w:val="008E6756"/>
    <w:rsid w:val="0090271F"/>
    <w:rsid w:val="00902E23"/>
    <w:rsid w:val="009064D5"/>
    <w:rsid w:val="009114D7"/>
    <w:rsid w:val="0091348E"/>
    <w:rsid w:val="0091728F"/>
    <w:rsid w:val="00917CCB"/>
    <w:rsid w:val="00933FB0"/>
    <w:rsid w:val="00942EC2"/>
    <w:rsid w:val="00951E3D"/>
    <w:rsid w:val="00965909"/>
    <w:rsid w:val="00975DAE"/>
    <w:rsid w:val="00975EBA"/>
    <w:rsid w:val="00980D27"/>
    <w:rsid w:val="009D3787"/>
    <w:rsid w:val="009E2532"/>
    <w:rsid w:val="009F37B7"/>
    <w:rsid w:val="00A10D49"/>
    <w:rsid w:val="00A10F02"/>
    <w:rsid w:val="00A11BF0"/>
    <w:rsid w:val="00A164B4"/>
    <w:rsid w:val="00A26956"/>
    <w:rsid w:val="00A27486"/>
    <w:rsid w:val="00A30994"/>
    <w:rsid w:val="00A53724"/>
    <w:rsid w:val="00A56066"/>
    <w:rsid w:val="00A56B66"/>
    <w:rsid w:val="00A70FE2"/>
    <w:rsid w:val="00A73129"/>
    <w:rsid w:val="00A8068C"/>
    <w:rsid w:val="00A82346"/>
    <w:rsid w:val="00A909B1"/>
    <w:rsid w:val="00A92BA1"/>
    <w:rsid w:val="00A95A32"/>
    <w:rsid w:val="00AA1BA0"/>
    <w:rsid w:val="00AA7B02"/>
    <w:rsid w:val="00AB3559"/>
    <w:rsid w:val="00AB4A5D"/>
    <w:rsid w:val="00AC6BC6"/>
    <w:rsid w:val="00AD31F8"/>
    <w:rsid w:val="00AD45A1"/>
    <w:rsid w:val="00AD6756"/>
    <w:rsid w:val="00AE6164"/>
    <w:rsid w:val="00AE65E2"/>
    <w:rsid w:val="00AF1460"/>
    <w:rsid w:val="00B02E87"/>
    <w:rsid w:val="00B07CD0"/>
    <w:rsid w:val="00B11544"/>
    <w:rsid w:val="00B15449"/>
    <w:rsid w:val="00B15989"/>
    <w:rsid w:val="00B320A4"/>
    <w:rsid w:val="00B348B4"/>
    <w:rsid w:val="00B36160"/>
    <w:rsid w:val="00B3696B"/>
    <w:rsid w:val="00B45741"/>
    <w:rsid w:val="00B6221F"/>
    <w:rsid w:val="00B6747A"/>
    <w:rsid w:val="00B75D59"/>
    <w:rsid w:val="00B76110"/>
    <w:rsid w:val="00B77100"/>
    <w:rsid w:val="00B80D1F"/>
    <w:rsid w:val="00B924D6"/>
    <w:rsid w:val="00B93086"/>
    <w:rsid w:val="00BA19ED"/>
    <w:rsid w:val="00BA4B8D"/>
    <w:rsid w:val="00BA61EA"/>
    <w:rsid w:val="00BC0858"/>
    <w:rsid w:val="00BC0F7D"/>
    <w:rsid w:val="00BC1C4B"/>
    <w:rsid w:val="00BC7A0C"/>
    <w:rsid w:val="00BD7D31"/>
    <w:rsid w:val="00BE3255"/>
    <w:rsid w:val="00BF128E"/>
    <w:rsid w:val="00BF1E25"/>
    <w:rsid w:val="00BF4D7D"/>
    <w:rsid w:val="00BF667D"/>
    <w:rsid w:val="00C01B01"/>
    <w:rsid w:val="00C074DD"/>
    <w:rsid w:val="00C1496A"/>
    <w:rsid w:val="00C26F4D"/>
    <w:rsid w:val="00C33079"/>
    <w:rsid w:val="00C45231"/>
    <w:rsid w:val="00C45CDA"/>
    <w:rsid w:val="00C551FF"/>
    <w:rsid w:val="00C6327C"/>
    <w:rsid w:val="00C6688B"/>
    <w:rsid w:val="00C72833"/>
    <w:rsid w:val="00C75578"/>
    <w:rsid w:val="00C805D1"/>
    <w:rsid w:val="00C80F1D"/>
    <w:rsid w:val="00C83E4B"/>
    <w:rsid w:val="00C91962"/>
    <w:rsid w:val="00C93F40"/>
    <w:rsid w:val="00CA3D0C"/>
    <w:rsid w:val="00CC12A7"/>
    <w:rsid w:val="00CF04D6"/>
    <w:rsid w:val="00D13958"/>
    <w:rsid w:val="00D15542"/>
    <w:rsid w:val="00D21CDD"/>
    <w:rsid w:val="00D271C5"/>
    <w:rsid w:val="00D34A34"/>
    <w:rsid w:val="00D40527"/>
    <w:rsid w:val="00D46656"/>
    <w:rsid w:val="00D57972"/>
    <w:rsid w:val="00D57DC7"/>
    <w:rsid w:val="00D62923"/>
    <w:rsid w:val="00D67140"/>
    <w:rsid w:val="00D675A9"/>
    <w:rsid w:val="00D716D2"/>
    <w:rsid w:val="00D738D6"/>
    <w:rsid w:val="00D755EB"/>
    <w:rsid w:val="00D76048"/>
    <w:rsid w:val="00D815D4"/>
    <w:rsid w:val="00D82E6F"/>
    <w:rsid w:val="00D87E00"/>
    <w:rsid w:val="00D87F48"/>
    <w:rsid w:val="00D912DF"/>
    <w:rsid w:val="00D9134D"/>
    <w:rsid w:val="00DA7A03"/>
    <w:rsid w:val="00DB1818"/>
    <w:rsid w:val="00DC309B"/>
    <w:rsid w:val="00DC4DA2"/>
    <w:rsid w:val="00DC5599"/>
    <w:rsid w:val="00DC598C"/>
    <w:rsid w:val="00DD2171"/>
    <w:rsid w:val="00DD4C17"/>
    <w:rsid w:val="00DD74A5"/>
    <w:rsid w:val="00DE63D8"/>
    <w:rsid w:val="00DF2B1F"/>
    <w:rsid w:val="00DF62CD"/>
    <w:rsid w:val="00E02856"/>
    <w:rsid w:val="00E03A04"/>
    <w:rsid w:val="00E16509"/>
    <w:rsid w:val="00E24999"/>
    <w:rsid w:val="00E31385"/>
    <w:rsid w:val="00E342F1"/>
    <w:rsid w:val="00E3477A"/>
    <w:rsid w:val="00E41461"/>
    <w:rsid w:val="00E44582"/>
    <w:rsid w:val="00E44FFC"/>
    <w:rsid w:val="00E6542A"/>
    <w:rsid w:val="00E656DE"/>
    <w:rsid w:val="00E77645"/>
    <w:rsid w:val="00E83E18"/>
    <w:rsid w:val="00E96B9B"/>
    <w:rsid w:val="00EA15B0"/>
    <w:rsid w:val="00EA5EA7"/>
    <w:rsid w:val="00EA66BD"/>
    <w:rsid w:val="00EB3D7F"/>
    <w:rsid w:val="00EC3EE2"/>
    <w:rsid w:val="00EC46DE"/>
    <w:rsid w:val="00EC4A25"/>
    <w:rsid w:val="00ED06B9"/>
    <w:rsid w:val="00ED662D"/>
    <w:rsid w:val="00EF608C"/>
    <w:rsid w:val="00F025A2"/>
    <w:rsid w:val="00F04712"/>
    <w:rsid w:val="00F13360"/>
    <w:rsid w:val="00F15B1D"/>
    <w:rsid w:val="00F22EC7"/>
    <w:rsid w:val="00F325C8"/>
    <w:rsid w:val="00F34834"/>
    <w:rsid w:val="00F411E4"/>
    <w:rsid w:val="00F653B8"/>
    <w:rsid w:val="00F71471"/>
    <w:rsid w:val="00F71710"/>
    <w:rsid w:val="00F74568"/>
    <w:rsid w:val="00F77322"/>
    <w:rsid w:val="00F773AD"/>
    <w:rsid w:val="00F9008D"/>
    <w:rsid w:val="00F94596"/>
    <w:rsid w:val="00F977D0"/>
    <w:rsid w:val="00FA1266"/>
    <w:rsid w:val="00FA27E1"/>
    <w:rsid w:val="00FC1192"/>
    <w:rsid w:val="00FC2AD2"/>
    <w:rsid w:val="00FD269A"/>
    <w:rsid w:val="00FD7C8B"/>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1500</Words>
  <Characters>9080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CR0011</cp:lastModifiedBy>
  <cp:revision>13</cp:revision>
  <cp:lastPrinted>2019-02-25T14:05:00Z</cp:lastPrinted>
  <dcterms:created xsi:type="dcterms:W3CDTF">2025-06-30T13:50:00Z</dcterms:created>
  <dcterms:modified xsi:type="dcterms:W3CDTF">2025-07-01T13:56:00Z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