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rFonts w:hint="default"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</w:t>
      </w:r>
      <w:r>
        <w:rPr>
          <w:rFonts w:hint="eastAsia" w:eastAsia="SimSun"/>
          <w:b/>
          <w:sz w:val="24"/>
          <w:lang w:val="en-US" w:eastAsia="zh-CN"/>
        </w:rPr>
        <w:t>321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S6-251190</w:t>
      </w:r>
      <w:r>
        <w:rPr>
          <w:b/>
          <w:sz w:val="24"/>
        </w:rPr>
        <w:t>)</w:t>
      </w:r>
    </w:p>
    <w:p w14:paraId="5AC5B548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89E619D">
      <w:pPr>
        <w:rPr>
          <w:rFonts w:ascii="Arial" w:hAnsi="Arial" w:cs="Arial"/>
          <w:b/>
          <w:bCs/>
        </w:rPr>
      </w:pPr>
    </w:p>
    <w:p w14:paraId="709806F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59E092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Skeleton for TR 23700-51</w:t>
      </w:r>
      <w:r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</w:p>
    <w:p w14:paraId="23C946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v0.0.0</w:t>
      </w:r>
    </w:p>
    <w:p w14:paraId="0B53447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</w:t>
      </w:r>
    </w:p>
    <w:p w14:paraId="25CBDA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D92F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0F7208D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3511A7">
      <w:pPr>
        <w:pStyle w:val="82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703B1423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宋体"/>
          <w:lang w:val="en-US" w:eastAsia="zh-CN"/>
        </w:rPr>
        <w:t>skeleton</w:t>
      </w:r>
      <w:r>
        <w:rPr>
          <w:lang w:val="en-US"/>
        </w:rPr>
        <w:t xml:space="preserve"> </w:t>
      </w:r>
      <w:r>
        <w:rPr>
          <w:rFonts w:hint="eastAsia" w:eastAsia="SimSun"/>
          <w:lang w:val="en-US" w:eastAsia="zh-CN"/>
        </w:rPr>
        <w:t>for</w:t>
      </w:r>
      <w:r>
        <w:rPr>
          <w:lang w:val="en-US"/>
        </w:rPr>
        <w:t xml:space="preserve"> TR 23.</w:t>
      </w:r>
      <w:r>
        <w:rPr>
          <w:rFonts w:hint="eastAsia" w:eastAsia="SimSun"/>
          <w:lang w:val="en-US" w:eastAsia="zh-CN"/>
        </w:rPr>
        <w:t>700-51</w:t>
      </w:r>
      <w:r>
        <w:rPr>
          <w:lang w:val="en-US"/>
        </w:rPr>
        <w:t xml:space="preserve"> on</w:t>
      </w:r>
      <w:r>
        <w:t xml:space="preserve"> </w:t>
      </w:r>
      <w:r>
        <w:rPr>
          <w:rFonts w:hint="eastAsia"/>
        </w:rPr>
        <w:t>Study on Application enabler for XR Services Phase 3</w:t>
      </w:r>
      <w:r>
        <w:rPr>
          <w:lang w:val="en-US"/>
        </w:rPr>
        <w:t>.</w:t>
      </w:r>
    </w:p>
    <w:p w14:paraId="7CA8DC3E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5F8658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>
        <w:rPr>
          <w:rFonts w:hint="eastAsia"/>
          <w:lang w:val="en-US" w:eastAsia="zh-CN"/>
        </w:rPr>
        <w:t>23.700-51 v0.0.0</w:t>
      </w:r>
      <w:r>
        <w:rPr>
          <w:lang w:val="en-US" w:eastAsia="zh-CN"/>
        </w:rPr>
        <w:t>.</w:t>
      </w:r>
    </w:p>
    <w:p w14:paraId="09CA530E">
      <w:pPr>
        <w:pStyle w:val="82"/>
        <w:rPr>
          <w:b/>
          <w:lang w:val="fr-FR"/>
        </w:rPr>
      </w:pPr>
      <w:r>
        <w:rPr>
          <w:b/>
          <w:lang w:val="fr-FR"/>
        </w:rPr>
        <w:t>3. Proposal</w:t>
      </w:r>
    </w:p>
    <w:p w14:paraId="728CA69E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14:paraId="136F81ED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华文仿宋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2A5B0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4E04"/>
    <w:rsid w:val="002055DD"/>
    <w:rsid w:val="00206300"/>
    <w:rsid w:val="002100CD"/>
    <w:rsid w:val="00210E61"/>
    <w:rsid w:val="00212FF7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2FF7ABEF"/>
    <w:rsid w:val="377D010F"/>
    <w:rsid w:val="37DE5E0B"/>
    <w:rsid w:val="3DAB4609"/>
    <w:rsid w:val="3FDF5329"/>
    <w:rsid w:val="3FE152AB"/>
    <w:rsid w:val="54352A41"/>
    <w:rsid w:val="61F00229"/>
    <w:rsid w:val="79FD3D76"/>
    <w:rsid w:val="7EBD5687"/>
    <w:rsid w:val="7F7FAF1F"/>
    <w:rsid w:val="B6724AFA"/>
    <w:rsid w:val="B7F7CE29"/>
    <w:rsid w:val="FCFFB4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keepLines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oRzARt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75</Words>
  <Characters>431</Characters>
  <Lines>3</Lines>
  <Paragraphs>1</Paragraphs>
  <TotalTime>0</TotalTime>
  <ScaleCrop>false</ScaleCrop>
  <LinksUpToDate>false</LinksUpToDate>
  <CharactersWithSpaces>505</CharactersWithSpaces>
  <Application>WPS Office_12.8.2.19550_F1E327BC-269C-435d-A152-05C5408002CA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2023-10-13T13:45:00Z</dcterms:created>
  <dc:creator>Michael Sanders, John M Meredith</dc:creator>
  <cp:lastModifiedBy>cmcc-r2</cp:lastModifiedBy>
  <dcterms:modified xsi:type="dcterms:W3CDTF">2025-04-11T19:41:52Z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0D0D989D18390A780000F967169E677A_43</vt:lpwstr>
  </property>
</Properties>
</file>