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S6-251200</w:t>
      </w:r>
      <w:bookmarkStart w:id="0" w:name="_GoBack"/>
      <w:bookmarkEnd w:id="0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 w14:paraId="778190C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C2349ED">
      <w:pPr>
        <w:rPr>
          <w:rFonts w:ascii="Arial" w:hAnsi="Arial" w:cs="Arial"/>
          <w:b/>
          <w:bCs/>
        </w:rPr>
      </w:pPr>
    </w:p>
    <w:p w14:paraId="4B272C4D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4EB54E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cover-TR-skeleton_23_700_57_v000</w:t>
      </w:r>
    </w:p>
    <w:p w14:paraId="4F11ACA9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> 23.</w:t>
      </w:r>
      <w:r>
        <w:rPr>
          <w:rFonts w:hint="eastAsia" w:ascii="Arial" w:hAnsi="Arial" w:cs="Arial"/>
          <w:b/>
          <w:bCs/>
          <w:lang w:val="en-US" w:eastAsia="zh-CN"/>
        </w:rPr>
        <w:t>700-57</w:t>
      </w:r>
    </w:p>
    <w:p w14:paraId="5D5C4D14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9.6</w:t>
      </w:r>
    </w:p>
    <w:p w14:paraId="6F2295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CA69F25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5B90678E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6FDB21E"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 w14:paraId="78CA1396">
      <w:pPr>
        <w:rPr>
          <w:lang w:val="fr-FR"/>
        </w:rPr>
      </w:pPr>
      <w:r>
        <w:rPr>
          <w:lang w:val="fr-FR"/>
        </w:rPr>
        <w:t>Proposed skeleton for 3GPP T</w:t>
      </w:r>
      <w:r>
        <w:rPr>
          <w:rFonts w:hint="eastAsia"/>
          <w:lang w:val="en-US" w:eastAsia="zh-CN"/>
        </w:rPr>
        <w:t>R</w:t>
      </w:r>
      <w:r>
        <w:t> </w:t>
      </w:r>
      <w:r>
        <w:rPr>
          <w:lang w:val="fr-FR"/>
        </w:rPr>
        <w:t>23.</w:t>
      </w:r>
      <w:r>
        <w:rPr>
          <w:rFonts w:hint="eastAsia"/>
          <w:lang w:val="en-US" w:eastAsia="zh-CN"/>
        </w:rPr>
        <w:t>700-57</w:t>
      </w:r>
      <w:r>
        <w:rPr>
          <w:lang w:val="fr-FR"/>
        </w:rPr>
        <w:t>.</w:t>
      </w:r>
    </w:p>
    <w:p w14:paraId="475BF703">
      <w:pPr>
        <w:pStyle w:val="81"/>
        <w:rPr>
          <w:b/>
          <w:lang w:val="fr-FR"/>
        </w:rPr>
      </w:pPr>
      <w:r>
        <w:rPr>
          <w:b/>
          <w:lang w:val="fr-FR"/>
        </w:rPr>
        <w:t>2. Proposal</w:t>
      </w:r>
    </w:p>
    <w:p w14:paraId="765A9528">
      <w:pPr>
        <w:rPr>
          <w:lang w:val="en-US"/>
        </w:rPr>
      </w:pPr>
      <w:r>
        <w:rPr>
          <w:lang w:val="en-US"/>
        </w:rPr>
        <w:t xml:space="preserve">It is proposed to agree the following attached skeleton of </w:t>
      </w:r>
      <w:r>
        <w:rPr>
          <w:lang w:val="fr-FR"/>
        </w:rPr>
        <w:t>3GPP T</w:t>
      </w:r>
      <w:r>
        <w:rPr>
          <w:rFonts w:hint="eastAsia"/>
          <w:lang w:val="en-US" w:eastAsia="zh-CN"/>
        </w:rPr>
        <w:t>R</w:t>
      </w:r>
      <w:r>
        <w:t> </w:t>
      </w:r>
      <w:r>
        <w:rPr>
          <w:lang w:val="fr-FR"/>
        </w:rPr>
        <w:t>23.</w:t>
      </w:r>
      <w:r>
        <w:rPr>
          <w:rFonts w:hint="eastAsia"/>
          <w:lang w:val="en-US" w:eastAsia="zh-CN"/>
        </w:rPr>
        <w:t>700-57</w:t>
      </w:r>
      <w:r>
        <w:rPr>
          <w:lang w:val="en-US"/>
        </w:rPr>
        <w:t>.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49CBF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5AA8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93D"/>
    <w:rsid w:val="004D5F95"/>
    <w:rsid w:val="004E302C"/>
    <w:rsid w:val="004F1C68"/>
    <w:rsid w:val="0050780D"/>
    <w:rsid w:val="00521039"/>
    <w:rsid w:val="00521FBF"/>
    <w:rsid w:val="00525DE5"/>
    <w:rsid w:val="0052615C"/>
    <w:rsid w:val="00533113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6AD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47FF2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29B8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A042C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0D970E97"/>
    <w:rsid w:val="135F3DCB"/>
    <w:rsid w:val="16DE2649"/>
    <w:rsid w:val="18F0327B"/>
    <w:rsid w:val="2536339C"/>
    <w:rsid w:val="299D30D3"/>
    <w:rsid w:val="2BB946B4"/>
    <w:rsid w:val="2C587FD1"/>
    <w:rsid w:val="2D723323"/>
    <w:rsid w:val="315B037E"/>
    <w:rsid w:val="33D06CA7"/>
    <w:rsid w:val="3D97724F"/>
    <w:rsid w:val="3F290593"/>
    <w:rsid w:val="46590C26"/>
    <w:rsid w:val="47CB3DB0"/>
    <w:rsid w:val="49765832"/>
    <w:rsid w:val="4B7E5E68"/>
    <w:rsid w:val="4F167C4E"/>
    <w:rsid w:val="4FE02B99"/>
    <w:rsid w:val="507671EA"/>
    <w:rsid w:val="510004AF"/>
    <w:rsid w:val="52315C0D"/>
    <w:rsid w:val="54AF247D"/>
    <w:rsid w:val="5A680B81"/>
    <w:rsid w:val="5CAB6802"/>
    <w:rsid w:val="611D4B32"/>
    <w:rsid w:val="682B5604"/>
    <w:rsid w:val="6AFF2398"/>
    <w:rsid w:val="6D2F0873"/>
    <w:rsid w:val="6D573C0A"/>
    <w:rsid w:val="6DB0357D"/>
    <w:rsid w:val="71D43929"/>
    <w:rsid w:val="75FC65BF"/>
    <w:rsid w:val="762B7A6C"/>
    <w:rsid w:val="77C112ED"/>
    <w:rsid w:val="77E731A3"/>
    <w:rsid w:val="7ACC0C95"/>
    <w:rsid w:val="7C102911"/>
    <w:rsid w:val="7F6D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59</Words>
  <Characters>340</Characters>
  <Lines>2</Lines>
  <Paragraphs>1</Paragraphs>
  <TotalTime>0</TotalTime>
  <ScaleCrop>false</ScaleCrop>
  <LinksUpToDate>false</LinksUpToDate>
  <CharactersWithSpaces>398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2022-01-24T06:20:00Z</dcterms:created>
  <dc:creator>Michael Sanders, John M Meredith</dc:creator>
  <cp:lastModifiedBy>liuyue0318</cp:lastModifiedBy>
  <cp:lastPrinted>2411-12-31T23:00:00Z</cp:lastPrinted>
  <dcterms:modified xsi:type="dcterms:W3CDTF">2025-03-31T12:32:01Z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A9236FC54699445E8422EFA9DCBA78FA_13</vt:lpwstr>
  </property>
</Properties>
</file>