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29E1B62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S6-23xxxx</w:t>
      </w:r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B1C90" w14:textId="77777777" w:rsidR="00CD5002" w:rsidRDefault="00CD5002">
      <w:pPr>
        <w:spacing w:after="0"/>
      </w:pPr>
      <w:r>
        <w:separator/>
      </w:r>
    </w:p>
  </w:endnote>
  <w:endnote w:type="continuationSeparator" w:id="0">
    <w:p w14:paraId="736A28F5" w14:textId="77777777" w:rsidR="00CD5002" w:rsidRDefault="00CD50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C949E" w14:textId="77777777" w:rsidR="00CD5002" w:rsidRDefault="00CD5002">
      <w:pPr>
        <w:spacing w:after="0"/>
      </w:pPr>
      <w:r>
        <w:separator/>
      </w:r>
    </w:p>
  </w:footnote>
  <w:footnote w:type="continuationSeparator" w:id="0">
    <w:p w14:paraId="124E88C0" w14:textId="77777777" w:rsidR="00CD5002" w:rsidRDefault="00CD50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semiHidden/>
    <w:rsid w:val="003403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030B"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30</cp:revision>
  <cp:lastPrinted>2002-04-23T07:10:00Z</cp:lastPrinted>
  <dcterms:created xsi:type="dcterms:W3CDTF">2020-01-14T15:01:00Z</dcterms:created>
  <dcterms:modified xsi:type="dcterms:W3CDTF">2023-05-09T09:18:00Z</dcterms:modified>
</cp:coreProperties>
</file>