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2AB43C90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bookmarkStart w:id="0" w:name="_GoBack"/>
      <w:bookmarkEnd w:id="0"/>
      <w:r>
        <w:rPr>
          <w:b/>
          <w:noProof/>
          <w:sz w:val="24"/>
        </w:rPr>
        <w:t>S6-200xxx</w:t>
      </w:r>
    </w:p>
    <w:p w14:paraId="75406C71" w14:textId="06397078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77777777" w:rsidR="001E41F3" w:rsidRPr="00410371" w:rsidRDefault="00F74A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7777777" w:rsidR="001E41F3" w:rsidRPr="00410371" w:rsidRDefault="00F74A3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F74A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7777777" w:rsidR="001E41F3" w:rsidRPr="00410371" w:rsidRDefault="00F74A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yyyy</w:t>
            </w:r>
            <w:proofErr w:type="spellEnd"/>
            <w:r>
              <w:t>-MM-dd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7777777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5263C" w14:textId="77777777" w:rsidR="00F74A35" w:rsidRDefault="00F74A35">
      <w:r>
        <w:separator/>
      </w:r>
    </w:p>
  </w:endnote>
  <w:endnote w:type="continuationSeparator" w:id="0">
    <w:p w14:paraId="69B316F1" w14:textId="77777777" w:rsidR="00F74A35" w:rsidRDefault="00F74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B582C" w14:textId="77777777" w:rsidR="00F74A35" w:rsidRDefault="00F74A35">
      <w:r>
        <w:separator/>
      </w:r>
    </w:p>
  </w:footnote>
  <w:footnote w:type="continuationSeparator" w:id="0">
    <w:p w14:paraId="46871197" w14:textId="77777777" w:rsidR="00F74A35" w:rsidRDefault="00F74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0D1"/>
    <w:rsid w:val="00A47E70"/>
    <w:rsid w:val="00A50CF0"/>
    <w:rsid w:val="00A7671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1CD2A-36DE-42C9-8F9B-034B9C8DB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1899-12-31T23:00:00Z</cp:lastPrinted>
  <dcterms:created xsi:type="dcterms:W3CDTF">2018-11-05T09:14:00Z</dcterms:created>
  <dcterms:modified xsi:type="dcterms:W3CDTF">2020-04-20T12:45:00Z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