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4AA5C8D4"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r w:rsidR="001D0F5E">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1D0F5E">
              <w:rPr>
                <w:sz w:val="32"/>
                <w:lang w:val="sv-SE"/>
              </w:rPr>
              <w:t>10</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0561A1E5" w:rsidR="004F0988" w:rsidRPr="00B27799" w:rsidRDefault="00B27799" w:rsidP="00133525">
            <w:pPr>
              <w:pStyle w:val="ZT"/>
              <w:framePr w:wrap="auto" w:hAnchor="text" w:yAlign="inline"/>
            </w:pPr>
            <w:r w:rsidRPr="00B27799">
              <w:rPr>
                <w:lang w:val="en-CA"/>
              </w:rPr>
              <w:t>Study on Data management 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7pt" o:ole="">
                  <v:imagedata r:id="rId9" o:title=""/>
                </v:shape>
                <o:OLEObject Type="Embed" ProgID="Word.Picture.8" ShapeID="_x0000_i1025" DrawAspect="Content" ObjectID="_1822714780"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8227147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r w:rsidRPr="00A108C9">
        <w:rPr>
          <w:lang w:val="en-IN"/>
        </w:rPr>
        <w:lastRenderedPageBreak/>
        <w:t>4</w:t>
      </w:r>
      <w:r>
        <w:rPr>
          <w:lang w:val="en-IN"/>
        </w:rPr>
        <w:tab/>
        <w:t>Use Cases</w:t>
      </w:r>
    </w:p>
    <w:p w14:paraId="7D228772" w14:textId="77777777" w:rsidR="0003403F" w:rsidRDefault="0003403F" w:rsidP="0003403F">
      <w:pPr>
        <w:pStyle w:val="Heading2"/>
        <w:rPr>
          <w:lang w:val="en-IN"/>
        </w:rPr>
      </w:pPr>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p>
    <w:p w14:paraId="30B32916" w14:textId="77777777" w:rsidR="0003403F" w:rsidRPr="00D46CC7" w:rsidRDefault="0003403F" w:rsidP="0003403F">
      <w:pPr>
        <w:pStyle w:val="Heading3"/>
        <w:rPr>
          <w:lang w:val="en-IN"/>
        </w:rPr>
      </w:pPr>
      <w:r>
        <w:rPr>
          <w:lang w:val="en-IN"/>
        </w:rPr>
        <w:t>4.1.1</w:t>
      </w:r>
      <w:r>
        <w:rPr>
          <w:lang w:val="en-IN"/>
        </w:rPr>
        <w:tab/>
        <w:t>Use Case</w:t>
      </w:r>
      <w:r w:rsidRPr="00D46CC7">
        <w:rPr>
          <w:lang w:val="en-IN"/>
        </w:rPr>
        <w:t>#</w:t>
      </w:r>
      <w:r>
        <w:rPr>
          <w:lang w:val="en-IN"/>
        </w:rPr>
        <w:t>1</w:t>
      </w:r>
      <w:r w:rsidRPr="00D46CC7">
        <w:rPr>
          <w:lang w:val="en-IN"/>
        </w:rPr>
        <w:t xml:space="preserve">: </w:t>
      </w:r>
      <w:r>
        <w:t>Time Issue of External Management Data</w:t>
      </w:r>
    </w:p>
    <w:p w14:paraId="643BF07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1      Description</w:t>
      </w:r>
    </w:p>
    <w:p w14:paraId="6A848C92" w14:textId="77777777" w:rsidR="0003403F" w:rsidRDefault="0003403F" w:rsidP="0003403F">
      <w:pPr>
        <w:keepNext/>
      </w:pPr>
      <w:r w:rsidRPr="633A1529">
        <w:t xml:space="preserve">External management data are modelled in TS 28.622[X] by </w:t>
      </w:r>
      <w:r w:rsidRPr="00C35CF9">
        <w:rPr>
          <w:rFonts w:ascii="Courier New" w:hAnsi="Courier New" w:cs="Courier New"/>
        </w:rPr>
        <w:t>ExternalDataType</w:t>
      </w:r>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r w:rsidRPr="00F965BE">
        <w:rPr>
          <w:rFonts w:ascii="Courier New" w:hAnsi="Courier New" w:cs="Courier New"/>
        </w:rPr>
        <w:t>mediaLocation</w:t>
      </w:r>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r w:rsidRPr="00F965BE">
        <w:rPr>
          <w:rFonts w:ascii="Courier New" w:hAnsi="Courier New" w:cs="Courier New"/>
          <w:lang w:val="en-US"/>
        </w:rPr>
        <w:t>externalDataTypeSchema</w:t>
      </w:r>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r w:rsidRPr="00C35CF9">
        <w:rPr>
          <w:rFonts w:ascii="Courier New" w:hAnsi="Courier New" w:cs="Courier New"/>
          <w:lang w:val="en-US"/>
        </w:rPr>
        <w:t>externalDataScope</w:t>
      </w:r>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w:t>
      </w:r>
      <w:r w:rsidRPr="00D46CC7">
        <w:rPr>
          <w:lang w:val="en-IN"/>
        </w:rPr>
        <w:t>2      Problem Statement</w:t>
      </w:r>
    </w:p>
    <w:p w14:paraId="4D6A9F1C" w14:textId="77777777" w:rsidR="000030B6" w:rsidRDefault="000030B6" w:rsidP="000030B6">
      <w:pPr>
        <w:keepNext/>
      </w:pPr>
      <w:r>
        <w:t>The</w:t>
      </w:r>
      <w:r w:rsidRPr="00244339">
        <w:t xml:space="preserve"> </w:t>
      </w:r>
      <w:r>
        <w:t xml:space="preserve">attribute </w:t>
      </w:r>
      <w:r w:rsidRPr="003670C2">
        <w:rPr>
          <w:rFonts w:ascii="Courier New" w:hAnsi="Courier New" w:cs="Courier New"/>
        </w:rPr>
        <w:t>mediaLocation</w:t>
      </w:r>
      <w:r>
        <w:t xml:space="preserve"> of IOC </w:t>
      </w:r>
      <w:r w:rsidRPr="00395659">
        <w:rPr>
          <w:rFonts w:ascii="Courier New" w:hAnsi="Courier New" w:cs="Courier New"/>
        </w:rPr>
        <w:t>ExternalDataType</w:t>
      </w:r>
      <w:r>
        <w:t xml:space="preserve"> specifies the endpoint where to retrieve the external management data. However, there is no indication on the validity of this data</w:t>
      </w:r>
      <w:r w:rsidRPr="00413706">
        <w:t xml:space="preserve"> </w:t>
      </w:r>
      <w:r>
        <w:t>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 xml:space="preserve">Potential Requirements </w:t>
      </w:r>
    </w:p>
    <w:p w14:paraId="14F5A223" w14:textId="066D479A" w:rsidR="0003403F" w:rsidRPr="00521BD3" w:rsidRDefault="0003403F" w:rsidP="000030B6">
      <w:pPr>
        <w:pStyle w:val="EditorsNote"/>
      </w:pPr>
      <w:r w:rsidRPr="000030B6">
        <w:t>Editor’s</w:t>
      </w:r>
      <w:r w:rsidRPr="00377584">
        <w:t xml:space="preserve"> Note: This clause is to describe </w:t>
      </w:r>
      <w:r w:rsidR="000030B6">
        <w:t xml:space="preserve">potential requirements </w:t>
      </w:r>
      <w:r w:rsidRPr="00377584">
        <w:t>for the identified issue.</w:t>
      </w:r>
    </w:p>
    <w:p w14:paraId="2E59CE84" w14:textId="77777777" w:rsidR="0003403F" w:rsidRDefault="0003403F" w:rsidP="0003403F">
      <w:pPr>
        <w:pStyle w:val="Heading4"/>
        <w:rPr>
          <w:lang w:val="en-IN"/>
        </w:rPr>
      </w:pPr>
      <w:r w:rsidRPr="00D46CC7">
        <w:rPr>
          <w:lang w:val="en-IN"/>
        </w:rPr>
        <w:t>4.</w:t>
      </w:r>
      <w:r>
        <w:rPr>
          <w:lang w:val="en-IN"/>
        </w:rPr>
        <w:t>1</w:t>
      </w:r>
      <w:r w:rsidRPr="00D46CC7">
        <w:rPr>
          <w:lang w:val="en-IN"/>
        </w:rPr>
        <w:t>.</w:t>
      </w:r>
      <w:r>
        <w:rPr>
          <w:lang w:val="en-IN"/>
        </w:rPr>
        <w:t>1.4</w:t>
      </w:r>
      <w:r w:rsidRPr="00D46CC7">
        <w:rPr>
          <w:lang w:val="en-IN"/>
        </w:rPr>
        <w:t xml:space="preserve">      Potential Solution</w:t>
      </w:r>
    </w:p>
    <w:p w14:paraId="46546177" w14:textId="782BD2EC" w:rsidR="0003403F" w:rsidRDefault="0003403F" w:rsidP="000030B6">
      <w:pPr>
        <w:pStyle w:val="EditorsNote"/>
      </w:pPr>
      <w:r w:rsidRPr="00377584">
        <w:t xml:space="preserve">Editor’s Note: This clause is to discuss </w:t>
      </w:r>
      <w:r w:rsidR="000030B6">
        <w:t xml:space="preserve">possible solutions </w:t>
      </w:r>
      <w:r w:rsidRPr="00377584">
        <w:t>for the identified issue.</w:t>
      </w:r>
    </w:p>
    <w:p w14:paraId="4C1E387B" w14:textId="77777777" w:rsidR="00F272DF" w:rsidRDefault="00F272DF" w:rsidP="00F272DF">
      <w:pPr>
        <w:pStyle w:val="Heading2"/>
        <w:rPr>
          <w:lang w:val="en-IN"/>
        </w:rPr>
      </w:pPr>
      <w:r w:rsidRPr="00D46CC7">
        <w:rPr>
          <w:lang w:val="en-IN"/>
        </w:rPr>
        <w:lastRenderedPageBreak/>
        <w:t>4.</w:t>
      </w:r>
      <w:r>
        <w:rPr>
          <w:lang w:val="en-IN"/>
        </w:rPr>
        <w:t>2</w:t>
      </w:r>
      <w:r w:rsidRPr="003D5FB9">
        <w:rPr>
          <w:lang w:val="en-IN"/>
        </w:rPr>
        <w:t xml:space="preserve"> </w:t>
      </w:r>
      <w:r>
        <w:rPr>
          <w:lang w:val="en-IN"/>
        </w:rPr>
        <w:tab/>
        <w:t>UE Data Collection</w:t>
      </w:r>
    </w:p>
    <w:p w14:paraId="3E69A29F" w14:textId="77777777" w:rsidR="00F272DF" w:rsidRPr="00D46CC7" w:rsidRDefault="00F272DF" w:rsidP="00F272DF">
      <w:pPr>
        <w:pStyle w:val="Heading3"/>
        <w:rPr>
          <w:lang w:val="en-IN"/>
        </w:rPr>
      </w:pPr>
      <w:r>
        <w:rPr>
          <w:lang w:val="en-IN"/>
        </w:rPr>
        <w:t>4.2.A</w:t>
      </w:r>
      <w:r>
        <w:rPr>
          <w:lang w:val="en-IN"/>
        </w:rPr>
        <w:tab/>
        <w:t>Use Case</w:t>
      </w:r>
      <w:r w:rsidRPr="00D46CC7">
        <w:rPr>
          <w:lang w:val="en-IN"/>
        </w:rPr>
        <w:t>#&lt;</w:t>
      </w:r>
      <w:r>
        <w:rPr>
          <w:lang w:val="en-IN"/>
        </w:rPr>
        <w:t>A</w:t>
      </w:r>
      <w:r w:rsidRPr="00D46CC7">
        <w:rPr>
          <w:lang w:val="en-IN"/>
        </w:rPr>
        <w:t>&gt;: &lt;Title&gt;</w:t>
      </w:r>
    </w:p>
    <w:p w14:paraId="759082BA"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1      Description</w:t>
      </w:r>
    </w:p>
    <w:p w14:paraId="43F41906" w14:textId="77777777" w:rsidR="00F272DF" w:rsidRPr="00D46CC7" w:rsidRDefault="00F272DF" w:rsidP="00F272DF">
      <w:pPr>
        <w:pStyle w:val="Heading4"/>
        <w:rPr>
          <w:lang w:val="en-IN"/>
        </w:rPr>
      </w:pPr>
      <w:r w:rsidRPr="00D46CC7">
        <w:rPr>
          <w:lang w:val="en-IN"/>
        </w:rPr>
        <w:t>4.</w:t>
      </w:r>
      <w:r>
        <w:rPr>
          <w:lang w:val="en-IN"/>
        </w:rPr>
        <w:t>2</w:t>
      </w:r>
      <w:r w:rsidRPr="00D46CC7">
        <w:rPr>
          <w:lang w:val="en-IN"/>
        </w:rPr>
        <w:t>.</w:t>
      </w:r>
      <w:r>
        <w:rPr>
          <w:lang w:val="en-IN"/>
        </w:rPr>
        <w:t>A.</w:t>
      </w:r>
      <w:r w:rsidRPr="00D46CC7">
        <w:rPr>
          <w:lang w:val="en-IN"/>
        </w:rPr>
        <w:t>2      Problem Statement</w:t>
      </w:r>
    </w:p>
    <w:p w14:paraId="0670D3F9"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3180B44D"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91B455" w14:textId="77777777" w:rsidR="00F272DF" w:rsidRDefault="00F272DF" w:rsidP="00F272DF">
      <w:pPr>
        <w:pStyle w:val="Heading2"/>
        <w:rPr>
          <w:lang w:val="en-IN"/>
        </w:rPr>
      </w:pPr>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p>
    <w:p w14:paraId="3DBFE9DC" w14:textId="77777777" w:rsidR="00F272DF" w:rsidRPr="00D46CC7" w:rsidRDefault="00F272DF" w:rsidP="00F272DF">
      <w:pPr>
        <w:pStyle w:val="Heading3"/>
        <w:rPr>
          <w:lang w:val="en-IN"/>
        </w:rPr>
      </w:pPr>
      <w:r>
        <w:rPr>
          <w:lang w:val="en-IN"/>
        </w:rPr>
        <w:t>4.3.A</w:t>
      </w:r>
      <w:r>
        <w:rPr>
          <w:lang w:val="en-IN"/>
        </w:rPr>
        <w:tab/>
        <w:t>Use Case</w:t>
      </w:r>
      <w:r w:rsidRPr="00D46CC7">
        <w:rPr>
          <w:lang w:val="en-IN"/>
        </w:rPr>
        <w:t>#&lt;</w:t>
      </w:r>
      <w:r>
        <w:rPr>
          <w:lang w:val="en-IN"/>
        </w:rPr>
        <w:t>A</w:t>
      </w:r>
      <w:r w:rsidRPr="00D46CC7">
        <w:rPr>
          <w:lang w:val="en-IN"/>
        </w:rPr>
        <w:t>&gt;: &lt;Title&gt;</w:t>
      </w:r>
    </w:p>
    <w:p w14:paraId="067B739E"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1      Description</w:t>
      </w:r>
    </w:p>
    <w:p w14:paraId="490F2DF1" w14:textId="77777777" w:rsidR="00F272DF" w:rsidRPr="00D46CC7" w:rsidRDefault="00F272DF" w:rsidP="00F272DF">
      <w:pPr>
        <w:pStyle w:val="Heading4"/>
        <w:rPr>
          <w:lang w:val="en-IN"/>
        </w:rPr>
      </w:pPr>
      <w:r w:rsidRPr="00D46CC7">
        <w:rPr>
          <w:lang w:val="en-IN"/>
        </w:rPr>
        <w:t>4.</w:t>
      </w:r>
      <w:r>
        <w:rPr>
          <w:lang w:val="en-IN"/>
        </w:rPr>
        <w:t>3</w:t>
      </w:r>
      <w:r w:rsidRPr="00D46CC7">
        <w:rPr>
          <w:lang w:val="en-IN"/>
        </w:rPr>
        <w:t>.</w:t>
      </w:r>
      <w:r>
        <w:rPr>
          <w:lang w:val="en-IN"/>
        </w:rPr>
        <w:t>A.</w:t>
      </w:r>
      <w:r w:rsidRPr="00D46CC7">
        <w:rPr>
          <w:lang w:val="en-IN"/>
        </w:rPr>
        <w:t>2      Problem Statement</w:t>
      </w:r>
    </w:p>
    <w:p w14:paraId="66626392"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6792BCE4"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03656367" w14:textId="77777777" w:rsidR="00F272DF" w:rsidRDefault="00F272DF" w:rsidP="00F272DF">
      <w:pPr>
        <w:pStyle w:val="Heading2"/>
        <w:rPr>
          <w:lang w:val="en-IN"/>
        </w:rPr>
      </w:pPr>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p>
    <w:p w14:paraId="63A32176" w14:textId="77777777" w:rsidR="00F272DF" w:rsidRPr="00D46CC7" w:rsidRDefault="00F272DF" w:rsidP="00F272DF">
      <w:pPr>
        <w:pStyle w:val="Heading3"/>
        <w:rPr>
          <w:lang w:val="en-IN"/>
        </w:rPr>
      </w:pPr>
      <w:r>
        <w:rPr>
          <w:lang w:val="en-IN"/>
        </w:rPr>
        <w:t>4.4.A</w:t>
      </w:r>
      <w:r>
        <w:rPr>
          <w:lang w:val="en-IN"/>
        </w:rPr>
        <w:tab/>
        <w:t>Use Case</w:t>
      </w:r>
      <w:r w:rsidRPr="00D46CC7">
        <w:rPr>
          <w:lang w:val="en-IN"/>
        </w:rPr>
        <w:t>#&lt;</w:t>
      </w:r>
      <w:r>
        <w:rPr>
          <w:lang w:val="en-IN"/>
        </w:rPr>
        <w:t>A</w:t>
      </w:r>
      <w:r w:rsidRPr="00D46CC7">
        <w:rPr>
          <w:lang w:val="en-IN"/>
        </w:rPr>
        <w:t>&gt;: &lt;Title&gt;</w:t>
      </w:r>
    </w:p>
    <w:p w14:paraId="04478ACE"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1      Description</w:t>
      </w:r>
    </w:p>
    <w:p w14:paraId="47A4B9A2" w14:textId="77777777" w:rsidR="00F272DF" w:rsidRPr="00D46CC7" w:rsidRDefault="00F272DF" w:rsidP="00F272DF">
      <w:pPr>
        <w:pStyle w:val="Heading4"/>
        <w:rPr>
          <w:lang w:val="en-IN"/>
        </w:rPr>
      </w:pPr>
      <w:r w:rsidRPr="00D46CC7">
        <w:rPr>
          <w:lang w:val="en-IN"/>
        </w:rPr>
        <w:t>4.</w:t>
      </w:r>
      <w:r>
        <w:rPr>
          <w:lang w:val="en-IN"/>
        </w:rPr>
        <w:t>4</w:t>
      </w:r>
      <w:r w:rsidRPr="00D46CC7">
        <w:rPr>
          <w:lang w:val="en-IN"/>
        </w:rPr>
        <w:t>.</w:t>
      </w:r>
      <w:r>
        <w:rPr>
          <w:lang w:val="en-IN"/>
        </w:rPr>
        <w:t>A.</w:t>
      </w:r>
      <w:r w:rsidRPr="00D46CC7">
        <w:rPr>
          <w:lang w:val="en-IN"/>
        </w:rPr>
        <w:t>2      Problem Statement</w:t>
      </w:r>
    </w:p>
    <w:p w14:paraId="1572498E" w14:textId="77777777" w:rsidR="00F272DF" w:rsidRPr="00D46CC7" w:rsidRDefault="00F272DF" w:rsidP="00F272DF">
      <w:pPr>
        <w:pStyle w:val="Heading4"/>
        <w:rPr>
          <w:lang w:val="en-IN"/>
        </w:rPr>
      </w:pPr>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 xml:space="preserve">Potential Requirements </w:t>
      </w:r>
    </w:p>
    <w:p w14:paraId="5C7C8DEC" w14:textId="77777777" w:rsidR="00F272DF" w:rsidRPr="006A764E" w:rsidRDefault="00F272DF" w:rsidP="00F272DF">
      <w:pPr>
        <w:pStyle w:val="Heading4"/>
        <w:rPr>
          <w:lang w:val="en-IN"/>
        </w:rPr>
      </w:pPr>
      <w:r w:rsidRPr="00D46CC7">
        <w:rPr>
          <w:lang w:val="en-IN"/>
        </w:rPr>
        <w:t>4.</w:t>
      </w:r>
      <w:r>
        <w:rPr>
          <w:lang w:val="en-IN"/>
        </w:rPr>
        <w:t>1</w:t>
      </w:r>
      <w:r w:rsidRPr="00D46CC7">
        <w:rPr>
          <w:lang w:val="en-IN"/>
        </w:rPr>
        <w:t>.</w:t>
      </w:r>
      <w:r>
        <w:rPr>
          <w:lang w:val="en-IN"/>
        </w:rPr>
        <w:t>A.4</w:t>
      </w:r>
      <w:r w:rsidRPr="00D46CC7">
        <w:rPr>
          <w:lang w:val="en-IN"/>
        </w:rPr>
        <w:t xml:space="preserve">      Potential Solution</w:t>
      </w:r>
    </w:p>
    <w:p w14:paraId="315D7F8F" w14:textId="77777777" w:rsidR="00F272DF" w:rsidRDefault="00F272DF" w:rsidP="00F272DF">
      <w:pPr>
        <w:pStyle w:val="Heading1"/>
        <w:rPr>
          <w:lang w:val="en-IN"/>
        </w:rPr>
      </w:pPr>
      <w:r>
        <w:rPr>
          <w:lang w:val="en-IN"/>
        </w:rPr>
        <w:t>5</w:t>
      </w:r>
      <w:r>
        <w:rPr>
          <w:lang w:val="en-IN"/>
        </w:rPr>
        <w:tab/>
      </w:r>
      <w:r w:rsidRPr="00A108C9">
        <w:rPr>
          <w:lang w:val="en-IN"/>
        </w:rPr>
        <w:t xml:space="preserve">Conclusion and </w:t>
      </w:r>
      <w:r>
        <w:rPr>
          <w:lang w:val="en-IN"/>
        </w:rPr>
        <w:t>R</w:t>
      </w:r>
      <w:r w:rsidRPr="00A108C9">
        <w:rPr>
          <w:lang w:val="en-IN"/>
        </w:rPr>
        <w:t>ecommendations</w:t>
      </w:r>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r w:rsidRPr="006A764E">
        <w:lastRenderedPageBreak/>
        <w:t xml:space="preserve">5.1 </w:t>
      </w:r>
      <w:r w:rsidRPr="006A764E">
        <w:tab/>
      </w:r>
      <w:r w:rsidRPr="006A764E">
        <w:rPr>
          <w:lang w:val="en-IN"/>
        </w:rPr>
        <w:t>Request and Report of External Management Data</w:t>
      </w:r>
    </w:p>
    <w:p w14:paraId="0DBAEF1A" w14:textId="77777777" w:rsidR="00F272DF" w:rsidRPr="006A764E" w:rsidRDefault="00F272DF" w:rsidP="00F272DF">
      <w:pPr>
        <w:pStyle w:val="Heading2"/>
      </w:pPr>
      <w:r w:rsidRPr="006A764E">
        <w:t xml:space="preserve">5.2 </w:t>
      </w:r>
      <w:r w:rsidRPr="006A764E">
        <w:tab/>
        <w:t>UE Data Collection</w:t>
      </w:r>
    </w:p>
    <w:p w14:paraId="57737D61" w14:textId="77777777" w:rsidR="00F272DF" w:rsidRPr="006A764E" w:rsidRDefault="00F272DF" w:rsidP="00F272DF">
      <w:pPr>
        <w:pStyle w:val="Heading2"/>
      </w:pPr>
      <w:r w:rsidRPr="006A764E">
        <w:t xml:space="preserve">5.3 </w:t>
      </w:r>
      <w:r w:rsidRPr="006A764E">
        <w:tab/>
        <w:t>Enhancement of Management Services Access Control (MSAC)</w:t>
      </w:r>
    </w:p>
    <w:p w14:paraId="049DD047" w14:textId="77777777" w:rsidR="00F272DF" w:rsidRPr="006A764E" w:rsidRDefault="00F272DF" w:rsidP="00F272DF">
      <w:pPr>
        <w:pStyle w:val="Heading2"/>
      </w:pPr>
      <w:r w:rsidRPr="006A764E">
        <w:t xml:space="preserve">5.4 </w:t>
      </w:r>
      <w:r w:rsidRPr="006A764E">
        <w:tab/>
        <w:t>Clarification of Mechanisms to Discover, Request and Retrieve Management Data</w:t>
      </w:r>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30" w:name="clause4"/>
      <w:bookmarkStart w:id="31" w:name="startOfAnnexes"/>
      <w:bookmarkEnd w:id="30"/>
      <w:bookmarkEnd w:id="31"/>
      <w:r>
        <w:lastRenderedPageBreak/>
        <w:br w:type="page"/>
      </w:r>
      <w:bookmarkStart w:id="32" w:name="_Toc129708886"/>
      <w:r w:rsidR="00080512" w:rsidRPr="004D3578">
        <w:lastRenderedPageBreak/>
        <w:t>Annex &lt;A&gt; (</w:t>
      </w:r>
      <w:r w:rsidR="004E06D6" w:rsidRPr="004D3578">
        <w:t>informative</w:t>
      </w:r>
      <w:r w:rsidR="00080512" w:rsidRPr="004D3578">
        <w:t>):</w:t>
      </w:r>
      <w:bookmarkEnd w:id="32"/>
      <w:r w:rsidR="005E5F79" w:rsidRPr="005E5F79">
        <w:t xml:space="preserve"> </w:t>
      </w:r>
      <w:r w:rsidR="005E5F79"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8499" w14:textId="77777777" w:rsidR="008462E4" w:rsidRDefault="008462E4">
      <w:r>
        <w:separator/>
      </w:r>
    </w:p>
  </w:endnote>
  <w:endnote w:type="continuationSeparator" w:id="0">
    <w:p w14:paraId="05BB9AD9" w14:textId="77777777" w:rsidR="008462E4" w:rsidRDefault="0084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FA337" w14:textId="77777777" w:rsidR="008462E4" w:rsidRDefault="008462E4">
      <w:r>
        <w:separator/>
      </w:r>
    </w:p>
  </w:footnote>
  <w:footnote w:type="continuationSeparator" w:id="0">
    <w:p w14:paraId="18CFD3B2" w14:textId="77777777" w:rsidR="008462E4" w:rsidRDefault="00846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E88F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A07">
      <w:rPr>
        <w:rFonts w:ascii="Arial" w:hAnsi="Arial" w:cs="Arial"/>
        <w:b/>
        <w:noProof/>
        <w:sz w:val="18"/>
        <w:szCs w:val="18"/>
      </w:rPr>
      <w:t>3GPP TR 28.887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1F55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A0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70B9"/>
    <w:rsid w:val="00033397"/>
    <w:rsid w:val="0003403F"/>
    <w:rsid w:val="00040095"/>
    <w:rsid w:val="00051834"/>
    <w:rsid w:val="00054A22"/>
    <w:rsid w:val="00062023"/>
    <w:rsid w:val="000655A6"/>
    <w:rsid w:val="00080512"/>
    <w:rsid w:val="000866FD"/>
    <w:rsid w:val="00094BF2"/>
    <w:rsid w:val="000960CF"/>
    <w:rsid w:val="000C47C3"/>
    <w:rsid w:val="000D58AB"/>
    <w:rsid w:val="00101D1C"/>
    <w:rsid w:val="00133525"/>
    <w:rsid w:val="00172662"/>
    <w:rsid w:val="00173E3B"/>
    <w:rsid w:val="00174E78"/>
    <w:rsid w:val="001A4C42"/>
    <w:rsid w:val="001A7420"/>
    <w:rsid w:val="001B6637"/>
    <w:rsid w:val="001C21C3"/>
    <w:rsid w:val="001D02C2"/>
    <w:rsid w:val="001D0F5E"/>
    <w:rsid w:val="001D6059"/>
    <w:rsid w:val="001F0C1D"/>
    <w:rsid w:val="001F1132"/>
    <w:rsid w:val="001F168B"/>
    <w:rsid w:val="002347A2"/>
    <w:rsid w:val="00237D11"/>
    <w:rsid w:val="00246845"/>
    <w:rsid w:val="002675F0"/>
    <w:rsid w:val="002760EE"/>
    <w:rsid w:val="002B6339"/>
    <w:rsid w:val="002E00EE"/>
    <w:rsid w:val="00315B85"/>
    <w:rsid w:val="003172DC"/>
    <w:rsid w:val="00325DF2"/>
    <w:rsid w:val="0035462D"/>
    <w:rsid w:val="00356555"/>
    <w:rsid w:val="00364B0F"/>
    <w:rsid w:val="003765B8"/>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E5C86"/>
    <w:rsid w:val="006E770F"/>
    <w:rsid w:val="006F6432"/>
    <w:rsid w:val="007000D6"/>
    <w:rsid w:val="00701116"/>
    <w:rsid w:val="00711006"/>
    <w:rsid w:val="0071174C"/>
    <w:rsid w:val="00713C44"/>
    <w:rsid w:val="00734A5B"/>
    <w:rsid w:val="0074026F"/>
    <w:rsid w:val="007429F6"/>
    <w:rsid w:val="00744E76"/>
    <w:rsid w:val="00765EA3"/>
    <w:rsid w:val="00774DA4"/>
    <w:rsid w:val="00781F0F"/>
    <w:rsid w:val="007B600E"/>
    <w:rsid w:val="007D101F"/>
    <w:rsid w:val="007D4CB7"/>
    <w:rsid w:val="007F0F4A"/>
    <w:rsid w:val="008028A4"/>
    <w:rsid w:val="00830747"/>
    <w:rsid w:val="00830904"/>
    <w:rsid w:val="0084491F"/>
    <w:rsid w:val="008462E4"/>
    <w:rsid w:val="008768CA"/>
    <w:rsid w:val="00880266"/>
    <w:rsid w:val="008A3287"/>
    <w:rsid w:val="008C384C"/>
    <w:rsid w:val="008C7B64"/>
    <w:rsid w:val="008E2D68"/>
    <w:rsid w:val="008E6756"/>
    <w:rsid w:val="0090271F"/>
    <w:rsid w:val="00902E23"/>
    <w:rsid w:val="009114D7"/>
    <w:rsid w:val="0091348E"/>
    <w:rsid w:val="00917CCB"/>
    <w:rsid w:val="00933FB0"/>
    <w:rsid w:val="00942EC2"/>
    <w:rsid w:val="00950F2D"/>
    <w:rsid w:val="00975DAE"/>
    <w:rsid w:val="009E1B1B"/>
    <w:rsid w:val="009E2532"/>
    <w:rsid w:val="009F37B7"/>
    <w:rsid w:val="00A10F02"/>
    <w:rsid w:val="00A164B4"/>
    <w:rsid w:val="00A26956"/>
    <w:rsid w:val="00A27486"/>
    <w:rsid w:val="00A53724"/>
    <w:rsid w:val="00A56066"/>
    <w:rsid w:val="00A73129"/>
    <w:rsid w:val="00A82346"/>
    <w:rsid w:val="00A92BA1"/>
    <w:rsid w:val="00A95A32"/>
    <w:rsid w:val="00AA1A07"/>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72DF"/>
    <w:rsid w:val="00F325C8"/>
    <w:rsid w:val="00F34834"/>
    <w:rsid w:val="00F653B8"/>
    <w:rsid w:val="00F9008D"/>
    <w:rsid w:val="00FA1266"/>
    <w:rsid w:val="00FC1192"/>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2025-10-23T06:53:00Z</dcterms:created>
  <dcterms:modified xsi:type="dcterms:W3CDTF">2025-10-23T06:53:00Z</dcterms:modified>
</cp:coreProperties>
</file>