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C0216DE"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r w:rsidR="0047046D">
              <w:t>1</w:t>
            </w:r>
            <w:r w:rsidRPr="00553709">
              <w:t>.</w:t>
            </w:r>
            <w:bookmarkEnd w:id="3"/>
            <w:r w:rsidR="00553709" w:rsidRPr="00553709">
              <w:t>0</w:t>
            </w:r>
            <w:r w:rsidRPr="00553709">
              <w:t xml:space="preserve"> </w:t>
            </w:r>
            <w:r w:rsidRPr="00553709">
              <w:rPr>
                <w:sz w:val="32"/>
              </w:rPr>
              <w:t>(</w:t>
            </w:r>
            <w:bookmarkStart w:id="4" w:name="issueDate"/>
            <w:r w:rsidR="00553709" w:rsidRPr="00553709">
              <w:rPr>
                <w:sz w:val="32"/>
              </w:rPr>
              <w:t>2025</w:t>
            </w:r>
            <w:r w:rsidRPr="00553709">
              <w:rPr>
                <w:sz w:val="32"/>
              </w:rPr>
              <w:t>-</w:t>
            </w:r>
            <w:bookmarkEnd w:id="4"/>
            <w:r w:rsidR="0047046D">
              <w:rPr>
                <w:sz w:val="32"/>
              </w:rPr>
              <w:t>10</w:t>
            </w:r>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5" w:name="spectype2"/>
            <w:r w:rsidRPr="00553709">
              <w:t>Report</w:t>
            </w:r>
            <w:bookmarkEnd w:id="5"/>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37FFC354" w:rsidR="004922D6" w:rsidRPr="00553709" w:rsidRDefault="004922D6" w:rsidP="0046516F">
            <w:pPr>
              <w:pStyle w:val="ZT"/>
              <w:framePr w:wrap="auto" w:hAnchor="text" w:yAlign="inline"/>
            </w:pPr>
            <w:r w:rsidRPr="00AE6164">
              <w:t xml:space="preserve">Technical Specification Group </w:t>
            </w:r>
            <w:bookmarkStart w:id="6" w:name="specTitle"/>
            <w:r w:rsidR="00553709" w:rsidRPr="00553709">
              <w:t xml:space="preserve">Service and System </w:t>
            </w:r>
            <w:proofErr w:type="gramStart"/>
            <w:r w:rsidR="00553709" w:rsidRPr="00553709">
              <w:t>Aspects</w:t>
            </w:r>
            <w:r w:rsidRPr="00553709">
              <w:t>;</w:t>
            </w:r>
            <w:proofErr w:type="gramEnd"/>
          </w:p>
          <w:bookmarkEnd w:id="6"/>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7" w:name="specRelease"/>
            <w:r w:rsidRPr="00553709">
              <w:rPr>
                <w:rStyle w:val="ZGSM"/>
              </w:rPr>
              <w:t>20</w:t>
            </w:r>
            <w:bookmarkEnd w:id="7"/>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183974" w:rsidP="00E24999">
            <w:pPr>
              <w:pStyle w:val="TAL"/>
            </w:pPr>
            <w:r>
              <w:rPr>
                <w:noProof/>
              </w:rPr>
            </w:r>
            <w:r w:rsidR="00183974">
              <w:rPr>
                <w:noProof/>
              </w:rP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2pt;height:66.2pt;mso-width-percent:0;mso-height-percent:0;mso-width-percent:0;mso-height-percent:0" o:ole="">
                  <v:imagedata r:id="rId9" o:title=""/>
                </v:shape>
                <o:OLEObject Type="Embed" ProgID="Word.Picture.8" ShapeID="_x0000_i1025" DrawAspect="Content" ObjectID="_1822459677" r:id="rId10"/>
              </w:object>
            </w:r>
          </w:p>
        </w:tc>
        <w:tc>
          <w:tcPr>
            <w:tcW w:w="5212" w:type="dxa"/>
            <w:tcBorders>
              <w:top w:val="dashed" w:sz="4" w:space="0" w:color="auto"/>
              <w:bottom w:val="dashed" w:sz="4" w:space="0" w:color="auto"/>
            </w:tcBorders>
          </w:tcPr>
          <w:p w14:paraId="0DF7F8BD" w14:textId="7C93580A" w:rsidR="00E24999" w:rsidRDefault="00183974" w:rsidP="00E24999">
            <w:pPr>
              <w:pStyle w:val="TAR"/>
            </w:pPr>
            <w:r>
              <w:rPr>
                <w:noProof/>
              </w:rPr>
            </w:r>
            <w:r w:rsidR="00183974">
              <w:rPr>
                <w:noProof/>
              </w:rPr>
              <w:object w:dxaOrig="2126" w:dyaOrig="1243" w14:anchorId="21C42385">
                <v:shape id="_x0000_i1026" type="#_x0000_t75" alt="" style="width:126.6pt;height:1in;mso-width-percent:0;mso-height-percent:0;mso-width-percent:0;mso-height-percent:0" o:ole="">
                  <v:imagedata r:id="rId11" o:title=""/>
                </v:shape>
                <o:OLEObject Type="Embed" ProgID="Word.Picture.8" ShapeID="_x0000_i1026" DrawAspect="Content" ObjectID="_1822459678"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2" w:name="copyrightDate"/>
            <w:r w:rsidRPr="00553709">
              <w:rPr>
                <w:noProof/>
                <w:sz w:val="18"/>
              </w:rPr>
              <w:t>2</w:t>
            </w:r>
            <w:r w:rsidR="008E2D68" w:rsidRPr="00553709">
              <w:rPr>
                <w:noProof/>
                <w:sz w:val="18"/>
              </w:rPr>
              <w:t>02</w:t>
            </w:r>
            <w:r w:rsidR="008851CA" w:rsidRPr="00553709">
              <w:rPr>
                <w:noProof/>
                <w:sz w:val="18"/>
              </w:rPr>
              <w:t>5</w:t>
            </w:r>
            <w:bookmarkEnd w:id="12"/>
            <w:r w:rsidRPr="0055370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8DE26FA" w14:textId="4EC161AD" w:rsidR="002D5C7C"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2D5C7C">
        <w:rPr>
          <w:noProof/>
        </w:rPr>
        <w:t>Foreword</w:t>
      </w:r>
      <w:r w:rsidR="002D5C7C">
        <w:rPr>
          <w:noProof/>
        </w:rPr>
        <w:tab/>
      </w:r>
      <w:r w:rsidR="002D5C7C">
        <w:rPr>
          <w:noProof/>
        </w:rPr>
        <w:fldChar w:fldCharType="begin"/>
      </w:r>
      <w:r w:rsidR="002D5C7C">
        <w:rPr>
          <w:noProof/>
        </w:rPr>
        <w:instrText xml:space="preserve"> PAGEREF _Toc211846391 \h </w:instrText>
      </w:r>
      <w:r w:rsidR="002D5C7C">
        <w:rPr>
          <w:noProof/>
        </w:rPr>
      </w:r>
      <w:r w:rsidR="002D5C7C">
        <w:rPr>
          <w:noProof/>
        </w:rPr>
        <w:fldChar w:fldCharType="separate"/>
      </w:r>
      <w:r w:rsidR="002D5C7C">
        <w:rPr>
          <w:noProof/>
        </w:rPr>
        <w:t>4</w:t>
      </w:r>
      <w:r w:rsidR="002D5C7C">
        <w:rPr>
          <w:noProof/>
        </w:rPr>
        <w:fldChar w:fldCharType="end"/>
      </w:r>
    </w:p>
    <w:p w14:paraId="1D8A0004" w14:textId="33A8C1E3" w:rsidR="002D5C7C" w:rsidRDefault="002D5C7C">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_Toc211846392 \h </w:instrText>
      </w:r>
      <w:r>
        <w:rPr>
          <w:noProof/>
        </w:rPr>
      </w:r>
      <w:r>
        <w:rPr>
          <w:noProof/>
        </w:rPr>
        <w:fldChar w:fldCharType="separate"/>
      </w:r>
      <w:r>
        <w:rPr>
          <w:noProof/>
        </w:rPr>
        <w:t>6</w:t>
      </w:r>
      <w:r>
        <w:rPr>
          <w:noProof/>
        </w:rPr>
        <w:fldChar w:fldCharType="end"/>
      </w:r>
    </w:p>
    <w:p w14:paraId="522F5FF6" w14:textId="11A5D853" w:rsidR="002D5C7C" w:rsidRDefault="002D5C7C">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_Toc211846393 \h </w:instrText>
      </w:r>
      <w:r>
        <w:rPr>
          <w:noProof/>
        </w:rPr>
      </w:r>
      <w:r>
        <w:rPr>
          <w:noProof/>
        </w:rPr>
        <w:fldChar w:fldCharType="separate"/>
      </w:r>
      <w:r>
        <w:rPr>
          <w:noProof/>
        </w:rPr>
        <w:t>6</w:t>
      </w:r>
      <w:r>
        <w:rPr>
          <w:noProof/>
        </w:rPr>
        <w:fldChar w:fldCharType="end"/>
      </w:r>
    </w:p>
    <w:p w14:paraId="7E813748" w14:textId="25E1963A" w:rsidR="002D5C7C" w:rsidRDefault="002D5C7C">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_Toc211846394 \h </w:instrText>
      </w:r>
      <w:r>
        <w:rPr>
          <w:noProof/>
        </w:rPr>
      </w:r>
      <w:r>
        <w:rPr>
          <w:noProof/>
        </w:rPr>
        <w:fldChar w:fldCharType="separate"/>
      </w:r>
      <w:r>
        <w:rPr>
          <w:noProof/>
        </w:rPr>
        <w:t>7</w:t>
      </w:r>
      <w:r>
        <w:rPr>
          <w:noProof/>
        </w:rPr>
        <w:fldChar w:fldCharType="end"/>
      </w:r>
    </w:p>
    <w:p w14:paraId="3E32B9F8" w14:textId="54791110" w:rsidR="002D5C7C" w:rsidRDefault="002D5C7C">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_Toc211846395 \h </w:instrText>
      </w:r>
      <w:r>
        <w:rPr>
          <w:noProof/>
        </w:rPr>
      </w:r>
      <w:r>
        <w:rPr>
          <w:noProof/>
        </w:rPr>
        <w:fldChar w:fldCharType="separate"/>
      </w:r>
      <w:r>
        <w:rPr>
          <w:noProof/>
        </w:rPr>
        <w:t>7</w:t>
      </w:r>
      <w:r>
        <w:rPr>
          <w:noProof/>
        </w:rPr>
        <w:fldChar w:fldCharType="end"/>
      </w:r>
    </w:p>
    <w:p w14:paraId="3B153FD4" w14:textId="178B09FF" w:rsidR="002D5C7C" w:rsidRDefault="002D5C7C">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_Toc211846396 \h </w:instrText>
      </w:r>
      <w:r>
        <w:rPr>
          <w:noProof/>
        </w:rPr>
      </w:r>
      <w:r>
        <w:rPr>
          <w:noProof/>
        </w:rPr>
        <w:fldChar w:fldCharType="separate"/>
      </w:r>
      <w:r>
        <w:rPr>
          <w:noProof/>
        </w:rPr>
        <w:t>7</w:t>
      </w:r>
      <w:r>
        <w:rPr>
          <w:noProof/>
        </w:rPr>
        <w:fldChar w:fldCharType="end"/>
      </w:r>
    </w:p>
    <w:p w14:paraId="393E6E99" w14:textId="665FE315" w:rsidR="002D5C7C" w:rsidRDefault="002D5C7C">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_Toc211846397 \h </w:instrText>
      </w:r>
      <w:r>
        <w:rPr>
          <w:noProof/>
        </w:rPr>
      </w:r>
      <w:r>
        <w:rPr>
          <w:noProof/>
        </w:rPr>
        <w:fldChar w:fldCharType="separate"/>
      </w:r>
      <w:r>
        <w:rPr>
          <w:noProof/>
        </w:rPr>
        <w:t>7</w:t>
      </w:r>
      <w:r>
        <w:rPr>
          <w:noProof/>
        </w:rPr>
        <w:fldChar w:fldCharType="end"/>
      </w:r>
    </w:p>
    <w:p w14:paraId="2B25C178" w14:textId="5A521820" w:rsidR="002D5C7C" w:rsidRDefault="002D5C7C">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_Toc211846398 \h </w:instrText>
      </w:r>
      <w:r>
        <w:rPr>
          <w:noProof/>
        </w:rPr>
      </w:r>
      <w:r>
        <w:rPr>
          <w:noProof/>
        </w:rPr>
        <w:fldChar w:fldCharType="separate"/>
      </w:r>
      <w:r>
        <w:rPr>
          <w:noProof/>
        </w:rPr>
        <w:t>8</w:t>
      </w:r>
      <w:r>
        <w:rPr>
          <w:noProof/>
        </w:rPr>
        <w:fldChar w:fldCharType="end"/>
      </w:r>
    </w:p>
    <w:p w14:paraId="627BE2EC" w14:textId="7DB6A9F3" w:rsidR="002D5C7C" w:rsidRDefault="002D5C7C">
      <w:pPr>
        <w:pStyle w:val="TOC2"/>
        <w:rPr>
          <w:rFonts w:asciiTheme="minorHAnsi" w:eastAsiaTheme="minorEastAsia" w:hAnsiTheme="minorHAnsi" w:cstheme="minorBidi"/>
          <w:noProof/>
          <w:kern w:val="2"/>
          <w:sz w:val="24"/>
          <w:szCs w:val="24"/>
          <w:lang w:val="en-PT" w:eastAsia="en-GB"/>
          <w14:ligatures w14:val="standardContextual"/>
        </w:rPr>
      </w:pPr>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_Toc211846399 \h </w:instrText>
      </w:r>
      <w:r>
        <w:rPr>
          <w:noProof/>
        </w:rPr>
      </w:r>
      <w:r>
        <w:rPr>
          <w:noProof/>
        </w:rPr>
        <w:fldChar w:fldCharType="separate"/>
      </w:r>
      <w:r>
        <w:rPr>
          <w:noProof/>
        </w:rPr>
        <w:t>8</w:t>
      </w:r>
      <w:r>
        <w:rPr>
          <w:noProof/>
        </w:rPr>
        <w:fldChar w:fldCharType="end"/>
      </w:r>
    </w:p>
    <w:p w14:paraId="45BD58C4" w14:textId="78437053" w:rsidR="002D5C7C" w:rsidRDefault="002D5C7C">
      <w:pPr>
        <w:pStyle w:val="TOC2"/>
        <w:rPr>
          <w:rFonts w:asciiTheme="minorHAnsi" w:eastAsiaTheme="minorEastAsia" w:hAnsiTheme="minorHAnsi" w:cstheme="minorBidi"/>
          <w:noProof/>
          <w:kern w:val="2"/>
          <w:sz w:val="24"/>
          <w:szCs w:val="24"/>
          <w:lang w:val="en-PT" w:eastAsia="en-GB"/>
          <w14:ligatures w14:val="standardContextual"/>
        </w:rPr>
      </w:pPr>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_Toc211846400 \h </w:instrText>
      </w:r>
      <w:r>
        <w:rPr>
          <w:noProof/>
        </w:rPr>
      </w:r>
      <w:r>
        <w:rPr>
          <w:noProof/>
        </w:rPr>
        <w:fldChar w:fldCharType="separate"/>
      </w:r>
      <w:r>
        <w:rPr>
          <w:noProof/>
        </w:rPr>
        <w:t>8</w:t>
      </w:r>
      <w:r>
        <w:rPr>
          <w:noProof/>
        </w:rPr>
        <w:fldChar w:fldCharType="end"/>
      </w:r>
    </w:p>
    <w:p w14:paraId="0C0339AA" w14:textId="7E424FE8" w:rsidR="002D5C7C" w:rsidRDefault="002D5C7C">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_Toc211846401 \h </w:instrText>
      </w:r>
      <w:r>
        <w:rPr>
          <w:noProof/>
        </w:rPr>
      </w:r>
      <w:r>
        <w:rPr>
          <w:noProof/>
        </w:rPr>
        <w:fldChar w:fldCharType="separate"/>
      </w:r>
      <w:r>
        <w:rPr>
          <w:noProof/>
        </w:rPr>
        <w:t>10</w:t>
      </w:r>
      <w:r>
        <w:rPr>
          <w:noProof/>
        </w:rPr>
        <w:fldChar w:fldCharType="end"/>
      </w:r>
    </w:p>
    <w:p w14:paraId="72C7D5CB" w14:textId="18D24EEF" w:rsidR="002D5C7C" w:rsidRDefault="002D5C7C">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_Toc211846402 \h </w:instrText>
      </w:r>
      <w:r>
        <w:rPr>
          <w:noProof/>
        </w:rPr>
      </w:r>
      <w:r>
        <w:rPr>
          <w:noProof/>
        </w:rPr>
        <w:fldChar w:fldCharType="separate"/>
      </w:r>
      <w:r>
        <w:rPr>
          <w:noProof/>
        </w:rPr>
        <w:t>10</w:t>
      </w:r>
      <w:r>
        <w:rPr>
          <w:noProof/>
        </w:rPr>
        <w:fldChar w:fldCharType="end"/>
      </w:r>
    </w:p>
    <w:p w14:paraId="7761BEEF" w14:textId="232DA053"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_Toc211846403 \h </w:instrText>
      </w:r>
      <w:r>
        <w:rPr>
          <w:noProof/>
        </w:rPr>
      </w:r>
      <w:r>
        <w:rPr>
          <w:noProof/>
        </w:rPr>
        <w:fldChar w:fldCharType="separate"/>
      </w:r>
      <w:r>
        <w:rPr>
          <w:noProof/>
        </w:rPr>
        <w:t>10</w:t>
      </w:r>
      <w:r>
        <w:rPr>
          <w:noProof/>
        </w:rPr>
        <w:fldChar w:fldCharType="end"/>
      </w:r>
    </w:p>
    <w:p w14:paraId="7BE6D021" w14:textId="61BAEBFD"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_Toc211846404 \h </w:instrText>
      </w:r>
      <w:r>
        <w:rPr>
          <w:noProof/>
        </w:rPr>
      </w:r>
      <w:r>
        <w:rPr>
          <w:noProof/>
        </w:rPr>
        <w:fldChar w:fldCharType="separate"/>
      </w:r>
      <w:r>
        <w:rPr>
          <w:noProof/>
        </w:rPr>
        <w:t>10</w:t>
      </w:r>
      <w:r>
        <w:rPr>
          <w:noProof/>
        </w:rPr>
        <w:fldChar w:fldCharType="end"/>
      </w:r>
    </w:p>
    <w:p w14:paraId="60CB8530" w14:textId="16D385A8" w:rsidR="002D5C7C" w:rsidRDefault="002D5C7C">
      <w:pPr>
        <w:pStyle w:val="TOC4"/>
        <w:rPr>
          <w:rFonts w:asciiTheme="minorHAnsi" w:eastAsiaTheme="minorEastAsia" w:hAnsiTheme="minorHAnsi" w:cstheme="minorBidi"/>
          <w:noProof/>
          <w:kern w:val="2"/>
          <w:sz w:val="24"/>
          <w:szCs w:val="24"/>
          <w:lang w:val="en-PT" w:eastAsia="en-GB"/>
          <w14:ligatures w14:val="standardContextual"/>
        </w:rPr>
      </w:pPr>
      <w:r w:rsidRPr="007D20C8">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7D20C8">
        <w:rPr>
          <w:noProof/>
          <w:color w:val="000000"/>
          <w:lang w:eastAsia="zh-CN"/>
        </w:rPr>
        <w:t xml:space="preserve">Use Case </w:t>
      </w:r>
      <w:r w:rsidRPr="007D20C8">
        <w:rPr>
          <w:noProof/>
          <w:color w:val="000000"/>
        </w:rPr>
        <w:t>#</w:t>
      </w:r>
      <w:r w:rsidRPr="007D20C8">
        <w:rPr>
          <w:noProof/>
          <w:color w:val="000000"/>
          <w:lang w:eastAsia="zh-CN"/>
        </w:rPr>
        <w:t>1.1: API Invokers Service Charging</w:t>
      </w:r>
      <w:r>
        <w:rPr>
          <w:noProof/>
        </w:rPr>
        <w:tab/>
      </w:r>
      <w:r>
        <w:rPr>
          <w:noProof/>
        </w:rPr>
        <w:fldChar w:fldCharType="begin"/>
      </w:r>
      <w:r>
        <w:rPr>
          <w:noProof/>
        </w:rPr>
        <w:instrText xml:space="preserve"> PAGEREF _Toc211846405 \h </w:instrText>
      </w:r>
      <w:r>
        <w:rPr>
          <w:noProof/>
        </w:rPr>
      </w:r>
      <w:r>
        <w:rPr>
          <w:noProof/>
        </w:rPr>
        <w:fldChar w:fldCharType="separate"/>
      </w:r>
      <w:r>
        <w:rPr>
          <w:noProof/>
        </w:rPr>
        <w:t>10</w:t>
      </w:r>
      <w:r>
        <w:rPr>
          <w:noProof/>
        </w:rPr>
        <w:fldChar w:fldCharType="end"/>
      </w:r>
    </w:p>
    <w:p w14:paraId="7AC15E5F" w14:textId="68A06BCD"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_Toc211846406 \h </w:instrText>
      </w:r>
      <w:r>
        <w:rPr>
          <w:noProof/>
        </w:rPr>
      </w:r>
      <w:r>
        <w:rPr>
          <w:noProof/>
        </w:rPr>
        <w:fldChar w:fldCharType="separate"/>
      </w:r>
      <w:r>
        <w:rPr>
          <w:noProof/>
        </w:rPr>
        <w:t>10</w:t>
      </w:r>
      <w:r>
        <w:rPr>
          <w:noProof/>
        </w:rPr>
        <w:fldChar w:fldCharType="end"/>
      </w:r>
    </w:p>
    <w:p w14:paraId="674E5DD7" w14:textId="5D26E93D"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_Toc211846407 \h </w:instrText>
      </w:r>
      <w:r>
        <w:rPr>
          <w:noProof/>
        </w:rPr>
      </w:r>
      <w:r>
        <w:rPr>
          <w:noProof/>
        </w:rPr>
        <w:fldChar w:fldCharType="separate"/>
      </w:r>
      <w:r>
        <w:rPr>
          <w:noProof/>
        </w:rPr>
        <w:t>10</w:t>
      </w:r>
      <w:r>
        <w:rPr>
          <w:noProof/>
        </w:rPr>
        <w:fldChar w:fldCharType="end"/>
      </w:r>
    </w:p>
    <w:p w14:paraId="447300B5" w14:textId="6DED9F07"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5.1.4.1</w:t>
      </w:r>
      <w:r>
        <w:rPr>
          <w:rFonts w:asciiTheme="minorHAnsi" w:eastAsiaTheme="minorEastAsia" w:hAnsiTheme="minorHAnsi" w:cstheme="minorBidi"/>
          <w:noProof/>
          <w:kern w:val="2"/>
          <w:sz w:val="24"/>
          <w:szCs w:val="24"/>
          <w:lang w:val="en-PT" w:eastAsia="en-GB"/>
          <w14:ligatures w14:val="standardContextual"/>
        </w:rPr>
        <w:tab/>
      </w:r>
      <w:r>
        <w:rPr>
          <w:noProof/>
        </w:rPr>
        <w:t>Key issues#1.1: Charging events and charging information required</w:t>
      </w:r>
      <w:r>
        <w:rPr>
          <w:noProof/>
        </w:rPr>
        <w:tab/>
      </w:r>
      <w:r>
        <w:rPr>
          <w:noProof/>
        </w:rPr>
        <w:fldChar w:fldCharType="begin"/>
      </w:r>
      <w:r>
        <w:rPr>
          <w:noProof/>
        </w:rPr>
        <w:instrText xml:space="preserve"> PAGEREF _Toc211846408 \h </w:instrText>
      </w:r>
      <w:r>
        <w:rPr>
          <w:noProof/>
        </w:rPr>
      </w:r>
      <w:r>
        <w:rPr>
          <w:noProof/>
        </w:rPr>
        <w:fldChar w:fldCharType="separate"/>
      </w:r>
      <w:r>
        <w:rPr>
          <w:noProof/>
        </w:rPr>
        <w:t>10</w:t>
      </w:r>
      <w:r>
        <w:rPr>
          <w:noProof/>
        </w:rPr>
        <w:fldChar w:fldCharType="end"/>
      </w:r>
    </w:p>
    <w:p w14:paraId="0AEF0669" w14:textId="608B4BF7"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5.1.4.2</w:t>
      </w:r>
      <w:r>
        <w:rPr>
          <w:rFonts w:asciiTheme="minorHAnsi" w:eastAsiaTheme="minorEastAsia" w:hAnsiTheme="minorHAnsi" w:cstheme="minorBidi"/>
          <w:noProof/>
          <w:kern w:val="2"/>
          <w:sz w:val="24"/>
          <w:szCs w:val="24"/>
          <w:lang w:val="en-PT" w:eastAsia="en-GB"/>
          <w14:ligatures w14:val="standardContextual"/>
        </w:rPr>
        <w:tab/>
      </w:r>
      <w:r>
        <w:rPr>
          <w:noProof/>
        </w:rPr>
        <w:t>Key issues#1.2: Charging events and charging information required</w:t>
      </w:r>
      <w:r>
        <w:rPr>
          <w:noProof/>
        </w:rPr>
        <w:tab/>
      </w:r>
      <w:r>
        <w:rPr>
          <w:noProof/>
        </w:rPr>
        <w:fldChar w:fldCharType="begin"/>
      </w:r>
      <w:r>
        <w:rPr>
          <w:noProof/>
        </w:rPr>
        <w:instrText xml:space="preserve"> PAGEREF _Toc211846409 \h </w:instrText>
      </w:r>
      <w:r>
        <w:rPr>
          <w:noProof/>
        </w:rPr>
      </w:r>
      <w:r>
        <w:rPr>
          <w:noProof/>
        </w:rPr>
        <w:fldChar w:fldCharType="separate"/>
      </w:r>
      <w:r>
        <w:rPr>
          <w:noProof/>
        </w:rPr>
        <w:t>10</w:t>
      </w:r>
      <w:r>
        <w:rPr>
          <w:noProof/>
        </w:rPr>
        <w:fldChar w:fldCharType="end"/>
      </w:r>
    </w:p>
    <w:p w14:paraId="0ED597C7" w14:textId="7D436DC4"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_Toc211846410 \h </w:instrText>
      </w:r>
      <w:r>
        <w:rPr>
          <w:noProof/>
        </w:rPr>
      </w:r>
      <w:r>
        <w:rPr>
          <w:noProof/>
        </w:rPr>
        <w:fldChar w:fldCharType="separate"/>
      </w:r>
      <w:r>
        <w:rPr>
          <w:noProof/>
        </w:rPr>
        <w:t>11</w:t>
      </w:r>
      <w:r>
        <w:rPr>
          <w:noProof/>
        </w:rPr>
        <w:fldChar w:fldCharType="end"/>
      </w:r>
    </w:p>
    <w:p w14:paraId="332C7886" w14:textId="3788E504"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_Toc211846411 \h </w:instrText>
      </w:r>
      <w:r>
        <w:rPr>
          <w:noProof/>
        </w:rPr>
      </w:r>
      <w:r>
        <w:rPr>
          <w:noProof/>
        </w:rPr>
        <w:fldChar w:fldCharType="separate"/>
      </w:r>
      <w:r>
        <w:rPr>
          <w:noProof/>
        </w:rPr>
        <w:t>11</w:t>
      </w:r>
      <w:r>
        <w:rPr>
          <w:noProof/>
        </w:rPr>
        <w:fldChar w:fldCharType="end"/>
      </w:r>
    </w:p>
    <w:p w14:paraId="4C186E3E" w14:textId="7257DCE9"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_Toc211846412 \h </w:instrText>
      </w:r>
      <w:r>
        <w:rPr>
          <w:noProof/>
        </w:rPr>
      </w:r>
      <w:r>
        <w:rPr>
          <w:noProof/>
        </w:rPr>
        <w:fldChar w:fldCharType="separate"/>
      </w:r>
      <w:r>
        <w:rPr>
          <w:noProof/>
        </w:rPr>
        <w:t>11</w:t>
      </w:r>
      <w:r>
        <w:rPr>
          <w:noProof/>
        </w:rPr>
        <w:fldChar w:fldCharType="end"/>
      </w:r>
    </w:p>
    <w:p w14:paraId="604A17E3" w14:textId="5E4F104F" w:rsidR="002D5C7C" w:rsidRDefault="002D5C7C">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_Toc211846413 \h </w:instrText>
      </w:r>
      <w:r>
        <w:rPr>
          <w:noProof/>
        </w:rPr>
      </w:r>
      <w:r>
        <w:rPr>
          <w:noProof/>
        </w:rPr>
        <w:fldChar w:fldCharType="separate"/>
      </w:r>
      <w:r>
        <w:rPr>
          <w:noProof/>
        </w:rPr>
        <w:t>11</w:t>
      </w:r>
      <w:r>
        <w:rPr>
          <w:noProof/>
        </w:rPr>
        <w:fldChar w:fldCharType="end"/>
      </w:r>
    </w:p>
    <w:p w14:paraId="158357BA" w14:textId="78989A3E"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_Toc211846414 \h </w:instrText>
      </w:r>
      <w:r>
        <w:rPr>
          <w:noProof/>
        </w:rPr>
      </w:r>
      <w:r>
        <w:rPr>
          <w:noProof/>
        </w:rPr>
        <w:fldChar w:fldCharType="separate"/>
      </w:r>
      <w:r>
        <w:rPr>
          <w:noProof/>
        </w:rPr>
        <w:t>11</w:t>
      </w:r>
      <w:r>
        <w:rPr>
          <w:noProof/>
        </w:rPr>
        <w:fldChar w:fldCharType="end"/>
      </w:r>
    </w:p>
    <w:p w14:paraId="6AC94280" w14:textId="7D200703"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_Toc211846415 \h </w:instrText>
      </w:r>
      <w:r>
        <w:rPr>
          <w:noProof/>
        </w:rPr>
      </w:r>
      <w:r>
        <w:rPr>
          <w:noProof/>
        </w:rPr>
        <w:fldChar w:fldCharType="separate"/>
      </w:r>
      <w:r>
        <w:rPr>
          <w:noProof/>
        </w:rPr>
        <w:t>11</w:t>
      </w:r>
      <w:r>
        <w:rPr>
          <w:noProof/>
        </w:rPr>
        <w:fldChar w:fldCharType="end"/>
      </w:r>
    </w:p>
    <w:p w14:paraId="460910BA" w14:textId="088E89E5"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Key issues#1.1: Charging events and charging information required</w:t>
      </w:r>
      <w:r>
        <w:rPr>
          <w:noProof/>
        </w:rPr>
        <w:tab/>
      </w:r>
      <w:r>
        <w:rPr>
          <w:noProof/>
        </w:rPr>
        <w:fldChar w:fldCharType="begin"/>
      </w:r>
      <w:r>
        <w:rPr>
          <w:noProof/>
        </w:rPr>
        <w:instrText xml:space="preserve"> PAGEREF _Toc211846416 \h </w:instrText>
      </w:r>
      <w:r>
        <w:rPr>
          <w:noProof/>
        </w:rPr>
      </w:r>
      <w:r>
        <w:rPr>
          <w:noProof/>
        </w:rPr>
        <w:fldChar w:fldCharType="separate"/>
      </w:r>
      <w:r>
        <w:rPr>
          <w:noProof/>
        </w:rPr>
        <w:t>11</w:t>
      </w:r>
      <w:r>
        <w:rPr>
          <w:noProof/>
        </w:rPr>
        <w:fldChar w:fldCharType="end"/>
      </w:r>
    </w:p>
    <w:p w14:paraId="64D37C85" w14:textId="1DD92E34"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_Toc211846417 \h </w:instrText>
      </w:r>
      <w:r>
        <w:rPr>
          <w:noProof/>
        </w:rPr>
      </w:r>
      <w:r>
        <w:rPr>
          <w:noProof/>
        </w:rPr>
        <w:fldChar w:fldCharType="separate"/>
      </w:r>
      <w:r>
        <w:rPr>
          <w:noProof/>
        </w:rPr>
        <w:t>11</w:t>
      </w:r>
      <w:r>
        <w:rPr>
          <w:noProof/>
        </w:rPr>
        <w:fldChar w:fldCharType="end"/>
      </w:r>
    </w:p>
    <w:p w14:paraId="205CE910" w14:textId="17370F3E"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_Toc211846418 \h </w:instrText>
      </w:r>
      <w:r>
        <w:rPr>
          <w:noProof/>
        </w:rPr>
      </w:r>
      <w:r>
        <w:rPr>
          <w:noProof/>
        </w:rPr>
        <w:fldChar w:fldCharType="separate"/>
      </w:r>
      <w:r>
        <w:rPr>
          <w:noProof/>
        </w:rPr>
        <w:t>11</w:t>
      </w:r>
      <w:r>
        <w:rPr>
          <w:noProof/>
        </w:rPr>
        <w:fldChar w:fldCharType="end"/>
      </w:r>
    </w:p>
    <w:p w14:paraId="2765D01F" w14:textId="4878EE3F"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_Toc211846419 \h </w:instrText>
      </w:r>
      <w:r>
        <w:rPr>
          <w:noProof/>
        </w:rPr>
      </w:r>
      <w:r>
        <w:rPr>
          <w:noProof/>
        </w:rPr>
        <w:fldChar w:fldCharType="separate"/>
      </w:r>
      <w:r>
        <w:rPr>
          <w:noProof/>
        </w:rPr>
        <w:t>11</w:t>
      </w:r>
      <w:r>
        <w:rPr>
          <w:noProof/>
        </w:rPr>
        <w:fldChar w:fldCharType="end"/>
      </w:r>
    </w:p>
    <w:p w14:paraId="07EE0FC7" w14:textId="03E33A5B" w:rsidR="002D5C7C" w:rsidRDefault="002D5C7C">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_Toc211846420 \h </w:instrText>
      </w:r>
      <w:r>
        <w:rPr>
          <w:noProof/>
        </w:rPr>
      </w:r>
      <w:r>
        <w:rPr>
          <w:noProof/>
        </w:rPr>
        <w:fldChar w:fldCharType="separate"/>
      </w:r>
      <w:r>
        <w:rPr>
          <w:noProof/>
        </w:rPr>
        <w:t>11</w:t>
      </w:r>
      <w:r>
        <w:rPr>
          <w:noProof/>
        </w:rPr>
        <w:fldChar w:fldCharType="end"/>
      </w:r>
    </w:p>
    <w:p w14:paraId="52E008F4" w14:textId="718BC31F"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_Toc211846421 \h </w:instrText>
      </w:r>
      <w:r>
        <w:rPr>
          <w:noProof/>
        </w:rPr>
      </w:r>
      <w:r>
        <w:rPr>
          <w:noProof/>
        </w:rPr>
        <w:fldChar w:fldCharType="separate"/>
      </w:r>
      <w:r>
        <w:rPr>
          <w:noProof/>
        </w:rPr>
        <w:t>12</w:t>
      </w:r>
      <w:r>
        <w:rPr>
          <w:noProof/>
        </w:rPr>
        <w:fldChar w:fldCharType="end"/>
      </w:r>
    </w:p>
    <w:p w14:paraId="77C4534D" w14:textId="5E2F3BA3"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_Toc211846422 \h </w:instrText>
      </w:r>
      <w:r>
        <w:rPr>
          <w:noProof/>
        </w:rPr>
      </w:r>
      <w:r>
        <w:rPr>
          <w:noProof/>
        </w:rPr>
        <w:fldChar w:fldCharType="separate"/>
      </w:r>
      <w:r>
        <w:rPr>
          <w:noProof/>
        </w:rPr>
        <w:t>12</w:t>
      </w:r>
      <w:r>
        <w:rPr>
          <w:noProof/>
        </w:rPr>
        <w:fldChar w:fldCharType="end"/>
      </w:r>
    </w:p>
    <w:p w14:paraId="41BCA8EF" w14:textId="5B87F20D"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5.3.3</w:t>
      </w:r>
      <w:r>
        <w:rPr>
          <w:rFonts w:asciiTheme="minorHAnsi" w:eastAsiaTheme="minorEastAsia" w:hAnsiTheme="minorHAnsi" w:cstheme="minorBidi"/>
          <w:noProof/>
          <w:kern w:val="2"/>
          <w:sz w:val="24"/>
          <w:szCs w:val="24"/>
          <w:lang w:val="en-PT" w:eastAsia="en-GB"/>
          <w14:ligatures w14:val="standardContextual"/>
        </w:rPr>
        <w:tab/>
      </w:r>
      <w:r>
        <w:rPr>
          <w:noProof/>
        </w:rPr>
        <w:t>Key issues#1.1: Charging events and charging information required</w:t>
      </w:r>
      <w:r>
        <w:rPr>
          <w:noProof/>
        </w:rPr>
        <w:tab/>
      </w:r>
      <w:r>
        <w:rPr>
          <w:noProof/>
        </w:rPr>
        <w:fldChar w:fldCharType="begin"/>
      </w:r>
      <w:r>
        <w:rPr>
          <w:noProof/>
        </w:rPr>
        <w:instrText xml:space="preserve"> PAGEREF _Toc211846423 \h </w:instrText>
      </w:r>
      <w:r>
        <w:rPr>
          <w:noProof/>
        </w:rPr>
      </w:r>
      <w:r>
        <w:rPr>
          <w:noProof/>
        </w:rPr>
        <w:fldChar w:fldCharType="separate"/>
      </w:r>
      <w:r>
        <w:rPr>
          <w:noProof/>
        </w:rPr>
        <w:t>12</w:t>
      </w:r>
      <w:r>
        <w:rPr>
          <w:noProof/>
        </w:rPr>
        <w:fldChar w:fldCharType="end"/>
      </w:r>
    </w:p>
    <w:p w14:paraId="7DA9AB51" w14:textId="6E593FA4"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_Toc211846424 \h </w:instrText>
      </w:r>
      <w:r>
        <w:rPr>
          <w:noProof/>
        </w:rPr>
      </w:r>
      <w:r>
        <w:rPr>
          <w:noProof/>
        </w:rPr>
        <w:fldChar w:fldCharType="separate"/>
      </w:r>
      <w:r>
        <w:rPr>
          <w:noProof/>
        </w:rPr>
        <w:t>12</w:t>
      </w:r>
      <w:r>
        <w:rPr>
          <w:noProof/>
        </w:rPr>
        <w:fldChar w:fldCharType="end"/>
      </w:r>
    </w:p>
    <w:p w14:paraId="711E421A" w14:textId="1316558B"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5.3.5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_Toc211846425 \h </w:instrText>
      </w:r>
      <w:r>
        <w:rPr>
          <w:noProof/>
        </w:rPr>
      </w:r>
      <w:r>
        <w:rPr>
          <w:noProof/>
        </w:rPr>
        <w:fldChar w:fldCharType="separate"/>
      </w:r>
      <w:r>
        <w:rPr>
          <w:noProof/>
        </w:rPr>
        <w:t>12</w:t>
      </w:r>
      <w:r>
        <w:rPr>
          <w:noProof/>
        </w:rPr>
        <w:fldChar w:fldCharType="end"/>
      </w:r>
    </w:p>
    <w:p w14:paraId="30DACD11" w14:textId="55DEDCAE" w:rsidR="002D5C7C" w:rsidRDefault="002D5C7C">
      <w:pPr>
        <w:pStyle w:val="TOC3"/>
        <w:rPr>
          <w:rFonts w:asciiTheme="minorHAnsi" w:eastAsiaTheme="minorEastAsia" w:hAnsiTheme="minorHAnsi" w:cstheme="minorBidi"/>
          <w:noProof/>
          <w:kern w:val="2"/>
          <w:sz w:val="24"/>
          <w:szCs w:val="24"/>
          <w:lang w:val="en-PT" w:eastAsia="en-GB"/>
          <w14:ligatures w14:val="standardContextual"/>
        </w:rPr>
      </w:pPr>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_Toc211846426 \h </w:instrText>
      </w:r>
      <w:r>
        <w:rPr>
          <w:noProof/>
        </w:rPr>
      </w:r>
      <w:r>
        <w:rPr>
          <w:noProof/>
        </w:rPr>
        <w:fldChar w:fldCharType="separate"/>
      </w:r>
      <w:r>
        <w:rPr>
          <w:noProof/>
        </w:rPr>
        <w:t>12</w:t>
      </w:r>
      <w:r>
        <w:rPr>
          <w:noProof/>
        </w:rPr>
        <w:fldChar w:fldCharType="end"/>
      </w:r>
    </w:p>
    <w:p w14:paraId="54F9D520" w14:textId="56B9658D" w:rsidR="002D5C7C" w:rsidRDefault="002D5C7C">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_Toc211846427 \h </w:instrText>
      </w:r>
      <w:r>
        <w:rPr>
          <w:noProof/>
        </w:rPr>
      </w:r>
      <w:r>
        <w:rPr>
          <w:noProof/>
        </w:rPr>
        <w:fldChar w:fldCharType="separate"/>
      </w:r>
      <w:r>
        <w:rPr>
          <w:noProof/>
        </w:rPr>
        <w:t>12</w:t>
      </w:r>
      <w:r>
        <w:rPr>
          <w:noProof/>
        </w:rPr>
        <w:fldChar w:fldCharType="end"/>
      </w:r>
    </w:p>
    <w:p w14:paraId="0F71FF33" w14:textId="54492DCB" w:rsidR="002D5C7C" w:rsidRDefault="002D5C7C">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_Toc211846428 \h </w:instrText>
      </w:r>
      <w:r>
        <w:rPr>
          <w:noProof/>
        </w:rPr>
      </w:r>
      <w:r>
        <w:rPr>
          <w:noProof/>
        </w:rPr>
        <w:fldChar w:fldCharType="separate"/>
      </w:r>
      <w:r>
        <w:rPr>
          <w:noProof/>
        </w:rPr>
        <w:t>12</w:t>
      </w:r>
      <w:r>
        <w:rPr>
          <w:noProof/>
        </w:rPr>
        <w:fldChar w:fldCharType="end"/>
      </w:r>
    </w:p>
    <w:p w14:paraId="23580173" w14:textId="2E47E0D6" w:rsidR="002D5C7C" w:rsidRDefault="002D5C7C">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(informative): Change history</w:t>
      </w:r>
      <w:r>
        <w:rPr>
          <w:noProof/>
        </w:rPr>
        <w:tab/>
      </w:r>
      <w:r>
        <w:rPr>
          <w:noProof/>
        </w:rPr>
        <w:fldChar w:fldCharType="begin"/>
      </w:r>
      <w:r>
        <w:rPr>
          <w:noProof/>
        </w:rPr>
        <w:instrText xml:space="preserve"> PAGEREF _Toc211846429 \h </w:instrText>
      </w:r>
      <w:r>
        <w:rPr>
          <w:noProof/>
        </w:rPr>
      </w:r>
      <w:r>
        <w:rPr>
          <w:noProof/>
        </w:rPr>
        <w:fldChar w:fldCharType="separate"/>
      </w:r>
      <w:r>
        <w:rPr>
          <w:noProof/>
        </w:rPr>
        <w:t>13</w:t>
      </w:r>
      <w:r>
        <w:rPr>
          <w:noProof/>
        </w:rPr>
        <w:fldChar w:fldCharType="end"/>
      </w:r>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15" w:name="foreword"/>
      <w:bookmarkStart w:id="16" w:name="_Toc211845421"/>
      <w:bookmarkStart w:id="17" w:name="_Toc211845712"/>
      <w:bookmarkStart w:id="18" w:name="_Toc211846391"/>
      <w:bookmarkEnd w:id="15"/>
      <w:r w:rsidRPr="004D3578">
        <w:lastRenderedPageBreak/>
        <w:t>Foreword</w:t>
      </w:r>
      <w:bookmarkEnd w:id="16"/>
      <w:bookmarkEnd w:id="17"/>
      <w:bookmarkEnd w:id="18"/>
    </w:p>
    <w:p w14:paraId="2511FBFA" w14:textId="58182433" w:rsidR="00080512" w:rsidRPr="004D3578" w:rsidRDefault="00080512">
      <w:r w:rsidRPr="004D3578">
        <w:t xml:space="preserve">This Technical </w:t>
      </w:r>
      <w:bookmarkStart w:id="19" w:name="spectype3"/>
      <w:r w:rsidR="00602AEA" w:rsidRPr="00553709">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6F53BE2" w14:textId="77777777" w:rsidR="00553709" w:rsidRDefault="00553709">
      <w:pPr>
        <w:spacing w:after="0"/>
        <w:rPr>
          <w:rFonts w:ascii="Arial" w:hAnsi="Arial"/>
          <w:sz w:val="36"/>
        </w:rPr>
      </w:pPr>
      <w:bookmarkStart w:id="20" w:name="introduction"/>
      <w:bookmarkStart w:id="21" w:name="scope"/>
      <w:bookmarkEnd w:id="20"/>
      <w:bookmarkEnd w:id="21"/>
      <w:r>
        <w:br w:type="page"/>
      </w:r>
    </w:p>
    <w:p w14:paraId="548A512E" w14:textId="1BCEC8AC" w:rsidR="00080512" w:rsidRPr="004D3578" w:rsidRDefault="00080512">
      <w:pPr>
        <w:pStyle w:val="Heading1"/>
      </w:pPr>
      <w:bookmarkStart w:id="22" w:name="_Toc211845422"/>
      <w:bookmarkStart w:id="23" w:name="_Toc211845713"/>
      <w:bookmarkStart w:id="24" w:name="_Toc211846392"/>
      <w:r w:rsidRPr="004D3578">
        <w:lastRenderedPageBreak/>
        <w:t>1</w:t>
      </w:r>
      <w:r w:rsidRPr="004D3578">
        <w:tab/>
        <w:t>Scope</w:t>
      </w:r>
      <w:bookmarkEnd w:id="22"/>
      <w:bookmarkEnd w:id="23"/>
      <w:bookmarkEnd w:id="24"/>
    </w:p>
    <w:p w14:paraId="33899899" w14:textId="56504162" w:rsidR="00B02648" w:rsidRDefault="00080512" w:rsidP="00B02648">
      <w:r w:rsidRPr="004D3578">
        <w:t xml:space="preserve">The present document </w:t>
      </w:r>
      <w:r w:rsidR="00B02648">
        <w:t xml:space="preserve">studies on how </w:t>
      </w:r>
      <w:proofErr w:type="spellStart"/>
      <w:r w:rsidR="00B02648">
        <w:t>Coverged</w:t>
      </w:r>
      <w:proofErr w:type="spellEnd"/>
      <w:r w:rsidR="00B02648">
        <w:t xml:space="preserve"> Charging support CAPIF enhancements and new Charging scenarios brought by the CAPIF framework, as defined in 3GPP TS 23.222 [x].</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25" w:name="references"/>
      <w:bookmarkStart w:id="26" w:name="_Toc211845423"/>
      <w:bookmarkStart w:id="27" w:name="_Toc211845714"/>
      <w:bookmarkStart w:id="28" w:name="_Toc211846393"/>
      <w:bookmarkEnd w:id="25"/>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29" w:name="definitions"/>
      <w:bookmarkStart w:id="30" w:name="_Toc211845424"/>
      <w:bookmarkStart w:id="31" w:name="_Toc211845715"/>
      <w:bookmarkStart w:id="32" w:name="_Toc211846394"/>
      <w:bookmarkEnd w:id="29"/>
      <w:r w:rsidRPr="004D3578">
        <w:t>3</w:t>
      </w:r>
      <w:r w:rsidRPr="004D3578">
        <w:tab/>
        <w:t>Definitions</w:t>
      </w:r>
      <w:r w:rsidR="00602AEA">
        <w:t xml:space="preserve"> of terms, symbols and abbreviations</w:t>
      </w:r>
      <w:bookmarkEnd w:id="30"/>
      <w:bookmarkEnd w:id="31"/>
      <w:bookmarkEnd w:id="32"/>
    </w:p>
    <w:p w14:paraId="5319AB10" w14:textId="77777777" w:rsidR="00553709" w:rsidRDefault="00553709">
      <w:pPr>
        <w:pStyle w:val="Heading2"/>
      </w:pPr>
    </w:p>
    <w:p w14:paraId="6CBABCF9" w14:textId="61A0062C" w:rsidR="00080512" w:rsidRPr="004D3578" w:rsidRDefault="00080512">
      <w:pPr>
        <w:pStyle w:val="Heading2"/>
      </w:pPr>
      <w:bookmarkStart w:id="33" w:name="_Toc211845425"/>
      <w:bookmarkStart w:id="34" w:name="_Toc211845716"/>
      <w:bookmarkStart w:id="35" w:name="_Toc211846395"/>
      <w:r w:rsidRPr="004D3578">
        <w:t>3.1</w:t>
      </w:r>
      <w:r w:rsidRPr="004D3578">
        <w:tab/>
      </w:r>
      <w:r w:rsidR="002B6339">
        <w:t>Terms</w:t>
      </w:r>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211845426"/>
      <w:bookmarkStart w:id="37" w:name="_Toc211845717"/>
      <w:bookmarkStart w:id="38" w:name="_Toc211846396"/>
      <w:r w:rsidRPr="004D3578">
        <w:t>3.2</w:t>
      </w:r>
      <w:r w:rsidRPr="004D3578">
        <w:tab/>
        <w:t>Symbols</w:t>
      </w:r>
      <w:bookmarkEnd w:id="36"/>
      <w:bookmarkEnd w:id="37"/>
      <w:bookmarkEnd w:id="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D5B8E6" w:rsidR="00080512" w:rsidRPr="004D3578" w:rsidRDefault="00080512">
      <w:pPr>
        <w:pStyle w:val="Heading2"/>
      </w:pPr>
      <w:bookmarkStart w:id="39" w:name="_Toc211845427"/>
      <w:bookmarkStart w:id="40" w:name="_Toc211845718"/>
      <w:bookmarkStart w:id="41" w:name="_Toc211846397"/>
      <w:r w:rsidRPr="004D3578">
        <w:t>3.3</w:t>
      </w:r>
      <w:r w:rsidRPr="004D3578">
        <w:tab/>
        <w:t>Abbreviations</w:t>
      </w:r>
      <w:bookmarkEnd w:id="39"/>
      <w:bookmarkEnd w:id="40"/>
      <w:bookmarkEnd w:id="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Pr="002E071E" w:rsidRDefault="00B02648" w:rsidP="00B02648">
      <w:pPr>
        <w:pStyle w:val="EW"/>
      </w:pPr>
      <w:r w:rsidRPr="002E071E">
        <w:t>CAPIF</w:t>
      </w:r>
      <w:r w:rsidRPr="002E071E">
        <w:tab/>
        <w:t>Common API Framework</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42" w:name="_Toc183595324"/>
      <w:bookmarkStart w:id="43" w:name="_Toc211845428"/>
      <w:bookmarkStart w:id="44" w:name="_Toc211845719"/>
      <w:bookmarkStart w:id="45" w:name="_Toc211846398"/>
      <w:r w:rsidRPr="00B02648">
        <w:t>4</w:t>
      </w:r>
      <w:r w:rsidRPr="00B02648">
        <w:tab/>
        <w:t>Concepts and background</w:t>
      </w:r>
      <w:bookmarkEnd w:id="42"/>
      <w:bookmarkEnd w:id="43"/>
      <w:bookmarkEnd w:id="44"/>
      <w:bookmarkEnd w:id="45"/>
    </w:p>
    <w:p w14:paraId="6642010A" w14:textId="77777777" w:rsidR="00B02648" w:rsidRDefault="00B02648" w:rsidP="00B02648">
      <w:pPr>
        <w:pStyle w:val="Heading2"/>
      </w:pPr>
      <w:bookmarkStart w:id="46" w:name="_Toc183595325"/>
      <w:bookmarkStart w:id="47" w:name="_Toc211845429"/>
      <w:bookmarkStart w:id="48" w:name="_Toc211845720"/>
      <w:bookmarkStart w:id="49" w:name="_Toc211846399"/>
      <w:r w:rsidRPr="00B02648">
        <w:t>4.1</w:t>
      </w:r>
      <w:r w:rsidRPr="00B02648">
        <w:tab/>
        <w:t>General Description</w:t>
      </w:r>
      <w:bookmarkEnd w:id="46"/>
      <w:bookmarkEnd w:id="47"/>
      <w:bookmarkEnd w:id="48"/>
      <w:bookmarkEnd w:id="49"/>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183974" w:rsidP="00B02648">
      <w:pPr>
        <w:pStyle w:val="TH"/>
      </w:pPr>
      <w:r>
        <w:rPr>
          <w:noProof/>
          <w:lang w:val="en-US"/>
        </w:rPr>
      </w:r>
      <w:r w:rsidR="00183974">
        <w:rPr>
          <w:noProof/>
          <w:lang w:val="en-US"/>
        </w:rPr>
        <w:object w:dxaOrig="23491" w:dyaOrig="10755" w14:anchorId="07FD7BAA">
          <v:shape id="_x0000_i1027" type="#_x0000_t75" alt="" style="width:460.45pt;height:210.75pt;mso-width-percent:0;mso-height-percent:0;mso-width-percent:0;mso-height-percent:0" o:ole="">
            <v:imagedata r:id="rId13" o:title=""/>
          </v:shape>
          <o:OLEObject Type="Embed" ProgID="Visio.Drawing.11" ShapeID="_x0000_i1027" DrawAspect="Content" ObjectID="_1822459679"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50" w:name="_Toc183595326"/>
      <w:bookmarkStart w:id="51" w:name="_Toc211845430"/>
      <w:bookmarkStart w:id="52" w:name="_Toc211845721"/>
      <w:bookmarkStart w:id="53" w:name="_Toc211846400"/>
      <w:r w:rsidRPr="00B02648">
        <w:t>4.2</w:t>
      </w:r>
      <w:r w:rsidRPr="00B02648">
        <w:tab/>
        <w:t>Background</w:t>
      </w:r>
      <w:bookmarkEnd w:id="50"/>
      <w:bookmarkEnd w:id="51"/>
      <w:bookmarkEnd w:id="52"/>
      <w:bookmarkEnd w:id="53"/>
    </w:p>
    <w:p w14:paraId="56C34F8F" w14:textId="3856A064"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r w:rsidRPr="00EB4EBE">
        <w:rPr>
          <w:color w:val="000000"/>
          <w:lang w:val="en-PT" w:eastAsia="en-GB"/>
        </w:rPr>
        <w:t>provides a standardized solution for exposing and consuming network APIs in a secure and interoperable manner. CAPIF introduces common functional entities and reference points that support API invoker authentication, authorization, monitoring, and management. This framework ensures that application developers and service consumers can access APIs through consistent procedures, independent of the underlying network functions or API providers.</w:t>
      </w:r>
    </w:p>
    <w:p w14:paraId="1DCFF8C5" w14:textId="5ACF2762" w:rsidR="00B02648" w:rsidRDefault="00B02648" w:rsidP="00B02648">
      <w:pPr>
        <w:spacing w:before="100" w:beforeAutospacing="1" w:after="100" w:afterAutospacing="1"/>
        <w:rPr>
          <w:color w:val="000000"/>
          <w:lang w:val="en-PT" w:eastAsia="en-GB"/>
        </w:rPr>
      </w:pPr>
      <w:r w:rsidRPr="00EB4EBE">
        <w:rPr>
          <w:color w:val="000000"/>
          <w:lang w:val="en-PT" w:eastAsia="en-GB"/>
        </w:rPr>
        <w:t>In the current specifications</w:t>
      </w:r>
      <w:r>
        <w:rPr>
          <w:color w:val="000000"/>
          <w:lang w:val="en-PT" w:eastAsia="en-GB"/>
        </w:rPr>
        <w:t xml:space="preserve"> (</w:t>
      </w:r>
      <w:r w:rsidRPr="00274042">
        <w:rPr>
          <w:lang w:eastAsia="zh-CN"/>
        </w:rPr>
        <w:t>3GPP</w:t>
      </w:r>
      <w:r w:rsidRPr="00424394">
        <w:rPr>
          <w:lang w:eastAsia="zh-CN"/>
        </w:rPr>
        <w:t> </w:t>
      </w:r>
      <w:r>
        <w:rPr>
          <w:lang w:eastAsia="zh-CN"/>
        </w:rPr>
        <w:t>TS 23.222 [2]</w:t>
      </w:r>
      <w:r>
        <w:rPr>
          <w:color w:val="000000"/>
          <w:lang w:val="en-PT" w:eastAsia="en-GB"/>
        </w:rPr>
        <w:t>)</w:t>
      </w:r>
      <w:r w:rsidRPr="00EB4EBE">
        <w:rPr>
          <w:color w:val="000000"/>
          <w:lang w:val="en-PT" w:eastAsia="en-GB"/>
        </w:rPr>
        <w:t>, CAPIF is primarily described within a single provider’s trust domain. The framework defines reference points</w:t>
      </w:r>
      <w:r>
        <w:rPr>
          <w:color w:val="000000"/>
          <w:lang w:val="en-PT" w:eastAsia="en-GB"/>
        </w:rPr>
        <w:t>, as depicted in Figure [4.2-1]</w:t>
      </w:r>
      <w:r w:rsidRPr="00EB4EBE">
        <w:rPr>
          <w:color w:val="000000"/>
          <w:lang w:val="en-PT" w:eastAsia="en-GB"/>
        </w:rPr>
        <w:t xml:space="preserve"> </w:t>
      </w:r>
    </w:p>
    <w:p w14:paraId="4E874C8C" w14:textId="70ABD26C" w:rsidR="00B02648" w:rsidRPr="00CD5F89" w:rsidRDefault="00183974" w:rsidP="00B02648">
      <w:pPr>
        <w:jc w:val="center"/>
        <w:rPr>
          <w:b/>
          <w:bCs/>
          <w:noProof/>
          <w:lang w:val="en-US"/>
        </w:rPr>
      </w:pPr>
      <w:r>
        <w:rPr>
          <w:noProof/>
          <w:lang w:val="en-US"/>
        </w:rPr>
      </w:r>
      <w:r w:rsidR="00183974">
        <w:rPr>
          <w:noProof/>
          <w:lang w:val="en-US"/>
        </w:rPr>
        <w:object w:dxaOrig="17640" w:dyaOrig="7950" w14:anchorId="3DDFB0EC">
          <v:shape id="_x0000_i1028" type="#_x0000_t75" alt="" style="width:516.2pt;height:231.1pt;mso-width-percent:0;mso-height-percent:0;mso-width-percent:0;mso-height-percent:0" o:ole="">
            <v:imagedata r:id="rId15" o:title=""/>
          </v:shape>
          <o:OLEObject Type="Embed" ProgID="Visio.Drawing.11" ShapeID="_x0000_i1028" DrawAspect="Content" ObjectID="_1822459680" r:id="rId16"/>
        </w:object>
      </w:r>
      <w:r w:rsidR="00B02648" w:rsidRPr="00CD5F89">
        <w:rPr>
          <w:b/>
          <w:bCs/>
        </w:rPr>
        <w:t xml:space="preserve">Figure </w:t>
      </w:r>
      <w:r w:rsidR="00B02648">
        <w:rPr>
          <w:b/>
          <w:bCs/>
        </w:rPr>
        <w:t>4.2-1</w:t>
      </w:r>
      <w:r w:rsidR="00B02648" w:rsidRPr="00CD5F89">
        <w:rPr>
          <w:b/>
          <w:bCs/>
        </w:rPr>
        <w:t xml:space="preserve"> - AEF Instantiation (Figure </w:t>
      </w:r>
      <w:r w:rsidR="00B02648">
        <w:rPr>
          <w:b/>
          <w:bCs/>
        </w:rPr>
        <w:t>H</w:t>
      </w:r>
      <w:r w:rsidR="00B02648" w:rsidRPr="00CD5F89">
        <w:rPr>
          <w:b/>
          <w:bCs/>
        </w:rPr>
        <w:t>-1 of 3GPP TS 23.222 [</w:t>
      </w:r>
      <w:r w:rsidR="00B02648">
        <w:rPr>
          <w:b/>
          <w:bCs/>
        </w:rPr>
        <w:t>2</w:t>
      </w:r>
      <w:r w:rsidR="00B02648" w:rsidRPr="00CD5F89">
        <w:rPr>
          <w:b/>
          <w:bCs/>
        </w:rPr>
        <w:t>])</w:t>
      </w:r>
    </w:p>
    <w:p w14:paraId="37906C6E" w14:textId="77777777"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Within this framework, the API Exposing Function</w:t>
      </w:r>
      <w:r>
        <w:rPr>
          <w:b/>
          <w:bCs/>
          <w:color w:val="000000"/>
          <w:lang w:val="en-PT" w:eastAsia="en-GB"/>
        </w:rPr>
        <w:t xml:space="preserve"> </w:t>
      </w:r>
      <w:r w:rsidRPr="00EB4EBE">
        <w:rPr>
          <w:color w:val="000000"/>
          <w:lang w:val="en-PT" w:eastAsia="en-GB"/>
        </w:rPr>
        <w:t xml:space="preserve">plays a central role in exposing service APIs to the CAPIF core. Multiple AEF instances may be instantiated by an API provider, each responsible for exposing specific sets of APIs. </w:t>
      </w:r>
    </w:p>
    <w:p w14:paraId="3A9C7C12" w14:textId="77777777"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As the ecosystem of network-exposed APIs expands, multiple CAPIF providers are expected to coexist and interoperate. API invokers may need to consume APIs offered by providers across different administrative domains. This requires mechanisms for cross-domain trust, authentication, authorization, interconnection, and interworking between CAPIF core functions of different providers.</w:t>
      </w:r>
    </w:p>
    <w:p w14:paraId="20509CA7" w14:textId="77777777"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To support this, additional reference points such as CAPIF-2e and CAPIF-6e are introduced to enable inter-provider authentication, authorization, and interconnection between CAPIF core functions. These interfaces allow API invokers from one trust domain to securely use APIs exposed in another trust domain, regardless of which AEF instance provides the API, ensuring interoperability, scalability, and consistent trust management.</w:t>
      </w:r>
    </w:p>
    <w:p w14:paraId="4F966B8A" w14:textId="6D465C72" w:rsidR="00B02648" w:rsidRDefault="00B02648" w:rsidP="00B02648">
      <w:r>
        <w:t>The following figure depicts a business relation between two (2) CAPIF Providers which can be interconnected</w:t>
      </w:r>
    </w:p>
    <w:p w14:paraId="58A861CD" w14:textId="77777777" w:rsidR="00B02648" w:rsidRDefault="00183974" w:rsidP="00B02648">
      <w:pPr>
        <w:keepNext/>
        <w:jc w:val="center"/>
      </w:pPr>
      <w:r>
        <w:rPr>
          <w:noProof/>
        </w:rPr>
      </w:r>
      <w:r w:rsidR="00183974">
        <w:rPr>
          <w:noProof/>
        </w:rPr>
        <w:object w:dxaOrig="11136" w:dyaOrig="2712" w14:anchorId="2D848286">
          <v:shape id="_x0000_i1029" type="#_x0000_t75" alt="" style="width:408.2pt;height:99.3pt;mso-width-percent:0;mso-height-percent:0;mso-width-percent:0;mso-height-percent:0" o:ole="">
            <v:imagedata r:id="rId17" o:title=""/>
          </v:shape>
          <o:OLEObject Type="Embed" ProgID="Visio.Drawing.11" ShapeID="_x0000_i1029" DrawAspect="Content" ObjectID="_1822459681" r:id="rId18"/>
        </w:object>
      </w:r>
    </w:p>
    <w:p w14:paraId="4EBCD90D" w14:textId="3FB32B26" w:rsidR="00B02648" w:rsidRPr="00183974" w:rsidRDefault="00B02648" w:rsidP="00B02648">
      <w:pPr>
        <w:pStyle w:val="Caption"/>
        <w:jc w:val="center"/>
        <w:rPr>
          <w:b/>
          <w:bCs/>
          <w:i w:val="0"/>
          <w:iCs w:val="0"/>
          <w:color w:val="auto"/>
          <w:sz w:val="20"/>
          <w:szCs w:val="20"/>
        </w:rPr>
      </w:pPr>
      <w:r w:rsidRPr="00183974">
        <w:rPr>
          <w:b/>
          <w:bCs/>
          <w:i w:val="0"/>
          <w:iCs w:val="0"/>
          <w:color w:val="auto"/>
          <w:sz w:val="20"/>
          <w:szCs w:val="20"/>
        </w:rPr>
        <w:t>Figure 4.2-2 - CAPIF providers interconnection (Figure 4.12.1-1 of 3GPP TS 23.222 [</w:t>
      </w:r>
      <w:r>
        <w:rPr>
          <w:b/>
          <w:bCs/>
          <w:i w:val="0"/>
          <w:iCs w:val="0"/>
          <w:color w:val="auto"/>
          <w:sz w:val="20"/>
          <w:szCs w:val="20"/>
        </w:rPr>
        <w:t>2</w:t>
      </w:r>
      <w:r w:rsidRPr="00183974">
        <w:rPr>
          <w:b/>
          <w:bCs/>
          <w:i w:val="0"/>
          <w:iCs w:val="0"/>
          <w:color w:val="auto"/>
          <w:sz w:val="20"/>
          <w:szCs w:val="20"/>
        </w:rPr>
        <w:t>])</w:t>
      </w:r>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54" w:name="_Toc211845431"/>
      <w:bookmarkStart w:id="55" w:name="_Toc211845722"/>
      <w:bookmarkStart w:id="56" w:name="_Toc211846401"/>
      <w:r w:rsidRPr="00B02648">
        <w:t>5</w:t>
      </w:r>
      <w:r w:rsidRPr="00B02648">
        <w:tab/>
      </w:r>
      <w:r w:rsidRPr="00B02648">
        <w:tab/>
      </w:r>
      <w:r w:rsidRPr="00B02648">
        <w:tab/>
        <w:t>CAPIF Charging Scenarios and Topics</w:t>
      </w:r>
      <w:bookmarkEnd w:id="54"/>
      <w:bookmarkEnd w:id="55"/>
      <w:bookmarkEnd w:id="56"/>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57" w:name="_Toc211845432"/>
      <w:bookmarkStart w:id="58" w:name="_Toc211845723"/>
      <w:bookmarkStart w:id="59" w:name="_Toc211846402"/>
      <w:r w:rsidRPr="00B02648">
        <w:t>5.1</w:t>
      </w:r>
      <w:r w:rsidRPr="00B02648">
        <w:tab/>
        <w:t>Topic #1 CAPIF Converged Charging support for service API/AEF</w:t>
      </w:r>
      <w:bookmarkEnd w:id="57"/>
      <w:bookmarkEnd w:id="58"/>
      <w:bookmarkEnd w:id="59"/>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60" w:name="_Toc158019955"/>
      <w:bookmarkStart w:id="61" w:name="_Toc158362614"/>
      <w:bookmarkStart w:id="62" w:name="_Toc211845433"/>
      <w:bookmarkStart w:id="63" w:name="_Toc211845724"/>
      <w:bookmarkStart w:id="64" w:name="_Toc211846403"/>
      <w:r w:rsidRPr="00183974">
        <w:t>5</w:t>
      </w:r>
      <w:r w:rsidRPr="00B02648">
        <w:t>.1.1</w:t>
      </w:r>
      <w:r w:rsidRPr="00B02648">
        <w:tab/>
        <w:t>General description and assumptions</w:t>
      </w:r>
      <w:bookmarkEnd w:id="60"/>
      <w:bookmarkEnd w:id="61"/>
      <w:bookmarkEnd w:id="62"/>
      <w:bookmarkEnd w:id="63"/>
      <w:bookmarkEnd w:id="64"/>
    </w:p>
    <w:p w14:paraId="1B6416C3" w14:textId="77777777" w:rsidR="002D5C7C" w:rsidRPr="002D5C7C" w:rsidRDefault="002D5C7C" w:rsidP="00183974"/>
    <w:p w14:paraId="64797D6F" w14:textId="747C195C" w:rsidR="002D5C7C" w:rsidRDefault="002D5C7C" w:rsidP="002D5C7C">
      <w:pPr>
        <w:pStyle w:val="Heading3"/>
      </w:pPr>
      <w:bookmarkStart w:id="65" w:name="_Toc211846404"/>
      <w:r w:rsidRPr="006B7A96">
        <w:t>5</w:t>
      </w:r>
      <w:r w:rsidRPr="00B02648">
        <w:t>.1.</w:t>
      </w:r>
      <w:r>
        <w:t>2</w:t>
      </w:r>
      <w:r w:rsidRPr="00B02648">
        <w:tab/>
      </w:r>
      <w:r>
        <w:t>Use Cases</w:t>
      </w:r>
      <w:bookmarkEnd w:id="65"/>
    </w:p>
    <w:p w14:paraId="74BD6125" w14:textId="14FADFCE" w:rsidR="002D5C7C" w:rsidRPr="002E071E" w:rsidRDefault="002D5C7C" w:rsidP="002D5C7C">
      <w:pPr>
        <w:pStyle w:val="Heading4"/>
        <w:rPr>
          <w:color w:val="000000"/>
          <w:lang w:eastAsia="zh-CN"/>
        </w:rPr>
      </w:pPr>
      <w:bookmarkStart w:id="66" w:name="_Toc183595336"/>
      <w:bookmarkStart w:id="67" w:name="_Toc211846405"/>
      <w:bookmarkStart w:id="68" w:name="_MCCTEMPBM_CRPT74510009___5"/>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66"/>
      <w:r w:rsidRPr="002D5C7C">
        <w:rPr>
          <w:color w:val="000000"/>
          <w:lang w:eastAsia="zh-CN"/>
        </w:rPr>
        <w:t>API Invokers Service Charging</w:t>
      </w:r>
      <w:bookmarkEnd w:id="67"/>
    </w:p>
    <w:bookmarkEnd w:id="68"/>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69" w:name="_Toc158019956"/>
      <w:bookmarkStart w:id="70" w:name="_Toc158362615"/>
      <w:bookmarkStart w:id="71" w:name="_Toc211845434"/>
      <w:bookmarkStart w:id="72" w:name="_Toc211845725"/>
      <w:bookmarkStart w:id="73" w:name="_Toc211846406"/>
      <w:r w:rsidRPr="00183974">
        <w:t>5</w:t>
      </w:r>
      <w:r w:rsidRPr="00B02648">
        <w:t>.1.</w:t>
      </w:r>
      <w:r w:rsidR="002D5C7C">
        <w:t>3</w:t>
      </w:r>
      <w:r w:rsidRPr="00B02648">
        <w:tab/>
        <w:t>Potential charging requirements</w:t>
      </w:r>
      <w:bookmarkEnd w:id="69"/>
      <w:bookmarkEnd w:id="70"/>
      <w:bookmarkEnd w:id="71"/>
      <w:bookmarkEnd w:id="72"/>
      <w:bookmarkEnd w:id="73"/>
    </w:p>
    <w:p w14:paraId="011EA882" w14:textId="77777777"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 via the CAPIF-1 and CAPIF-1e reference points shall be supported.</w:t>
      </w:r>
    </w:p>
    <w:p w14:paraId="77225FE0" w14:textId="77777777" w:rsidR="002D5C7C" w:rsidRDefault="002D5C7C" w:rsidP="002D5C7C"/>
    <w:p w14:paraId="0E1D475F" w14:textId="30B3D2CA" w:rsidR="002D5C7C" w:rsidRDefault="002D5C7C" w:rsidP="002D5C7C">
      <w:pPr>
        <w:pStyle w:val="Heading3"/>
      </w:pPr>
      <w:bookmarkStart w:id="74" w:name="_Toc211846407"/>
      <w:bookmarkStart w:id="75" w:name="_Toc158019957"/>
      <w:bookmarkStart w:id="76" w:name="_Toc158362616"/>
      <w:bookmarkStart w:id="77" w:name="_Toc211845435"/>
      <w:bookmarkStart w:id="78" w:name="_Toc211845726"/>
      <w:r w:rsidRPr="006B7A96">
        <w:t>5</w:t>
      </w:r>
      <w:r w:rsidRPr="00B02648">
        <w:t>.1.</w:t>
      </w:r>
      <w:r>
        <w:t>4</w:t>
      </w:r>
      <w:r w:rsidRPr="00B02648">
        <w:tab/>
      </w:r>
      <w:r>
        <w:t>Key Issues</w:t>
      </w:r>
      <w:bookmarkEnd w:id="74"/>
    </w:p>
    <w:p w14:paraId="38CD7130" w14:textId="48587305" w:rsidR="00B02648" w:rsidRDefault="00B02648" w:rsidP="00B02648">
      <w:pPr>
        <w:pStyle w:val="Heading3"/>
      </w:pPr>
      <w:bookmarkStart w:id="79" w:name="_Toc211846408"/>
      <w:r w:rsidRPr="00183974">
        <w:t>5</w:t>
      </w:r>
      <w:r w:rsidRPr="00B02648">
        <w:t>.1.</w:t>
      </w:r>
      <w:r w:rsidR="002D5C7C">
        <w:t>4.1</w:t>
      </w:r>
      <w:r w:rsidRPr="00B02648">
        <w:tab/>
        <w:t>Key issues</w:t>
      </w:r>
      <w:r w:rsidRPr="00183974">
        <w:t>#1.1:</w:t>
      </w:r>
      <w:r w:rsidRPr="00B02648">
        <w:t xml:space="preserve"> Charging events and charging information required</w:t>
      </w:r>
      <w:bookmarkEnd w:id="75"/>
      <w:bookmarkEnd w:id="76"/>
      <w:bookmarkEnd w:id="77"/>
      <w:bookmarkEnd w:id="78"/>
      <w:bookmarkEnd w:id="79"/>
    </w:p>
    <w:p w14:paraId="16CB0AB6" w14:textId="78086971" w:rsidR="002D5C7C" w:rsidRPr="001D6507" w:rsidRDefault="002D5C7C" w:rsidP="002D5C7C">
      <w:pPr>
        <w:overflowPunct w:val="0"/>
        <w:autoSpaceDE w:val="0"/>
        <w:autoSpaceDN w:val="0"/>
        <w:adjustRightInd w:val="0"/>
        <w:textAlignment w:val="baseline"/>
      </w:pPr>
      <w:r w:rsidRPr="001D6507">
        <w:t xml:space="preserve">Identify the </w:t>
      </w:r>
      <w:r>
        <w:t>chargeable services and events for CAPIF-1 and CAPIF-1e</w:t>
      </w:r>
      <w:r w:rsidRPr="001D6507">
        <w:t>.</w:t>
      </w:r>
    </w:p>
    <w:p w14:paraId="4E9C9EC7" w14:textId="77777777" w:rsidR="002D5C7C" w:rsidRDefault="002D5C7C" w:rsidP="002D5C7C"/>
    <w:p w14:paraId="2032E7BB" w14:textId="06A9ADA1" w:rsidR="002D5C7C" w:rsidRDefault="002D5C7C" w:rsidP="002D5C7C">
      <w:pPr>
        <w:pStyle w:val="Heading3"/>
      </w:pPr>
      <w:bookmarkStart w:id="80" w:name="_Toc211846409"/>
      <w:r w:rsidRPr="006B7A96">
        <w:t>5</w:t>
      </w:r>
      <w:r w:rsidRPr="00B02648">
        <w:t>.1.</w:t>
      </w:r>
      <w:r>
        <w:t>4.2</w:t>
      </w:r>
      <w:r w:rsidRPr="00B02648">
        <w:tab/>
        <w:t>Key issues</w:t>
      </w:r>
      <w:r w:rsidRPr="006B7A96">
        <w:rPr>
          <w:rFonts w:hint="eastAsia"/>
        </w:rPr>
        <w:t>#1.</w:t>
      </w:r>
      <w:r>
        <w:t>2</w:t>
      </w:r>
      <w:r w:rsidRPr="006B7A96">
        <w:rPr>
          <w:rFonts w:hint="eastAsia"/>
        </w:rPr>
        <w:t>:</w:t>
      </w:r>
      <w:r w:rsidRPr="00B02648">
        <w:t xml:space="preserve"> Charging events and charging information required</w:t>
      </w:r>
      <w:bookmarkEnd w:id="80"/>
    </w:p>
    <w:p w14:paraId="39FFC065" w14:textId="6DFFA60F" w:rsidR="002D5C7C" w:rsidRPr="001D6507" w:rsidRDefault="002D5C7C" w:rsidP="002D5C7C">
      <w:pPr>
        <w:overflowPunct w:val="0"/>
        <w:autoSpaceDE w:val="0"/>
        <w:autoSpaceDN w:val="0"/>
        <w:adjustRightInd w:val="0"/>
        <w:textAlignment w:val="baseline"/>
      </w:pPr>
      <w:r w:rsidRPr="001D6507">
        <w:t xml:space="preserve">Identify the </w:t>
      </w:r>
      <w:r>
        <w:t>placement of the charging trigger function for CAPIF-1 and CAPIF-1e</w:t>
      </w:r>
      <w:r w:rsidRPr="001D6507">
        <w:t>.</w:t>
      </w:r>
    </w:p>
    <w:p w14:paraId="177F2EA1" w14:textId="77777777" w:rsidR="002D5C7C" w:rsidRPr="00183974" w:rsidRDefault="002D5C7C" w:rsidP="00183974"/>
    <w:p w14:paraId="3C7C12F5" w14:textId="3D65FA6B" w:rsidR="00B02648" w:rsidRPr="00B02648" w:rsidRDefault="00B02648" w:rsidP="00B02648">
      <w:pPr>
        <w:pStyle w:val="Heading3"/>
      </w:pPr>
      <w:bookmarkStart w:id="81" w:name="_Toc158019958"/>
      <w:bookmarkStart w:id="82" w:name="_Toc158362617"/>
      <w:bookmarkStart w:id="83" w:name="_Toc211845436"/>
      <w:bookmarkStart w:id="84" w:name="_Toc211845727"/>
      <w:bookmarkStart w:id="85" w:name="_Toc211846410"/>
      <w:r w:rsidRPr="00183974">
        <w:lastRenderedPageBreak/>
        <w:t>5</w:t>
      </w:r>
      <w:r w:rsidRPr="00B02648">
        <w:t>.1.</w:t>
      </w:r>
      <w:r w:rsidR="002D5C7C">
        <w:t>5</w:t>
      </w:r>
      <w:r w:rsidRPr="00B02648">
        <w:tab/>
        <w:t>Possible Solutions</w:t>
      </w:r>
      <w:bookmarkEnd w:id="81"/>
      <w:bookmarkEnd w:id="82"/>
      <w:bookmarkEnd w:id="83"/>
      <w:bookmarkEnd w:id="84"/>
      <w:bookmarkEnd w:id="85"/>
    </w:p>
    <w:p w14:paraId="7EF016A5" w14:textId="778E120D" w:rsidR="00B02648" w:rsidRPr="00B02648" w:rsidRDefault="00B02648" w:rsidP="00B02648">
      <w:pPr>
        <w:pStyle w:val="Heading3"/>
      </w:pPr>
      <w:bookmarkStart w:id="86" w:name="_Toc158019966"/>
      <w:bookmarkStart w:id="87" w:name="_Toc158362625"/>
      <w:bookmarkStart w:id="88" w:name="_Toc211845437"/>
      <w:bookmarkStart w:id="89" w:name="_Toc211845728"/>
      <w:bookmarkStart w:id="90" w:name="_Toc211846411"/>
      <w:r w:rsidRPr="00183974">
        <w:t>5</w:t>
      </w:r>
      <w:r w:rsidRPr="00B02648">
        <w:t>.1.</w:t>
      </w:r>
      <w:r w:rsidR="002D5C7C">
        <w:t>6</w:t>
      </w:r>
      <w:r w:rsidRPr="00B02648">
        <w:tab/>
        <w:t>Evaluation</w:t>
      </w:r>
      <w:bookmarkEnd w:id="86"/>
      <w:bookmarkEnd w:id="87"/>
      <w:bookmarkEnd w:id="88"/>
      <w:bookmarkEnd w:id="89"/>
      <w:bookmarkEnd w:id="90"/>
    </w:p>
    <w:p w14:paraId="5BA1A962" w14:textId="6200C6C2" w:rsidR="00B02648" w:rsidRPr="00B02648" w:rsidRDefault="00B02648" w:rsidP="00B02648">
      <w:pPr>
        <w:pStyle w:val="Heading3"/>
      </w:pPr>
      <w:bookmarkStart w:id="91" w:name="_Toc158019968"/>
      <w:bookmarkStart w:id="92" w:name="_Toc158362627"/>
      <w:bookmarkStart w:id="93" w:name="_Toc211845438"/>
      <w:bookmarkStart w:id="94" w:name="_Toc211845729"/>
      <w:bookmarkStart w:id="95" w:name="_Toc211846412"/>
      <w:r w:rsidRPr="00183974">
        <w:t>5</w:t>
      </w:r>
      <w:r w:rsidRPr="00B02648">
        <w:t>.1.</w:t>
      </w:r>
      <w:r w:rsidR="002D5C7C">
        <w:t>7</w:t>
      </w:r>
      <w:r w:rsidRPr="00B02648">
        <w:tab/>
        <w:t>Conclusion</w:t>
      </w:r>
      <w:bookmarkEnd w:id="91"/>
      <w:bookmarkEnd w:id="92"/>
      <w:bookmarkEnd w:id="93"/>
      <w:bookmarkEnd w:id="94"/>
      <w:bookmarkEnd w:id="95"/>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96" w:name="_Toc211845439"/>
      <w:bookmarkStart w:id="97" w:name="_Toc211845730"/>
      <w:bookmarkStart w:id="98" w:name="_Toc211846413"/>
      <w:r w:rsidRPr="00B02648">
        <w:t>5.2</w:t>
      </w:r>
      <w:r w:rsidRPr="00B02648">
        <w:tab/>
        <w:t>Topic #2 CAPIF Converged Charging of multiple API Providers</w:t>
      </w:r>
      <w:bookmarkEnd w:id="96"/>
      <w:bookmarkEnd w:id="97"/>
      <w:bookmarkEnd w:id="98"/>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Pr="00B02648" w:rsidRDefault="00B02648" w:rsidP="00B02648">
      <w:pPr>
        <w:pStyle w:val="Heading3"/>
      </w:pPr>
      <w:bookmarkStart w:id="99" w:name="_Toc211845440"/>
      <w:bookmarkStart w:id="100" w:name="_Toc211845731"/>
      <w:bookmarkStart w:id="101" w:name="_Toc211846414"/>
      <w:r w:rsidRPr="00183974">
        <w:t>5</w:t>
      </w:r>
      <w:r w:rsidRPr="00B02648">
        <w:t>.2.1</w:t>
      </w:r>
      <w:r w:rsidRPr="00B02648">
        <w:tab/>
        <w:t>General description and assumptions</w:t>
      </w:r>
      <w:bookmarkEnd w:id="99"/>
      <w:bookmarkEnd w:id="100"/>
      <w:bookmarkEnd w:id="101"/>
    </w:p>
    <w:p w14:paraId="5A07AD4C" w14:textId="77777777" w:rsidR="00B02648" w:rsidRPr="00183974" w:rsidRDefault="00B02648" w:rsidP="00B02648">
      <w:pPr>
        <w:pStyle w:val="Heading3"/>
      </w:pPr>
      <w:bookmarkStart w:id="102" w:name="_Toc211845441"/>
      <w:bookmarkStart w:id="103" w:name="_Toc211845732"/>
      <w:bookmarkStart w:id="104" w:name="_Toc211846415"/>
      <w:r w:rsidRPr="00183974">
        <w:t>5</w:t>
      </w:r>
      <w:r w:rsidRPr="00B02648">
        <w:t>.2.2</w:t>
      </w:r>
      <w:r w:rsidRPr="00B02648">
        <w:tab/>
        <w:t>Potential charging requirements</w:t>
      </w:r>
      <w:bookmarkEnd w:id="102"/>
      <w:bookmarkEnd w:id="103"/>
      <w:bookmarkEnd w:id="104"/>
    </w:p>
    <w:p w14:paraId="73902522" w14:textId="77777777" w:rsidR="00B02648" w:rsidRPr="00183974" w:rsidRDefault="00B02648" w:rsidP="00B02648">
      <w:pPr>
        <w:pStyle w:val="Heading3"/>
      </w:pPr>
      <w:bookmarkStart w:id="105" w:name="_Toc211845442"/>
      <w:bookmarkStart w:id="106" w:name="_Toc211845733"/>
      <w:bookmarkStart w:id="107" w:name="_Toc211846416"/>
      <w:r w:rsidRPr="00183974">
        <w:t>5</w:t>
      </w:r>
      <w:r w:rsidRPr="00B02648">
        <w:t>.2.3</w:t>
      </w:r>
      <w:r w:rsidRPr="00B02648">
        <w:tab/>
        <w:t>Key issues</w:t>
      </w:r>
      <w:r w:rsidRPr="00183974">
        <w:t>#1.1:</w:t>
      </w:r>
      <w:r w:rsidRPr="00B02648">
        <w:t xml:space="preserve"> Charging events and charging information required</w:t>
      </w:r>
      <w:bookmarkEnd w:id="105"/>
      <w:bookmarkEnd w:id="106"/>
      <w:bookmarkEnd w:id="107"/>
    </w:p>
    <w:p w14:paraId="7BED7219" w14:textId="77777777" w:rsidR="00B02648" w:rsidRPr="00B02648" w:rsidRDefault="00B02648" w:rsidP="00B02648">
      <w:pPr>
        <w:pStyle w:val="Heading3"/>
      </w:pPr>
      <w:bookmarkStart w:id="108" w:name="_Toc211845443"/>
      <w:bookmarkStart w:id="109" w:name="_Toc211845734"/>
      <w:bookmarkStart w:id="110" w:name="_Toc211846417"/>
      <w:r w:rsidRPr="00183974">
        <w:t>5</w:t>
      </w:r>
      <w:r w:rsidRPr="00B02648">
        <w:t>.2.4</w:t>
      </w:r>
      <w:r w:rsidRPr="00B02648">
        <w:tab/>
        <w:t>Possible Solutions</w:t>
      </w:r>
      <w:bookmarkEnd w:id="108"/>
      <w:bookmarkEnd w:id="109"/>
      <w:bookmarkEnd w:id="110"/>
    </w:p>
    <w:p w14:paraId="5F3F26E3" w14:textId="77777777" w:rsidR="00B02648" w:rsidRPr="00B02648" w:rsidRDefault="00B02648" w:rsidP="00B02648">
      <w:pPr>
        <w:pStyle w:val="Heading3"/>
      </w:pPr>
      <w:bookmarkStart w:id="111" w:name="_Toc211845444"/>
      <w:bookmarkStart w:id="112" w:name="_Toc211845735"/>
      <w:bookmarkStart w:id="113" w:name="_Toc211846418"/>
      <w:r w:rsidRPr="00183974">
        <w:t>5</w:t>
      </w:r>
      <w:r w:rsidRPr="00B02648">
        <w:t>.2.5</w:t>
      </w:r>
      <w:r w:rsidRPr="00B02648">
        <w:tab/>
        <w:t>Evaluation</w:t>
      </w:r>
      <w:bookmarkEnd w:id="111"/>
      <w:bookmarkEnd w:id="112"/>
      <w:bookmarkEnd w:id="113"/>
    </w:p>
    <w:p w14:paraId="14C3AB68" w14:textId="77777777" w:rsidR="00B02648" w:rsidRPr="00B02648" w:rsidRDefault="00B02648" w:rsidP="00B02648">
      <w:pPr>
        <w:pStyle w:val="Heading3"/>
      </w:pPr>
      <w:bookmarkStart w:id="114" w:name="_Toc211845445"/>
      <w:bookmarkStart w:id="115" w:name="_Toc211845736"/>
      <w:bookmarkStart w:id="116" w:name="_Toc211846419"/>
      <w:r w:rsidRPr="00183974">
        <w:t>5</w:t>
      </w:r>
      <w:r w:rsidRPr="00B02648">
        <w:t>.2.6</w:t>
      </w:r>
      <w:r w:rsidRPr="00B02648">
        <w:tab/>
        <w:t>Conclusion</w:t>
      </w:r>
      <w:bookmarkEnd w:id="114"/>
      <w:bookmarkEnd w:id="115"/>
      <w:bookmarkEnd w:id="116"/>
    </w:p>
    <w:p w14:paraId="31937F90" w14:textId="77777777" w:rsidR="00B02648" w:rsidRDefault="00B02648" w:rsidP="00B02648"/>
    <w:p w14:paraId="0291756F" w14:textId="77777777" w:rsidR="00B02648" w:rsidRPr="00B02648" w:rsidRDefault="00B02648" w:rsidP="00B02648">
      <w:pPr>
        <w:pStyle w:val="Heading2"/>
      </w:pPr>
      <w:bookmarkStart w:id="117" w:name="_Toc211845446"/>
      <w:bookmarkStart w:id="118" w:name="_Toc211845737"/>
      <w:bookmarkStart w:id="119" w:name="_Toc211846420"/>
      <w:r w:rsidRPr="00B02648">
        <w:t>5.3</w:t>
      </w:r>
      <w:r w:rsidRPr="00B02648">
        <w:tab/>
        <w:t>Topic #3 CAPIF Converged Charging of API Invoker Authorization and Authentication Impact</w:t>
      </w:r>
      <w:bookmarkEnd w:id="117"/>
      <w:bookmarkEnd w:id="118"/>
      <w:bookmarkEnd w:id="119"/>
    </w:p>
    <w:p w14:paraId="2152C6B1" w14:textId="77777777" w:rsidR="00B02648" w:rsidRPr="00982425" w:rsidRDefault="00B02648" w:rsidP="00B02648">
      <w:pPr>
        <w:rPr>
          <w:rFonts w:ascii="Arial" w:hAnsi="Arial" w:cs="Arial"/>
          <w:iCs/>
          <w:sz w:val="36"/>
          <w:szCs w:val="36"/>
        </w:rPr>
      </w:pPr>
    </w:p>
    <w:p w14:paraId="7F9D43F3" w14:textId="77777777" w:rsidR="00B02648" w:rsidRPr="00B02648" w:rsidRDefault="00B02648" w:rsidP="00B02648">
      <w:pPr>
        <w:pStyle w:val="Heading3"/>
      </w:pPr>
      <w:bookmarkStart w:id="120" w:name="_Toc211845447"/>
      <w:bookmarkStart w:id="121" w:name="_Toc211845738"/>
      <w:bookmarkStart w:id="122" w:name="_Toc211846421"/>
      <w:r w:rsidRPr="00183974">
        <w:lastRenderedPageBreak/>
        <w:t>5</w:t>
      </w:r>
      <w:r w:rsidRPr="00B02648">
        <w:t>.3.1</w:t>
      </w:r>
      <w:r w:rsidRPr="00B02648">
        <w:tab/>
        <w:t>General description and assumptions</w:t>
      </w:r>
      <w:bookmarkEnd w:id="120"/>
      <w:bookmarkEnd w:id="121"/>
      <w:bookmarkEnd w:id="122"/>
    </w:p>
    <w:p w14:paraId="4F44B557" w14:textId="77777777" w:rsidR="00B02648" w:rsidRPr="00183974" w:rsidRDefault="00B02648" w:rsidP="00B02648">
      <w:pPr>
        <w:pStyle w:val="Heading3"/>
      </w:pPr>
      <w:bookmarkStart w:id="123" w:name="_Toc211845448"/>
      <w:bookmarkStart w:id="124" w:name="_Toc211845739"/>
      <w:bookmarkStart w:id="125" w:name="_Toc211846422"/>
      <w:r w:rsidRPr="00183974">
        <w:t>5</w:t>
      </w:r>
      <w:r w:rsidRPr="00B02648">
        <w:t>.3.2</w:t>
      </w:r>
      <w:r w:rsidRPr="00B02648">
        <w:tab/>
        <w:t>Potential charging requirements</w:t>
      </w:r>
      <w:bookmarkEnd w:id="123"/>
      <w:bookmarkEnd w:id="124"/>
      <w:bookmarkEnd w:id="125"/>
    </w:p>
    <w:p w14:paraId="19EDB262" w14:textId="77777777" w:rsidR="00B02648" w:rsidRPr="00183974" w:rsidRDefault="00B02648" w:rsidP="00B02648">
      <w:pPr>
        <w:pStyle w:val="Heading3"/>
      </w:pPr>
      <w:bookmarkStart w:id="126" w:name="_Toc211845449"/>
      <w:bookmarkStart w:id="127" w:name="_Toc211845740"/>
      <w:bookmarkStart w:id="128" w:name="_Toc211846423"/>
      <w:r w:rsidRPr="00183974">
        <w:t>5</w:t>
      </w:r>
      <w:r w:rsidRPr="00B02648">
        <w:t>.3.3</w:t>
      </w:r>
      <w:r w:rsidRPr="00B02648">
        <w:tab/>
        <w:t>Key issues</w:t>
      </w:r>
      <w:r w:rsidRPr="00183974">
        <w:t>#1.1:</w:t>
      </w:r>
      <w:r w:rsidRPr="00B02648">
        <w:t xml:space="preserve"> Charging events and charging information required</w:t>
      </w:r>
      <w:bookmarkEnd w:id="126"/>
      <w:bookmarkEnd w:id="127"/>
      <w:bookmarkEnd w:id="128"/>
    </w:p>
    <w:p w14:paraId="4EE12308" w14:textId="77777777" w:rsidR="00B02648" w:rsidRPr="00B02648" w:rsidRDefault="00B02648" w:rsidP="00B02648">
      <w:pPr>
        <w:pStyle w:val="Heading3"/>
      </w:pPr>
      <w:bookmarkStart w:id="129" w:name="_Toc211845450"/>
      <w:bookmarkStart w:id="130" w:name="_Toc211845741"/>
      <w:bookmarkStart w:id="131" w:name="_Toc211846424"/>
      <w:r w:rsidRPr="00183974">
        <w:t>5</w:t>
      </w:r>
      <w:r w:rsidRPr="00B02648">
        <w:t>.3.4</w:t>
      </w:r>
      <w:r w:rsidRPr="00B02648">
        <w:tab/>
        <w:t>Possible Solutions</w:t>
      </w:r>
      <w:bookmarkEnd w:id="129"/>
      <w:bookmarkEnd w:id="130"/>
      <w:bookmarkEnd w:id="131"/>
    </w:p>
    <w:p w14:paraId="2E09C40C" w14:textId="77777777" w:rsidR="00B02648" w:rsidRPr="00B02648" w:rsidRDefault="00B02648" w:rsidP="00B02648">
      <w:pPr>
        <w:pStyle w:val="Heading3"/>
      </w:pPr>
      <w:bookmarkStart w:id="132" w:name="_Toc211845451"/>
      <w:bookmarkStart w:id="133" w:name="_Toc211845742"/>
      <w:bookmarkStart w:id="134" w:name="_Toc211846425"/>
      <w:r w:rsidRPr="00183974">
        <w:t>5</w:t>
      </w:r>
      <w:r w:rsidRPr="00B02648">
        <w:t>.3.5</w:t>
      </w:r>
      <w:r w:rsidRPr="00B02648">
        <w:tab/>
        <w:t>Evaluation</w:t>
      </w:r>
      <w:bookmarkEnd w:id="132"/>
      <w:bookmarkEnd w:id="133"/>
      <w:bookmarkEnd w:id="134"/>
    </w:p>
    <w:p w14:paraId="47B2C78B" w14:textId="77777777" w:rsidR="00B02648" w:rsidRPr="00B02648" w:rsidRDefault="00B02648" w:rsidP="00B02648">
      <w:pPr>
        <w:pStyle w:val="Heading3"/>
      </w:pPr>
      <w:bookmarkStart w:id="135" w:name="_Toc211845452"/>
      <w:bookmarkStart w:id="136" w:name="_Toc211845743"/>
      <w:bookmarkStart w:id="137" w:name="_Toc211846426"/>
      <w:r w:rsidRPr="00183974">
        <w:t>5</w:t>
      </w:r>
      <w:r w:rsidRPr="00B02648">
        <w:t>.3.6</w:t>
      </w:r>
      <w:r w:rsidRPr="00B02648">
        <w:tab/>
        <w:t>Conclusion</w:t>
      </w:r>
      <w:bookmarkEnd w:id="135"/>
      <w:bookmarkEnd w:id="136"/>
      <w:bookmarkEnd w:id="137"/>
    </w:p>
    <w:p w14:paraId="309DE867"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138" w:name="_Toc211845453"/>
      <w:bookmarkStart w:id="139" w:name="_Toc211845744"/>
      <w:bookmarkStart w:id="140" w:name="_Toc211846427"/>
      <w:r w:rsidRPr="00B02648">
        <w:t>6</w:t>
      </w:r>
      <w:r w:rsidRPr="00B02648">
        <w:tab/>
      </w:r>
      <w:r w:rsidRPr="00B02648">
        <w:tab/>
      </w:r>
      <w:r w:rsidRPr="00B02648">
        <w:tab/>
        <w:t>Evaluation</w:t>
      </w:r>
      <w:bookmarkEnd w:id="138"/>
      <w:bookmarkEnd w:id="139"/>
      <w:bookmarkEnd w:id="140"/>
    </w:p>
    <w:p w14:paraId="5F2EFF71" w14:textId="77777777" w:rsidR="00B02648" w:rsidRPr="00B02648" w:rsidRDefault="00B02648" w:rsidP="00183974"/>
    <w:p w14:paraId="5383E7C3" w14:textId="7DF2541B" w:rsidR="00B02648" w:rsidRPr="004D3578" w:rsidRDefault="00B02648" w:rsidP="00183974">
      <w:pPr>
        <w:pStyle w:val="Heading1"/>
      </w:pPr>
      <w:bookmarkStart w:id="141" w:name="_Toc211845454"/>
      <w:bookmarkStart w:id="142" w:name="_Toc211845745"/>
      <w:bookmarkStart w:id="143" w:name="_Toc211846428"/>
      <w:r>
        <w:t>7</w:t>
      </w:r>
      <w:r>
        <w:tab/>
      </w:r>
      <w:r>
        <w:tab/>
      </w:r>
      <w:r>
        <w:tab/>
        <w:t>Conclusion</w:t>
      </w:r>
      <w:bookmarkEnd w:id="141"/>
      <w:bookmarkEnd w:id="142"/>
      <w:bookmarkEnd w:id="143"/>
    </w:p>
    <w:p w14:paraId="1EA365ED" w14:textId="77777777" w:rsidR="00080512" w:rsidRPr="004D3578" w:rsidRDefault="00080512">
      <w:pPr>
        <w:pStyle w:val="EW"/>
      </w:pPr>
    </w:p>
    <w:p w14:paraId="5CA5E6C2" w14:textId="2A8CC39D" w:rsidR="00080512" w:rsidRPr="004D3578" w:rsidRDefault="00080512">
      <w:pPr>
        <w:pStyle w:val="Heading8"/>
      </w:pPr>
      <w:bookmarkStart w:id="144" w:name="clause4"/>
      <w:bookmarkEnd w:id="144"/>
      <w:r w:rsidRPr="004D3578">
        <w:br w:type="page"/>
      </w:r>
      <w:bookmarkStart w:id="145" w:name="_Toc211845455"/>
      <w:bookmarkStart w:id="146" w:name="_Toc211845746"/>
      <w:bookmarkStart w:id="147" w:name="_Toc211846429"/>
      <w:r w:rsidRPr="004D3578">
        <w:lastRenderedPageBreak/>
        <w:t>Annex &lt;</w:t>
      </w:r>
      <w:r w:rsidR="00553709">
        <w:t>A</w:t>
      </w:r>
      <w:r w:rsidRPr="004D3578">
        <w:t>&gt; (informative):</w:t>
      </w:r>
      <w:r w:rsidRPr="004D3578">
        <w:br/>
        <w:t>Change history</w:t>
      </w:r>
      <w:bookmarkEnd w:id="145"/>
      <w:bookmarkEnd w:id="146"/>
      <w:bookmarkEnd w:id="147"/>
    </w:p>
    <w:p w14:paraId="6BB9ECA0" w14:textId="7E9AFE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8" w:name="historyclause"/>
            <w:bookmarkEnd w:id="14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15B85">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604512E9" w:rsidR="002D5C7C" w:rsidRPr="002E071E" w:rsidRDefault="002D5C7C" w:rsidP="002D5C7C">
            <w:pPr>
              <w:pStyle w:val="TAL"/>
              <w:rPr>
                <w:sz w:val="16"/>
                <w:szCs w:val="16"/>
              </w:rPr>
            </w:pPr>
            <w:r w:rsidRPr="002E071E">
              <w:rPr>
                <w:sz w:val="16"/>
                <w:szCs w:val="16"/>
              </w:rPr>
              <w:t>Update of the Scope</w:t>
            </w:r>
            <w:r>
              <w:rPr>
                <w:sz w:val="16"/>
                <w:szCs w:val="16"/>
              </w:rPr>
              <w:t>, General Description and Background</w:t>
            </w:r>
          </w:p>
          <w:p w14:paraId="6062975D" w14:textId="77777777" w:rsidR="002D5C7C" w:rsidRPr="002E071E" w:rsidRDefault="002D5C7C" w:rsidP="002D5C7C">
            <w:pPr>
              <w:pStyle w:val="TAL"/>
              <w:rPr>
                <w:sz w:val="16"/>
                <w:szCs w:val="16"/>
              </w:rPr>
            </w:pPr>
            <w:r w:rsidRPr="002E071E">
              <w:rPr>
                <w:sz w:val="16"/>
                <w:szCs w:val="16"/>
              </w:rPr>
              <w:t>Abbreviations Update</w:t>
            </w:r>
          </w:p>
          <w:p w14:paraId="52210D30" w14:textId="5F64AB59" w:rsidR="00B02648" w:rsidRDefault="002D5C7C" w:rsidP="00315B85">
            <w:pPr>
              <w:pStyle w:val="TAL"/>
              <w:rPr>
                <w:sz w:val="16"/>
                <w:szCs w:val="16"/>
              </w:rPr>
            </w:pPr>
            <w:r w:rsidRPr="002D5C7C">
              <w:rPr>
                <w:sz w:val="16"/>
                <w:szCs w:val="16"/>
              </w:rPr>
              <w:t>API Invokers Service Charging</w:t>
            </w:r>
            <w:r>
              <w:rPr>
                <w:sz w:val="16"/>
                <w:szCs w:val="16"/>
              </w:rPr>
              <w:t xml:space="preserve"> Use Case</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35A74" w14:textId="77777777" w:rsidR="00FA38B6" w:rsidRDefault="00FA38B6">
      <w:r>
        <w:separator/>
      </w:r>
    </w:p>
  </w:endnote>
  <w:endnote w:type="continuationSeparator" w:id="0">
    <w:p w14:paraId="22C5A4E2" w14:textId="77777777" w:rsidR="00FA38B6" w:rsidRDefault="00FA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B8FD" w14:textId="77777777" w:rsidR="00FA38B6" w:rsidRDefault="00FA38B6">
      <w:r>
        <w:separator/>
      </w:r>
    </w:p>
  </w:footnote>
  <w:footnote w:type="continuationSeparator" w:id="0">
    <w:p w14:paraId="3E63F72A" w14:textId="77777777" w:rsidR="00FA38B6" w:rsidRDefault="00FA3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4FE3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974">
      <w:rPr>
        <w:rFonts w:ascii="Arial" w:hAnsi="Arial" w:cs="Arial"/>
        <w:b/>
        <w:noProof/>
        <w:sz w:val="18"/>
        <w:szCs w:val="18"/>
      </w:rPr>
      <w:t>3GPP TR 28.891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AC0B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97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63097"/>
    <w:rsid w:val="00173E3B"/>
    <w:rsid w:val="00174E78"/>
    <w:rsid w:val="00183974"/>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D5C7C"/>
    <w:rsid w:val="002E00EE"/>
    <w:rsid w:val="00315B85"/>
    <w:rsid w:val="003172DC"/>
    <w:rsid w:val="0033299C"/>
    <w:rsid w:val="00351E6D"/>
    <w:rsid w:val="0035462D"/>
    <w:rsid w:val="00356555"/>
    <w:rsid w:val="003765B8"/>
    <w:rsid w:val="00397729"/>
    <w:rsid w:val="003C2EFF"/>
    <w:rsid w:val="003C3971"/>
    <w:rsid w:val="003E01D1"/>
    <w:rsid w:val="003E26D5"/>
    <w:rsid w:val="00423334"/>
    <w:rsid w:val="004345EC"/>
    <w:rsid w:val="00464BC0"/>
    <w:rsid w:val="00465515"/>
    <w:rsid w:val="0047046D"/>
    <w:rsid w:val="004922D6"/>
    <w:rsid w:val="004936B3"/>
    <w:rsid w:val="0049751D"/>
    <w:rsid w:val="004B37F5"/>
    <w:rsid w:val="004C30AC"/>
    <w:rsid w:val="004D3578"/>
    <w:rsid w:val="004E207D"/>
    <w:rsid w:val="004E213A"/>
    <w:rsid w:val="004F0988"/>
    <w:rsid w:val="004F3340"/>
    <w:rsid w:val="00526059"/>
    <w:rsid w:val="0053388B"/>
    <w:rsid w:val="00535773"/>
    <w:rsid w:val="00543E6C"/>
    <w:rsid w:val="00553709"/>
    <w:rsid w:val="005574B3"/>
    <w:rsid w:val="005613C7"/>
    <w:rsid w:val="00565087"/>
    <w:rsid w:val="00597B11"/>
    <w:rsid w:val="005D2E01"/>
    <w:rsid w:val="005D7526"/>
    <w:rsid w:val="005E2BAA"/>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9FB"/>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929F2"/>
    <w:rsid w:val="00FA1266"/>
    <w:rsid w:val="00FA27E1"/>
    <w:rsid w:val="00FA38B6"/>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19</TotalTime>
  <Pages>13</Pages>
  <Words>2147</Words>
  <Characters>12240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6</cp:revision>
  <cp:lastPrinted>2019-02-25T14:05:00Z</cp:lastPrinted>
  <dcterms:created xsi:type="dcterms:W3CDTF">2025-07-10T16:34:00Z</dcterms:created>
  <dcterms:modified xsi:type="dcterms:W3CDTF">2025-10-20T09:01:00Z</dcterms:modified>
</cp:coreProperties>
</file>