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8F1B6"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ED02D6"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proofErr w:type="gramStart"/>
                <w:r w:rsidR="009F1BA8">
                  <w:t>LS  to</w:t>
                </w:r>
                <w:proofErr w:type="gramEnd"/>
                <w:r w:rsidR="009F1BA8">
                  <w:t xml:space="preserve">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CD554F"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w:t>
            </w:r>
            <w:proofErr w:type="gramStart"/>
            <w:r w:rsidR="00002C5E" w:rsidRPr="00927459">
              <w:rPr>
                <w:lang w:val="fr-FR"/>
              </w:rPr>
              <w:t>2,</w:t>
            </w:r>
            <w:r w:rsidR="005F0453">
              <w:rPr>
                <w:lang w:val="fr-FR"/>
              </w:rPr>
              <w:t>SA</w:t>
            </w:r>
            <w:proofErr w:type="gramEnd"/>
            <w:r w:rsidR="005F0453">
              <w:rPr>
                <w:lang w:val="fr-FR"/>
              </w:rPr>
              <w:t xml:space="preserve">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w:t>
      </w:r>
      <w:proofErr w:type="gramStart"/>
      <w:r w:rsidR="00177034">
        <w:t>have an access to</w:t>
      </w:r>
      <w:proofErr w:type="gramEnd"/>
      <w:r w:rsidR="00177034">
        <w:t xml:space="preserve"> all the www content available when interacting with the user. That can be used in </w:t>
      </w:r>
      <w:r w:rsidR="00A60D3C">
        <w:t xml:space="preserve">gaming, </w:t>
      </w:r>
      <w:r>
        <w:t xml:space="preserve">translation, </w:t>
      </w:r>
      <w:r w:rsidR="00177034">
        <w:t xml:space="preserve">or fintech applications, 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lastRenderedPageBreak/>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 xml:space="preserve">Therefore, implementing applications where the </w:t>
      </w:r>
      <w:proofErr w:type="gramStart"/>
      <w:r w:rsidR="002139EC">
        <w:t>front end</w:t>
      </w:r>
      <w:proofErr w:type="gramEnd"/>
      <w:r w:rsidR="002139EC">
        <w:t xml:space="preserve">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w:t>
      </w:r>
      <w:proofErr w:type="gramStart"/>
      <w:r w:rsidR="00580F53">
        <w:t xml:space="preserve">JavaScript  </w:t>
      </w:r>
      <w:r w:rsidR="009E3030">
        <w:t>API</w:t>
      </w:r>
      <w:proofErr w:type="gramEnd"/>
      <w:r w:rsidR="009E3030">
        <w:t xml:space="preserve">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w:t>
      </w:r>
      <w:proofErr w:type="gramStart"/>
      <w:r w:rsidR="008E3A4B">
        <w:t>not</w:t>
      </w:r>
      <w:proofErr w:type="gramEnd"/>
      <w:r w:rsidR="008E3A4B">
        <w:t xml:space="preserve"> then how should it be blocked. </w:t>
      </w:r>
      <w:r w:rsidR="00580F53">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 xml:space="preserve">no clarity on using the Fetch API </w:t>
      </w:r>
      <w:r w:rsidR="00580F53" w:rsidRPr="00580F53">
        <w:rPr>
          <w:bCs/>
        </w:rPr>
        <w:lastRenderedPageBreak/>
        <w:t>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w:t>
      </w:r>
      <w:proofErr w:type="gramStart"/>
      <w:r w:rsidR="00580F53">
        <w:t>served  on</w:t>
      </w:r>
      <w:proofErr w:type="gramEnd"/>
      <w:r w:rsidR="00580F53">
        <w:t xml:space="preserve">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w:t>
      </w:r>
      <w:proofErr w:type="gramStart"/>
      <w:r w:rsidR="00EA6030">
        <w:t>third party</w:t>
      </w:r>
      <w:proofErr w:type="gramEnd"/>
      <w:r w:rsidR="00EA6030">
        <w:t xml:space="preserve"> JavaScript code</w:t>
      </w:r>
      <w:r w:rsidR="00257805">
        <w:t>. T</w:t>
      </w:r>
      <w:r w:rsidR="00F22E70">
        <w:t xml:space="preserve">hat is a code executed on a </w:t>
      </w:r>
      <w:proofErr w:type="gramStart"/>
      <w:r w:rsidR="00F22E70">
        <w:t>publishers</w:t>
      </w:r>
      <w:proofErr w:type="gramEnd"/>
      <w:r w:rsidR="00F22E70">
        <w:t xml:space="preserve">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w:t>
      </w:r>
      <w:proofErr w:type="gramStart"/>
      <w:r>
        <w:t>and  the</w:t>
      </w:r>
      <w:proofErr w:type="gramEnd"/>
      <w:r>
        <w:t xml:space="preserv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w:t>
      </w:r>
      <w:proofErr w:type="gramStart"/>
      <w:r w:rsidR="005302A7">
        <w:t>regardless</w:t>
      </w:r>
      <w:proofErr w:type="gramEnd"/>
      <w:r w:rsidR="005302A7">
        <w:t xml:space="preserve">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 xml:space="preserve">black list or </w:t>
      </w:r>
      <w:proofErr w:type="gramStart"/>
      <w:r w:rsidR="007C4E43">
        <w:t>white list</w:t>
      </w:r>
      <w:proofErr w:type="gramEnd"/>
      <w:r w:rsidR="007C4E43">
        <w:t xml:space="preserve"> </w:t>
      </w:r>
      <w:r w:rsidR="007C4E43">
        <w:lastRenderedPageBreak/>
        <w:t>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w:t>
      </w:r>
      <w:proofErr w:type="gramStart"/>
      <w:r w:rsidR="00873530">
        <w:t>instance</w:t>
      </w:r>
      <w:proofErr w:type="gramEnd"/>
      <w:r w:rsidR="00873530">
        <w:t xml:space="preserv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 xml:space="preserve">Does 3GPP SA2/SA4 plan to enhance its standards so the respective documents would answer how, and if, IMS and Internet connectivity can be supported by the UE and the network. This question needs to be answered </w:t>
      </w:r>
      <w:proofErr w:type="gramStart"/>
      <w:r w:rsidRPr="005B534A">
        <w:rPr>
          <w:iCs/>
        </w:rPr>
        <w:t>in order to</w:t>
      </w:r>
      <w:proofErr w:type="gramEnd"/>
      <w:r w:rsidRPr="005B534A">
        <w:rPr>
          <w:iCs/>
        </w:rPr>
        <w:t xml:space="preserve">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lastRenderedPageBreak/>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UPG#</w:t>
      </w:r>
      <w:proofErr w:type="gramStart"/>
      <w:r w:rsidRPr="00EC2C34">
        <w:t>15 :</w:t>
      </w:r>
      <w:proofErr w:type="gramEnd"/>
      <w:r w:rsidRPr="00EC2C34">
        <w:t xml:space="preserve">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A882" w14:textId="77777777" w:rsidR="004C7AAE" w:rsidRDefault="004C7AAE">
      <w:pPr>
        <w:spacing w:before="0"/>
      </w:pPr>
      <w:r>
        <w:separator/>
      </w:r>
    </w:p>
  </w:endnote>
  <w:endnote w:type="continuationSeparator" w:id="0">
    <w:p w14:paraId="199EA75E" w14:textId="77777777" w:rsidR="004C7AAE" w:rsidRDefault="004C7A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5BD3" w14:textId="77777777" w:rsidR="004C7AAE" w:rsidRDefault="004C7AAE">
      <w:pPr>
        <w:spacing w:before="0"/>
      </w:pPr>
      <w:r>
        <w:separator/>
      </w:r>
    </w:p>
  </w:footnote>
  <w:footnote w:type="continuationSeparator" w:id="0">
    <w:p w14:paraId="0D90D850" w14:textId="77777777" w:rsidR="004C7AAE" w:rsidRDefault="004C7AA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30B9" w14:textId="77777777" w:rsidR="00294D97" w:rsidRDefault="0030652C">
    <w:pPr>
      <w:pStyle w:val="Header"/>
    </w:pPr>
    <w:r>
      <w:t>GSMA</w:t>
    </w:r>
    <w:r>
      <w:tab/>
    </w:r>
    <w:proofErr w:type="gramStart"/>
    <w:r>
      <w:t>Non-confidential</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693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364A"/>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90BE8"/>
    <w:rsid w:val="00794964"/>
    <w:rsid w:val="00797566"/>
    <w:rsid w:val="00797893"/>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02D6"/>
    <w:rsid w:val="00ED1AED"/>
    <w:rsid w:val="00ED3577"/>
    <w:rsid w:val="00EE450B"/>
    <w:rsid w:val="00EE5626"/>
    <w:rsid w:val="00EE6C6A"/>
    <w:rsid w:val="00EE72D0"/>
    <w:rsid w:val="00EF04C5"/>
    <w:rsid w:val="00EF1350"/>
    <w:rsid w:val="00EF6FF3"/>
    <w:rsid w:val="00F00236"/>
    <w:rsid w:val="00F060C9"/>
    <w:rsid w:val="00F1331B"/>
    <w:rsid w:val="00F13A50"/>
    <w:rsid w:val="00F14715"/>
    <w:rsid w:val="00F15094"/>
    <w:rsid w:val="00F1517E"/>
    <w:rsid w:val="00F15562"/>
    <w:rsid w:val="00F16422"/>
    <w:rsid w:val="00F22E70"/>
    <w:rsid w:val="00F24157"/>
    <w:rsid w:val="00F3018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1612" w:rsidRDefault="00FE1612">
      <w:pPr>
        <w:spacing w:line="240" w:lineRule="auto"/>
      </w:pPr>
      <w:r>
        <w:separator/>
      </w:r>
    </w:p>
  </w:endnote>
  <w:endnote w:type="continuationSeparator" w:id="0">
    <w:p w:rsidR="00FE1612" w:rsidRDefault="00FE161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1612" w:rsidRDefault="00FE1612">
      <w:pPr>
        <w:spacing w:after="0"/>
      </w:pPr>
      <w:r>
        <w:separator/>
      </w:r>
    </w:p>
  </w:footnote>
  <w:footnote w:type="continuationSeparator" w:id="0">
    <w:p w:rsidR="00FE1612" w:rsidRDefault="00FE161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A22C3"/>
    <w:rsid w:val="000A7433"/>
    <w:rsid w:val="000A7E70"/>
    <w:rsid w:val="001C1296"/>
    <w:rsid w:val="001C5C1C"/>
    <w:rsid w:val="00275207"/>
    <w:rsid w:val="002A1C7A"/>
    <w:rsid w:val="002E3336"/>
    <w:rsid w:val="002F51F2"/>
    <w:rsid w:val="00353BA8"/>
    <w:rsid w:val="00361127"/>
    <w:rsid w:val="00374DA0"/>
    <w:rsid w:val="00376FFB"/>
    <w:rsid w:val="00380DF2"/>
    <w:rsid w:val="003F38A5"/>
    <w:rsid w:val="003F53BB"/>
    <w:rsid w:val="00477A74"/>
    <w:rsid w:val="004A5AA8"/>
    <w:rsid w:val="004A70CE"/>
    <w:rsid w:val="004B6BB3"/>
    <w:rsid w:val="00584618"/>
    <w:rsid w:val="00587B3B"/>
    <w:rsid w:val="005A1BC4"/>
    <w:rsid w:val="005B0C49"/>
    <w:rsid w:val="0060364A"/>
    <w:rsid w:val="00623E8B"/>
    <w:rsid w:val="00634AD2"/>
    <w:rsid w:val="00662DD0"/>
    <w:rsid w:val="00666988"/>
    <w:rsid w:val="006D2615"/>
    <w:rsid w:val="006E07D0"/>
    <w:rsid w:val="00705E6C"/>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341A3A-2761-4DFE-8574-392D8E99AF54}">
  <ds:schemaRefs>
    <ds:schemaRef ds:uri="Microsoft.SharePoint.Taxonomy.ContentTypeSync"/>
  </ds:schemaRefs>
</ds:datastoreItem>
</file>

<file path=customXml/itemProps2.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2</TotalTime>
  <Pages>5</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Andrijana Brekalo</cp:lastModifiedBy>
  <cp:revision>2</cp:revision>
  <cp:lastPrinted>2012-07-13T09:11:00Z</cp:lastPrinted>
  <dcterms:created xsi:type="dcterms:W3CDTF">2025-07-16T07:41:00Z</dcterms:created>
  <dcterms:modified xsi:type="dcterms:W3CDTF">2025-07-16T07:41:00Z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