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S4-251277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28A17" w:rsidR="00F25D98" w:rsidRDefault="007801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85F83" w:rsidR="00F25D98" w:rsidRDefault="007801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[AMD_PRO-MED] WT2: TS 26.510 OpenAPI updates to enable media delivery from multiple service locations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2E990" w:rsidR="001E41F3" w:rsidRDefault="007801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7C230" w:rsidR="001E41F3" w:rsidRDefault="00780109">
            <w:pPr>
              <w:pStyle w:val="CRCoverPage"/>
              <w:spacing w:after="0"/>
              <w:ind w:left="100"/>
              <w:rPr>
                <w:noProof/>
              </w:rPr>
            </w:pPr>
            <w:r w:rsidRPr="008A1439">
              <w:rPr>
                <w:noProof/>
              </w:rPr>
              <w:t>Satisfy the objectives of Work Task 2 “Media delivery from multiple service endpoints/locations” as documented in S4-250411.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812F9" w:rsidR="001E41F3" w:rsidRDefault="00780109">
            <w:pPr>
              <w:pStyle w:val="CRCoverPage"/>
              <w:spacing w:after="0"/>
              <w:ind w:left="100"/>
              <w:rPr>
                <w:noProof/>
              </w:rPr>
            </w:pPr>
            <w:r w:rsidRPr="0049342B">
              <w:t xml:space="preserve">Required technology-independent feature </w:t>
            </w:r>
            <w:r>
              <w:t xml:space="preserve">OpenAPI </w:t>
            </w:r>
            <w:r w:rsidRPr="0049342B">
              <w:t>updates to enable media delivery from multiple service locations and service chaining of the Media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03C13" w:rsidR="001E41F3" w:rsidRDefault="00780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Objectives of the Work Item not completely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04A9DD" w:rsidR="001E41F3" w:rsidRDefault="0078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89103" w14:textId="77777777" w:rsidR="001E41F3" w:rsidRDefault="0078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26.510 CR 0016</w:t>
            </w:r>
          </w:p>
          <w:p w14:paraId="42398B96" w14:textId="51C2B5BA" w:rsidR="00780109" w:rsidRDefault="0078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26.512 CR 0086, 0091, and 0098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F55B08" w:rsidR="001E41F3" w:rsidRDefault="0078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1A6C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B1E9EA" w:rsidR="001E41F3" w:rsidRDefault="0078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BDC424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C8A90" w14:textId="77777777" w:rsidR="00780109" w:rsidRDefault="00780109" w:rsidP="00780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incompatible features to the following APIs:</w:t>
            </w:r>
          </w:p>
          <w:p w14:paraId="13BC9B3E" w14:textId="47678425" w:rsidR="00780109" w:rsidRDefault="00780109" w:rsidP="00780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TS2651</w:t>
            </w:r>
            <w:r>
              <w:rPr>
                <w:noProof/>
              </w:rPr>
              <w:t>0</w:t>
            </w:r>
            <w:r>
              <w:rPr>
                <w:noProof/>
              </w:rPr>
              <w:t>_Mas_</w:t>
            </w:r>
            <w:r>
              <w:rPr>
                <w:noProof/>
              </w:rPr>
              <w:t>Provisioning_</w:t>
            </w:r>
            <w:r>
              <w:rPr>
                <w:noProof/>
              </w:rPr>
              <w:t>Configuration_ContentHosting.yaml</w:t>
            </w:r>
          </w:p>
          <w:p w14:paraId="00D3B8F7" w14:textId="1F5A3DB9" w:rsidR="001E41F3" w:rsidRDefault="00780109" w:rsidP="00780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TS2651</w:t>
            </w:r>
            <w:r>
              <w:rPr>
                <w:noProof/>
              </w:rPr>
              <w:t>0</w:t>
            </w:r>
            <w:r>
              <w:rPr>
                <w:noProof/>
              </w:rPr>
              <w:t>_Mas_</w:t>
            </w:r>
            <w:r>
              <w:rPr>
                <w:noProof/>
              </w:rPr>
              <w:t>Provisioning_</w:t>
            </w:r>
            <w:r>
              <w:rPr>
                <w:noProof/>
              </w:rPr>
              <w:t>Configuration_ContentPublishing.yaml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9943F6" w:rsidR="008863B9" w:rsidRDefault="00780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S4-25127</w:t>
            </w:r>
            <w:r>
              <w:rPr>
                <w:noProof/>
              </w:rPr>
              <w:t>7</w:t>
            </w:r>
            <w:r>
              <w:rPr>
                <w:noProof/>
              </w:rPr>
              <w:t>: New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23F743" w14:textId="77777777" w:rsidR="00780109" w:rsidRPr="008F23C2" w:rsidRDefault="00780109" w:rsidP="00780109">
      <w:pPr>
        <w:pStyle w:val="Heading1"/>
      </w:pPr>
      <w:r w:rsidRPr="008F23C2">
        <w:lastRenderedPageBreak/>
        <w:t>Code changes</w:t>
      </w:r>
    </w:p>
    <w:p w14:paraId="2AD1931E" w14:textId="77777777" w:rsidR="00780109" w:rsidRPr="008F23C2" w:rsidRDefault="00780109" w:rsidP="00780109">
      <w:r w:rsidRPr="008F23C2">
        <w:t>The code changes associated with this Change Request are available for review at the following URL on 3GPP Forge:</w:t>
      </w:r>
    </w:p>
    <w:p w14:paraId="4505AE34" w14:textId="77777777" w:rsidR="00780109" w:rsidRDefault="00780109" w:rsidP="00780109">
      <w:pPr>
        <w:pStyle w:val="URLdisplay"/>
      </w:pPr>
      <w:hyperlink r:id="rId12" w:history="1">
        <w:r w:rsidRPr="00F847E0">
          <w:rPr>
            <w:rStyle w:val="Hyperlink"/>
          </w:rPr>
          <w:t>https://forge.3gpp.org/rep/sa4/amd-pro-med/-/commits/multi_service_location</w:t>
        </w:r>
      </w:hyperlink>
    </w:p>
    <w:p w14:paraId="05F8E599" w14:textId="77777777" w:rsidR="00780109" w:rsidRDefault="00780109" w:rsidP="00780109">
      <w:r w:rsidRPr="008F23C2">
        <w:t>The proposed changes are reproduced below for posterity.</w:t>
      </w:r>
    </w:p>
    <w:p w14:paraId="483ADD55" w14:textId="77777777" w:rsidR="00780109" w:rsidRPr="00E7248C" w:rsidRDefault="00780109" w:rsidP="00780109">
      <w:pPr>
        <w:spacing w:after="0"/>
        <w:rPr>
          <w:sz w:val="24"/>
          <w:szCs w:val="24"/>
          <w:lang w:val="en-US"/>
        </w:rPr>
      </w:pPr>
      <w:r w:rsidRPr="00E7248C">
        <w:rPr>
          <w:sz w:val="24"/>
          <w:szCs w:val="24"/>
          <w:lang w:val="en-US"/>
        </w:rPr>
        <w:t> </w:t>
      </w:r>
      <w:hyperlink r:id="rId13" w:anchor="edfb479d32c83b72387811a2ca8271520f7981c8" w:history="1">
        <w:r w:rsidRPr="00E7248C">
          <w:rPr>
            <w:color w:val="0000FF"/>
            <w:sz w:val="24"/>
            <w:szCs w:val="24"/>
            <w:lang w:val="en-US"/>
          </w:rPr>
          <w:t> </w:t>
        </w:r>
        <w:r w:rsidRPr="00E7248C">
          <w:rPr>
            <w:b/>
            <w:bCs/>
            <w:color w:val="0000FF"/>
            <w:sz w:val="24"/>
            <w:szCs w:val="24"/>
            <w:lang w:val="en-US"/>
          </w:rPr>
          <w:t>TS26510_Maf_Provisioning_ContentHosting.yaml </w:t>
        </w:r>
      </w:hyperlink>
    </w:p>
    <w:tbl>
      <w:tblPr>
        <w:tblW w:w="1404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795"/>
        <w:gridCol w:w="12320"/>
      </w:tblGrid>
      <w:tr w:rsidR="00780109" w:rsidRPr="00E7248C" w14:paraId="30332588" w14:textId="77777777" w:rsidTr="004A07AA">
        <w:trPr>
          <w:tblCellSpacing w:w="15" w:type="dxa"/>
        </w:trPr>
        <w:tc>
          <w:tcPr>
            <w:tcW w:w="750" w:type="dxa"/>
            <w:shd w:val="clear" w:color="auto" w:fill="E9F3F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549DDFF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E9F3F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DD64A7D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9F3FC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0F488D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openapi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3.0.0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7AA0C644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533A26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EB2F81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18A1DA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info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76CF42A5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4E311C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62E7297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EEEB62B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title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Maf_Provisioning_ContentHosting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236418E5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83CA88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A1A3529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A7631D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0.3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52D0FC90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21BDDC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21844A2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80DC1C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1.0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76FFFC71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675FC66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760B7F5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47E2938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| </w:t>
            </w:r>
          </w:p>
        </w:tc>
      </w:tr>
      <w:tr w:rsidR="00780109" w:rsidRPr="00E7248C" w14:paraId="466C6930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84769B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C70661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F4C8A8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 Delivery: Content Hosting Provisioning API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16A037AA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80C3D1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906F5A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80C9AE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© 2025, 3GPP Organizational Partners (ARIB, ATIS, CCSA, ETSI, TSDSI, TTA, TTC).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2F1ADE49" w14:textId="77777777" w:rsidTr="004A07A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B8425D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37AC5B9C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6A43337B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-12,7 +12,7 @@ tags:</w:t>
            </w:r>
          </w:p>
        </w:tc>
      </w:tr>
      <w:tr w:rsidR="00780109" w:rsidRPr="00E7248C" w14:paraId="3C3C60DD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4CE5FE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C40E78B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0FFB12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'Media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Delivery: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Hosting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Provisioning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52B6E51C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35CD87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BEA74A6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C89EF86" w14:textId="77777777" w:rsidR="00780109" w:rsidRPr="00E7248C" w:rsidRDefault="00780109" w:rsidP="004A07AA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780109" w:rsidRPr="00E7248C" w14:paraId="66F46B8D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D803F8F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C13295D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626BB84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externalDocs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3CDE130A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9CEEDB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281879A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E3BF2C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26.510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8.5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Delivery;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Interactions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and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APIs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handling'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273DFAA6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8D307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9880F4D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3BFFC46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26.510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9.0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Delivery;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Interactions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and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APIs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handling'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2ABE685C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FC5777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584DCCF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517BD1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url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'https://www.3gpp.org/ftp/Specs/archive/26_series/26.510/'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2DFDA8AA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5B66A0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20FBD15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0D59D3A" w14:textId="77777777" w:rsidR="00780109" w:rsidRPr="00E7248C" w:rsidRDefault="00780109" w:rsidP="004A07AA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780109" w:rsidRPr="00E7248C" w14:paraId="2885D822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73C5F7D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284787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E4CEF5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servers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4ED707F5" w14:textId="77777777" w:rsidTr="004A07A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1C164C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6344B4C8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5DD85238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-333,7 +333,22 @@ components:</w:t>
            </w:r>
          </w:p>
        </w:tc>
      </w:tr>
      <w:tr w:rsidR="00780109" w:rsidRPr="00E7248C" w14:paraId="73AA5FF6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A592523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8F26F1B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79D2BE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BaseDistributionConfiguration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20B54A7B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A3043CB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8A5C472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A6E335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object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0C468512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5F72666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890F77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6231E1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'Base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data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distribution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configurations.'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15F7DDA1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86BAAC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5845B35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1ABC6D6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required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23455245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0FE33D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316B9F6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9E8CE75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distributionId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1E5CC37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571ECE5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E99E022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0387B7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baseURL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04409D1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7D82C1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B20BE49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230AC04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properties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1E5BA88E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D397423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0293B0E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8CB67D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distributionId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11344F07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D5E1652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D8B0D3F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A881256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5854F6F4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EC87498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B2DB5C7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3A33C8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label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that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can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referenced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other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resources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Provisioning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Session.'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6F5A77B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E92E39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4327989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F6D80D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mode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3323F207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926E39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3F4E8E6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597945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'TS26510_CommonData.yaml#/components/schemas/ContentTransferMode'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643DA0C6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508D78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F4024FD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AD7CF6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affinityGroup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39C8AF24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B4DC8C3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1BABD7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A9C507D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A8F04A8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F3C8D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D6D25B1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F4BD09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&gt; </w:t>
            </w:r>
          </w:p>
        </w:tc>
      </w:tr>
      <w:tr w:rsidR="00780109" w:rsidRPr="00E7248C" w14:paraId="53CF2EFD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BB270E8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7A23FE3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679A582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A label used to indicate how physical endpoint(s) of </w:t>
            </w:r>
          </w:p>
        </w:tc>
      </w:tr>
      <w:tr w:rsidR="00780109" w:rsidRPr="00E7248C" w14:paraId="5ADA3BED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E4A73A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944B6E6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C29637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the M4 service location exposed by this and other </w:t>
            </w:r>
          </w:p>
        </w:tc>
      </w:tr>
      <w:tr w:rsidR="00780109" w:rsidRPr="00E7248C" w14:paraId="24F50F17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139CFA3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1DF6035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17A896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distribution configurations are deployed across </w:t>
            </w:r>
          </w:p>
        </w:tc>
      </w:tr>
      <w:tr w:rsidR="00780109" w:rsidRPr="00E7248C" w14:paraId="3992F17A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850B41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B18D60A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2D8286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resilience zones.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0D3D70B0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546AB0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31C87AF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88E116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supplementaryDistributionNetworks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47CE7B6B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918B72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4362064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B85670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array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563B23B6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76185B8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353D97B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2CB2444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items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381C37A4" w14:textId="77777777" w:rsidTr="004A07A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5D5E33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697BB177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49540A4E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-355,6 +370,8 @@ components:</w:t>
            </w:r>
          </w:p>
        </w:tc>
      </w:tr>
      <w:tr w:rsidR="00780109" w:rsidRPr="00E7248C" w14:paraId="0F5B31F8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D8F583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F38BE7A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EF02F8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ResourceId</w:t>
            </w:r>
            <w:proofErr w:type="spellEnd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6520035D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898C34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7890A08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F52C36D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domainNameAlias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084E2203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2DEDA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503554C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BEC037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72AC8339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87B738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30BE2D9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A0A92BF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baseURL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1C37C70D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F3319B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66F676A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ADF1BB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AbsoluteUrl</w:t>
            </w:r>
            <w:proofErr w:type="spellEnd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406C3BE7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2DC09B4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E6CF8E8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595D72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entryPoint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3AEF9572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342D80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6652BA1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24778BB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'TS26510_CommonData.yaml#/components/schemas/RelativeMediaEntryPoint'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46DF37AC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445057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6EF71E9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AF1BCA8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pathRewriteRules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244D4CD0" w14:textId="77777777" w:rsidTr="004A07A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C6795A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2CE41AA8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45DF585A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-412,18 +429,11 @@ components:</w:t>
            </w:r>
          </w:p>
        </w:tc>
      </w:tr>
      <w:tr w:rsidR="00780109" w:rsidRPr="00E7248C" w14:paraId="3337320F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488926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665D7F4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C1A979D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31351B4F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78842FD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17EC012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69B5C6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'#/components/schemas/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BaseDistributionConfiguration</w:t>
            </w:r>
            <w:proofErr w:type="spellEnd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E43AC27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D658681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AE5F6C8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3390A1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object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7C20802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53031AE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4EEC510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70AE362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required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2FF91A39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9BA13A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91198D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38E2A4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canonicalDomainName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225C2414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26FBF2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405B2E2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9AC4EE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baseURL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A19812A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3E0C82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16BD63E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106B9F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properties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27E1D27A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F7CFDD3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922721F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98113D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canonicalDomainName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08E0AA1E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D5469D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A6D1693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607EB74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readOnly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b/>
                <w:bCs/>
                <w:color w:val="3A383F"/>
                <w:sz w:val="16"/>
                <w:szCs w:val="16"/>
                <w:lang w:val="en-US"/>
              </w:rPr>
              <w:t>true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5DD7C327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DEB06B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C6E18DD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6BCA37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05A05772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9668E7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74B9F6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F0ECB76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'Default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Fully-Qualified</w:t>
            </w:r>
            <w:proofErr w:type="gramEnd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assigned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AF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M4.'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6E1C37D3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3476144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46B5808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51CD4C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baseURL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4026C399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B968FD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A1809A2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7367B59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readOnly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b/>
                <w:bCs/>
                <w:color w:val="3A383F"/>
                <w:sz w:val="16"/>
                <w:szCs w:val="16"/>
                <w:lang w:val="en-US"/>
              </w:rPr>
              <w:t>true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38259DD5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A2A9C4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FB90AA8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8DAACD8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778BE97E" w14:textId="77777777" w:rsidTr="004A07AA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624B32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FA5AB4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7767C50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AbsoluteUrl</w:t>
            </w:r>
            <w:proofErr w:type="spellEnd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417D86C2" w14:textId="77777777" w:rsidTr="004A07AA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D897E35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BBA5A0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FCDB3F4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'Default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Fully-Qualified</w:t>
            </w:r>
            <w:proofErr w:type="gramEnd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assigned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AF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and</w:t>
            </w:r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E7248C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M10.'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6301AE1D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7A7A8B5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5FFCE44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198EE7C" w14:textId="77777777" w:rsidR="00780109" w:rsidRPr="00E7248C" w:rsidRDefault="00780109" w:rsidP="004A07AA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780109" w:rsidRPr="00E7248C" w14:paraId="08A5CF90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28168AD" w14:textId="77777777" w:rsidR="00780109" w:rsidRPr="00E7248C" w:rsidRDefault="00780109" w:rsidP="004A07AA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999877E" w14:textId="77777777" w:rsidR="00780109" w:rsidRPr="00E7248C" w:rsidRDefault="00780109" w:rsidP="004A07AA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1EFD407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E7248C"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># Schema for the resource itself</w:t>
            </w:r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E7248C" w14:paraId="5968E89B" w14:textId="77777777" w:rsidTr="004A07AA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C187192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0C9D8F7" w14:textId="77777777" w:rsidR="00780109" w:rsidRPr="00E7248C" w:rsidRDefault="00780109" w:rsidP="004A07AA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A9536EC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E7248C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ContentHostingConfiguration</w:t>
            </w:r>
            <w:proofErr w:type="spellEnd"/>
            <w:r w:rsidRPr="00E7248C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E7248C" w14:paraId="244E8070" w14:textId="77777777" w:rsidTr="004A07A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8B0593A" w14:textId="77777777" w:rsidR="00780109" w:rsidRPr="00E7248C" w:rsidRDefault="00780109" w:rsidP="004A07AA">
            <w:pPr>
              <w:spacing w:after="0"/>
              <w:rPr>
                <w:rFonts w:ascii="Menlo" w:hAnsi="Menlo" w:cs="Menlo"/>
                <w:color w:val="3A383F"/>
                <w:sz w:val="19"/>
                <w:szCs w:val="19"/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105BD486" w14:textId="77777777" w:rsidR="00780109" w:rsidRPr="00E7248C" w:rsidRDefault="00780109" w:rsidP="004A07AA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2DF4D2FA" w14:textId="77777777" w:rsidR="00780109" w:rsidRPr="00E7248C" w:rsidRDefault="00780109" w:rsidP="004A07AA">
            <w:pPr>
              <w:spacing w:after="0"/>
              <w:rPr>
                <w:lang w:val="en-US"/>
              </w:rPr>
            </w:pPr>
          </w:p>
        </w:tc>
      </w:tr>
    </w:tbl>
    <w:p w14:paraId="72A20454" w14:textId="77777777" w:rsidR="00780109" w:rsidRPr="00E7248C" w:rsidRDefault="00780109" w:rsidP="00780109">
      <w:pPr>
        <w:spacing w:after="0"/>
        <w:rPr>
          <w:sz w:val="24"/>
          <w:szCs w:val="24"/>
          <w:lang w:val="en-US"/>
        </w:rPr>
      </w:pPr>
    </w:p>
    <w:p w14:paraId="721CFE4B" w14:textId="77777777" w:rsidR="00780109" w:rsidRPr="00780109" w:rsidRDefault="00780109" w:rsidP="00780109">
      <w:pPr>
        <w:rPr>
          <w:sz w:val="24"/>
          <w:szCs w:val="24"/>
          <w:lang w:val="en-US"/>
        </w:rPr>
      </w:pPr>
      <w:r w:rsidRPr="00780109">
        <w:rPr>
          <w:sz w:val="24"/>
          <w:szCs w:val="24"/>
          <w:lang w:val="en-US"/>
        </w:rPr>
        <w:t> </w:t>
      </w:r>
      <w:hyperlink r:id="rId14" w:anchor="e4a2a332700bcb196a0c28c1042722c7807a48d3" w:history="1">
        <w:r w:rsidRPr="00780109">
          <w:rPr>
            <w:color w:val="0000FF"/>
            <w:sz w:val="24"/>
            <w:szCs w:val="24"/>
            <w:lang w:val="en-US"/>
          </w:rPr>
          <w:t> </w:t>
        </w:r>
        <w:r w:rsidRPr="00780109">
          <w:rPr>
            <w:b/>
            <w:bCs/>
            <w:color w:val="0000FF"/>
            <w:sz w:val="24"/>
            <w:szCs w:val="24"/>
            <w:lang w:val="en-US"/>
          </w:rPr>
          <w:t>TS26510_Maf_Provisioning_ContentPublishing.yaml </w:t>
        </w:r>
      </w:hyperlink>
    </w:p>
    <w:tbl>
      <w:tblPr>
        <w:tblW w:w="1404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795"/>
        <w:gridCol w:w="12320"/>
      </w:tblGrid>
      <w:tr w:rsidR="00780109" w:rsidRPr="00780109" w14:paraId="2A283C16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D547C8E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D3B306D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2BD7B19" w14:textId="7777777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openapi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3.0.0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3C620E12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495CED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2CE672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F91832B" w14:textId="7777777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info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7D119C10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C28F5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B0215C1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A0997CF" w14:textId="2189ED7F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title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Maf_Provisioning_ContentPublishing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3896B344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79D170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0898C76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7DE5CB0" w14:textId="297D4804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0.3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5D7C2595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867FDB1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7C1571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B4F54FC" w14:textId="366D2B1C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version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1.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1.0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0075D265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EBA9D7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837E45A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3402FC7" w14:textId="612BE762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| </w:t>
            </w:r>
          </w:p>
        </w:tc>
      </w:tr>
      <w:tr w:rsidR="00780109" w:rsidRPr="00780109" w14:paraId="2ECC0981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3150BC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9720679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66F16D7" w14:textId="4D6A296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 Delivery: Content Publishing Provisioning API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5C8F5788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49553B5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FB92949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D71A9E4" w14:textId="44813FD4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© 2025, 3GPP Organizational Partners (ARIB, ATIS, CCSA, ETSI, TSDSI, TTA, TTC).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33C1E003" w14:textId="77777777" w:rsidTr="0078010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21DF618" w14:textId="5F068B2A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5276A998" w14:textId="71308320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2D5512E0" w14:textId="64417C02" w:rsidR="00780109" w:rsidRPr="00780109" w:rsidRDefault="00780109" w:rsidP="00780109">
            <w:pPr>
              <w:spacing w:after="0"/>
              <w:rPr>
                <w:sz w:val="16"/>
                <w:szCs w:val="16"/>
                <w:lang w:val="en-US"/>
              </w:rPr>
            </w:pP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-12,7 +12,7 @@ tags:</w:t>
            </w:r>
          </w:p>
        </w:tc>
      </w:tr>
      <w:tr w:rsidR="00780109" w:rsidRPr="00780109" w14:paraId="01E88C2E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FBB9541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A59A100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B82544A" w14:textId="7477D80C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Delivery: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Publishing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Provisioning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FCBD387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156666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AA33EE8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3B131AE" w14:textId="77777777" w:rsidR="00780109" w:rsidRPr="00780109" w:rsidRDefault="00780109" w:rsidP="00780109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780109" w:rsidRPr="00780109" w14:paraId="5B4077C5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97EAA6C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B5CDCE8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4938ACB" w14:textId="7777777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externalDocs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72584210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33F9B4E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A35D7E7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EA88739" w14:textId="3284064A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26.510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8.4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Delivery;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Interactions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and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handling'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DD074E8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EEB4E08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41D6A3C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7817E20" w14:textId="1C0A56F6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26.510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V1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9.0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.0;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Delivery;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Interactions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and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APIs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handling'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6842EC57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121B59B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540E687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5D8C67A" w14:textId="2760A3AF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url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'https://www.3gpp.org/ftp/Specs/archive/26_series/26.510/'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4BE2DCCA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A71C462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987CA54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969D37A" w14:textId="77777777" w:rsidR="00780109" w:rsidRPr="00780109" w:rsidRDefault="00780109" w:rsidP="00780109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780109" w:rsidRPr="00780109" w14:paraId="2DA672D9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93D19AF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0F226C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7A84687" w14:textId="7777777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servers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56BA0E3D" w14:textId="77777777" w:rsidTr="0078010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590C572" w14:textId="01E96CE3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7DF3A5B7" w14:textId="530A7996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07294EA0" w14:textId="482B2846" w:rsidR="00780109" w:rsidRPr="00780109" w:rsidRDefault="00780109" w:rsidP="00780109">
            <w:pPr>
              <w:spacing w:after="0"/>
              <w:rPr>
                <w:sz w:val="16"/>
                <w:szCs w:val="16"/>
                <w:lang w:val="en-US"/>
              </w:rPr>
            </w:pP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-265,7 +265,7 @@ paths:</w:t>
            </w:r>
          </w:p>
        </w:tc>
      </w:tr>
      <w:tr w:rsidR="00780109" w:rsidRPr="00780109" w14:paraId="231BABD3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AC12A41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F7ECF44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EE21A66" w14:textId="5FC9C12D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content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56254F70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79B7F4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36F1838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800EA31" w14:textId="737756A4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application/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json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2E129190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0655C44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B91A212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D039908" w14:textId="3E202AB3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schema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24487CEE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96709FF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0F7367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6F0F088" w14:textId="03B4BE6F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aggregate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number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of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cache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entries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purged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all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5GMS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shd w:val="clear" w:color="auto" w:fill="FAC5CD"/>
                <w:lang w:val="en-US"/>
              </w:rPr>
              <w:t>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instances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distributing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4363AD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br/>
            </w:r>
            <w:r w:rsidR="004363AD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  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requested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Provisioning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Session.'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6E40C136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BED830B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1C8E289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2A77BB0" w14:textId="7B462B5D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aggregate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number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of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cache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entries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purged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all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5GMS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shd w:val="clear" w:color="auto" w:fill="C7F0D2"/>
                <w:lang w:val="en-US"/>
              </w:rPr>
              <w:t>u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instances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distributing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4363AD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br/>
            </w:r>
            <w:r w:rsidR="004363AD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  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requested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Provisioning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Session.'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09C8C9E1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5413040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0E4ECC6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95C6CDB" w14:textId="623A773C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integer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6EAAAB75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6F578AE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223910A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98000C6" w14:textId="4655EE48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minimum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009999"/>
                <w:sz w:val="16"/>
                <w:szCs w:val="16"/>
                <w:lang w:val="en-US"/>
              </w:rPr>
              <w:t>1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CCB5C07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4808730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1CF14A0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0573650" w14:textId="6EEB9335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'204'</w:t>
            </w:r>
            <w:r w:rsidRPr="00780109">
              <w:rPr>
                <w:rFonts w:ascii="Menlo" w:hAnsi="Menlo" w:cs="Menlo"/>
                <w:color w:val="A61717"/>
                <w:sz w:val="16"/>
                <w:szCs w:val="16"/>
                <w:shd w:val="clear" w:color="auto" w:fill="E3D2D2"/>
                <w:lang w:val="en-US"/>
              </w:rPr>
              <w:t>: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># No Content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E4061C9" w14:textId="77777777" w:rsidTr="0078010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0963E87" w14:textId="6D22BA76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5EE98D8B" w14:textId="17DFD9AD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40E7F8CB" w14:textId="134380A0" w:rsidR="00780109" w:rsidRPr="00780109" w:rsidRDefault="00780109" w:rsidP="00780109">
            <w:pPr>
              <w:spacing w:after="0"/>
              <w:rPr>
                <w:sz w:val="16"/>
                <w:szCs w:val="16"/>
                <w:lang w:val="en-US"/>
              </w:rPr>
            </w:pP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-332,8 +332,23 @@ components:</w:t>
            </w:r>
          </w:p>
        </w:tc>
      </w:tr>
      <w:tr w:rsidR="00780109" w:rsidRPr="00780109" w14:paraId="39772CD3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6F40DEC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BC6EF8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9DFCAE3" w14:textId="16C3C8DF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object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4AF47470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BFF63A2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F9E148A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E86F867" w14:textId="3DAEE7E5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configuration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contribution.'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425CF23F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F23D19E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C2D6793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4EB4FB0" w14:textId="7D44E578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required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39B32F18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2C6368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9269224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7C1324B" w14:textId="438B4472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contributionId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088B0727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A227DBB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83E2E2D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47E3383" w14:textId="4346B294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canonicalDomainName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7E208CBF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89E1F7C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52ABA5A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33BF487" w14:textId="0017309F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baseURL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2EE512C2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1C473F2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8A0EECC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0F5C075" w14:textId="26DD057F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entryPoint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6E87C3CA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50D768B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08972B6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4027D26" w14:textId="5BD93125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properties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0E3CE7D3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96F03EE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F6C2B6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F98A69F" w14:textId="794D2DF8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contributionId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23BA9403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19636C2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ABF97A8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329C013" w14:textId="14EBF63A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58B845DA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7CCFB5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DD37162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3B16D3B" w14:textId="10BF8C40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label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that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other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resources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in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Provisioning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Session.'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29597927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05C98BC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B5C2449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8E8E301" w14:textId="007AB47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mode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6E2A6BBE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8899433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10749DD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FA954E4" w14:textId="718D97E6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'TS26510_CommonData.yaml#/components/schemas/ContentTransferMode'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3CE1ED1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C74573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642AC87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6E17EE7" w14:textId="343610C0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affinityGroup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5E5254AF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580E28F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C806F5A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63C9CA7" w14:textId="15BF9352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0F6E90EF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787A940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A74B066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9A02313" w14:textId="338ED694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&gt; </w:t>
            </w:r>
          </w:p>
        </w:tc>
      </w:tr>
      <w:tr w:rsidR="00780109" w:rsidRPr="00780109" w14:paraId="175C12CD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FBACC0F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C332DDE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273965C" w14:textId="4442F24F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A label used to indicate how physical endpoint(s) of </w:t>
            </w:r>
          </w:p>
        </w:tc>
      </w:tr>
      <w:tr w:rsidR="00780109" w:rsidRPr="00780109" w14:paraId="568B0D2E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24A11F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A04C9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6A6C2C6" w14:textId="74FB90C8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the M4 service location exposed by this and other </w:t>
            </w:r>
          </w:p>
        </w:tc>
      </w:tr>
      <w:tr w:rsidR="00780109" w:rsidRPr="00780109" w14:paraId="2A4DF895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F85831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002D9FB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87136BD" w14:textId="73F9EF1C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contribution configurations are deployed across </w:t>
            </w:r>
          </w:p>
        </w:tc>
      </w:tr>
      <w:tr w:rsidR="00780109" w:rsidRPr="00780109" w14:paraId="72B58534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C4632A4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C116E21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3BADCCD" w14:textId="10209FDA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resilience zones.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202003F6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8C408D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393D7A0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9C405D1" w14:textId="4B4838D3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edgeResourcesConfigurationId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0FF54A24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744B07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1326C44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6705EE5" w14:textId="50D57FCA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ResourceId</w:t>
            </w:r>
            <w:proofErr w:type="spellEnd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5E684848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029FD7A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5EE0636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7713E1A" w14:textId="08E9F279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contentPreparationTemplateId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5616E50E" w14:textId="77777777" w:rsidTr="0078010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1A9CE04" w14:textId="1CE06270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4A5163D1" w14:textId="4B8C65D5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2F6F2623" w14:textId="1EBFDE03" w:rsidR="00780109" w:rsidRPr="00780109" w:rsidRDefault="00780109" w:rsidP="00780109">
            <w:pPr>
              <w:spacing w:after="0"/>
              <w:rPr>
                <w:sz w:val="16"/>
                <w:szCs w:val="16"/>
                <w:lang w:val="en-US"/>
              </w:rPr>
            </w:pP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-342,9 +357,14 @@ components:</w:t>
            </w:r>
          </w:p>
        </w:tc>
      </w:tr>
      <w:tr w:rsidR="00780109" w:rsidRPr="00780109" w14:paraId="03F8D741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75E29D8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278228F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5D26851" w14:textId="2855768B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4B99CE05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C668B5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4FC6153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12E6306" w14:textId="3BFC5894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ResourceId</w:t>
            </w:r>
            <w:proofErr w:type="spellEnd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7F78030F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68184C8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1CFED3D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0CCE4F2" w14:textId="373545ED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to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Server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Certificate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resource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to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presented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4363AD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br/>
            </w:r>
            <w:r w:rsidR="004363AD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    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M4.'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0D8E1465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A1A4CE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E05673B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055FB14" w14:textId="54D75F53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canonicalDomainName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2E75C242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EB1304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E95AF2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F6CDD62" w14:textId="343C10E1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7D1DBC31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6AA26A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899DC36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1A1F416" w14:textId="7378E774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'Default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Fully-Qualified</w:t>
            </w:r>
            <w:proofErr w:type="gramEnd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M10.'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28A48B4F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8C9999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915FE02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BBE8FEF" w14:textId="75F6AA01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domainNameAlias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2C7A4F16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B81141D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1ED8224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FA65E3D" w14:textId="7C05B323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77CB6FF1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B38BB4F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A76A800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5181431" w14:textId="2B5DAAB1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'Additional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nominated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Application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Provider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and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used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to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4363AD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br/>
            </w:r>
            <w:r w:rsidR="004363AD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 xml:space="preserve">                       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set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appropriate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CORS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HTTP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response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headers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M4.'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3884658C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2927014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6E28EF3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C92D864" w14:textId="02570269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baseURL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76B1E7ED" w14:textId="77777777" w:rsidTr="00780109">
        <w:trPr>
          <w:tblCellSpacing w:w="15" w:type="dxa"/>
        </w:trPr>
        <w:tc>
          <w:tcPr>
            <w:tcW w:w="750" w:type="dxa"/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A3870F1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DDFBE6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251B98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DF0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44719B4" w14:textId="2C6E54BD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AbsoluteUrl</w:t>
            </w:r>
            <w:proofErr w:type="spellEnd"/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2E5F4664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21B71A0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1E2CAA3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4849BF1" w14:textId="5DF43B42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entryPoint</w:t>
            </w:r>
            <w:proofErr w:type="spellEnd"/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2FEF0257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81C3C01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E36A56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173BB8D" w14:textId="0B150B81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'TS26510_CommonData.yaml#/components/schemas/RelativeMediaEntryPoint'</w:t>
            </w: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0214930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F398F94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E462802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4479CFAF" w14:textId="77777777" w:rsidR="00780109" w:rsidRPr="00780109" w:rsidRDefault="00780109" w:rsidP="00780109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780109" w:rsidRPr="00780109" w14:paraId="165291E5" w14:textId="77777777" w:rsidTr="0078010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8017D64" w14:textId="73154BFF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1C34660F" w14:textId="1C05B758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…</w:t>
            </w:r>
          </w:p>
        </w:tc>
        <w:tc>
          <w:tcPr>
            <w:tcW w:w="0" w:type="auto"/>
            <w:shd w:val="clear" w:color="auto" w:fill="FFFFFF"/>
            <w:hideMark/>
          </w:tcPr>
          <w:p w14:paraId="213C032D" w14:textId="17F2E632" w:rsidR="00780109" w:rsidRPr="00780109" w:rsidRDefault="00780109" w:rsidP="00780109">
            <w:pPr>
              <w:spacing w:after="0"/>
              <w:rPr>
                <w:sz w:val="16"/>
                <w:szCs w:val="16"/>
                <w:lang w:val="en-US"/>
              </w:rPr>
            </w:pPr>
            <w:r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>@@ -352,19 +372,6 @@ components:</w:t>
            </w:r>
          </w:p>
        </w:tc>
      </w:tr>
      <w:tr w:rsidR="00780109" w:rsidRPr="00780109" w14:paraId="7CA8B39B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8B3A8AC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F5ACE50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9A9A841" w14:textId="585F0047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'A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content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contribution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configuration.'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2BF1C06C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EFF3405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F7BA79D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5DA1F5B" w14:textId="35F3D554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</w:t>
            </w:r>
            <w:proofErr w:type="spellStart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730D6720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46FCB52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FD7EBB1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979DC84" w14:textId="14714DEC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'#/components/schemas/</w:t>
            </w:r>
            <w:proofErr w:type="spellStart"/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BaseContributionConfiguration</w:t>
            </w:r>
            <w:proofErr w:type="spellEnd"/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4D1FA407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43A392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8AF50AE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8B6EFEF" w14:textId="1146D363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object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7E880969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1E4723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3FE815F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5B5E7BD" w14:textId="1A3FAEBC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required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00C5D4D5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3DDF37C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4D2BCEE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3A6CAFC" w14:textId="7E1B6C3B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canonicalDomainName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E749639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40829418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C7836B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5AD7A8D3" w14:textId="13DB104C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baseURL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7E1AC071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9B3CDF0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01F06A1A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F2308EF" w14:textId="7C98F777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properties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10A8BFE2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355BD56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B4D8A0B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8B5C73A" w14:textId="5FFB91D5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canonicalDomainName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15245A70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4D6035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114AE9F7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1FE558B" w14:textId="68C0799C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readOnly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b/>
                <w:bCs/>
                <w:color w:val="3A383F"/>
                <w:sz w:val="16"/>
                <w:szCs w:val="16"/>
                <w:lang w:val="en-US"/>
              </w:rPr>
              <w:t>true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3577F7E8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AE4339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E55A597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66BE816C" w14:textId="6F54A091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type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string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42310308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66E59CB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277AAC5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23DF223B" w14:textId="46969A8D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description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'Default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proofErr w:type="gramStart"/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Fully-Qualified</w:t>
            </w:r>
            <w:proofErr w:type="gramEnd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Domain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Name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assigned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by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the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Media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AF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for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use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at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reference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point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M4.'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288E0221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D4E1C53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8A194DC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19D8ADBE" w14:textId="00797620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</w:t>
            </w:r>
            <w:proofErr w:type="spellStart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baseURL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26377098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AF476FD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F85C14B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9553DFB" w14:textId="044ED610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readOnly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b/>
                <w:bCs/>
                <w:color w:val="3A383F"/>
                <w:sz w:val="16"/>
                <w:szCs w:val="16"/>
                <w:lang w:val="en-US"/>
              </w:rPr>
              <w:t>true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652BD505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7E749B7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F03CACC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F87BB5F" w14:textId="1E0FE644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allOf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046D422D" w14:textId="77777777" w:rsidTr="00780109">
        <w:trPr>
          <w:tblCellSpacing w:w="15" w:type="dxa"/>
        </w:trPr>
        <w:tc>
          <w:tcPr>
            <w:tcW w:w="750" w:type="dxa"/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5D9812C8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9D7DC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E156710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9EB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61F9394" w14:textId="0589F9F7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             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- </w:t>
            </w:r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$ref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'TS26510_CommonData.yaml#/components/schemas/</w:t>
            </w:r>
            <w:proofErr w:type="spellStart"/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AbsoluteUrl</w:t>
            </w:r>
            <w:proofErr w:type="spellEnd"/>
            <w:r w:rsidR="00780109" w:rsidRPr="00780109">
              <w:rPr>
                <w:rFonts w:ascii="Menlo" w:hAnsi="Menlo" w:cs="Menlo"/>
                <w:color w:val="DD1144"/>
                <w:sz w:val="16"/>
                <w:szCs w:val="16"/>
                <w:lang w:val="en-US"/>
              </w:rPr>
              <w:t>'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1379166E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E906EAB" w14:textId="77777777" w:rsidR="00780109" w:rsidRPr="00780109" w:rsidRDefault="00780109" w:rsidP="00780109">
            <w:pPr>
              <w:spacing w:after="0"/>
              <w:jc w:val="center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5F28A69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4B4B463" w14:textId="77777777" w:rsidR="00780109" w:rsidRPr="00780109" w:rsidRDefault="00780109" w:rsidP="00780109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780109" w:rsidRPr="00780109" w14:paraId="55E2CDCB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275E32FC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63D6A9CA" w14:textId="77777777" w:rsidR="00780109" w:rsidRPr="00780109" w:rsidRDefault="00780109" w:rsidP="00780109">
            <w:pPr>
              <w:spacing w:after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3D3C85B9" w14:textId="5B46B59D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 xml:space="preserve">  </w:t>
            </w:r>
            <w:r w:rsidR="00780109" w:rsidRPr="00780109">
              <w:rPr>
                <w:rFonts w:ascii="Menlo" w:hAnsi="Menlo" w:cs="Menlo"/>
                <w:i/>
                <w:iCs/>
                <w:color w:val="999988"/>
                <w:sz w:val="16"/>
                <w:szCs w:val="16"/>
                <w:lang w:val="en-US"/>
              </w:rPr>
              <w:t># Schema for the resource itself</w:t>
            </w:r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 </w:t>
            </w:r>
          </w:p>
        </w:tc>
      </w:tr>
      <w:tr w:rsidR="00780109" w:rsidRPr="00780109" w14:paraId="7F3773E6" w14:textId="77777777" w:rsidTr="00780109">
        <w:trPr>
          <w:tblCellSpacing w:w="15" w:type="dxa"/>
        </w:trPr>
        <w:tc>
          <w:tcPr>
            <w:tcW w:w="750" w:type="dxa"/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78FDB870" w14:textId="7777777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75" w:type="dxa"/>
              <w:bottom w:w="0" w:type="dxa"/>
              <w:right w:w="150" w:type="dxa"/>
            </w:tcMar>
            <w:hideMark/>
          </w:tcPr>
          <w:p w14:paraId="38999CC5" w14:textId="77777777" w:rsidR="00780109" w:rsidRPr="00780109" w:rsidRDefault="00780109" w:rsidP="00780109">
            <w:pPr>
              <w:spacing w:after="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7820039C" w14:textId="48400F3C" w:rsidR="00780109" w:rsidRPr="00780109" w:rsidRDefault="004363AD" w:rsidP="00780109">
            <w:pPr>
              <w:spacing w:after="0"/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</w:pPr>
            <w:r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 xml:space="preserve">  </w:t>
            </w:r>
            <w:proofErr w:type="spellStart"/>
            <w:r w:rsidR="00780109" w:rsidRPr="00780109">
              <w:rPr>
                <w:rFonts w:ascii="Menlo" w:hAnsi="Menlo" w:cs="Menlo"/>
                <w:color w:val="008080"/>
                <w:sz w:val="16"/>
                <w:szCs w:val="16"/>
                <w:lang w:val="en-US"/>
              </w:rPr>
              <w:t>ContentPublishingConfiguration</w:t>
            </w:r>
            <w:proofErr w:type="spellEnd"/>
            <w:r w:rsidR="00780109" w:rsidRPr="00780109">
              <w:rPr>
                <w:rFonts w:ascii="Menlo" w:hAnsi="Menlo" w:cs="Menlo"/>
                <w:color w:val="3A383F"/>
                <w:sz w:val="16"/>
                <w:szCs w:val="16"/>
                <w:lang w:val="en-US"/>
              </w:rPr>
              <w:t xml:space="preserve">: </w:t>
            </w:r>
          </w:p>
        </w:tc>
      </w:tr>
      <w:tr w:rsidR="00780109" w:rsidRPr="00780109" w14:paraId="48D21FE8" w14:textId="77777777" w:rsidTr="0078010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AFD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p w14:paraId="0D6644E8" w14:textId="77777777" w:rsidR="00780109" w:rsidRPr="00780109" w:rsidRDefault="00780109" w:rsidP="00780109">
            <w:pPr>
              <w:spacing w:after="0"/>
              <w:rPr>
                <w:rFonts w:ascii="Menlo" w:hAnsi="Menlo" w:cs="Menlo"/>
                <w:color w:val="3A383F"/>
                <w:sz w:val="19"/>
                <w:szCs w:val="19"/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276E1F9F" w14:textId="77777777" w:rsidR="00780109" w:rsidRPr="00780109" w:rsidRDefault="00780109" w:rsidP="00780109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46BFD819" w14:textId="77777777" w:rsidR="00780109" w:rsidRPr="00780109" w:rsidRDefault="00780109" w:rsidP="00780109">
            <w:pPr>
              <w:spacing w:after="0"/>
              <w:rPr>
                <w:lang w:val="en-US"/>
              </w:rPr>
            </w:pPr>
          </w:p>
        </w:tc>
      </w:tr>
    </w:tbl>
    <w:p w14:paraId="401EE58B" w14:textId="77777777" w:rsidR="00780109" w:rsidRPr="00780109" w:rsidRDefault="00780109" w:rsidP="00780109">
      <w:pPr>
        <w:spacing w:after="0"/>
        <w:rPr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8010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C294" w14:textId="77777777" w:rsidR="00696B86" w:rsidRDefault="00696B86">
      <w:r>
        <w:separator/>
      </w:r>
    </w:p>
  </w:endnote>
  <w:endnote w:type="continuationSeparator" w:id="0">
    <w:p w14:paraId="1BAF5F0B" w14:textId="77777777" w:rsidR="00696B86" w:rsidRDefault="0069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85C9E" w14:textId="77777777" w:rsidR="00696B86" w:rsidRDefault="00696B86">
      <w:r>
        <w:separator/>
      </w:r>
    </w:p>
  </w:footnote>
  <w:footnote w:type="continuationSeparator" w:id="0">
    <w:p w14:paraId="215FFD9C" w14:textId="77777777" w:rsidR="00696B86" w:rsidRDefault="00696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3A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B86"/>
    <w:rsid w:val="006B46FB"/>
    <w:rsid w:val="006E21FB"/>
    <w:rsid w:val="007801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69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URLdisplay">
    <w:name w:val="URL display"/>
    <w:basedOn w:val="Normal"/>
    <w:rsid w:val="00780109"/>
    <w:pPr>
      <w:shd w:val="clear" w:color="auto" w:fill="FFFFFF"/>
      <w:overflowPunct w:val="0"/>
      <w:autoSpaceDE w:val="0"/>
      <w:autoSpaceDN w:val="0"/>
      <w:adjustRightInd w:val="0"/>
      <w:spacing w:after="120"/>
      <w:ind w:firstLine="284"/>
    </w:pPr>
    <w:rPr>
      <w:rFonts w:ascii="Courier New" w:eastAsiaTheme="minorEastAsia" w:hAnsi="Courier New"/>
      <w:iCs/>
      <w:color w:val="444444"/>
      <w:sz w:val="18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80109"/>
  </w:style>
  <w:style w:type="character" w:styleId="Strong">
    <w:name w:val="Strong"/>
    <w:basedOn w:val="DefaultParagraphFont"/>
    <w:uiPriority w:val="22"/>
    <w:qFormat/>
    <w:rsid w:val="00780109"/>
    <w:rPr>
      <w:b/>
      <w:bCs/>
    </w:rPr>
  </w:style>
  <w:style w:type="character" w:customStyle="1" w:styleId="line">
    <w:name w:val="line"/>
    <w:basedOn w:val="DefaultParagraphFont"/>
    <w:rsid w:val="00780109"/>
  </w:style>
  <w:style w:type="character" w:customStyle="1" w:styleId="na">
    <w:name w:val="na"/>
    <w:basedOn w:val="DefaultParagraphFont"/>
    <w:rsid w:val="00780109"/>
  </w:style>
  <w:style w:type="character" w:customStyle="1" w:styleId="pi">
    <w:name w:val="pi"/>
    <w:basedOn w:val="DefaultParagraphFont"/>
    <w:rsid w:val="00780109"/>
  </w:style>
  <w:style w:type="character" w:customStyle="1" w:styleId="s">
    <w:name w:val="s"/>
    <w:basedOn w:val="DefaultParagraphFont"/>
    <w:rsid w:val="00780109"/>
  </w:style>
  <w:style w:type="character" w:customStyle="1" w:styleId="idiff">
    <w:name w:val="idiff"/>
    <w:basedOn w:val="DefaultParagraphFont"/>
    <w:rsid w:val="00780109"/>
  </w:style>
  <w:style w:type="character" w:customStyle="1" w:styleId="s1">
    <w:name w:val="s1"/>
    <w:basedOn w:val="DefaultParagraphFont"/>
    <w:rsid w:val="00780109"/>
  </w:style>
  <w:style w:type="character" w:customStyle="1" w:styleId="nv">
    <w:name w:val="nv"/>
    <w:basedOn w:val="DefaultParagraphFont"/>
    <w:rsid w:val="00780109"/>
  </w:style>
  <w:style w:type="character" w:customStyle="1" w:styleId="m">
    <w:name w:val="m"/>
    <w:basedOn w:val="DefaultParagraphFont"/>
    <w:rsid w:val="00780109"/>
  </w:style>
  <w:style w:type="character" w:customStyle="1" w:styleId="err">
    <w:name w:val="err"/>
    <w:basedOn w:val="DefaultParagraphFont"/>
    <w:rsid w:val="00780109"/>
  </w:style>
  <w:style w:type="character" w:customStyle="1" w:styleId="c1">
    <w:name w:val="c1"/>
    <w:basedOn w:val="DefaultParagraphFont"/>
    <w:rsid w:val="00780109"/>
  </w:style>
  <w:style w:type="character" w:customStyle="1" w:styleId="kc">
    <w:name w:val="kc"/>
    <w:basedOn w:val="DefaultParagraphFont"/>
    <w:rsid w:val="0078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31430">
          <w:marLeft w:val="0"/>
          <w:marRight w:val="0"/>
          <w:marTop w:val="0"/>
          <w:marBottom w:val="24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5484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6" w:color="auto"/>
                <w:right w:val="none" w:sz="0" w:space="0" w:color="auto"/>
              </w:divBdr>
              <w:divsChild>
                <w:div w:id="18408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09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9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4/amd-pro-med/-/compare/REL-19...multi_service_location?from_project_id=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4/amd-pro-med/-/commits/multi_service_location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4/amd-pro-med/-/compare/REL-19...multi_service_location?from_project_id=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5</Pages>
  <Words>1574</Words>
  <Characters>8974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Cloud, Jason</cp:lastModifiedBy>
  <cp:revision>2</cp:revision>
  <cp:lastPrinted>1900-01-01T08:00:00Z</cp:lastPrinted>
  <dcterms:created xsi:type="dcterms:W3CDTF">2025-07-14T18:16:00Z</dcterms:created>
  <dcterms:modified xsi:type="dcterms:W3CDTF">2025-07-14T18:16:00Z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Jul 2025</vt:lpwstr>
  </property>
  <property fmtid="{D5CDD505-2E9C-101B-9397-08002B2CF9AE}" pid="8" name="EndDate">
    <vt:lpwstr>25th Jul 2025</vt:lpwstr>
  </property>
  <property fmtid="{D5CDD505-2E9C-101B-9397-08002B2CF9AE}" pid="9" name="Tdoc#">
    <vt:lpwstr>S4-251277</vt:lpwstr>
  </property>
  <property fmtid="{D5CDD505-2E9C-101B-9397-08002B2CF9AE}" pid="10" name="Spec#">
    <vt:lpwstr>26.510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[AMD_PRO-MED] WT2: TS 26.510 OpenAPI updates to enable media delivery from multiple service locations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AMD_PRO-MED</vt:lpwstr>
  </property>
  <property fmtid="{D5CDD505-2E9C-101B-9397-08002B2CF9AE}" pid="18" name="Cat">
    <vt:lpwstr>B</vt:lpwstr>
  </property>
  <property fmtid="{D5CDD505-2E9C-101B-9397-08002B2CF9AE}" pid="19" name="ResDate">
    <vt:lpwstr>2025-07-14</vt:lpwstr>
  </property>
  <property fmtid="{D5CDD505-2E9C-101B-9397-08002B2CF9AE}" pid="20" name="Release">
    <vt:lpwstr>Rel-19</vt:lpwstr>
  </property>
</Properties>
</file>