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32C02589" w:rsidR="00FB1EF0" w:rsidRPr="007D6B0A" w:rsidRDefault="00113D64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E85700">
        <w:rPr>
          <w:rFonts w:ascii="Arial" w:hAnsi="Arial"/>
          <w:b/>
          <w:noProof/>
          <w:sz w:val="24"/>
        </w:rPr>
        <w:t>3GPP TSG-SA WG4 Meeting #133-e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923FA3">
        <w:rPr>
          <w:rFonts w:ascii="Arial" w:hAnsi="Arial"/>
          <w:b/>
          <w:bCs/>
          <w:noProof/>
          <w:sz w:val="24"/>
        </w:rPr>
        <w:t>S4-25</w:t>
      </w:r>
      <w:r w:rsidR="001A185D">
        <w:rPr>
          <w:rFonts w:ascii="Arial" w:hAnsi="Arial"/>
          <w:b/>
          <w:bCs/>
          <w:noProof/>
          <w:sz w:val="24"/>
        </w:rPr>
        <w:t>1</w:t>
      </w:r>
      <w:r w:rsidR="0023654D">
        <w:rPr>
          <w:rFonts w:ascii="Arial" w:hAnsi="Arial"/>
          <w:b/>
          <w:bCs/>
          <w:noProof/>
          <w:sz w:val="24"/>
        </w:rPr>
        <w:t>271</w:t>
      </w:r>
    </w:p>
    <w:p w14:paraId="6FEDB85C" w14:textId="4872B22E" w:rsidR="00AA4247" w:rsidRPr="0023654D" w:rsidRDefault="00424702" w:rsidP="00257594">
      <w:pPr>
        <w:tabs>
          <w:tab w:val="right" w:pos="9638"/>
        </w:tabs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397FD2">
        <w:rPr>
          <w:rFonts w:ascii="Arial" w:hAnsi="Arial"/>
          <w:b/>
          <w:noProof/>
          <w:sz w:val="24"/>
        </w:rPr>
        <w:t>Online, 18</w:t>
      </w:r>
      <w:r>
        <w:rPr>
          <w:rFonts w:ascii="Arial" w:hAnsi="Arial"/>
          <w:b/>
          <w:noProof/>
          <w:sz w:val="24"/>
        </w:rPr>
        <w:t xml:space="preserve"> </w:t>
      </w:r>
      <w:r w:rsidRPr="00397FD2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</w:t>
      </w:r>
      <w:r w:rsidRPr="00397FD2">
        <w:rPr>
          <w:rFonts w:ascii="Arial" w:hAnsi="Arial"/>
          <w:b/>
          <w:noProof/>
          <w:sz w:val="24"/>
        </w:rPr>
        <w:t>25 July 2025</w:t>
      </w:r>
      <w:r w:rsidR="00AA4247">
        <w:rPr>
          <w:b/>
          <w:noProof/>
          <w:sz w:val="24"/>
          <w:lang w:val="en-US"/>
        </w:rPr>
        <w:tab/>
      </w:r>
      <w:r w:rsidR="0023654D" w:rsidRPr="0023654D">
        <w:rPr>
          <w:rFonts w:ascii="Arial" w:hAnsi="Arial" w:cs="Arial"/>
          <w:b/>
          <w:noProof/>
          <w:sz w:val="24"/>
          <w:lang w:val="en-US"/>
        </w:rPr>
        <w:t xml:space="preserve">revision of </w:t>
      </w:r>
      <w:r w:rsidR="0023654D" w:rsidRPr="0023654D">
        <w:rPr>
          <w:rFonts w:ascii="Arial" w:hAnsi="Arial" w:cs="Arial"/>
          <w:b/>
          <w:bCs/>
          <w:noProof/>
          <w:sz w:val="24"/>
        </w:rPr>
        <w:t>S4-251190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29ED14CB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130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E47B53B" w14:textId="3BFABAE5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9048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F61307">
        <w:rPr>
          <w:rFonts w:ascii="Arial" w:eastAsia="Batang" w:hAnsi="Arial" w:cs="Arial"/>
          <w:b/>
          <w:sz w:val="24"/>
          <w:szCs w:val="24"/>
          <w:lang w:eastAsia="zh-CN"/>
        </w:rPr>
        <w:t>raft</w:t>
      </w:r>
      <w:r w:rsidR="00D9048E">
        <w:rPr>
          <w:rFonts w:ascii="Arial" w:eastAsia="Batang" w:hAnsi="Arial" w:cs="Arial"/>
          <w:b/>
          <w:sz w:val="24"/>
          <w:szCs w:val="24"/>
          <w:lang w:eastAsia="zh-CN"/>
        </w:rPr>
        <w:t xml:space="preserve"> Work Plan for FS_Q4RTC-Med</w:t>
      </w:r>
    </w:p>
    <w:p w14:paraId="5C2BC22E" w14:textId="14F052A1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62E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0C8163D0" w14:textId="3219AFB9" w:rsidR="00F61307" w:rsidRPr="00F61307" w:rsidRDefault="003412B3" w:rsidP="00F6130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033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0E8B944" w14:textId="1C208A85" w:rsidR="00F61307" w:rsidRDefault="00F61307" w:rsidP="00F61307">
      <w:pPr>
        <w:pStyle w:val="Heading1"/>
        <w:numPr>
          <w:ilvl w:val="0"/>
          <w:numId w:val="18"/>
        </w:numPr>
      </w:pPr>
      <w:r>
        <w:t>Introduction</w:t>
      </w:r>
    </w:p>
    <w:p w14:paraId="1753661F" w14:textId="3F8742F0" w:rsidR="00D9048E" w:rsidRDefault="00D9048E" w:rsidP="00D9048E">
      <w:pPr>
        <w:rPr>
          <w:iCs/>
          <w:sz w:val="22"/>
          <w:szCs w:val="22"/>
        </w:rPr>
      </w:pPr>
      <w:r w:rsidRPr="00D9048E">
        <w:rPr>
          <w:iCs/>
          <w:sz w:val="22"/>
          <w:szCs w:val="22"/>
        </w:rPr>
        <w:t xml:space="preserve">This contribution contains a draft work plan for the proposed </w:t>
      </w:r>
      <w:r>
        <w:rPr>
          <w:iCs/>
          <w:sz w:val="22"/>
          <w:szCs w:val="22"/>
        </w:rPr>
        <w:t>S</w:t>
      </w:r>
      <w:r w:rsidRPr="00D9048E">
        <w:rPr>
          <w:iCs/>
          <w:sz w:val="22"/>
          <w:szCs w:val="22"/>
        </w:rPr>
        <w:t xml:space="preserve">tudy </w:t>
      </w:r>
      <w:r>
        <w:rPr>
          <w:iCs/>
          <w:sz w:val="22"/>
          <w:szCs w:val="22"/>
        </w:rPr>
        <w:t>It</w:t>
      </w:r>
      <w:r w:rsidRPr="00D9048E">
        <w:rPr>
          <w:iCs/>
          <w:sz w:val="22"/>
          <w:szCs w:val="22"/>
        </w:rPr>
        <w:t>em on QUIC-based media delivery for real-time communication (</w:t>
      </w:r>
      <w:r w:rsidRPr="00D9048E">
        <w:rPr>
          <w:b/>
          <w:bCs/>
          <w:iCs/>
          <w:sz w:val="22"/>
          <w:szCs w:val="22"/>
        </w:rPr>
        <w:t>FS_Q4RTC-MED</w:t>
      </w:r>
      <w:r w:rsidRPr="00D9048E">
        <w:rPr>
          <w:iCs/>
          <w:sz w:val="22"/>
          <w:szCs w:val="22"/>
        </w:rPr>
        <w:t xml:space="preserve">). </w:t>
      </w:r>
    </w:p>
    <w:p w14:paraId="5C524369" w14:textId="0E100318" w:rsidR="00D9048E" w:rsidRPr="00D9048E" w:rsidRDefault="00D9048E" w:rsidP="00D9048E">
      <w:pPr>
        <w:rPr>
          <w:iCs/>
          <w:sz w:val="22"/>
          <w:szCs w:val="22"/>
        </w:rPr>
      </w:pPr>
      <w:r w:rsidRPr="00D9048E">
        <w:rPr>
          <w:iCs/>
          <w:sz w:val="22"/>
          <w:szCs w:val="22"/>
        </w:rPr>
        <w:t>Following additional information is provided.</w:t>
      </w:r>
    </w:p>
    <w:p w14:paraId="663AA1E2" w14:textId="4611D5E8" w:rsidR="00D9048E" w:rsidRPr="00D9048E" w:rsidRDefault="00D9048E" w:rsidP="00D9048E">
      <w:pPr>
        <w:pStyle w:val="ListParagraph"/>
        <w:numPr>
          <w:ilvl w:val="0"/>
          <w:numId w:val="20"/>
        </w:numPr>
        <w:rPr>
          <w:iCs/>
          <w:color w:val="000000"/>
          <w:sz w:val="22"/>
          <w:szCs w:val="22"/>
          <w:lang w:eastAsia="ja-JP"/>
        </w:rPr>
      </w:pPr>
      <w:r w:rsidRPr="00D9048E">
        <w:rPr>
          <w:iCs/>
          <w:color w:val="000000"/>
          <w:sz w:val="22"/>
          <w:szCs w:val="22"/>
          <w:u w:val="single"/>
          <w:lang w:eastAsia="ja-JP"/>
        </w:rPr>
        <w:t>Indication of 5GA or 6G topic</w:t>
      </w:r>
      <w:r w:rsidRPr="00D9048E">
        <w:rPr>
          <w:iCs/>
          <w:color w:val="000000"/>
          <w:sz w:val="22"/>
          <w:szCs w:val="22"/>
          <w:lang w:eastAsia="ja-JP"/>
        </w:rPr>
        <w:t xml:space="preserve">: </w:t>
      </w:r>
      <w:r w:rsidR="0064185B">
        <w:rPr>
          <w:b/>
          <w:bCs/>
          <w:iCs/>
          <w:color w:val="000000"/>
          <w:sz w:val="22"/>
          <w:szCs w:val="22"/>
          <w:lang w:eastAsia="ja-JP"/>
        </w:rPr>
        <w:t>P</w:t>
      </w:r>
      <w:r w:rsidRPr="0064185B">
        <w:rPr>
          <w:b/>
          <w:bCs/>
          <w:iCs/>
          <w:color w:val="000000"/>
          <w:sz w:val="22"/>
          <w:szCs w:val="22"/>
          <w:lang w:eastAsia="ja-JP"/>
        </w:rPr>
        <w:t>roposed as a 5GA study with potential normative work within Rel-20.</w:t>
      </w:r>
    </w:p>
    <w:p w14:paraId="1BE471EA" w14:textId="76C14F67" w:rsidR="00D9048E" w:rsidRPr="00D9048E" w:rsidRDefault="00D9048E" w:rsidP="00D9048E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D9048E">
        <w:rPr>
          <w:sz w:val="22"/>
          <w:szCs w:val="22"/>
          <w:u w:val="single"/>
        </w:rPr>
        <w:t>Expected SA approval date (package 1 or 2):</w:t>
      </w:r>
      <w:r w:rsidRPr="00D9048E">
        <w:rPr>
          <w:sz w:val="22"/>
          <w:szCs w:val="22"/>
        </w:rPr>
        <w:t xml:space="preserve"> </w:t>
      </w:r>
      <w:r w:rsidRPr="0064185B">
        <w:rPr>
          <w:b/>
          <w:bCs/>
          <w:sz w:val="22"/>
          <w:szCs w:val="22"/>
        </w:rPr>
        <w:t>Package 1</w:t>
      </w:r>
    </w:p>
    <w:p w14:paraId="739FA292" w14:textId="28FDCBBE" w:rsidR="00D9048E" w:rsidRPr="00D9048E" w:rsidRDefault="00D9048E" w:rsidP="00D9048E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D9048E">
        <w:rPr>
          <w:sz w:val="22"/>
          <w:szCs w:val="22"/>
          <w:u w:val="single"/>
        </w:rPr>
        <w:t>Expected SWG(s) to host the proposal (may be joint):</w:t>
      </w:r>
      <w:r w:rsidRPr="00D9048E">
        <w:rPr>
          <w:sz w:val="22"/>
          <w:szCs w:val="22"/>
        </w:rPr>
        <w:t xml:space="preserve"> </w:t>
      </w:r>
      <w:r w:rsidRPr="0064185B">
        <w:rPr>
          <w:b/>
          <w:bCs/>
          <w:sz w:val="22"/>
          <w:szCs w:val="22"/>
        </w:rPr>
        <w:t>RTC SWG</w:t>
      </w:r>
    </w:p>
    <w:p w14:paraId="4E2CC1AF" w14:textId="54C16657" w:rsidR="00D9048E" w:rsidRPr="00D9048E" w:rsidRDefault="00D9048E" w:rsidP="00D9048E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D9048E">
        <w:rPr>
          <w:sz w:val="22"/>
          <w:szCs w:val="22"/>
          <w:u w:val="single"/>
        </w:rPr>
        <w:t>Any intent to provide corresponding implementations</w:t>
      </w:r>
      <w:r w:rsidRPr="00D9048E">
        <w:rPr>
          <w:sz w:val="22"/>
          <w:szCs w:val="22"/>
        </w:rPr>
        <w:t xml:space="preserve">: test vectors, APIs, reference implementation (internally developed by 3GPP, supported externally e.g., by MRP…): </w:t>
      </w:r>
      <w:r w:rsidR="0064185B" w:rsidRPr="0064185B">
        <w:rPr>
          <w:b/>
          <w:bCs/>
          <w:sz w:val="22"/>
          <w:szCs w:val="22"/>
        </w:rPr>
        <w:t>A framework will be developed to evaluate the performance of QUIC-based media delivery protocols as described in objective 2.</w:t>
      </w:r>
    </w:p>
    <w:p w14:paraId="60E43456" w14:textId="7EA0E496" w:rsidR="00F61307" w:rsidRDefault="00F61307" w:rsidP="00F61307">
      <w:pPr>
        <w:pStyle w:val="Heading1"/>
      </w:pPr>
      <w:r>
        <w:t>2</w:t>
      </w:r>
      <w:r>
        <w:tab/>
        <w:t>Objectives</w:t>
      </w:r>
    </w:p>
    <w:p w14:paraId="6A8E0830" w14:textId="353E5D3E" w:rsidR="00234C4C" w:rsidRPr="00D9048E" w:rsidRDefault="00D9048E" w:rsidP="001E489F">
      <w:pPr>
        <w:pStyle w:val="Guidance"/>
        <w:rPr>
          <w:i w:val="0"/>
          <w:sz w:val="22"/>
          <w:szCs w:val="22"/>
        </w:rPr>
      </w:pPr>
      <w:r w:rsidRPr="00D9048E">
        <w:rPr>
          <w:i w:val="0"/>
          <w:sz w:val="22"/>
          <w:szCs w:val="22"/>
        </w:rPr>
        <w:t xml:space="preserve">Following </w:t>
      </w:r>
      <w:r w:rsidR="00F61307" w:rsidRPr="00D9048E">
        <w:rPr>
          <w:i w:val="0"/>
          <w:sz w:val="22"/>
          <w:szCs w:val="22"/>
        </w:rPr>
        <w:t>objectives</w:t>
      </w:r>
      <w:r w:rsidRPr="00D9048E">
        <w:rPr>
          <w:i w:val="0"/>
          <w:sz w:val="22"/>
          <w:szCs w:val="22"/>
        </w:rPr>
        <w:t xml:space="preserve"> are proposed for the study item in </w:t>
      </w:r>
      <w:hyperlink r:id="rId13" w:history="1">
        <w:r w:rsidRPr="00D9048E">
          <w:rPr>
            <w:rStyle w:val="Hyperlink"/>
            <w:i w:val="0"/>
            <w:sz w:val="22"/>
            <w:szCs w:val="22"/>
          </w:rPr>
          <w:t>S4-251</w:t>
        </w:r>
        <w:r w:rsidR="00757ABD">
          <w:rPr>
            <w:rStyle w:val="Hyperlink"/>
            <w:i w:val="0"/>
            <w:sz w:val="22"/>
            <w:szCs w:val="22"/>
          </w:rPr>
          <w:t>264</w:t>
        </w:r>
      </w:hyperlink>
      <w:r w:rsidR="00757ABD" w:rsidRPr="00757ABD">
        <w:rPr>
          <w:i w:val="0"/>
          <w:iCs/>
        </w:rPr>
        <w:t>:</w:t>
      </w:r>
    </w:p>
    <w:p w14:paraId="612B7430" w14:textId="77777777" w:rsidR="00817C0E" w:rsidRDefault="00817C0E" w:rsidP="00817C0E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and document the existing and emerging</w:t>
      </w:r>
      <w:r w:rsidRPr="00FD620C">
        <w:rPr>
          <w:sz w:val="20"/>
          <w:szCs w:val="20"/>
        </w:rPr>
        <w:t xml:space="preserve"> QUIC-based </w:t>
      </w:r>
      <w:r>
        <w:rPr>
          <w:sz w:val="20"/>
          <w:szCs w:val="20"/>
        </w:rPr>
        <w:t>media</w:t>
      </w:r>
      <w:r w:rsidRPr="00FD620C">
        <w:rPr>
          <w:sz w:val="20"/>
          <w:szCs w:val="20"/>
        </w:rPr>
        <w:t xml:space="preserve"> delivery protocols (e.g. MoQT, RTP over QUIC) </w:t>
      </w:r>
      <w:r>
        <w:rPr>
          <w:sz w:val="20"/>
          <w:szCs w:val="20"/>
        </w:rPr>
        <w:t>suitable for real-time communication.</w:t>
      </w:r>
    </w:p>
    <w:p w14:paraId="5B153D96" w14:textId="3187E8BE" w:rsidR="00817C0E" w:rsidRDefault="00817C0E" w:rsidP="00817C0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65782">
        <w:rPr>
          <w:sz w:val="20"/>
          <w:szCs w:val="20"/>
        </w:rPr>
        <w:t xml:space="preserve">Define appropriate performance metrics and </w:t>
      </w:r>
      <w:r>
        <w:rPr>
          <w:sz w:val="20"/>
          <w:szCs w:val="20"/>
        </w:rPr>
        <w:t>e</w:t>
      </w:r>
      <w:r w:rsidRPr="3D8BBC14">
        <w:rPr>
          <w:sz w:val="20"/>
          <w:szCs w:val="20"/>
        </w:rPr>
        <w:t xml:space="preserve">valuate the performance of the protocols identified in objective #1 against RTP under realistic 3GPP network conditions. </w:t>
      </w:r>
      <w:r>
        <w:rPr>
          <w:sz w:val="20"/>
          <w:szCs w:val="20"/>
        </w:rPr>
        <w:t>E</w:t>
      </w:r>
      <w:r w:rsidRPr="3D8BBC14">
        <w:rPr>
          <w:sz w:val="20"/>
          <w:szCs w:val="20"/>
        </w:rPr>
        <w:t>xisting evaluation</w:t>
      </w:r>
      <w:r>
        <w:rPr>
          <w:sz w:val="20"/>
          <w:szCs w:val="20"/>
        </w:rPr>
        <w:t xml:space="preserve"> </w:t>
      </w:r>
      <w:r w:rsidRPr="3D8BBC14">
        <w:rPr>
          <w:sz w:val="20"/>
          <w:szCs w:val="20"/>
        </w:rPr>
        <w:t>from</w:t>
      </w:r>
      <w:r>
        <w:rPr>
          <w:sz w:val="20"/>
          <w:szCs w:val="20"/>
        </w:rPr>
        <w:t xml:space="preserve"> e.g.</w:t>
      </w:r>
      <w:r w:rsidRPr="3D8BBC14">
        <w:rPr>
          <w:sz w:val="20"/>
          <w:szCs w:val="20"/>
        </w:rPr>
        <w:t xml:space="preserve"> academia and other SDOs</w:t>
      </w:r>
      <w:r>
        <w:rPr>
          <w:sz w:val="20"/>
          <w:szCs w:val="20"/>
        </w:rPr>
        <w:t xml:space="preserve"> for realistic 3GPP network conditions</w:t>
      </w:r>
      <w:r w:rsidRPr="3D8BBC14">
        <w:rPr>
          <w:sz w:val="20"/>
          <w:szCs w:val="20"/>
        </w:rPr>
        <w:t>, if available</w:t>
      </w:r>
      <w:r>
        <w:rPr>
          <w:sz w:val="20"/>
          <w:szCs w:val="20"/>
        </w:rPr>
        <w:t>, can be leveraged but may need to be verified independently by SA4.</w:t>
      </w:r>
    </w:p>
    <w:p w14:paraId="58E88FC3" w14:textId="77777777" w:rsidR="00817C0E" w:rsidRDefault="00817C0E" w:rsidP="00817C0E">
      <w:pPr>
        <w:ind w:left="360"/>
        <w:rPr>
          <w:rFonts w:eastAsia="DengXian"/>
          <w:lang w:eastAsia="zh-CN"/>
        </w:rPr>
      </w:pPr>
      <w:r w:rsidRPr="001066C4">
        <w:t>NOTE</w:t>
      </w:r>
      <w:r>
        <w:t xml:space="preserve"> 1</w:t>
      </w:r>
      <w:r w:rsidRPr="001066C4">
        <w:t>: The evaluation framework may be</w:t>
      </w:r>
      <w:r w:rsidRPr="001066C4">
        <w:rPr>
          <w:rFonts w:eastAsia="DengXian"/>
          <w:lang w:eastAsia="zh-CN"/>
        </w:rPr>
        <w:t xml:space="preserve"> based on an open-source network simulator such as ns3.</w:t>
      </w:r>
    </w:p>
    <w:p w14:paraId="6CE017BC" w14:textId="77777777" w:rsidR="00817C0E" w:rsidRDefault="00817C0E" w:rsidP="00817C0E">
      <w:pPr>
        <w:ind w:left="360"/>
        <w:rPr>
          <w:rFonts w:eastAsia="DengXian"/>
          <w:lang w:eastAsia="zh-CN"/>
        </w:rPr>
      </w:pPr>
      <w:r w:rsidRPr="00091716">
        <w:rPr>
          <w:rFonts w:eastAsia="DengXian"/>
          <w:lang w:eastAsia="zh-CN"/>
        </w:rPr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6BFB76B7" w14:textId="032521A1" w:rsidR="00817C0E" w:rsidRDefault="00817C0E" w:rsidP="00817C0E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Study integration of QUIC-based media delivery protocols into the RTC System considering the protocols studied in objective #1 and </w:t>
      </w:r>
      <w:r w:rsidRPr="00923FA3">
        <w:rPr>
          <w:sz w:val="20"/>
          <w:szCs w:val="20"/>
        </w:rPr>
        <w:t xml:space="preserve">applicability of </w:t>
      </w:r>
      <w:r>
        <w:rPr>
          <w:sz w:val="20"/>
          <w:szCs w:val="20"/>
        </w:rPr>
        <w:t xml:space="preserve">the Rel-19 solutions developed in SA2 </w:t>
      </w:r>
      <w:r w:rsidRPr="00923FA3">
        <w:rPr>
          <w:sz w:val="20"/>
          <w:szCs w:val="20"/>
        </w:rPr>
        <w:t xml:space="preserve">to the RTC System </w:t>
      </w:r>
      <w:r>
        <w:rPr>
          <w:sz w:val="20"/>
          <w:szCs w:val="20"/>
        </w:rPr>
        <w:t>for encrypted transport of Media Related Information.</w:t>
      </w:r>
    </w:p>
    <w:p w14:paraId="29062838" w14:textId="77777777" w:rsidR="00817C0E" w:rsidRPr="003A52D5" w:rsidRDefault="00817C0E" w:rsidP="00817C0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3A52D5">
        <w:rPr>
          <w:sz w:val="20"/>
          <w:szCs w:val="20"/>
        </w:rPr>
        <w:t>Identify potential normative work on the architecture and procedures (TS 26.506) of the RTC System as well as the protocols and APIs (TS 26.113 and TS 26.510).</w:t>
      </w:r>
    </w:p>
    <w:p w14:paraId="6C41A8CF" w14:textId="77777777" w:rsidR="00817C0E" w:rsidRDefault="00817C0E" w:rsidP="00817C0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>
        <w:rPr>
          <w:sz w:val="20"/>
          <w:szCs w:val="20"/>
          <w:lang w:eastAsia="en-US"/>
        </w:rPr>
        <w:t xml:space="preserve"> and the IETF</w:t>
      </w:r>
      <w:r w:rsidRPr="16803980">
        <w:rPr>
          <w:sz w:val="20"/>
          <w:szCs w:val="20"/>
          <w:lang w:eastAsia="en-US"/>
        </w:rPr>
        <w:t xml:space="preserve"> </w:t>
      </w:r>
      <w:r w:rsidRPr="679A71F2">
        <w:rPr>
          <w:sz w:val="20"/>
          <w:szCs w:val="20"/>
          <w:lang w:eastAsia="en-US"/>
        </w:rPr>
        <w:t>as needed.</w:t>
      </w:r>
    </w:p>
    <w:p w14:paraId="1BD7DE7F" w14:textId="017D6F44" w:rsidR="00F61307" w:rsidRDefault="00F61307" w:rsidP="00F61307">
      <w:pPr>
        <w:pStyle w:val="Heading1"/>
      </w:pPr>
      <w:r>
        <w:t>3</w:t>
      </w:r>
      <w:r>
        <w:tab/>
        <w:t>Work plan</w:t>
      </w:r>
    </w:p>
    <w:p w14:paraId="68C2F8C8" w14:textId="59FD3528" w:rsidR="002E37FC" w:rsidRPr="002E37FC" w:rsidRDefault="002E37FC" w:rsidP="002E37FC">
      <w:r w:rsidRPr="002E37FC">
        <w:t>The following time plan is proposed</w:t>
      </w:r>
      <w:r>
        <w:t xml:space="preserve"> </w:t>
      </w:r>
      <w:r w:rsidRPr="002E37FC">
        <w:t>for the execution of the FS_</w:t>
      </w:r>
      <w:r>
        <w:t>Q4RTC-ME</w:t>
      </w:r>
      <w:r w:rsidR="0097408E">
        <w:t>D</w:t>
      </w:r>
      <w:r w:rsidRPr="002E37FC">
        <w:t xml:space="preserve"> study item objectives</w:t>
      </w:r>
      <w:r w:rsidR="0097408E">
        <w:t>.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4"/>
        <w:gridCol w:w="6520"/>
      </w:tblGrid>
      <w:tr w:rsidR="00F61307" w:rsidRPr="00C61877" w14:paraId="622CFAFF" w14:textId="77777777" w:rsidTr="1E3E206C">
        <w:trPr>
          <w:trHeight w:val="669"/>
        </w:trPr>
        <w:tc>
          <w:tcPr>
            <w:tcW w:w="1616" w:type="pct"/>
            <w:shd w:val="clear" w:color="auto" w:fill="F2F2F2" w:themeFill="background1" w:themeFillShade="F2"/>
          </w:tcPr>
          <w:p w14:paraId="1B0372A7" w14:textId="32265380" w:rsidR="00F61307" w:rsidRPr="00D9048E" w:rsidRDefault="00F6130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</w:rPr>
            </w:pPr>
            <w:r w:rsidRPr="00D9048E">
              <w:rPr>
                <w:rFonts w:cs="Arial"/>
                <w:bCs/>
                <w:color w:val="000000"/>
                <w:szCs w:val="22"/>
              </w:rPr>
              <w:lastRenderedPageBreak/>
              <w:t>Meeting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E5230F4" w14:textId="4CFE7E3D" w:rsidR="00F61307" w:rsidRPr="00D9048E" w:rsidRDefault="00D9048E">
            <w:pPr>
              <w:spacing w:before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904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Study Item on </w:t>
            </w:r>
            <w:r w:rsidRPr="00D904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QUIC-based media delivery for RTC</w:t>
            </w:r>
          </w:p>
        </w:tc>
      </w:tr>
      <w:tr w:rsidR="00D9048E" w:rsidRPr="00D9048E" w14:paraId="449A9804" w14:textId="77777777" w:rsidTr="1E3E206C">
        <w:tc>
          <w:tcPr>
            <w:tcW w:w="1616" w:type="pct"/>
            <w:shd w:val="clear" w:color="auto" w:fill="E2EFD9" w:themeFill="accent6" w:themeFillTint="33"/>
          </w:tcPr>
          <w:p w14:paraId="0E87549A" w14:textId="2C968F3B" w:rsidR="00D9048E" w:rsidRPr="00D9048E" w:rsidRDefault="00D904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cs="Arial"/>
                <w:bCs/>
                <w:color w:val="000000"/>
                <w:sz w:val="20"/>
                <w:szCs w:val="20"/>
                <w:lang w:val="de-DE"/>
              </w:rPr>
              <w:t>SA4#133-bis-e (18–25 July 2025, online)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14:paraId="0287FE19" w14:textId="1472C82D" w:rsid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Agree study item description</w:t>
            </w:r>
          </w:p>
          <w:p w14:paraId="78C54FFD" w14:textId="629EAA1A" w:rsidR="00D9048E" w:rsidRPr="00D9048E" w:rsidRDefault="00172727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color w:val="000000" w:themeColor="text1"/>
                <w:sz w:val="20"/>
                <w:szCs w:val="20"/>
              </w:rPr>
              <w:t>Discuss potential</w:t>
            </w:r>
            <w:r w:rsidR="00D9048E" w:rsidRPr="1E3E206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work plan</w:t>
            </w:r>
          </w:p>
        </w:tc>
      </w:tr>
      <w:tr w:rsidR="00F61307" w:rsidRPr="00C61877" w14:paraId="28C4F9E5" w14:textId="77777777" w:rsidTr="1E3E206C">
        <w:tc>
          <w:tcPr>
            <w:tcW w:w="1616" w:type="pct"/>
            <w:shd w:val="clear" w:color="auto" w:fill="FBE4D5" w:themeFill="accent2" w:themeFillTint="33"/>
          </w:tcPr>
          <w:p w14:paraId="72A5FA4D" w14:textId="73B49534" w:rsidR="00F61307" w:rsidRPr="00D9048E" w:rsidRDefault="00F613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Cs/>
                <w:color w:val="000000"/>
                <w:sz w:val="20"/>
                <w:szCs w:val="20"/>
              </w:rPr>
              <w:t>SA#109 (</w:t>
            </w:r>
            <w:r w:rsidR="00D9048E">
              <w:rPr>
                <w:rFonts w:cs="Arial"/>
                <w:bCs/>
                <w:color w:val="000000"/>
                <w:sz w:val="20"/>
                <w:szCs w:val="20"/>
              </w:rPr>
              <w:t xml:space="preserve">16–19 </w:t>
            </w:r>
            <w:r w:rsidRPr="00D9048E">
              <w:rPr>
                <w:rFonts w:cs="Arial"/>
                <w:bCs/>
                <w:color w:val="000000"/>
                <w:sz w:val="20"/>
                <w:szCs w:val="20"/>
              </w:rPr>
              <w:t>September 2025</w:t>
            </w:r>
            <w:r w:rsidR="00D9048E">
              <w:rPr>
                <w:rFonts w:cs="Arial"/>
                <w:bCs/>
                <w:color w:val="000000"/>
                <w:sz w:val="20"/>
                <w:szCs w:val="20"/>
              </w:rPr>
              <w:t>, China</w:t>
            </w:r>
            <w:r w:rsidRPr="00D9048E">
              <w:rPr>
                <w:rFonts w:cs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BE4D5" w:themeFill="accent2" w:themeFillTint="33"/>
          </w:tcPr>
          <w:p w14:paraId="64804ADD" w14:textId="355D0B60" w:rsidR="00F61307" w:rsidRPr="00D9048E" w:rsidRDefault="00F61307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Approve </w:t>
            </w:r>
            <w:r w:rsid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ew </w:t>
            </w:r>
            <w:r w:rsid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tudy Item</w:t>
            </w:r>
          </w:p>
        </w:tc>
      </w:tr>
      <w:tr w:rsidR="00F61307" w:rsidRPr="00C61877" w14:paraId="454496DC" w14:textId="77777777" w:rsidTr="1E3E206C">
        <w:tc>
          <w:tcPr>
            <w:tcW w:w="1616" w:type="pct"/>
            <w:shd w:val="clear" w:color="auto" w:fill="E2EFD9" w:themeFill="accent6" w:themeFillTint="33"/>
          </w:tcPr>
          <w:p w14:paraId="27B39877" w14:textId="0FF1EFC6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SA4#134 (17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21 November 2025, Dallas, US)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14:paraId="7EA28E90" w14:textId="144C2417" w:rsidR="748715A8" w:rsidRPr="00AB4D90" w:rsidRDefault="03AA4ABD" w:rsidP="748715A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00AB4D90">
              <w:rPr>
                <w:rFonts w:cs="Arial"/>
                <w:b w:val="0"/>
                <w:color w:val="000000" w:themeColor="text1"/>
                <w:sz w:val="20"/>
                <w:szCs w:val="20"/>
              </w:rPr>
              <w:t>Agree on initial work plan.</w:t>
            </w:r>
          </w:p>
          <w:p w14:paraId="6D22A84F" w14:textId="02608CD3" w:rsidR="00D9048E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Agree specification skeleton for TR 26.9xx</w:t>
            </w:r>
          </w:p>
          <w:p w14:paraId="545AA617" w14:textId="148820E2" w:rsidR="008E3DBD" w:rsidRDefault="00D9048E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Initiate work o</w:t>
            </w:r>
            <w:r w:rsidR="008E3DBD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 w:rsidR="008E3DBD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  <w:p w14:paraId="76E834F5" w14:textId="737ECB9D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D9048E" w:rsidRPr="00C61877" w14:paraId="235E97DF" w14:textId="77777777" w:rsidTr="1E3E206C">
        <w:tc>
          <w:tcPr>
            <w:tcW w:w="1616" w:type="pct"/>
            <w:shd w:val="clear" w:color="auto" w:fill="FBE4D5" w:themeFill="accent2" w:themeFillTint="33"/>
          </w:tcPr>
          <w:p w14:paraId="18F399FF" w14:textId="1F25A29F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SA#110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9–12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December 2025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Baltimore, US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BE4D5" w:themeFill="accent2" w:themeFillTint="33"/>
          </w:tcPr>
          <w:p w14:paraId="54678B7A" w14:textId="0DA92E36" w:rsidR="00D9048E" w:rsidRPr="00D9048E" w:rsidRDefault="00D9048E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F61307" w:rsidRPr="00C61877" w14:paraId="71DCFA5E" w14:textId="77777777" w:rsidTr="1E3E206C">
        <w:tc>
          <w:tcPr>
            <w:tcW w:w="1616" w:type="pct"/>
            <w:shd w:val="clear" w:color="auto" w:fill="D9E2F3" w:themeFill="accent1" w:themeFillTint="33"/>
          </w:tcPr>
          <w:p w14:paraId="735C5980" w14:textId="5904FA0E" w:rsidR="00F61307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Post SA4#13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RTC SWG calls</w:t>
            </w:r>
          </w:p>
          <w:p w14:paraId="38E26CB3" w14:textId="5F62AC4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6170E9C4" w14:textId="02136E75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D9E2F3" w:themeFill="accent1" w:themeFillTint="33"/>
          </w:tcPr>
          <w:p w14:paraId="72563FDD" w14:textId="45623699" w:rsidR="00F61307" w:rsidRPr="00D9048E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work o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</w:tc>
      </w:tr>
      <w:tr w:rsidR="00F61307" w:rsidRPr="00C61877" w14:paraId="159BF6F3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457DD65E" w14:textId="63B031F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SA4#135 (9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13 February 2026, India)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666DB690" w14:textId="63D563C5" w:rsid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  <w:p w14:paraId="226148E1" w14:textId="77777777" w:rsid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Initiate work on objective 3</w:t>
            </w:r>
          </w:p>
          <w:p w14:paraId="177C4627" w14:textId="27428508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F61307" w:rsidRPr="00C61877" w14:paraId="4EDBD620" w14:textId="77777777" w:rsidTr="00D9048E">
        <w:tc>
          <w:tcPr>
            <w:tcW w:w="1616" w:type="pct"/>
            <w:shd w:val="clear" w:color="auto" w:fill="D9E2F3" w:themeFill="accent1" w:themeFillTint="33"/>
          </w:tcPr>
          <w:p w14:paraId="37B84446" w14:textId="1B6D7649" w:rsidR="00F61307" w:rsidRPr="00D9048E" w:rsidRDefault="00F61307" w:rsidP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SA4#135 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RTC SWG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calls </w:t>
            </w:r>
          </w:p>
          <w:p w14:paraId="494E3796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2585BC86" w14:textId="58B74CA2" w:rsidR="00F61307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9E2F3" w:themeFill="accent1" w:themeFillTint="33"/>
          </w:tcPr>
          <w:p w14:paraId="454936B5" w14:textId="0C6174C1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1, 2 and 3</w:t>
            </w:r>
          </w:p>
          <w:p w14:paraId="169E3820" w14:textId="60840F3B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7812AC78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62B273CC" w14:textId="7E5CFCA7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SA#111 (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10–13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March 2026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Japan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731141B5" w14:textId="183D71B4" w:rsidR="00F61307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F61307" w:rsidRPr="00C61877" w14:paraId="7F38EF0E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7F6F7133" w14:textId="7214F91F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SA4#135-bis-e (13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17 April 2026)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06AD216C" w14:textId="3C651F9C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Complete work on objective 1</w:t>
            </w:r>
          </w:p>
          <w:p w14:paraId="7E24E0BA" w14:textId="11C8D114" w:rsidR="00F61307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013C3E91" w14:textId="46F9275D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F61307" w:rsidRPr="00C61877" w14:paraId="12A31AB4" w14:textId="77777777" w:rsidTr="00D9048E">
        <w:tc>
          <w:tcPr>
            <w:tcW w:w="1616" w:type="pct"/>
            <w:shd w:val="clear" w:color="auto" w:fill="D9E2F3" w:themeFill="accent1" w:themeFillTint="33"/>
          </w:tcPr>
          <w:p w14:paraId="56A5D7B6" w14:textId="2BC5D133" w:rsidR="00F61307" w:rsidRPr="00D9048E" w:rsidRDefault="00F61307" w:rsidP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Post SA4#135-bis-e AHG calls </w:t>
            </w:r>
          </w:p>
          <w:p w14:paraId="2AD7B38D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02A2D6A9" w14:textId="300FE8F6" w:rsidR="00F61307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9E2F3" w:themeFill="accent1" w:themeFillTint="33"/>
          </w:tcPr>
          <w:p w14:paraId="09F795BE" w14:textId="6009B23F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3C11D19C" w14:textId="160C27A0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24095290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16442B62" w14:textId="61A03804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SA4#136 (11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15 May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2026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Montreal, Canada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3C92BDFC" w14:textId="6F080DC0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31FDF15A" w14:textId="683D04C1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  <w:p w14:paraId="7D6197CB" w14:textId="346BAF23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56C2F007" w14:textId="77777777" w:rsidTr="00D9048E">
        <w:tc>
          <w:tcPr>
            <w:tcW w:w="1616" w:type="pct"/>
            <w:shd w:val="clear" w:color="auto" w:fill="DEEAF6" w:themeFill="accent5" w:themeFillTint="33"/>
          </w:tcPr>
          <w:p w14:paraId="1D8C9A80" w14:textId="78391577" w:rsidR="00D9048E" w:rsidRPr="0089033C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3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SA4#136 AHG calls </w:t>
            </w:r>
          </w:p>
          <w:p w14:paraId="360FD34D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6A6CD1FC" w14:textId="182A10A9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EEAF6" w:themeFill="accent5" w:themeFillTint="33"/>
          </w:tcPr>
          <w:p w14:paraId="153B231A" w14:textId="23046A0D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6BC09938" w14:textId="2F135F48" w:rsidR="00D9048E" w:rsidRPr="00D9048E" w:rsidRDefault="00D9048E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7DBE218F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76AF4572" w14:textId="70835184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9–12 June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 Singapore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3D082D49" w14:textId="1AE236D8" w:rsidR="00D9048E" w:rsidRPr="00D9048E" w:rsidRDefault="00D9048E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D9048E" w:rsidRPr="008E3DBD" w14:paraId="22F24484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18C65BE0" w14:textId="79ECF85F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lastRenderedPageBreak/>
              <w:t xml:space="preserve">SA4#137-e (24–28 August 2026,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online)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339D4DAA" w14:textId="7B652C64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347E1712" w14:textId="7158AE6A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  <w:p w14:paraId="0CBF537B" w14:textId="18BE5D09" w:rsidR="00D9048E" w:rsidRP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Send TR 26.9xx for information to SA</w:t>
            </w:r>
          </w:p>
        </w:tc>
      </w:tr>
      <w:tr w:rsidR="00D9048E" w:rsidRPr="00D9048E" w14:paraId="70116EBE" w14:textId="77777777" w:rsidTr="00D9048E">
        <w:tc>
          <w:tcPr>
            <w:tcW w:w="1616" w:type="pct"/>
            <w:shd w:val="clear" w:color="auto" w:fill="DEEAF6" w:themeFill="accent5" w:themeFillTint="33"/>
          </w:tcPr>
          <w:p w14:paraId="274F99E2" w14:textId="0C1D66F3" w:rsidR="00D9048E" w:rsidRPr="0089033C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3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SA4#137-e AHG calls </w:t>
            </w:r>
          </w:p>
          <w:p w14:paraId="33CF3AA9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2BD11A29" w14:textId="300A2AC8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EEAF6" w:themeFill="accent5" w:themeFillTint="33"/>
          </w:tcPr>
          <w:p w14:paraId="1EBDBC54" w14:textId="7364F6F4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0FE5704A" w14:textId="77777777" w:rsidR="00D9048E" w:rsidRPr="00D9048E" w:rsidRDefault="00D9048E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36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274705C7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14B135E8" w14:textId="4B52836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SA#113 (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15–18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September </w:t>
            </w:r>
            <w:r w:rsidR="00D9048E"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026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EU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6D6DC5B8" w14:textId="2472D222" w:rsidR="00F61307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Presentation of TR 26.9xx to SA</w:t>
            </w:r>
          </w:p>
        </w:tc>
      </w:tr>
      <w:tr w:rsidR="00D9048E" w:rsidRPr="00D9048E" w14:paraId="638B8099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489B8500" w14:textId="7DFD1128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SA4#137-e-bis* (12–16 October 2026, online)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114A1EC7" w14:textId="116CA9E3" w:rsidR="00D9048E" w:rsidRPr="00D9048E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  <w:lang w:val="de-DE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  <w:lang w:val="de-DE"/>
              </w:rPr>
              <w:t>(TBD if needed)</w:t>
            </w:r>
          </w:p>
        </w:tc>
      </w:tr>
      <w:tr w:rsidR="00D9048E" w:rsidRPr="00D9048E" w14:paraId="14122D19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287594EA" w14:textId="65DD7E43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SA4#138 (16–20 November 2026, North America)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6D18E36D" w14:textId="3F523CE6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72C9214B">
              <w:rPr>
                <w:rFonts w:cs="Arial"/>
                <w:b w:val="0"/>
                <w:color w:val="000000" w:themeColor="text1"/>
                <w:sz w:val="20"/>
                <w:szCs w:val="20"/>
              </w:rPr>
              <w:t>Complete work on all objectives</w:t>
            </w:r>
          </w:p>
          <w:p w14:paraId="64C7EF87" w14:textId="7942DBD7" w:rsidR="72C9214B" w:rsidRPr="00AB4D90" w:rsidRDefault="29B34458" w:rsidP="72C921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00AB4D90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Finalize conclusions and recommendations for future work. </w:t>
            </w:r>
          </w:p>
          <w:p w14:paraId="41DE9BF7" w14:textId="6E69D4E2" w:rsidR="00D9048E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Send TR 26.9xx for 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approval to SA</w:t>
            </w:r>
          </w:p>
        </w:tc>
      </w:tr>
      <w:tr w:rsidR="00D9048E" w:rsidRPr="00C61877" w14:paraId="2B32ADAF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49ED94C7" w14:textId="4277EFD1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SA#114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8–11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December 2026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US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3A7164BE" w14:textId="42DE1F6D" w:rsidR="00D9048E" w:rsidRPr="00D9048E" w:rsidRDefault="00D9048E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Approval of TR 26.9xx in SA</w:t>
            </w:r>
          </w:p>
        </w:tc>
      </w:tr>
    </w:tbl>
    <w:p w14:paraId="39B9767D" w14:textId="77777777" w:rsidR="00F61307" w:rsidRDefault="00F61307" w:rsidP="00F61307"/>
    <w:p w14:paraId="78A353DC" w14:textId="0A90B69B" w:rsidR="00D9048E" w:rsidRPr="007F6EC0" w:rsidRDefault="00D9048E" w:rsidP="00D9048E">
      <w:pPr>
        <w:rPr>
          <w:rFonts w:ascii="Arial" w:hAnsi="Arial" w:cs="Arial"/>
        </w:rPr>
      </w:pPr>
      <w:r w:rsidRPr="007F6EC0">
        <w:rPr>
          <w:rFonts w:ascii="Arial" w:hAnsi="Arial" w:cs="Arial"/>
        </w:rPr>
        <w:t>*SA4#137-bis-e meeting is still TBD (decision by Sept. 25).</w:t>
      </w:r>
    </w:p>
    <w:p w14:paraId="4CA9C243" w14:textId="4837FFF7" w:rsidR="004B1C10" w:rsidRPr="00043FC0" w:rsidRDefault="004B1C10" w:rsidP="004B1C10">
      <w:pPr>
        <w:pStyle w:val="Heading1"/>
        <w:rPr>
          <w:lang w:val="en-US" w:eastAsia="en-US"/>
        </w:rPr>
      </w:pPr>
      <w:r>
        <w:rPr>
          <w:lang w:val="en-US" w:eastAsia="en-US"/>
        </w:rPr>
        <w:t>4</w:t>
      </w:r>
      <w:r>
        <w:rPr>
          <w:lang w:val="en-US" w:eastAsia="en-US"/>
        </w:rPr>
        <w:tab/>
      </w:r>
      <w:r w:rsidRPr="00043FC0">
        <w:rPr>
          <w:lang w:val="en-US" w:eastAsia="en-US"/>
        </w:rPr>
        <w:t>Propos</w:t>
      </w:r>
      <w:r>
        <w:rPr>
          <w:lang w:val="en-US" w:eastAsia="en-US"/>
        </w:rPr>
        <w:t>al</w:t>
      </w:r>
    </w:p>
    <w:p w14:paraId="278E758F" w14:textId="19472E90" w:rsidR="004B1C10" w:rsidRPr="00043FC0" w:rsidRDefault="004B1C10" w:rsidP="004B1C10">
      <w:pPr>
        <w:rPr>
          <w:rFonts w:ascii="Arial" w:hAnsi="Arial"/>
          <w:b/>
          <w:sz w:val="24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513E08">
        <w:rPr>
          <w:sz w:val="22"/>
          <w:szCs w:val="22"/>
          <w:lang w:val="en-US"/>
        </w:rPr>
        <w:t>take</w:t>
      </w:r>
      <w:r>
        <w:rPr>
          <w:sz w:val="22"/>
          <w:szCs w:val="22"/>
          <w:lang w:val="en-US"/>
        </w:rPr>
        <w:t xml:space="preserve"> the work plan proposed in section 3</w:t>
      </w:r>
      <w:r w:rsidR="00513E08">
        <w:rPr>
          <w:sz w:val="22"/>
          <w:szCs w:val="22"/>
          <w:lang w:val="en-US"/>
        </w:rPr>
        <w:t xml:space="preserve"> as basis and further refine after the approval of the SID</w:t>
      </w:r>
      <w:r w:rsidR="00175A03">
        <w:rPr>
          <w:sz w:val="22"/>
          <w:szCs w:val="22"/>
          <w:lang w:val="en-US"/>
        </w:rPr>
        <w:t>, if necessary</w:t>
      </w:r>
      <w:r>
        <w:rPr>
          <w:sz w:val="22"/>
          <w:szCs w:val="22"/>
          <w:lang w:val="en-US"/>
        </w:rPr>
        <w:t>.</w:t>
      </w:r>
    </w:p>
    <w:p w14:paraId="308D194B" w14:textId="0146D344" w:rsidR="00D9048E" w:rsidRPr="004B1C10" w:rsidRDefault="00D9048E" w:rsidP="00D9048E">
      <w:pPr>
        <w:rPr>
          <w:lang w:val="en-US"/>
        </w:rPr>
      </w:pPr>
    </w:p>
    <w:sectPr w:rsidR="00D9048E" w:rsidRPr="004B1C10" w:rsidSect="003C2CF0">
      <w:footerReference w:type="even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1886" w14:textId="77777777" w:rsidR="005768AE" w:rsidRDefault="005768AE">
      <w:r>
        <w:separator/>
      </w:r>
    </w:p>
  </w:endnote>
  <w:endnote w:type="continuationSeparator" w:id="0">
    <w:p w14:paraId="53F32F44" w14:textId="77777777" w:rsidR="005768AE" w:rsidRDefault="005768AE">
      <w:r>
        <w:continuationSeparator/>
      </w:r>
    </w:p>
  </w:endnote>
  <w:endnote w:type="continuationNotice" w:id="1">
    <w:p w14:paraId="61FB568A" w14:textId="77777777" w:rsidR="005768AE" w:rsidRDefault="00576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C9F93" w14:textId="77777777" w:rsidR="005768AE" w:rsidRDefault="005768AE">
      <w:r>
        <w:separator/>
      </w:r>
    </w:p>
  </w:footnote>
  <w:footnote w:type="continuationSeparator" w:id="0">
    <w:p w14:paraId="168CBBA3" w14:textId="77777777" w:rsidR="005768AE" w:rsidRDefault="005768AE">
      <w:r>
        <w:continuationSeparator/>
      </w:r>
    </w:p>
  </w:footnote>
  <w:footnote w:type="continuationNotice" w:id="1">
    <w:p w14:paraId="196AB10E" w14:textId="77777777" w:rsidR="005768AE" w:rsidRDefault="005768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60D78"/>
    <w:multiLevelType w:val="hybridMultilevel"/>
    <w:tmpl w:val="002CFDD0"/>
    <w:lvl w:ilvl="0" w:tplc="CAB4FFF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42D30"/>
    <w:multiLevelType w:val="hybridMultilevel"/>
    <w:tmpl w:val="90465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5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3"/>
  </w:num>
  <w:num w:numId="6" w16cid:durableId="566695435">
    <w:abstractNumId w:val="4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2"/>
  </w:num>
  <w:num w:numId="10" w16cid:durableId="1746949137">
    <w:abstractNumId w:val="8"/>
  </w:num>
  <w:num w:numId="11" w16cid:durableId="636450617">
    <w:abstractNumId w:val="14"/>
  </w:num>
  <w:num w:numId="12" w16cid:durableId="1782189313">
    <w:abstractNumId w:val="18"/>
  </w:num>
  <w:num w:numId="13" w16cid:durableId="2007245597">
    <w:abstractNumId w:val="0"/>
  </w:num>
  <w:num w:numId="14" w16cid:durableId="902834802">
    <w:abstractNumId w:val="1"/>
  </w:num>
  <w:num w:numId="15" w16cid:durableId="551161871">
    <w:abstractNumId w:val="17"/>
  </w:num>
  <w:num w:numId="16" w16cid:durableId="579408954">
    <w:abstractNumId w:val="12"/>
  </w:num>
  <w:num w:numId="17" w16cid:durableId="44107764">
    <w:abstractNumId w:val="16"/>
  </w:num>
  <w:num w:numId="18" w16cid:durableId="771584460">
    <w:abstractNumId w:val="13"/>
  </w:num>
  <w:num w:numId="19" w16cid:durableId="1229875606">
    <w:abstractNumId w:val="6"/>
  </w:num>
  <w:num w:numId="20" w16cid:durableId="3806384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8CE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3329"/>
    <w:rsid w:val="0001411A"/>
    <w:rsid w:val="000142E1"/>
    <w:rsid w:val="00014305"/>
    <w:rsid w:val="00015349"/>
    <w:rsid w:val="00017069"/>
    <w:rsid w:val="0002191A"/>
    <w:rsid w:val="00021A64"/>
    <w:rsid w:val="00022662"/>
    <w:rsid w:val="00024A35"/>
    <w:rsid w:val="0003016C"/>
    <w:rsid w:val="00030CD4"/>
    <w:rsid w:val="000310AC"/>
    <w:rsid w:val="000344A1"/>
    <w:rsid w:val="00034858"/>
    <w:rsid w:val="000349D6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7E1E"/>
    <w:rsid w:val="000601E3"/>
    <w:rsid w:val="0006066F"/>
    <w:rsid w:val="0006182E"/>
    <w:rsid w:val="00061FEC"/>
    <w:rsid w:val="000620EA"/>
    <w:rsid w:val="000626C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4E5B"/>
    <w:rsid w:val="00075724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635C"/>
    <w:rsid w:val="000A63A9"/>
    <w:rsid w:val="000A6432"/>
    <w:rsid w:val="000A68F4"/>
    <w:rsid w:val="000A7394"/>
    <w:rsid w:val="000B17B5"/>
    <w:rsid w:val="000B31FB"/>
    <w:rsid w:val="000B5287"/>
    <w:rsid w:val="000B5D8F"/>
    <w:rsid w:val="000C060D"/>
    <w:rsid w:val="000C0EE3"/>
    <w:rsid w:val="000C2DC2"/>
    <w:rsid w:val="000C3A7E"/>
    <w:rsid w:val="000C5BEF"/>
    <w:rsid w:val="000D21DA"/>
    <w:rsid w:val="000D3590"/>
    <w:rsid w:val="000D5AA5"/>
    <w:rsid w:val="000D6D78"/>
    <w:rsid w:val="000D70D1"/>
    <w:rsid w:val="000D718A"/>
    <w:rsid w:val="000E0429"/>
    <w:rsid w:val="000E0437"/>
    <w:rsid w:val="000E0651"/>
    <w:rsid w:val="000E161B"/>
    <w:rsid w:val="000E1C1B"/>
    <w:rsid w:val="000E1D79"/>
    <w:rsid w:val="000E2FD3"/>
    <w:rsid w:val="000E3552"/>
    <w:rsid w:val="000E37C4"/>
    <w:rsid w:val="000E4CB6"/>
    <w:rsid w:val="000E4ED6"/>
    <w:rsid w:val="000E5337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3D1"/>
    <w:rsid w:val="00112647"/>
    <w:rsid w:val="00113D64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EDB"/>
    <w:rsid w:val="001722BB"/>
    <w:rsid w:val="00172414"/>
    <w:rsid w:val="00172727"/>
    <w:rsid w:val="001736A6"/>
    <w:rsid w:val="001736C0"/>
    <w:rsid w:val="00174230"/>
    <w:rsid w:val="00175A03"/>
    <w:rsid w:val="00176FBA"/>
    <w:rsid w:val="001772BD"/>
    <w:rsid w:val="00177D4A"/>
    <w:rsid w:val="00180FBE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0C28"/>
    <w:rsid w:val="001A12F9"/>
    <w:rsid w:val="001A185D"/>
    <w:rsid w:val="001A31EF"/>
    <w:rsid w:val="001A3E7E"/>
    <w:rsid w:val="001A457A"/>
    <w:rsid w:val="001A5FF3"/>
    <w:rsid w:val="001A6653"/>
    <w:rsid w:val="001B01F1"/>
    <w:rsid w:val="001B1033"/>
    <w:rsid w:val="001B2414"/>
    <w:rsid w:val="001B252E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67B5"/>
    <w:rsid w:val="001D0B09"/>
    <w:rsid w:val="001D182A"/>
    <w:rsid w:val="001D2408"/>
    <w:rsid w:val="001D2F88"/>
    <w:rsid w:val="001D3C9A"/>
    <w:rsid w:val="001D49BC"/>
    <w:rsid w:val="001D4E66"/>
    <w:rsid w:val="001D4EFC"/>
    <w:rsid w:val="001D5C78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F0212"/>
    <w:rsid w:val="001F0DB4"/>
    <w:rsid w:val="001F18E0"/>
    <w:rsid w:val="001F1F4D"/>
    <w:rsid w:val="001F1F91"/>
    <w:rsid w:val="001F2895"/>
    <w:rsid w:val="001F32CF"/>
    <w:rsid w:val="001F5B8F"/>
    <w:rsid w:val="001F7653"/>
    <w:rsid w:val="001F7D9F"/>
    <w:rsid w:val="00200314"/>
    <w:rsid w:val="0020132B"/>
    <w:rsid w:val="00201852"/>
    <w:rsid w:val="002037B3"/>
    <w:rsid w:val="00203F32"/>
    <w:rsid w:val="00203FCB"/>
    <w:rsid w:val="00204607"/>
    <w:rsid w:val="002056E1"/>
    <w:rsid w:val="002061B1"/>
    <w:rsid w:val="0020640E"/>
    <w:rsid w:val="002070CB"/>
    <w:rsid w:val="00207176"/>
    <w:rsid w:val="002076B1"/>
    <w:rsid w:val="00207EA8"/>
    <w:rsid w:val="00211559"/>
    <w:rsid w:val="002120C4"/>
    <w:rsid w:val="00212185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3651"/>
    <w:rsid w:val="0022452A"/>
    <w:rsid w:val="002305E4"/>
    <w:rsid w:val="002330E3"/>
    <w:rsid w:val="002336A6"/>
    <w:rsid w:val="002336BF"/>
    <w:rsid w:val="00234C4C"/>
    <w:rsid w:val="00235963"/>
    <w:rsid w:val="00235F9B"/>
    <w:rsid w:val="0023654D"/>
    <w:rsid w:val="00236B3E"/>
    <w:rsid w:val="00236BBA"/>
    <w:rsid w:val="00236D1F"/>
    <w:rsid w:val="00236E0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0E1D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33AA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6A9B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32DC"/>
    <w:rsid w:val="002D4557"/>
    <w:rsid w:val="002D527D"/>
    <w:rsid w:val="002D5A54"/>
    <w:rsid w:val="002D62E5"/>
    <w:rsid w:val="002D6311"/>
    <w:rsid w:val="002D75E5"/>
    <w:rsid w:val="002D7FCB"/>
    <w:rsid w:val="002E1F1F"/>
    <w:rsid w:val="002E2F00"/>
    <w:rsid w:val="002E37FC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2E3"/>
    <w:rsid w:val="002F7AE5"/>
    <w:rsid w:val="002F7CCB"/>
    <w:rsid w:val="003001E7"/>
    <w:rsid w:val="00301992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936"/>
    <w:rsid w:val="00317564"/>
    <w:rsid w:val="00320536"/>
    <w:rsid w:val="003213D4"/>
    <w:rsid w:val="00322759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3F48"/>
    <w:rsid w:val="0034468C"/>
    <w:rsid w:val="003459F3"/>
    <w:rsid w:val="00347E3F"/>
    <w:rsid w:val="00347E5F"/>
    <w:rsid w:val="00354553"/>
    <w:rsid w:val="0035663F"/>
    <w:rsid w:val="00361BB7"/>
    <w:rsid w:val="003643D3"/>
    <w:rsid w:val="003715B7"/>
    <w:rsid w:val="00375340"/>
    <w:rsid w:val="00375F9B"/>
    <w:rsid w:val="00376C60"/>
    <w:rsid w:val="0037764C"/>
    <w:rsid w:val="00377A9D"/>
    <w:rsid w:val="00380D3B"/>
    <w:rsid w:val="00382697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A0173"/>
    <w:rsid w:val="003A0BF1"/>
    <w:rsid w:val="003A11B8"/>
    <w:rsid w:val="003A14B0"/>
    <w:rsid w:val="003A3AD1"/>
    <w:rsid w:val="003A48D6"/>
    <w:rsid w:val="003A595F"/>
    <w:rsid w:val="003A5FFA"/>
    <w:rsid w:val="003A67E1"/>
    <w:rsid w:val="003A7108"/>
    <w:rsid w:val="003B0609"/>
    <w:rsid w:val="003B15DB"/>
    <w:rsid w:val="003B2166"/>
    <w:rsid w:val="003B3F04"/>
    <w:rsid w:val="003B63AA"/>
    <w:rsid w:val="003B6711"/>
    <w:rsid w:val="003B7874"/>
    <w:rsid w:val="003C2CF0"/>
    <w:rsid w:val="003C41BA"/>
    <w:rsid w:val="003C421D"/>
    <w:rsid w:val="003C4735"/>
    <w:rsid w:val="003C7149"/>
    <w:rsid w:val="003C7C9E"/>
    <w:rsid w:val="003D2CB4"/>
    <w:rsid w:val="003D3C0C"/>
    <w:rsid w:val="003D4593"/>
    <w:rsid w:val="003D4ACD"/>
    <w:rsid w:val="003D4B15"/>
    <w:rsid w:val="003D4E12"/>
    <w:rsid w:val="003D4E92"/>
    <w:rsid w:val="003D5F05"/>
    <w:rsid w:val="003E0C81"/>
    <w:rsid w:val="003E16DC"/>
    <w:rsid w:val="003E29F7"/>
    <w:rsid w:val="003E2C8B"/>
    <w:rsid w:val="003E4400"/>
    <w:rsid w:val="003E487D"/>
    <w:rsid w:val="003E4AC7"/>
    <w:rsid w:val="003E557C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702"/>
    <w:rsid w:val="004249C6"/>
    <w:rsid w:val="004272ED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8DB"/>
    <w:rsid w:val="004552B8"/>
    <w:rsid w:val="004555EF"/>
    <w:rsid w:val="00455CE3"/>
    <w:rsid w:val="004562FC"/>
    <w:rsid w:val="004569A7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7608"/>
    <w:rsid w:val="00477EBC"/>
    <w:rsid w:val="0048053D"/>
    <w:rsid w:val="00481540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56F8"/>
    <w:rsid w:val="004A5FFC"/>
    <w:rsid w:val="004A661C"/>
    <w:rsid w:val="004A74B2"/>
    <w:rsid w:val="004A7AB3"/>
    <w:rsid w:val="004A7ABD"/>
    <w:rsid w:val="004B0CD5"/>
    <w:rsid w:val="004B1C10"/>
    <w:rsid w:val="004B2069"/>
    <w:rsid w:val="004B2AA2"/>
    <w:rsid w:val="004B2F78"/>
    <w:rsid w:val="004B3A28"/>
    <w:rsid w:val="004B47C3"/>
    <w:rsid w:val="004B53EE"/>
    <w:rsid w:val="004B719D"/>
    <w:rsid w:val="004B724A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7FCD"/>
    <w:rsid w:val="004F0099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B64"/>
    <w:rsid w:val="00501FC7"/>
    <w:rsid w:val="0050202A"/>
    <w:rsid w:val="005056D8"/>
    <w:rsid w:val="00506F30"/>
    <w:rsid w:val="00507903"/>
    <w:rsid w:val="005108DD"/>
    <w:rsid w:val="00513A84"/>
    <w:rsid w:val="00513E08"/>
    <w:rsid w:val="00515CE7"/>
    <w:rsid w:val="00515DE6"/>
    <w:rsid w:val="00515FB4"/>
    <w:rsid w:val="00517234"/>
    <w:rsid w:val="0052032E"/>
    <w:rsid w:val="00520A40"/>
    <w:rsid w:val="00521896"/>
    <w:rsid w:val="005218F1"/>
    <w:rsid w:val="0052190F"/>
    <w:rsid w:val="00522A80"/>
    <w:rsid w:val="005232FE"/>
    <w:rsid w:val="00525B7E"/>
    <w:rsid w:val="00531CDD"/>
    <w:rsid w:val="005329AE"/>
    <w:rsid w:val="005335DD"/>
    <w:rsid w:val="00535A39"/>
    <w:rsid w:val="00535FD9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6086D"/>
    <w:rsid w:val="00560A8B"/>
    <w:rsid w:val="00561744"/>
    <w:rsid w:val="00561902"/>
    <w:rsid w:val="00561B66"/>
    <w:rsid w:val="00562495"/>
    <w:rsid w:val="00562596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8AE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B89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7352"/>
    <w:rsid w:val="005C78C8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364"/>
    <w:rsid w:val="006017BF"/>
    <w:rsid w:val="0060210C"/>
    <w:rsid w:val="006024D7"/>
    <w:rsid w:val="00604234"/>
    <w:rsid w:val="00604AA3"/>
    <w:rsid w:val="0060710F"/>
    <w:rsid w:val="0061015B"/>
    <w:rsid w:val="006103ED"/>
    <w:rsid w:val="0061057D"/>
    <w:rsid w:val="0061200B"/>
    <w:rsid w:val="00613EAF"/>
    <w:rsid w:val="00614274"/>
    <w:rsid w:val="00614619"/>
    <w:rsid w:val="006149AC"/>
    <w:rsid w:val="006159A5"/>
    <w:rsid w:val="00615BC1"/>
    <w:rsid w:val="00616E18"/>
    <w:rsid w:val="00617634"/>
    <w:rsid w:val="00620287"/>
    <w:rsid w:val="0062244F"/>
    <w:rsid w:val="00623AED"/>
    <w:rsid w:val="00623EFE"/>
    <w:rsid w:val="00624FA6"/>
    <w:rsid w:val="0062580F"/>
    <w:rsid w:val="00625F24"/>
    <w:rsid w:val="006278A4"/>
    <w:rsid w:val="00632157"/>
    <w:rsid w:val="00633971"/>
    <w:rsid w:val="006341C6"/>
    <w:rsid w:val="00634C51"/>
    <w:rsid w:val="00635363"/>
    <w:rsid w:val="00636ADC"/>
    <w:rsid w:val="00637F5F"/>
    <w:rsid w:val="0064121E"/>
    <w:rsid w:val="0064185B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BC2"/>
    <w:rsid w:val="00684C3F"/>
    <w:rsid w:val="006851FF"/>
    <w:rsid w:val="006864E6"/>
    <w:rsid w:val="006878C1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4BC6"/>
    <w:rsid w:val="006B568D"/>
    <w:rsid w:val="006B5963"/>
    <w:rsid w:val="006B642B"/>
    <w:rsid w:val="006B6C88"/>
    <w:rsid w:val="006B7001"/>
    <w:rsid w:val="006B7DC3"/>
    <w:rsid w:val="006C24B4"/>
    <w:rsid w:val="006C31D0"/>
    <w:rsid w:val="006C3236"/>
    <w:rsid w:val="006C5628"/>
    <w:rsid w:val="006C568F"/>
    <w:rsid w:val="006C5777"/>
    <w:rsid w:val="006C60B6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2B6C"/>
    <w:rsid w:val="007044FD"/>
    <w:rsid w:val="007047F9"/>
    <w:rsid w:val="00706A64"/>
    <w:rsid w:val="00707431"/>
    <w:rsid w:val="00707F9D"/>
    <w:rsid w:val="00710142"/>
    <w:rsid w:val="00710F39"/>
    <w:rsid w:val="007126F0"/>
    <w:rsid w:val="00712E81"/>
    <w:rsid w:val="00715590"/>
    <w:rsid w:val="007162AC"/>
    <w:rsid w:val="007166F8"/>
    <w:rsid w:val="00720290"/>
    <w:rsid w:val="0072176F"/>
    <w:rsid w:val="007238AB"/>
    <w:rsid w:val="00723919"/>
    <w:rsid w:val="00724262"/>
    <w:rsid w:val="007261D3"/>
    <w:rsid w:val="00726FA4"/>
    <w:rsid w:val="00730017"/>
    <w:rsid w:val="007314C3"/>
    <w:rsid w:val="00733441"/>
    <w:rsid w:val="0073374B"/>
    <w:rsid w:val="00733B0B"/>
    <w:rsid w:val="00733B6B"/>
    <w:rsid w:val="00733E36"/>
    <w:rsid w:val="00733E86"/>
    <w:rsid w:val="007354C3"/>
    <w:rsid w:val="0073569D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414A"/>
    <w:rsid w:val="00756A5F"/>
    <w:rsid w:val="00756BBB"/>
    <w:rsid w:val="00757188"/>
    <w:rsid w:val="00757ABD"/>
    <w:rsid w:val="0076005F"/>
    <w:rsid w:val="00761952"/>
    <w:rsid w:val="00761B9B"/>
    <w:rsid w:val="00761FDE"/>
    <w:rsid w:val="00762474"/>
    <w:rsid w:val="0076439E"/>
    <w:rsid w:val="007651D3"/>
    <w:rsid w:val="00765235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98B"/>
    <w:rsid w:val="00784E2A"/>
    <w:rsid w:val="00785A91"/>
    <w:rsid w:val="007861B8"/>
    <w:rsid w:val="00786447"/>
    <w:rsid w:val="00786D8D"/>
    <w:rsid w:val="00787292"/>
    <w:rsid w:val="00787383"/>
    <w:rsid w:val="00790B5A"/>
    <w:rsid w:val="00791B51"/>
    <w:rsid w:val="00792779"/>
    <w:rsid w:val="007936B9"/>
    <w:rsid w:val="007941AD"/>
    <w:rsid w:val="007942EE"/>
    <w:rsid w:val="007950E1"/>
    <w:rsid w:val="00795AD1"/>
    <w:rsid w:val="007968C9"/>
    <w:rsid w:val="00796F33"/>
    <w:rsid w:val="0079701D"/>
    <w:rsid w:val="00797E73"/>
    <w:rsid w:val="007A0E3F"/>
    <w:rsid w:val="007A1D48"/>
    <w:rsid w:val="007A2E32"/>
    <w:rsid w:val="007A3C17"/>
    <w:rsid w:val="007A3EAC"/>
    <w:rsid w:val="007A4FC7"/>
    <w:rsid w:val="007A69E6"/>
    <w:rsid w:val="007A7B41"/>
    <w:rsid w:val="007A7C58"/>
    <w:rsid w:val="007B0929"/>
    <w:rsid w:val="007B0EEE"/>
    <w:rsid w:val="007B21C6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26B2"/>
    <w:rsid w:val="007E36DF"/>
    <w:rsid w:val="007E5FBE"/>
    <w:rsid w:val="007E62AA"/>
    <w:rsid w:val="007E77CF"/>
    <w:rsid w:val="007F2297"/>
    <w:rsid w:val="007F2AED"/>
    <w:rsid w:val="007F55EC"/>
    <w:rsid w:val="007F5E0D"/>
    <w:rsid w:val="007F6574"/>
    <w:rsid w:val="007F67F4"/>
    <w:rsid w:val="007F6EC0"/>
    <w:rsid w:val="007F7100"/>
    <w:rsid w:val="007F7346"/>
    <w:rsid w:val="007F73FB"/>
    <w:rsid w:val="007F799F"/>
    <w:rsid w:val="008009DC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C0E"/>
    <w:rsid w:val="00817D84"/>
    <w:rsid w:val="00820103"/>
    <w:rsid w:val="00820B02"/>
    <w:rsid w:val="0082134D"/>
    <w:rsid w:val="0082326D"/>
    <w:rsid w:val="00823563"/>
    <w:rsid w:val="00823601"/>
    <w:rsid w:val="00824038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34C0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49E9"/>
    <w:rsid w:val="00876BD5"/>
    <w:rsid w:val="008812BF"/>
    <w:rsid w:val="008812FD"/>
    <w:rsid w:val="00882BF4"/>
    <w:rsid w:val="00882BF5"/>
    <w:rsid w:val="008830D1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033C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60B8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AC4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372B"/>
    <w:rsid w:val="008E3816"/>
    <w:rsid w:val="008E3CD8"/>
    <w:rsid w:val="008E3DBD"/>
    <w:rsid w:val="008E3F96"/>
    <w:rsid w:val="008E48A7"/>
    <w:rsid w:val="008E4A69"/>
    <w:rsid w:val="008E6AE7"/>
    <w:rsid w:val="008E70F7"/>
    <w:rsid w:val="008E756E"/>
    <w:rsid w:val="008F0624"/>
    <w:rsid w:val="008F0BB2"/>
    <w:rsid w:val="008F1D3B"/>
    <w:rsid w:val="008F391F"/>
    <w:rsid w:val="008F3C5E"/>
    <w:rsid w:val="008F428F"/>
    <w:rsid w:val="008F7444"/>
    <w:rsid w:val="008F7475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044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4C6"/>
    <w:rsid w:val="00971817"/>
    <w:rsid w:val="0097221C"/>
    <w:rsid w:val="009728AE"/>
    <w:rsid w:val="00973193"/>
    <w:rsid w:val="009736D5"/>
    <w:rsid w:val="0097400E"/>
    <w:rsid w:val="0097408E"/>
    <w:rsid w:val="009751BF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AA7"/>
    <w:rsid w:val="00984AE8"/>
    <w:rsid w:val="00984B61"/>
    <w:rsid w:val="00985071"/>
    <w:rsid w:val="009862D5"/>
    <w:rsid w:val="00987203"/>
    <w:rsid w:val="00987A23"/>
    <w:rsid w:val="00990EEE"/>
    <w:rsid w:val="009910D1"/>
    <w:rsid w:val="00992831"/>
    <w:rsid w:val="00992B3B"/>
    <w:rsid w:val="00992B69"/>
    <w:rsid w:val="009931B5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1BC"/>
    <w:rsid w:val="009C3B45"/>
    <w:rsid w:val="009C44B6"/>
    <w:rsid w:val="009C50E3"/>
    <w:rsid w:val="009C5E7A"/>
    <w:rsid w:val="009D0095"/>
    <w:rsid w:val="009D0EEB"/>
    <w:rsid w:val="009D132B"/>
    <w:rsid w:val="009D17A3"/>
    <w:rsid w:val="009D5E48"/>
    <w:rsid w:val="009D679E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E5DE7"/>
    <w:rsid w:val="009F1159"/>
    <w:rsid w:val="009F25F7"/>
    <w:rsid w:val="009F34BA"/>
    <w:rsid w:val="009F47B7"/>
    <w:rsid w:val="009F4903"/>
    <w:rsid w:val="009F49B1"/>
    <w:rsid w:val="009F4CD6"/>
    <w:rsid w:val="009F6047"/>
    <w:rsid w:val="009F648D"/>
    <w:rsid w:val="009F6E72"/>
    <w:rsid w:val="009F79F3"/>
    <w:rsid w:val="00A03D2A"/>
    <w:rsid w:val="00A03E41"/>
    <w:rsid w:val="00A10ADB"/>
    <w:rsid w:val="00A10C3C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7A64"/>
    <w:rsid w:val="00A30C46"/>
    <w:rsid w:val="00A325AD"/>
    <w:rsid w:val="00A34697"/>
    <w:rsid w:val="00A34EB6"/>
    <w:rsid w:val="00A369CC"/>
    <w:rsid w:val="00A37F80"/>
    <w:rsid w:val="00A40B6D"/>
    <w:rsid w:val="00A42EFF"/>
    <w:rsid w:val="00A46388"/>
    <w:rsid w:val="00A4672D"/>
    <w:rsid w:val="00A46B3F"/>
    <w:rsid w:val="00A46F30"/>
    <w:rsid w:val="00A50B2F"/>
    <w:rsid w:val="00A52690"/>
    <w:rsid w:val="00A5287D"/>
    <w:rsid w:val="00A5390B"/>
    <w:rsid w:val="00A56FB0"/>
    <w:rsid w:val="00A57C1B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867A2"/>
    <w:rsid w:val="00A906A4"/>
    <w:rsid w:val="00A90B6A"/>
    <w:rsid w:val="00A90F8F"/>
    <w:rsid w:val="00A910B5"/>
    <w:rsid w:val="00A923A9"/>
    <w:rsid w:val="00A942B3"/>
    <w:rsid w:val="00A948A2"/>
    <w:rsid w:val="00A94CBD"/>
    <w:rsid w:val="00A966B0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EF"/>
    <w:rsid w:val="00AB032D"/>
    <w:rsid w:val="00AB19C5"/>
    <w:rsid w:val="00AB37D3"/>
    <w:rsid w:val="00AB440B"/>
    <w:rsid w:val="00AB4D90"/>
    <w:rsid w:val="00AB5441"/>
    <w:rsid w:val="00AC02CC"/>
    <w:rsid w:val="00AC365B"/>
    <w:rsid w:val="00AC3884"/>
    <w:rsid w:val="00AC4FC3"/>
    <w:rsid w:val="00AC6A5B"/>
    <w:rsid w:val="00AC6B26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D83"/>
    <w:rsid w:val="00B03107"/>
    <w:rsid w:val="00B0439E"/>
    <w:rsid w:val="00B044D2"/>
    <w:rsid w:val="00B0450C"/>
    <w:rsid w:val="00B05B2F"/>
    <w:rsid w:val="00B05E17"/>
    <w:rsid w:val="00B10820"/>
    <w:rsid w:val="00B10B0B"/>
    <w:rsid w:val="00B12FFA"/>
    <w:rsid w:val="00B13FB1"/>
    <w:rsid w:val="00B153E3"/>
    <w:rsid w:val="00B15F3D"/>
    <w:rsid w:val="00B167D2"/>
    <w:rsid w:val="00B16E03"/>
    <w:rsid w:val="00B1749C"/>
    <w:rsid w:val="00B179BD"/>
    <w:rsid w:val="00B17B36"/>
    <w:rsid w:val="00B21273"/>
    <w:rsid w:val="00B22B79"/>
    <w:rsid w:val="00B24BCE"/>
    <w:rsid w:val="00B24D69"/>
    <w:rsid w:val="00B25068"/>
    <w:rsid w:val="00B25792"/>
    <w:rsid w:val="00B25883"/>
    <w:rsid w:val="00B27B56"/>
    <w:rsid w:val="00B27D0F"/>
    <w:rsid w:val="00B30214"/>
    <w:rsid w:val="00B3176C"/>
    <w:rsid w:val="00B32222"/>
    <w:rsid w:val="00B325F5"/>
    <w:rsid w:val="00B32A12"/>
    <w:rsid w:val="00B34554"/>
    <w:rsid w:val="00B3526C"/>
    <w:rsid w:val="00B376E0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557E"/>
    <w:rsid w:val="00B5661C"/>
    <w:rsid w:val="00B56EBE"/>
    <w:rsid w:val="00B577EC"/>
    <w:rsid w:val="00B61DC6"/>
    <w:rsid w:val="00B61F15"/>
    <w:rsid w:val="00B62E2C"/>
    <w:rsid w:val="00B63284"/>
    <w:rsid w:val="00B643B8"/>
    <w:rsid w:val="00B647EB"/>
    <w:rsid w:val="00B65CED"/>
    <w:rsid w:val="00B65F28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BF5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B1B64"/>
    <w:rsid w:val="00BB311B"/>
    <w:rsid w:val="00BB3844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8C"/>
    <w:rsid w:val="00BE51E9"/>
    <w:rsid w:val="00BE5364"/>
    <w:rsid w:val="00BE5D44"/>
    <w:rsid w:val="00BE60A7"/>
    <w:rsid w:val="00BE6C8D"/>
    <w:rsid w:val="00BE7CAA"/>
    <w:rsid w:val="00BF0A84"/>
    <w:rsid w:val="00BF0DDB"/>
    <w:rsid w:val="00BF13E2"/>
    <w:rsid w:val="00BF258F"/>
    <w:rsid w:val="00BF4326"/>
    <w:rsid w:val="00BF5BE7"/>
    <w:rsid w:val="00BF6E20"/>
    <w:rsid w:val="00BF72CB"/>
    <w:rsid w:val="00C006CA"/>
    <w:rsid w:val="00C009EE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6B4C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1A47"/>
    <w:rsid w:val="00C42176"/>
    <w:rsid w:val="00C42344"/>
    <w:rsid w:val="00C448B4"/>
    <w:rsid w:val="00C452D3"/>
    <w:rsid w:val="00C45B38"/>
    <w:rsid w:val="00C45F5A"/>
    <w:rsid w:val="00C4664E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90B"/>
    <w:rsid w:val="00C67372"/>
    <w:rsid w:val="00C67470"/>
    <w:rsid w:val="00C702AB"/>
    <w:rsid w:val="00C70573"/>
    <w:rsid w:val="00C705E5"/>
    <w:rsid w:val="00C70B26"/>
    <w:rsid w:val="00C70D77"/>
    <w:rsid w:val="00C7131F"/>
    <w:rsid w:val="00C73C32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06F"/>
    <w:rsid w:val="00C84881"/>
    <w:rsid w:val="00C85564"/>
    <w:rsid w:val="00C85724"/>
    <w:rsid w:val="00C8586A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58ED"/>
    <w:rsid w:val="00CC6BCF"/>
    <w:rsid w:val="00CC70CB"/>
    <w:rsid w:val="00CC7840"/>
    <w:rsid w:val="00CC7C60"/>
    <w:rsid w:val="00CD05F3"/>
    <w:rsid w:val="00CD32A3"/>
    <w:rsid w:val="00CD4EE5"/>
    <w:rsid w:val="00CD5D94"/>
    <w:rsid w:val="00CD6602"/>
    <w:rsid w:val="00CD70CC"/>
    <w:rsid w:val="00CD7917"/>
    <w:rsid w:val="00CE021A"/>
    <w:rsid w:val="00CE1520"/>
    <w:rsid w:val="00CE283E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D0135E"/>
    <w:rsid w:val="00D03FA6"/>
    <w:rsid w:val="00D04CA5"/>
    <w:rsid w:val="00D064E2"/>
    <w:rsid w:val="00D0669D"/>
    <w:rsid w:val="00D105AB"/>
    <w:rsid w:val="00D10A80"/>
    <w:rsid w:val="00D145EC"/>
    <w:rsid w:val="00D15BEE"/>
    <w:rsid w:val="00D1737A"/>
    <w:rsid w:val="00D177BC"/>
    <w:rsid w:val="00D21865"/>
    <w:rsid w:val="00D223FC"/>
    <w:rsid w:val="00D2396E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7CD2"/>
    <w:rsid w:val="00D57E66"/>
    <w:rsid w:val="00D603AE"/>
    <w:rsid w:val="00D60F00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3350"/>
    <w:rsid w:val="00D752C9"/>
    <w:rsid w:val="00D758BE"/>
    <w:rsid w:val="00D76875"/>
    <w:rsid w:val="00D82231"/>
    <w:rsid w:val="00D83BF8"/>
    <w:rsid w:val="00D84802"/>
    <w:rsid w:val="00D85457"/>
    <w:rsid w:val="00D86293"/>
    <w:rsid w:val="00D86F16"/>
    <w:rsid w:val="00D8756E"/>
    <w:rsid w:val="00D875F8"/>
    <w:rsid w:val="00D9048E"/>
    <w:rsid w:val="00D904E7"/>
    <w:rsid w:val="00D91886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B07DB"/>
    <w:rsid w:val="00DB18BD"/>
    <w:rsid w:val="00DB273F"/>
    <w:rsid w:val="00DB39DB"/>
    <w:rsid w:val="00DB521B"/>
    <w:rsid w:val="00DB6D75"/>
    <w:rsid w:val="00DB7093"/>
    <w:rsid w:val="00DC0F52"/>
    <w:rsid w:val="00DC1992"/>
    <w:rsid w:val="00DC3753"/>
    <w:rsid w:val="00DC37FA"/>
    <w:rsid w:val="00DC38D6"/>
    <w:rsid w:val="00DC4726"/>
    <w:rsid w:val="00DC50F6"/>
    <w:rsid w:val="00DC7300"/>
    <w:rsid w:val="00DD014A"/>
    <w:rsid w:val="00DD0AAB"/>
    <w:rsid w:val="00DD3289"/>
    <w:rsid w:val="00DD3C66"/>
    <w:rsid w:val="00DD3F74"/>
    <w:rsid w:val="00DD40D2"/>
    <w:rsid w:val="00DD4888"/>
    <w:rsid w:val="00DD4B5C"/>
    <w:rsid w:val="00DD57D0"/>
    <w:rsid w:val="00DD5A40"/>
    <w:rsid w:val="00DD5C37"/>
    <w:rsid w:val="00DE0425"/>
    <w:rsid w:val="00DE195C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4AA7"/>
    <w:rsid w:val="00DF4C0A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FE"/>
    <w:rsid w:val="00E203F4"/>
    <w:rsid w:val="00E20949"/>
    <w:rsid w:val="00E2099A"/>
    <w:rsid w:val="00E20E56"/>
    <w:rsid w:val="00E21156"/>
    <w:rsid w:val="00E21CFF"/>
    <w:rsid w:val="00E24839"/>
    <w:rsid w:val="00E25F67"/>
    <w:rsid w:val="00E266B6"/>
    <w:rsid w:val="00E2748B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B7D"/>
    <w:rsid w:val="00E70D27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41D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2B0D"/>
    <w:rsid w:val="00EA3DC3"/>
    <w:rsid w:val="00EA3F30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D7A38"/>
    <w:rsid w:val="00EE0176"/>
    <w:rsid w:val="00EE1316"/>
    <w:rsid w:val="00EE206C"/>
    <w:rsid w:val="00EE3954"/>
    <w:rsid w:val="00EF0942"/>
    <w:rsid w:val="00EF1A1F"/>
    <w:rsid w:val="00EF291F"/>
    <w:rsid w:val="00EF3E4D"/>
    <w:rsid w:val="00EF5343"/>
    <w:rsid w:val="00EF6743"/>
    <w:rsid w:val="00F00BFC"/>
    <w:rsid w:val="00F020C1"/>
    <w:rsid w:val="00F0218C"/>
    <w:rsid w:val="00F0251A"/>
    <w:rsid w:val="00F0393B"/>
    <w:rsid w:val="00F045B0"/>
    <w:rsid w:val="00F061E0"/>
    <w:rsid w:val="00F0638E"/>
    <w:rsid w:val="00F070E0"/>
    <w:rsid w:val="00F10A9F"/>
    <w:rsid w:val="00F13643"/>
    <w:rsid w:val="00F14097"/>
    <w:rsid w:val="00F1520A"/>
    <w:rsid w:val="00F15945"/>
    <w:rsid w:val="00F15D08"/>
    <w:rsid w:val="00F16B6C"/>
    <w:rsid w:val="00F227E6"/>
    <w:rsid w:val="00F23288"/>
    <w:rsid w:val="00F2328B"/>
    <w:rsid w:val="00F23EBF"/>
    <w:rsid w:val="00F24D92"/>
    <w:rsid w:val="00F25F2A"/>
    <w:rsid w:val="00F2625A"/>
    <w:rsid w:val="00F26290"/>
    <w:rsid w:val="00F27582"/>
    <w:rsid w:val="00F2764E"/>
    <w:rsid w:val="00F27C16"/>
    <w:rsid w:val="00F30A92"/>
    <w:rsid w:val="00F30DC1"/>
    <w:rsid w:val="00F3107B"/>
    <w:rsid w:val="00F313DD"/>
    <w:rsid w:val="00F3187B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291A"/>
    <w:rsid w:val="00F43120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1307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3171"/>
    <w:rsid w:val="00FA5081"/>
    <w:rsid w:val="00FA5FA5"/>
    <w:rsid w:val="00FA6721"/>
    <w:rsid w:val="00FA6D49"/>
    <w:rsid w:val="00FA6F18"/>
    <w:rsid w:val="00FA718D"/>
    <w:rsid w:val="00FA7365"/>
    <w:rsid w:val="00FA79A7"/>
    <w:rsid w:val="00FA7C51"/>
    <w:rsid w:val="00FB1EF0"/>
    <w:rsid w:val="00FB5273"/>
    <w:rsid w:val="00FB68B4"/>
    <w:rsid w:val="00FC04E3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3AA4ABD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52BA93"/>
    <w:rsid w:val="17E0844A"/>
    <w:rsid w:val="18080875"/>
    <w:rsid w:val="19305DE0"/>
    <w:rsid w:val="1B134E3D"/>
    <w:rsid w:val="1BF86588"/>
    <w:rsid w:val="1C1DA505"/>
    <w:rsid w:val="1C385AC1"/>
    <w:rsid w:val="1C6D393B"/>
    <w:rsid w:val="1CDBAFD8"/>
    <w:rsid w:val="1DBE6456"/>
    <w:rsid w:val="1DE06A40"/>
    <w:rsid w:val="1DEA7E1B"/>
    <w:rsid w:val="1E3E206C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48F516"/>
    <w:rsid w:val="2994A738"/>
    <w:rsid w:val="29B3445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D51E2F3"/>
    <w:rsid w:val="4E3CAD47"/>
    <w:rsid w:val="4F02E878"/>
    <w:rsid w:val="4F714949"/>
    <w:rsid w:val="4F9C4883"/>
    <w:rsid w:val="4FBCCC30"/>
    <w:rsid w:val="5018C0B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309F1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2C9214B"/>
    <w:rsid w:val="7343FB95"/>
    <w:rsid w:val="736AD647"/>
    <w:rsid w:val="739AD204"/>
    <w:rsid w:val="73B8F1F3"/>
    <w:rsid w:val="745B98C9"/>
    <w:rsid w:val="748715A8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A8250E9E-E154-4A1D-B6B2-798DD1AC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  <w:style w:type="paragraph" w:customStyle="1" w:styleId="Heading">
    <w:name w:val="Heading"/>
    <w:aliases w:val="1_"/>
    <w:basedOn w:val="Normal"/>
    <w:rsid w:val="00F61307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Yu Mincho" w:hAnsi="Arial"/>
      <w:b/>
      <w:sz w:val="22"/>
      <w:szCs w:val="24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F61307"/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0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7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4_CODEC/TSGS4_133-e/Docs/S4-251264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BQIBPLLIMM24-1585705811-486</_dlc_DocId>
    <_dlc_DocIdUrl xmlns="71c5aaf6-e6ce-465b-b873-5148d2a4c105">
      <Url>https://nokia.sharepoint.com/sites/3gpp-sa4/_layouts/15/DocIdRedir.aspx?ID=BQIBPLLIMM24-1585705811-486</Url>
      <Description>BQIBPLLIMM24-1585705811-486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73</TotalTime>
  <Pages>3</Pages>
  <Words>758</Words>
  <Characters>4160</Characters>
  <Application>Microsoft Office Word</Application>
  <DocSecurity>0</DocSecurity>
  <Lines>148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4834</CharactersWithSpaces>
  <SharedDoc>false</SharedDoc>
  <HLinks>
    <vt:vector size="6" baseType="variant">
      <vt:variant>
        <vt:i4>655374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https://www.3gpp.org/ftp/tsg_sa/WG4_CODEC/3GPP_SA4_AHOC_MTGs/Rel-20_planning/Docs/S4-251189.zip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43</cp:revision>
  <cp:lastPrinted>2001-04-26T00:30:00Z</cp:lastPrinted>
  <dcterms:created xsi:type="dcterms:W3CDTF">2025-07-07T16:47:00Z</dcterms:created>
  <dcterms:modified xsi:type="dcterms:W3CDTF">2025-07-14T20:12:00Z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73745b28-946f-4aa7-9e20-31018b2a41bc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