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16A76" w14:textId="0BD37F85" w:rsidR="6C31E0D0" w:rsidRPr="00C92CD6" w:rsidRDefault="6C31E0D0" w:rsidP="1D2D9DD5">
      <w:pPr>
        <w:spacing w:after="120"/>
        <w:rPr>
          <w:lang w:val="sv-SE" w:eastAsia="ja-JP"/>
        </w:rPr>
      </w:pPr>
      <w:r w:rsidRPr="00C92CD6">
        <w:rPr>
          <w:rFonts w:ascii="Arial" w:eastAsia="Arial" w:hAnsi="Arial" w:cs="Arial"/>
          <w:color w:val="000000" w:themeColor="text1"/>
          <w:sz w:val="22"/>
          <w:szCs w:val="22"/>
          <w:lang w:val="sv-SE"/>
        </w:rPr>
        <w:t>3GPP TSG SA WG4#125</w:t>
      </w:r>
      <w:r w:rsidRPr="00C92CD6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lang w:val="sv-SE"/>
        </w:rPr>
        <w:t xml:space="preserve">                                                                               </w:t>
      </w:r>
      <w:r w:rsidRPr="00C92CD6">
        <w:rPr>
          <w:rFonts w:ascii="Arial" w:eastAsia="Arial" w:hAnsi="Arial" w:cs="Arial"/>
          <w:b/>
          <w:bCs/>
          <w:i/>
          <w:iCs/>
          <w:color w:val="000000" w:themeColor="text1"/>
          <w:sz w:val="28"/>
          <w:szCs w:val="28"/>
          <w:lang w:val="sv-SE"/>
        </w:rPr>
        <w:t>Tdoc S4-</w:t>
      </w:r>
      <w:r w:rsidR="00C92CD6" w:rsidRPr="00C92CD6">
        <w:rPr>
          <w:rFonts w:ascii="Arial" w:eastAsia="Arial" w:hAnsi="Arial" w:cs="Arial"/>
          <w:b/>
          <w:bCs/>
          <w:i/>
          <w:iCs/>
          <w:color w:val="000000" w:themeColor="text1"/>
          <w:sz w:val="28"/>
          <w:szCs w:val="28"/>
          <w:lang w:val="sv-SE"/>
        </w:rPr>
        <w:t>2</w:t>
      </w:r>
      <w:r w:rsidR="003B1189">
        <w:rPr>
          <w:rFonts w:ascii="Arial" w:eastAsia="Arial" w:hAnsi="Arial" w:cs="Arial"/>
          <w:b/>
          <w:bCs/>
          <w:i/>
          <w:iCs/>
          <w:color w:val="000000" w:themeColor="text1"/>
          <w:sz w:val="28"/>
          <w:szCs w:val="28"/>
          <w:lang w:val="sv-SE"/>
        </w:rPr>
        <w:t>31335</w:t>
      </w:r>
    </w:p>
    <w:p w14:paraId="6F443DF4" w14:textId="054BD39E" w:rsidR="6C31E0D0" w:rsidRDefault="6C31E0D0" w:rsidP="1D2D9DD5">
      <w:pPr>
        <w:spacing w:after="120"/>
      </w:pPr>
      <w:r w:rsidRPr="1D2D9DD5">
        <w:rPr>
          <w:rFonts w:ascii="Arial" w:eastAsia="Arial" w:hAnsi="Arial" w:cs="Arial"/>
          <w:color w:val="000000" w:themeColor="text1"/>
          <w:sz w:val="22"/>
          <w:szCs w:val="22"/>
        </w:rPr>
        <w:t xml:space="preserve">Gothenburg, Sweden, August 21-25, 2023                                                                                       </w:t>
      </w:r>
    </w:p>
    <w:p w14:paraId="091C1CEE" w14:textId="22750122" w:rsidR="6C31E0D0" w:rsidRDefault="6C31E0D0">
      <w:r w:rsidRPr="1D2D9DD5">
        <w:rPr>
          <w:color w:val="000000" w:themeColor="text1"/>
          <w:sz w:val="22"/>
          <w:szCs w:val="22"/>
        </w:rPr>
        <w:t xml:space="preserve"> </w:t>
      </w:r>
    </w:p>
    <w:p w14:paraId="05C95093" w14:textId="590B3BD3" w:rsidR="6C31E0D0" w:rsidRDefault="6C31E0D0"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Source:</w:t>
      </w:r>
      <w:r w:rsidR="00C76573">
        <w:rPr>
          <w:color w:val="000000" w:themeColor="text1"/>
          <w:sz w:val="22"/>
          <w:szCs w:val="22"/>
        </w:rPr>
        <w:tab/>
      </w:r>
      <w:r w:rsidR="00C76573">
        <w:rPr>
          <w:color w:val="000000" w:themeColor="text1"/>
          <w:sz w:val="22"/>
          <w:szCs w:val="22"/>
        </w:rPr>
        <w:tab/>
      </w:r>
      <w:r w:rsidR="00C76573">
        <w:rPr>
          <w:color w:val="000000" w:themeColor="text1"/>
          <w:sz w:val="22"/>
          <w:szCs w:val="22"/>
        </w:rPr>
        <w:tab/>
      </w:r>
      <w:r w:rsidR="00C76573">
        <w:rPr>
          <w:color w:val="000000" w:themeColor="text1"/>
          <w:sz w:val="22"/>
          <w:szCs w:val="22"/>
        </w:rPr>
        <w:tab/>
      </w:r>
      <w:bookmarkStart w:id="0" w:name="_Hlk142943514"/>
      <w:r w:rsidR="003B11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NTT</w:t>
      </w:r>
    </w:p>
    <w:bookmarkEnd w:id="0"/>
    <w:p w14:paraId="415EA373" w14:textId="756C39F5" w:rsidR="6C31E0D0" w:rsidRPr="00C76573" w:rsidRDefault="6C31E0D0">
      <w:pPr>
        <w:rPr>
          <w:lang w:val="en-GB"/>
        </w:rPr>
      </w:pPr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         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="00C76573" w:rsidRP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IPR declaration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by</w:t>
      </w:r>
      <w:r w:rsidR="00A364AC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NTT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for </w:t>
      </w:r>
      <w:proofErr w:type="spellStart"/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IVAS_Codec</w:t>
      </w:r>
      <w:proofErr w:type="spellEnd"/>
    </w:p>
    <w:p w14:paraId="677804BD" w14:textId="7F70919B" w:rsidR="6C31E0D0" w:rsidRDefault="6C31E0D0"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</w:t>
      </w:r>
      <w:r w:rsidRPr="1D2D9DD5">
        <w:rPr>
          <w:color w:val="000000" w:themeColor="text1"/>
          <w:sz w:val="22"/>
          <w:szCs w:val="22"/>
        </w:rPr>
        <w:t xml:space="preserve">   </w:t>
      </w:r>
      <w:r w:rsidR="00C76573">
        <w:rPr>
          <w:color w:val="000000" w:themeColor="text1"/>
          <w:sz w:val="22"/>
          <w:szCs w:val="22"/>
        </w:rPr>
        <w:tab/>
      </w:r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Information</w:t>
      </w:r>
    </w:p>
    <w:p w14:paraId="2495E9DA" w14:textId="6B6FBB71" w:rsidR="6C31E0D0" w:rsidRDefault="6C31E0D0"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   </w:t>
      </w:r>
      <w:r w:rsidR="00C7657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  <w:r w:rsidRPr="1D2D9D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7.5</w:t>
      </w:r>
    </w:p>
    <w:p w14:paraId="780B321B" w14:textId="2F84218E" w:rsidR="6C31E0D0" w:rsidRDefault="6C31E0D0">
      <w:pPr>
        <w:pBdr>
          <w:bottom w:val="single" w:sz="6" w:space="1" w:color="auto"/>
        </w:pBdr>
      </w:pPr>
      <w:r w:rsidRPr="1D2D9DD5">
        <w:rPr>
          <w:color w:val="000000" w:themeColor="text1"/>
        </w:rPr>
        <w:t xml:space="preserve"> </w:t>
      </w:r>
    </w:p>
    <w:p w14:paraId="6687CC2B" w14:textId="77777777" w:rsidR="00C76573" w:rsidRDefault="00C76573" w:rsidP="00C76573">
      <w:pPr>
        <w:rPr>
          <w:rFonts w:eastAsia="Arial"/>
        </w:rPr>
      </w:pPr>
    </w:p>
    <w:p w14:paraId="5B9A98A0" w14:textId="52034E99" w:rsidR="00A364AC" w:rsidRPr="00A364AC" w:rsidRDefault="00A364AC" w:rsidP="00A364AC">
      <w:pPr>
        <w:rPr>
          <w:rFonts w:eastAsia="Arial"/>
          <w:lang w:eastAsia="ja-JP"/>
        </w:rPr>
      </w:pPr>
      <w:r>
        <w:rPr>
          <w:rFonts w:eastAsia="Arial"/>
        </w:rPr>
        <w:t>E</w:t>
      </w:r>
      <w:r w:rsidRPr="00A364AC">
        <w:rPr>
          <w:rFonts w:eastAsia="Arial"/>
        </w:rPr>
        <w:t>ach proponent company of the IVAS candidate codec</w:t>
      </w:r>
      <w:r w:rsidRPr="00A364AC">
        <w:rPr>
          <w:rFonts w:eastAsia="ＭＳ 明朝"/>
          <w:lang w:eastAsia="ja-JP"/>
        </w:rPr>
        <w:t xml:space="preserve"> is requested </w:t>
      </w:r>
      <w:r>
        <w:rPr>
          <w:rFonts w:eastAsia="ＭＳ 明朝"/>
          <w:lang w:eastAsia="ja-JP"/>
        </w:rPr>
        <w:t xml:space="preserve">to submit </w:t>
      </w:r>
      <w:r w:rsidRPr="002348E1">
        <w:rPr>
          <w:rFonts w:eastAsia="Arial"/>
        </w:rPr>
        <w:t>an acceptable IPR declaration</w:t>
      </w:r>
      <w:r>
        <w:rPr>
          <w:rFonts w:eastAsia="Arial"/>
        </w:rPr>
        <w:t xml:space="preserve"> in t</w:t>
      </w:r>
      <w:r w:rsidRPr="002348E1">
        <w:rPr>
          <w:rFonts w:eastAsia="Arial"/>
        </w:rPr>
        <w:t>he IVAS Codec Selection Deliverables (IVAS-6)</w:t>
      </w:r>
      <w:r>
        <w:rPr>
          <w:rFonts w:eastAsia="Arial"/>
        </w:rPr>
        <w:t xml:space="preserve"> [1].</w:t>
      </w:r>
    </w:p>
    <w:p w14:paraId="018E8CB5" w14:textId="3D5C8DD1" w:rsidR="00C76573" w:rsidRPr="002348E1" w:rsidRDefault="00A364AC" w:rsidP="00C76573">
      <w:pPr>
        <w:rPr>
          <w:rFonts w:eastAsia="Arial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ccording to this request, </w:t>
      </w:r>
      <w:proofErr w:type="spellStart"/>
      <w:r>
        <w:rPr>
          <w:lang w:eastAsia="ja-JP"/>
        </w:rPr>
        <w:t>souce</w:t>
      </w:r>
      <w:proofErr w:type="spellEnd"/>
      <w:r>
        <w:rPr>
          <w:lang w:eastAsia="ja-JP"/>
        </w:rPr>
        <w:t xml:space="preserve"> </w:t>
      </w:r>
      <w:r w:rsidR="002348E1">
        <w:rPr>
          <w:rFonts w:eastAsia="Arial"/>
        </w:rPr>
        <w:t xml:space="preserve">attaches </w:t>
      </w:r>
      <w:r w:rsidR="00C76573" w:rsidRPr="002348E1">
        <w:rPr>
          <w:rFonts w:eastAsia="Arial"/>
        </w:rPr>
        <w:t>the IPR declaration</w:t>
      </w:r>
      <w:r w:rsidR="002348E1">
        <w:rPr>
          <w:rFonts w:eastAsia="Arial"/>
        </w:rPr>
        <w:t xml:space="preserve"> to ETSI</w:t>
      </w:r>
      <w:r w:rsidR="00C76573" w:rsidRPr="002348E1">
        <w:rPr>
          <w:rFonts w:eastAsia="Arial"/>
        </w:rPr>
        <w:t xml:space="preserve"> </w:t>
      </w:r>
      <w:r w:rsidR="008C793D" w:rsidRPr="002348E1">
        <w:rPr>
          <w:rFonts w:eastAsia="Arial"/>
        </w:rPr>
        <w:t>[2]</w:t>
      </w:r>
      <w:r>
        <w:rPr>
          <w:rFonts w:eastAsia="Arial"/>
        </w:rPr>
        <w:t>.</w:t>
      </w:r>
    </w:p>
    <w:p w14:paraId="47E4007B" w14:textId="77777777" w:rsidR="00C76573" w:rsidRPr="002348E1" w:rsidRDefault="00C76573" w:rsidP="00C76573">
      <w:pPr>
        <w:rPr>
          <w:rFonts w:eastAsia="Arial"/>
        </w:rPr>
      </w:pPr>
    </w:p>
    <w:p w14:paraId="13FF96C9" w14:textId="71053307" w:rsidR="6C31E0D0" w:rsidRPr="002348E1" w:rsidRDefault="6C31E0D0" w:rsidP="1D2D9DD5">
      <w:pPr>
        <w:pStyle w:val="2"/>
        <w:rPr>
          <w:rFonts w:ascii="Times New Roman" w:hAnsi="Times New Roman"/>
          <w:sz w:val="24"/>
          <w:szCs w:val="24"/>
        </w:rPr>
      </w:pPr>
      <w:r w:rsidRPr="002348E1">
        <w:rPr>
          <w:rFonts w:ascii="Times New Roman" w:eastAsia="Arial" w:hAnsi="Times New Roman"/>
          <w:color w:val="000000" w:themeColor="text1"/>
          <w:sz w:val="24"/>
          <w:szCs w:val="24"/>
        </w:rPr>
        <w:t>References</w:t>
      </w:r>
    </w:p>
    <w:p w14:paraId="6F1F5DA8" w14:textId="35267A94" w:rsidR="6C31E0D0" w:rsidRPr="002348E1" w:rsidRDefault="6C31E0D0">
      <w:r w:rsidRPr="002348E1">
        <w:rPr>
          <w:color w:val="000000" w:themeColor="text1"/>
        </w:rPr>
        <w:t>[</w:t>
      </w:r>
      <w:r w:rsidR="00613DFF" w:rsidRPr="002348E1">
        <w:rPr>
          <w:color w:val="000000" w:themeColor="text1"/>
        </w:rPr>
        <w:t>1</w:t>
      </w:r>
      <w:r w:rsidRPr="002348E1">
        <w:rPr>
          <w:color w:val="000000" w:themeColor="text1"/>
        </w:rPr>
        <w:t xml:space="preserve">] </w:t>
      </w:r>
      <w:r w:rsidR="00C76573" w:rsidRPr="002348E1">
        <w:rPr>
          <w:color w:val="000000" w:themeColor="text1"/>
        </w:rPr>
        <w:tab/>
      </w:r>
      <w:r w:rsidRPr="002348E1">
        <w:t>3GPP S4-2310</w:t>
      </w:r>
      <w:r w:rsidR="00C76573" w:rsidRPr="002348E1">
        <w:t>87</w:t>
      </w:r>
      <w:r w:rsidRPr="002348E1">
        <w:t xml:space="preserve">, </w:t>
      </w:r>
      <w:r w:rsidR="00C76573" w:rsidRPr="002348E1">
        <w:t>Selection Deliverables</w:t>
      </w:r>
      <w:r w:rsidRPr="002348E1">
        <w:t xml:space="preserve"> (IVAS-</w:t>
      </w:r>
      <w:r w:rsidR="00C76573" w:rsidRPr="002348E1">
        <w:t>6</w:t>
      </w:r>
      <w:r w:rsidRPr="002348E1">
        <w:t>) v1.</w:t>
      </w:r>
      <w:r w:rsidR="00C76573" w:rsidRPr="002348E1">
        <w:t>0</w:t>
      </w:r>
      <w:r w:rsidRPr="002348E1">
        <w:t>.0</w:t>
      </w:r>
    </w:p>
    <w:p w14:paraId="20395F9A" w14:textId="2D50EE7D" w:rsidR="008C793D" w:rsidRPr="002348E1" w:rsidRDefault="008C793D">
      <w:r w:rsidRPr="002348E1">
        <w:t>[2]</w:t>
      </w:r>
      <w:r w:rsidRPr="002348E1">
        <w:tab/>
      </w:r>
      <w:r w:rsidRPr="002348E1">
        <w:tab/>
        <w:t xml:space="preserve">ETSI IPR Database: </w:t>
      </w:r>
      <w:r w:rsidRPr="002348E1">
        <w:rPr>
          <w:rFonts w:eastAsia="Arial"/>
        </w:rPr>
        <w:t>IPR Declaration reference:</w:t>
      </w:r>
      <w:r w:rsidR="002348E1" w:rsidRPr="002348E1">
        <w:rPr>
          <w:color w:val="424242"/>
          <w:shd w:val="clear" w:color="auto" w:fill="FFFFF0"/>
        </w:rPr>
        <w:t xml:space="preserve"> ISLD-202307-063</w:t>
      </w:r>
    </w:p>
    <w:p w14:paraId="3DB40327" w14:textId="04F8AB99" w:rsidR="6C31E0D0" w:rsidRPr="003B1189" w:rsidRDefault="6C31E0D0" w:rsidP="003B1189">
      <w:pPr>
        <w:rPr>
          <w:color w:val="000000" w:themeColor="text1"/>
          <w:sz w:val="22"/>
          <w:szCs w:val="22"/>
        </w:rPr>
      </w:pPr>
    </w:p>
    <w:sectPr w:rsidR="6C31E0D0" w:rsidRPr="003B11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04FF1" w14:textId="77777777" w:rsidR="00F02495" w:rsidRDefault="00F02495">
      <w:r>
        <w:separator/>
      </w:r>
    </w:p>
  </w:endnote>
  <w:endnote w:type="continuationSeparator" w:id="0">
    <w:p w14:paraId="17C46EC8" w14:textId="77777777" w:rsidR="00F02495" w:rsidRDefault="00F0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4F65" w14:textId="77777777" w:rsidR="003B1189" w:rsidRDefault="003B118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BBBB" w14:textId="77777777" w:rsidR="003B1189" w:rsidRDefault="003B118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EA56" w14:textId="77777777" w:rsidR="003B1189" w:rsidRDefault="003B118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002F7" w14:textId="77777777" w:rsidR="00F02495" w:rsidRDefault="00F02495">
      <w:r>
        <w:separator/>
      </w:r>
    </w:p>
  </w:footnote>
  <w:footnote w:type="continuationSeparator" w:id="0">
    <w:p w14:paraId="124601B4" w14:textId="77777777" w:rsidR="00F02495" w:rsidRDefault="00F0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E6866" w14:textId="77777777" w:rsidR="003B1189" w:rsidRDefault="003B118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65F3" w14:textId="228E56EE" w:rsidR="00571BBA" w:rsidRDefault="00571BBA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BB939" w14:textId="77777777" w:rsidR="003B1189" w:rsidRDefault="003B11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38240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1NzexsLQ0sTA3MTZR0lEKTi0uzszPAykwrgUAnR38ViwAAAA="/>
  </w:docVars>
  <w:rsids>
    <w:rsidRoot w:val="00022E4A"/>
    <w:rsid w:val="00002CF9"/>
    <w:rsid w:val="00007AEC"/>
    <w:rsid w:val="000114C3"/>
    <w:rsid w:val="00013748"/>
    <w:rsid w:val="00013EAD"/>
    <w:rsid w:val="00015AEC"/>
    <w:rsid w:val="00017EEB"/>
    <w:rsid w:val="00020D10"/>
    <w:rsid w:val="000212B0"/>
    <w:rsid w:val="0002238E"/>
    <w:rsid w:val="0002295B"/>
    <w:rsid w:val="00022E4A"/>
    <w:rsid w:val="000304B3"/>
    <w:rsid w:val="000315E7"/>
    <w:rsid w:val="00031E3F"/>
    <w:rsid w:val="00036EC3"/>
    <w:rsid w:val="000401C0"/>
    <w:rsid w:val="00040383"/>
    <w:rsid w:val="00040E35"/>
    <w:rsid w:val="00051088"/>
    <w:rsid w:val="0005130F"/>
    <w:rsid w:val="0005420B"/>
    <w:rsid w:val="00064435"/>
    <w:rsid w:val="00064D63"/>
    <w:rsid w:val="00065690"/>
    <w:rsid w:val="000733EF"/>
    <w:rsid w:val="000758A0"/>
    <w:rsid w:val="00075DD4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4BD8"/>
    <w:rsid w:val="000A6394"/>
    <w:rsid w:val="000A763E"/>
    <w:rsid w:val="000B5265"/>
    <w:rsid w:val="000C038A"/>
    <w:rsid w:val="000C1121"/>
    <w:rsid w:val="000C6598"/>
    <w:rsid w:val="000C692D"/>
    <w:rsid w:val="000C71ED"/>
    <w:rsid w:val="000D1E17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1059EF"/>
    <w:rsid w:val="0010734D"/>
    <w:rsid w:val="00107586"/>
    <w:rsid w:val="0011099C"/>
    <w:rsid w:val="00112D2E"/>
    <w:rsid w:val="001157D2"/>
    <w:rsid w:val="0011796C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71F48"/>
    <w:rsid w:val="00172C97"/>
    <w:rsid w:val="00173AA8"/>
    <w:rsid w:val="00174B64"/>
    <w:rsid w:val="001850FB"/>
    <w:rsid w:val="00185929"/>
    <w:rsid w:val="001907BE"/>
    <w:rsid w:val="0019125E"/>
    <w:rsid w:val="00192364"/>
    <w:rsid w:val="00192C46"/>
    <w:rsid w:val="00192F30"/>
    <w:rsid w:val="001A299A"/>
    <w:rsid w:val="001A6855"/>
    <w:rsid w:val="001A6D06"/>
    <w:rsid w:val="001A7B60"/>
    <w:rsid w:val="001B6DA1"/>
    <w:rsid w:val="001B72EE"/>
    <w:rsid w:val="001B7A65"/>
    <w:rsid w:val="001C6181"/>
    <w:rsid w:val="001D353B"/>
    <w:rsid w:val="001D4C72"/>
    <w:rsid w:val="001D687F"/>
    <w:rsid w:val="001E04AC"/>
    <w:rsid w:val="001E1016"/>
    <w:rsid w:val="001E1FE8"/>
    <w:rsid w:val="001E3C0A"/>
    <w:rsid w:val="001E41F3"/>
    <w:rsid w:val="001E57EB"/>
    <w:rsid w:val="001E6FDE"/>
    <w:rsid w:val="001F29B6"/>
    <w:rsid w:val="001F3CC5"/>
    <w:rsid w:val="001F470A"/>
    <w:rsid w:val="001F4912"/>
    <w:rsid w:val="001F4979"/>
    <w:rsid w:val="002068DA"/>
    <w:rsid w:val="00206EBC"/>
    <w:rsid w:val="00215B75"/>
    <w:rsid w:val="00220155"/>
    <w:rsid w:val="00221FF5"/>
    <w:rsid w:val="00222348"/>
    <w:rsid w:val="00222A81"/>
    <w:rsid w:val="00223400"/>
    <w:rsid w:val="00231FAC"/>
    <w:rsid w:val="0023263B"/>
    <w:rsid w:val="0023452E"/>
    <w:rsid w:val="002348E1"/>
    <w:rsid w:val="002401CD"/>
    <w:rsid w:val="00247B01"/>
    <w:rsid w:val="002502A4"/>
    <w:rsid w:val="002529B2"/>
    <w:rsid w:val="00254ABA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41B5"/>
    <w:rsid w:val="0029623F"/>
    <w:rsid w:val="0029742F"/>
    <w:rsid w:val="002A01CC"/>
    <w:rsid w:val="002A63FD"/>
    <w:rsid w:val="002B5741"/>
    <w:rsid w:val="002C0107"/>
    <w:rsid w:val="002E0F2B"/>
    <w:rsid w:val="002E49F9"/>
    <w:rsid w:val="002E6EB7"/>
    <w:rsid w:val="002F205A"/>
    <w:rsid w:val="002F64B8"/>
    <w:rsid w:val="00305409"/>
    <w:rsid w:val="00306076"/>
    <w:rsid w:val="00310198"/>
    <w:rsid w:val="003101B4"/>
    <w:rsid w:val="00316C81"/>
    <w:rsid w:val="003223BE"/>
    <w:rsid w:val="003247A7"/>
    <w:rsid w:val="00327D6B"/>
    <w:rsid w:val="00333568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44A2"/>
    <w:rsid w:val="00375217"/>
    <w:rsid w:val="0038334D"/>
    <w:rsid w:val="00391EEF"/>
    <w:rsid w:val="0039347A"/>
    <w:rsid w:val="003935F4"/>
    <w:rsid w:val="003A01EE"/>
    <w:rsid w:val="003A1A0A"/>
    <w:rsid w:val="003A5D25"/>
    <w:rsid w:val="003B0270"/>
    <w:rsid w:val="003B1189"/>
    <w:rsid w:val="003B144B"/>
    <w:rsid w:val="003B44E1"/>
    <w:rsid w:val="003C3361"/>
    <w:rsid w:val="003D1219"/>
    <w:rsid w:val="003D1D5F"/>
    <w:rsid w:val="003D59AC"/>
    <w:rsid w:val="003D66D0"/>
    <w:rsid w:val="003D6E75"/>
    <w:rsid w:val="003E0A48"/>
    <w:rsid w:val="003E0DF3"/>
    <w:rsid w:val="003E1A36"/>
    <w:rsid w:val="003E3C66"/>
    <w:rsid w:val="003F672C"/>
    <w:rsid w:val="00405B62"/>
    <w:rsid w:val="0041052B"/>
    <w:rsid w:val="0041218C"/>
    <w:rsid w:val="00412FC3"/>
    <w:rsid w:val="004130FD"/>
    <w:rsid w:val="004163E1"/>
    <w:rsid w:val="00416407"/>
    <w:rsid w:val="00416D10"/>
    <w:rsid w:val="00416DA3"/>
    <w:rsid w:val="00417095"/>
    <w:rsid w:val="004177CF"/>
    <w:rsid w:val="0042383E"/>
    <w:rsid w:val="004242F1"/>
    <w:rsid w:val="00425DDC"/>
    <w:rsid w:val="0042618B"/>
    <w:rsid w:val="00433D78"/>
    <w:rsid w:val="0044167A"/>
    <w:rsid w:val="00444AE9"/>
    <w:rsid w:val="00446865"/>
    <w:rsid w:val="0045112D"/>
    <w:rsid w:val="004518A8"/>
    <w:rsid w:val="004555B7"/>
    <w:rsid w:val="00461A99"/>
    <w:rsid w:val="00464E97"/>
    <w:rsid w:val="004704CD"/>
    <w:rsid w:val="0047070A"/>
    <w:rsid w:val="004747A7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2E13"/>
    <w:rsid w:val="004E5558"/>
    <w:rsid w:val="004E7B15"/>
    <w:rsid w:val="004F41A8"/>
    <w:rsid w:val="004F5251"/>
    <w:rsid w:val="004F739E"/>
    <w:rsid w:val="00506532"/>
    <w:rsid w:val="00511EA2"/>
    <w:rsid w:val="005120FB"/>
    <w:rsid w:val="0051580D"/>
    <w:rsid w:val="005209E9"/>
    <w:rsid w:val="00525090"/>
    <w:rsid w:val="00530099"/>
    <w:rsid w:val="00531658"/>
    <w:rsid w:val="00541EA3"/>
    <w:rsid w:val="005424DC"/>
    <w:rsid w:val="0054345A"/>
    <w:rsid w:val="00543E42"/>
    <w:rsid w:val="0055660F"/>
    <w:rsid w:val="00562A39"/>
    <w:rsid w:val="00562BA8"/>
    <w:rsid w:val="00566423"/>
    <w:rsid w:val="00570C24"/>
    <w:rsid w:val="00571AB3"/>
    <w:rsid w:val="00571BBA"/>
    <w:rsid w:val="00574F5B"/>
    <w:rsid w:val="00576035"/>
    <w:rsid w:val="0058064F"/>
    <w:rsid w:val="005817E0"/>
    <w:rsid w:val="00583F19"/>
    <w:rsid w:val="005925C0"/>
    <w:rsid w:val="00592D74"/>
    <w:rsid w:val="00594FC7"/>
    <w:rsid w:val="005A070C"/>
    <w:rsid w:val="005A6990"/>
    <w:rsid w:val="005B1228"/>
    <w:rsid w:val="005B36DE"/>
    <w:rsid w:val="005C0CB2"/>
    <w:rsid w:val="005C3957"/>
    <w:rsid w:val="005C54C5"/>
    <w:rsid w:val="005C5BC9"/>
    <w:rsid w:val="005D4656"/>
    <w:rsid w:val="005D4819"/>
    <w:rsid w:val="005D5FD1"/>
    <w:rsid w:val="005E2C44"/>
    <w:rsid w:val="005E4424"/>
    <w:rsid w:val="005E759B"/>
    <w:rsid w:val="005F2FB2"/>
    <w:rsid w:val="005F63B0"/>
    <w:rsid w:val="005F6B52"/>
    <w:rsid w:val="005F6F80"/>
    <w:rsid w:val="0060036F"/>
    <w:rsid w:val="00603A41"/>
    <w:rsid w:val="00605676"/>
    <w:rsid w:val="00613DFF"/>
    <w:rsid w:val="00614A77"/>
    <w:rsid w:val="00621188"/>
    <w:rsid w:val="00623085"/>
    <w:rsid w:val="0062438D"/>
    <w:rsid w:val="00624740"/>
    <w:rsid w:val="006257ED"/>
    <w:rsid w:val="0062647F"/>
    <w:rsid w:val="00630864"/>
    <w:rsid w:val="00632172"/>
    <w:rsid w:val="00633496"/>
    <w:rsid w:val="006353EC"/>
    <w:rsid w:val="006379E7"/>
    <w:rsid w:val="00642D99"/>
    <w:rsid w:val="00643327"/>
    <w:rsid w:val="00643F3A"/>
    <w:rsid w:val="00647352"/>
    <w:rsid w:val="00650721"/>
    <w:rsid w:val="006530FC"/>
    <w:rsid w:val="00653656"/>
    <w:rsid w:val="0065389D"/>
    <w:rsid w:val="00656C8B"/>
    <w:rsid w:val="0065708B"/>
    <w:rsid w:val="0066375A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3691"/>
    <w:rsid w:val="006A39BE"/>
    <w:rsid w:val="006A6470"/>
    <w:rsid w:val="006A7C36"/>
    <w:rsid w:val="006B3769"/>
    <w:rsid w:val="006B46FB"/>
    <w:rsid w:val="006B7062"/>
    <w:rsid w:val="006C1A9B"/>
    <w:rsid w:val="006C1AE5"/>
    <w:rsid w:val="006C3CB4"/>
    <w:rsid w:val="006C3F4A"/>
    <w:rsid w:val="006C40DE"/>
    <w:rsid w:val="006C4AE7"/>
    <w:rsid w:val="006C5313"/>
    <w:rsid w:val="006C7789"/>
    <w:rsid w:val="006D2009"/>
    <w:rsid w:val="006D5281"/>
    <w:rsid w:val="006D5400"/>
    <w:rsid w:val="006E1B70"/>
    <w:rsid w:val="006E21FB"/>
    <w:rsid w:val="006E5C6B"/>
    <w:rsid w:val="006E5D32"/>
    <w:rsid w:val="006F09D4"/>
    <w:rsid w:val="006F5A20"/>
    <w:rsid w:val="006F5D71"/>
    <w:rsid w:val="007069AD"/>
    <w:rsid w:val="00707FAF"/>
    <w:rsid w:val="00712853"/>
    <w:rsid w:val="007201EB"/>
    <w:rsid w:val="00721CD7"/>
    <w:rsid w:val="007243FA"/>
    <w:rsid w:val="00725D23"/>
    <w:rsid w:val="0073388E"/>
    <w:rsid w:val="00734413"/>
    <w:rsid w:val="0074049B"/>
    <w:rsid w:val="00747176"/>
    <w:rsid w:val="00747FD5"/>
    <w:rsid w:val="00752426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970AD"/>
    <w:rsid w:val="007A0DE3"/>
    <w:rsid w:val="007A29D7"/>
    <w:rsid w:val="007B04BE"/>
    <w:rsid w:val="007B39F2"/>
    <w:rsid w:val="007B3BA5"/>
    <w:rsid w:val="007B512A"/>
    <w:rsid w:val="007B605F"/>
    <w:rsid w:val="007C10FB"/>
    <w:rsid w:val="007C17FE"/>
    <w:rsid w:val="007C2097"/>
    <w:rsid w:val="007C424D"/>
    <w:rsid w:val="007C4359"/>
    <w:rsid w:val="007C649F"/>
    <w:rsid w:val="007D67C6"/>
    <w:rsid w:val="007D6A07"/>
    <w:rsid w:val="007E05F5"/>
    <w:rsid w:val="007E0C5B"/>
    <w:rsid w:val="007E1C32"/>
    <w:rsid w:val="007E51C3"/>
    <w:rsid w:val="007F2687"/>
    <w:rsid w:val="007F40F8"/>
    <w:rsid w:val="007F4F9E"/>
    <w:rsid w:val="00800935"/>
    <w:rsid w:val="00802CFD"/>
    <w:rsid w:val="008061A0"/>
    <w:rsid w:val="0081148F"/>
    <w:rsid w:val="0081273A"/>
    <w:rsid w:val="0081301E"/>
    <w:rsid w:val="00816C43"/>
    <w:rsid w:val="00820CDC"/>
    <w:rsid w:val="0082429F"/>
    <w:rsid w:val="008279FA"/>
    <w:rsid w:val="0083128A"/>
    <w:rsid w:val="008325D7"/>
    <w:rsid w:val="0083793C"/>
    <w:rsid w:val="00837F97"/>
    <w:rsid w:val="00841115"/>
    <w:rsid w:val="0084422C"/>
    <w:rsid w:val="00845EC2"/>
    <w:rsid w:val="00851CA1"/>
    <w:rsid w:val="00855236"/>
    <w:rsid w:val="008626E7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B3DB5"/>
    <w:rsid w:val="008B4E12"/>
    <w:rsid w:val="008B4F27"/>
    <w:rsid w:val="008B5941"/>
    <w:rsid w:val="008B72D3"/>
    <w:rsid w:val="008C1A03"/>
    <w:rsid w:val="008C223C"/>
    <w:rsid w:val="008C5B76"/>
    <w:rsid w:val="008C6245"/>
    <w:rsid w:val="008C793D"/>
    <w:rsid w:val="008C7E96"/>
    <w:rsid w:val="008D2EF8"/>
    <w:rsid w:val="008D3DDB"/>
    <w:rsid w:val="008E18C8"/>
    <w:rsid w:val="008E27D0"/>
    <w:rsid w:val="008E3473"/>
    <w:rsid w:val="008E4EC7"/>
    <w:rsid w:val="008E54B8"/>
    <w:rsid w:val="008F414C"/>
    <w:rsid w:val="008F6604"/>
    <w:rsid w:val="008F686C"/>
    <w:rsid w:val="0091084B"/>
    <w:rsid w:val="00915607"/>
    <w:rsid w:val="00916B9E"/>
    <w:rsid w:val="009175A9"/>
    <w:rsid w:val="0092000C"/>
    <w:rsid w:val="0092028E"/>
    <w:rsid w:val="009209A0"/>
    <w:rsid w:val="00921906"/>
    <w:rsid w:val="009263D5"/>
    <w:rsid w:val="0092694D"/>
    <w:rsid w:val="00937EB8"/>
    <w:rsid w:val="009459FA"/>
    <w:rsid w:val="00953561"/>
    <w:rsid w:val="00954665"/>
    <w:rsid w:val="0096375D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0867"/>
    <w:rsid w:val="009A3289"/>
    <w:rsid w:val="009A52A2"/>
    <w:rsid w:val="009A579D"/>
    <w:rsid w:val="009A72D1"/>
    <w:rsid w:val="009B2E23"/>
    <w:rsid w:val="009C5DB3"/>
    <w:rsid w:val="009C62E5"/>
    <w:rsid w:val="009C7B22"/>
    <w:rsid w:val="009D24D6"/>
    <w:rsid w:val="009D279F"/>
    <w:rsid w:val="009D3EA8"/>
    <w:rsid w:val="009D65BD"/>
    <w:rsid w:val="009E3297"/>
    <w:rsid w:val="009E5022"/>
    <w:rsid w:val="009F110F"/>
    <w:rsid w:val="009F1237"/>
    <w:rsid w:val="009F2379"/>
    <w:rsid w:val="009F67C8"/>
    <w:rsid w:val="009F734F"/>
    <w:rsid w:val="00A02208"/>
    <w:rsid w:val="00A04C97"/>
    <w:rsid w:val="00A06B7E"/>
    <w:rsid w:val="00A11564"/>
    <w:rsid w:val="00A11984"/>
    <w:rsid w:val="00A133AE"/>
    <w:rsid w:val="00A14CE4"/>
    <w:rsid w:val="00A15796"/>
    <w:rsid w:val="00A1654B"/>
    <w:rsid w:val="00A22E39"/>
    <w:rsid w:val="00A23EAF"/>
    <w:rsid w:val="00A2431B"/>
    <w:rsid w:val="00A246B6"/>
    <w:rsid w:val="00A2595B"/>
    <w:rsid w:val="00A27EE4"/>
    <w:rsid w:val="00A364AC"/>
    <w:rsid w:val="00A36BC9"/>
    <w:rsid w:val="00A37FE7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24B6"/>
    <w:rsid w:val="00A94666"/>
    <w:rsid w:val="00A95A20"/>
    <w:rsid w:val="00AA536E"/>
    <w:rsid w:val="00AB0D72"/>
    <w:rsid w:val="00AB473D"/>
    <w:rsid w:val="00AC2FCD"/>
    <w:rsid w:val="00AC7D05"/>
    <w:rsid w:val="00AD00FC"/>
    <w:rsid w:val="00AD1CD8"/>
    <w:rsid w:val="00AD6D77"/>
    <w:rsid w:val="00AD7CB5"/>
    <w:rsid w:val="00AE6B56"/>
    <w:rsid w:val="00AF0B9E"/>
    <w:rsid w:val="00AF75F5"/>
    <w:rsid w:val="00AF791C"/>
    <w:rsid w:val="00B01526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80A"/>
    <w:rsid w:val="00B22A56"/>
    <w:rsid w:val="00B22EE6"/>
    <w:rsid w:val="00B23BEC"/>
    <w:rsid w:val="00B24E58"/>
    <w:rsid w:val="00B258BB"/>
    <w:rsid w:val="00B312CF"/>
    <w:rsid w:val="00B32F96"/>
    <w:rsid w:val="00B350C8"/>
    <w:rsid w:val="00B358E7"/>
    <w:rsid w:val="00B41D31"/>
    <w:rsid w:val="00B42ACD"/>
    <w:rsid w:val="00B50B48"/>
    <w:rsid w:val="00B514DB"/>
    <w:rsid w:val="00B543BA"/>
    <w:rsid w:val="00B57A38"/>
    <w:rsid w:val="00B60F5A"/>
    <w:rsid w:val="00B63113"/>
    <w:rsid w:val="00B661F7"/>
    <w:rsid w:val="00B67B97"/>
    <w:rsid w:val="00B71BC8"/>
    <w:rsid w:val="00B754B5"/>
    <w:rsid w:val="00B7715E"/>
    <w:rsid w:val="00B85C23"/>
    <w:rsid w:val="00B954EB"/>
    <w:rsid w:val="00B968C8"/>
    <w:rsid w:val="00BA0B08"/>
    <w:rsid w:val="00BA3EC5"/>
    <w:rsid w:val="00BA49A0"/>
    <w:rsid w:val="00BB15E7"/>
    <w:rsid w:val="00BB2E06"/>
    <w:rsid w:val="00BB5DFC"/>
    <w:rsid w:val="00BB63D2"/>
    <w:rsid w:val="00BB6A0F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127D"/>
    <w:rsid w:val="00BF5B6E"/>
    <w:rsid w:val="00C02660"/>
    <w:rsid w:val="00C02B8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61FE5"/>
    <w:rsid w:val="00C73CD8"/>
    <w:rsid w:val="00C76573"/>
    <w:rsid w:val="00C7777D"/>
    <w:rsid w:val="00C8199B"/>
    <w:rsid w:val="00C83183"/>
    <w:rsid w:val="00C87CDF"/>
    <w:rsid w:val="00C90715"/>
    <w:rsid w:val="00C92CD6"/>
    <w:rsid w:val="00C93277"/>
    <w:rsid w:val="00C95985"/>
    <w:rsid w:val="00C96DB2"/>
    <w:rsid w:val="00CA65FF"/>
    <w:rsid w:val="00CB1C08"/>
    <w:rsid w:val="00CB6C43"/>
    <w:rsid w:val="00CB77E6"/>
    <w:rsid w:val="00CC16B5"/>
    <w:rsid w:val="00CC43BC"/>
    <w:rsid w:val="00CC4950"/>
    <w:rsid w:val="00CC4A49"/>
    <w:rsid w:val="00CC5026"/>
    <w:rsid w:val="00CD543B"/>
    <w:rsid w:val="00CD761E"/>
    <w:rsid w:val="00CD785D"/>
    <w:rsid w:val="00CE06D8"/>
    <w:rsid w:val="00CE1B21"/>
    <w:rsid w:val="00CE1B5C"/>
    <w:rsid w:val="00CF2D0E"/>
    <w:rsid w:val="00CF4463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355E1"/>
    <w:rsid w:val="00D409EF"/>
    <w:rsid w:val="00D452AC"/>
    <w:rsid w:val="00D53A2F"/>
    <w:rsid w:val="00D56A0A"/>
    <w:rsid w:val="00D655D0"/>
    <w:rsid w:val="00D70F50"/>
    <w:rsid w:val="00D84097"/>
    <w:rsid w:val="00D847D9"/>
    <w:rsid w:val="00D856B6"/>
    <w:rsid w:val="00D904A1"/>
    <w:rsid w:val="00D93E59"/>
    <w:rsid w:val="00D95EDA"/>
    <w:rsid w:val="00D96CDF"/>
    <w:rsid w:val="00DA0822"/>
    <w:rsid w:val="00DA11BE"/>
    <w:rsid w:val="00DA2BC7"/>
    <w:rsid w:val="00DA581E"/>
    <w:rsid w:val="00DB067D"/>
    <w:rsid w:val="00DB1E42"/>
    <w:rsid w:val="00DB2516"/>
    <w:rsid w:val="00DB7726"/>
    <w:rsid w:val="00DC31F1"/>
    <w:rsid w:val="00DC3BA6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00DF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452F2"/>
    <w:rsid w:val="00E533CE"/>
    <w:rsid w:val="00E62B50"/>
    <w:rsid w:val="00E63EA3"/>
    <w:rsid w:val="00E730E7"/>
    <w:rsid w:val="00E837D4"/>
    <w:rsid w:val="00E92BEB"/>
    <w:rsid w:val="00E92C0B"/>
    <w:rsid w:val="00E92EED"/>
    <w:rsid w:val="00EA0323"/>
    <w:rsid w:val="00EA428A"/>
    <w:rsid w:val="00EA5007"/>
    <w:rsid w:val="00EA7851"/>
    <w:rsid w:val="00EB15BE"/>
    <w:rsid w:val="00EB431E"/>
    <w:rsid w:val="00EB7891"/>
    <w:rsid w:val="00EC2C9A"/>
    <w:rsid w:val="00EC300F"/>
    <w:rsid w:val="00EC31A7"/>
    <w:rsid w:val="00EC4C78"/>
    <w:rsid w:val="00EC6872"/>
    <w:rsid w:val="00EC6D84"/>
    <w:rsid w:val="00ED1AA7"/>
    <w:rsid w:val="00ED31CD"/>
    <w:rsid w:val="00EE0D16"/>
    <w:rsid w:val="00EE0F0F"/>
    <w:rsid w:val="00EE48FB"/>
    <w:rsid w:val="00EE66E0"/>
    <w:rsid w:val="00EE7A0B"/>
    <w:rsid w:val="00EE7D7C"/>
    <w:rsid w:val="00EF0CFA"/>
    <w:rsid w:val="00EF0EBC"/>
    <w:rsid w:val="00EF13A9"/>
    <w:rsid w:val="00EF6304"/>
    <w:rsid w:val="00F018B2"/>
    <w:rsid w:val="00F02495"/>
    <w:rsid w:val="00F11340"/>
    <w:rsid w:val="00F205AE"/>
    <w:rsid w:val="00F21309"/>
    <w:rsid w:val="00F25D98"/>
    <w:rsid w:val="00F300FB"/>
    <w:rsid w:val="00F365E4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C60"/>
    <w:rsid w:val="00F808CE"/>
    <w:rsid w:val="00F8135D"/>
    <w:rsid w:val="00F864C0"/>
    <w:rsid w:val="00F879E7"/>
    <w:rsid w:val="00F91DAB"/>
    <w:rsid w:val="00F91DAD"/>
    <w:rsid w:val="00F94219"/>
    <w:rsid w:val="00F96F8C"/>
    <w:rsid w:val="00FA0C74"/>
    <w:rsid w:val="00FA0F8D"/>
    <w:rsid w:val="00FA3490"/>
    <w:rsid w:val="00FA45A7"/>
    <w:rsid w:val="00FA49E1"/>
    <w:rsid w:val="00FB173E"/>
    <w:rsid w:val="00FB2437"/>
    <w:rsid w:val="00FB34CB"/>
    <w:rsid w:val="00FB46CC"/>
    <w:rsid w:val="00FB51D2"/>
    <w:rsid w:val="00FB5ACD"/>
    <w:rsid w:val="00FB6386"/>
    <w:rsid w:val="00FB7BB6"/>
    <w:rsid w:val="00FC641B"/>
    <w:rsid w:val="00FC6811"/>
    <w:rsid w:val="00FC705C"/>
    <w:rsid w:val="00FD2F88"/>
    <w:rsid w:val="00FD66EB"/>
    <w:rsid w:val="00FE5C5A"/>
    <w:rsid w:val="00FF0509"/>
    <w:rsid w:val="00FF5B6A"/>
    <w:rsid w:val="00FF71BA"/>
    <w:rsid w:val="013855FD"/>
    <w:rsid w:val="0151E301"/>
    <w:rsid w:val="02EDB362"/>
    <w:rsid w:val="03661159"/>
    <w:rsid w:val="03963B50"/>
    <w:rsid w:val="0436792B"/>
    <w:rsid w:val="0492A0E6"/>
    <w:rsid w:val="04B59D03"/>
    <w:rsid w:val="04D6B31D"/>
    <w:rsid w:val="057CD545"/>
    <w:rsid w:val="0595877E"/>
    <w:rsid w:val="067600B2"/>
    <w:rsid w:val="067B177E"/>
    <w:rsid w:val="06BE1EF9"/>
    <w:rsid w:val="07295ECA"/>
    <w:rsid w:val="07784CB1"/>
    <w:rsid w:val="08421117"/>
    <w:rsid w:val="09F1B029"/>
    <w:rsid w:val="0A5B7E06"/>
    <w:rsid w:val="0AE725C9"/>
    <w:rsid w:val="0B4971D5"/>
    <w:rsid w:val="0BA091B5"/>
    <w:rsid w:val="0C1BA1A1"/>
    <w:rsid w:val="0C1D3A07"/>
    <w:rsid w:val="0C4BBDD4"/>
    <w:rsid w:val="0C69CDCD"/>
    <w:rsid w:val="0D8C3695"/>
    <w:rsid w:val="0D9E03BF"/>
    <w:rsid w:val="0E0BDECD"/>
    <w:rsid w:val="0E46C7C0"/>
    <w:rsid w:val="0E63CD11"/>
    <w:rsid w:val="0E7396BC"/>
    <w:rsid w:val="0E7B1045"/>
    <w:rsid w:val="0E83E2F6"/>
    <w:rsid w:val="0F231DB3"/>
    <w:rsid w:val="1001A9C0"/>
    <w:rsid w:val="10EC7A91"/>
    <w:rsid w:val="11184708"/>
    <w:rsid w:val="1218217E"/>
    <w:rsid w:val="124EFA13"/>
    <w:rsid w:val="12884AF2"/>
    <w:rsid w:val="12C4682F"/>
    <w:rsid w:val="1325897F"/>
    <w:rsid w:val="134BC4EC"/>
    <w:rsid w:val="1360C788"/>
    <w:rsid w:val="13DA6837"/>
    <w:rsid w:val="1431F6AC"/>
    <w:rsid w:val="1456CFB9"/>
    <w:rsid w:val="1474DFB2"/>
    <w:rsid w:val="14F5B0F0"/>
    <w:rsid w:val="1507AA86"/>
    <w:rsid w:val="1509BF0A"/>
    <w:rsid w:val="1527378B"/>
    <w:rsid w:val="16A58F6B"/>
    <w:rsid w:val="16AB29A9"/>
    <w:rsid w:val="16CD3AB0"/>
    <w:rsid w:val="16DC3049"/>
    <w:rsid w:val="1796FF16"/>
    <w:rsid w:val="185186DB"/>
    <w:rsid w:val="18B8C522"/>
    <w:rsid w:val="18CE357B"/>
    <w:rsid w:val="18E4B541"/>
    <w:rsid w:val="18FB544C"/>
    <w:rsid w:val="195AAE49"/>
    <w:rsid w:val="1960BB9C"/>
    <w:rsid w:val="19617932"/>
    <w:rsid w:val="19EAC06E"/>
    <w:rsid w:val="1A69B137"/>
    <w:rsid w:val="1AFD4993"/>
    <w:rsid w:val="1BA0ABD3"/>
    <w:rsid w:val="1BFB799D"/>
    <w:rsid w:val="1C5A2D95"/>
    <w:rsid w:val="1C951608"/>
    <w:rsid w:val="1C9919F4"/>
    <w:rsid w:val="1D27FF05"/>
    <w:rsid w:val="1D2D9DD5"/>
    <w:rsid w:val="1D34CAF7"/>
    <w:rsid w:val="1D408993"/>
    <w:rsid w:val="1E73AAFC"/>
    <w:rsid w:val="1FAC3E73"/>
    <w:rsid w:val="1FBF7FDF"/>
    <w:rsid w:val="202D0470"/>
    <w:rsid w:val="20D0479B"/>
    <w:rsid w:val="220FED57"/>
    <w:rsid w:val="22259AB9"/>
    <w:rsid w:val="23A2D50E"/>
    <w:rsid w:val="23B682F9"/>
    <w:rsid w:val="240A22EA"/>
    <w:rsid w:val="24613796"/>
    <w:rsid w:val="2475A225"/>
    <w:rsid w:val="24A42BD9"/>
    <w:rsid w:val="24CE99A5"/>
    <w:rsid w:val="25257D12"/>
    <w:rsid w:val="259CA033"/>
    <w:rsid w:val="2617D3AC"/>
    <w:rsid w:val="2688BC67"/>
    <w:rsid w:val="26A29450"/>
    <w:rsid w:val="26C14D73"/>
    <w:rsid w:val="26CF9285"/>
    <w:rsid w:val="27016E73"/>
    <w:rsid w:val="273A1912"/>
    <w:rsid w:val="277FAFFB"/>
    <w:rsid w:val="283E64B1"/>
    <w:rsid w:val="289FB6FD"/>
    <w:rsid w:val="28ADA9A5"/>
    <w:rsid w:val="2948F341"/>
    <w:rsid w:val="2968BF0A"/>
    <w:rsid w:val="29DAAEBC"/>
    <w:rsid w:val="29E4A3AD"/>
    <w:rsid w:val="2A390F35"/>
    <w:rsid w:val="2A6BC496"/>
    <w:rsid w:val="2A931265"/>
    <w:rsid w:val="2AE4C3A2"/>
    <w:rsid w:val="2B7B5876"/>
    <w:rsid w:val="2BB494CD"/>
    <w:rsid w:val="2BE83DE1"/>
    <w:rsid w:val="2BEE07F3"/>
    <w:rsid w:val="2C53211E"/>
    <w:rsid w:val="2C7D2124"/>
    <w:rsid w:val="2C809403"/>
    <w:rsid w:val="2CEB5504"/>
    <w:rsid w:val="2D49B754"/>
    <w:rsid w:val="2D7B3CCA"/>
    <w:rsid w:val="2DA36558"/>
    <w:rsid w:val="2E08B852"/>
    <w:rsid w:val="2E3C302D"/>
    <w:rsid w:val="2E80E61C"/>
    <w:rsid w:val="2F1C742B"/>
    <w:rsid w:val="2F6BE87B"/>
    <w:rsid w:val="307576A7"/>
    <w:rsid w:val="308A40C0"/>
    <w:rsid w:val="3244211A"/>
    <w:rsid w:val="3351EB68"/>
    <w:rsid w:val="33DFF17B"/>
    <w:rsid w:val="3424F801"/>
    <w:rsid w:val="348BA5E8"/>
    <w:rsid w:val="34F26B74"/>
    <w:rsid w:val="359FDFE6"/>
    <w:rsid w:val="37F2140C"/>
    <w:rsid w:val="38689124"/>
    <w:rsid w:val="38B3629E"/>
    <w:rsid w:val="394DDC34"/>
    <w:rsid w:val="3A72A5C7"/>
    <w:rsid w:val="3B011DF7"/>
    <w:rsid w:val="3B29B4CE"/>
    <w:rsid w:val="3B661CDA"/>
    <w:rsid w:val="3B6CE570"/>
    <w:rsid w:val="3CB1DC38"/>
    <w:rsid w:val="3CEFE2E7"/>
    <w:rsid w:val="3D667E8A"/>
    <w:rsid w:val="3E0D02CF"/>
    <w:rsid w:val="3E7B06A0"/>
    <w:rsid w:val="3F024EEB"/>
    <w:rsid w:val="3F50205B"/>
    <w:rsid w:val="3FA8D330"/>
    <w:rsid w:val="3FCB61CC"/>
    <w:rsid w:val="4072CF90"/>
    <w:rsid w:val="40F9F3E1"/>
    <w:rsid w:val="4141D672"/>
    <w:rsid w:val="4178B9E2"/>
    <w:rsid w:val="425A44E4"/>
    <w:rsid w:val="42A738F0"/>
    <w:rsid w:val="42C47E76"/>
    <w:rsid w:val="4318C5CE"/>
    <w:rsid w:val="44430951"/>
    <w:rsid w:val="44A2FAEB"/>
    <w:rsid w:val="4579C438"/>
    <w:rsid w:val="4599D32C"/>
    <w:rsid w:val="45E0E600"/>
    <w:rsid w:val="45FC1F38"/>
    <w:rsid w:val="46344CC2"/>
    <w:rsid w:val="469E2A54"/>
    <w:rsid w:val="476881D8"/>
    <w:rsid w:val="47D71343"/>
    <w:rsid w:val="47E157FA"/>
    <w:rsid w:val="47F22E2A"/>
    <w:rsid w:val="48C18AB3"/>
    <w:rsid w:val="49006337"/>
    <w:rsid w:val="49369059"/>
    <w:rsid w:val="494416D4"/>
    <w:rsid w:val="49BD495B"/>
    <w:rsid w:val="49C93410"/>
    <w:rsid w:val="4A3909CE"/>
    <w:rsid w:val="4A6D444F"/>
    <w:rsid w:val="4B067E39"/>
    <w:rsid w:val="4B18F8BC"/>
    <w:rsid w:val="4C718792"/>
    <w:rsid w:val="4CB4C91D"/>
    <w:rsid w:val="4CF54EC4"/>
    <w:rsid w:val="4D70A118"/>
    <w:rsid w:val="4DFCCE15"/>
    <w:rsid w:val="4E28CB8F"/>
    <w:rsid w:val="4E2B5FE1"/>
    <w:rsid w:val="4E3DA9A7"/>
    <w:rsid w:val="4E3E1EFB"/>
    <w:rsid w:val="4E980162"/>
    <w:rsid w:val="4EDDAE8A"/>
    <w:rsid w:val="4F106D0B"/>
    <w:rsid w:val="4FAAAD38"/>
    <w:rsid w:val="4FC1F9ED"/>
    <w:rsid w:val="4FF8FAC5"/>
    <w:rsid w:val="5033D1C3"/>
    <w:rsid w:val="50F2FE4D"/>
    <w:rsid w:val="518EDDAC"/>
    <w:rsid w:val="527BFD33"/>
    <w:rsid w:val="527DFDEE"/>
    <w:rsid w:val="531185B0"/>
    <w:rsid w:val="54F1C952"/>
    <w:rsid w:val="552C7728"/>
    <w:rsid w:val="5536BB08"/>
    <w:rsid w:val="55462431"/>
    <w:rsid w:val="55963F0A"/>
    <w:rsid w:val="55A80CE4"/>
    <w:rsid w:val="55A8E468"/>
    <w:rsid w:val="55CEA5E3"/>
    <w:rsid w:val="56535936"/>
    <w:rsid w:val="568D99B3"/>
    <w:rsid w:val="578A4F74"/>
    <w:rsid w:val="58213800"/>
    <w:rsid w:val="58296A14"/>
    <w:rsid w:val="5894CB1D"/>
    <w:rsid w:val="5992C88A"/>
    <w:rsid w:val="59A716B2"/>
    <w:rsid w:val="59C2324E"/>
    <w:rsid w:val="5A2C168D"/>
    <w:rsid w:val="5A441AFF"/>
    <w:rsid w:val="5A5A3AA9"/>
    <w:rsid w:val="5BA93539"/>
    <w:rsid w:val="5BC7E6EE"/>
    <w:rsid w:val="5C09B71C"/>
    <w:rsid w:val="5C1F387A"/>
    <w:rsid w:val="5CC05FEA"/>
    <w:rsid w:val="5CDBC317"/>
    <w:rsid w:val="5D045FE3"/>
    <w:rsid w:val="5EA03044"/>
    <w:rsid w:val="5ED5D8CA"/>
    <w:rsid w:val="5EDAA9F7"/>
    <w:rsid w:val="5F2A82C9"/>
    <w:rsid w:val="5F4805B8"/>
    <w:rsid w:val="5FC78716"/>
    <w:rsid w:val="601363D9"/>
    <w:rsid w:val="60A93093"/>
    <w:rsid w:val="60CBED68"/>
    <w:rsid w:val="622F903F"/>
    <w:rsid w:val="62E8ADE8"/>
    <w:rsid w:val="63943B67"/>
    <w:rsid w:val="63AEBB0F"/>
    <w:rsid w:val="63FDF3EC"/>
    <w:rsid w:val="6473B053"/>
    <w:rsid w:val="64DFEBB0"/>
    <w:rsid w:val="653711E4"/>
    <w:rsid w:val="65508852"/>
    <w:rsid w:val="656A0160"/>
    <w:rsid w:val="65D2D0E3"/>
    <w:rsid w:val="65FCFAF9"/>
    <w:rsid w:val="664E19D3"/>
    <w:rsid w:val="6688CAB5"/>
    <w:rsid w:val="66B004A2"/>
    <w:rsid w:val="6730CD04"/>
    <w:rsid w:val="67445A98"/>
    <w:rsid w:val="67D298FB"/>
    <w:rsid w:val="6884A0AA"/>
    <w:rsid w:val="691AC74C"/>
    <w:rsid w:val="69ABCA1E"/>
    <w:rsid w:val="69ADF09E"/>
    <w:rsid w:val="69B9E252"/>
    <w:rsid w:val="69CAC240"/>
    <w:rsid w:val="69F1A43B"/>
    <w:rsid w:val="6A72CFAE"/>
    <w:rsid w:val="6B903A35"/>
    <w:rsid w:val="6BEFE6EC"/>
    <w:rsid w:val="6C184C1D"/>
    <w:rsid w:val="6C31E0D0"/>
    <w:rsid w:val="6C70ACF3"/>
    <w:rsid w:val="6CD8BE84"/>
    <w:rsid w:val="6D5E6350"/>
    <w:rsid w:val="6DCC8177"/>
    <w:rsid w:val="6F2D1874"/>
    <w:rsid w:val="6F8661D1"/>
    <w:rsid w:val="70105F46"/>
    <w:rsid w:val="70B82298"/>
    <w:rsid w:val="70CBED2B"/>
    <w:rsid w:val="70EAF9DC"/>
    <w:rsid w:val="7153DC4A"/>
    <w:rsid w:val="718F62EE"/>
    <w:rsid w:val="7192529A"/>
    <w:rsid w:val="71A16CAB"/>
    <w:rsid w:val="71B41D2D"/>
    <w:rsid w:val="72323548"/>
    <w:rsid w:val="72460013"/>
    <w:rsid w:val="7277FC17"/>
    <w:rsid w:val="729DAD5C"/>
    <w:rsid w:val="72EFACAB"/>
    <w:rsid w:val="7344CE42"/>
    <w:rsid w:val="737F385E"/>
    <w:rsid w:val="73E1D074"/>
    <w:rsid w:val="74008997"/>
    <w:rsid w:val="75854251"/>
    <w:rsid w:val="7618CA3D"/>
    <w:rsid w:val="767B1D66"/>
    <w:rsid w:val="76878E50"/>
    <w:rsid w:val="77580090"/>
    <w:rsid w:val="78235EB1"/>
    <w:rsid w:val="7843CB8F"/>
    <w:rsid w:val="7852A981"/>
    <w:rsid w:val="787E3CFF"/>
    <w:rsid w:val="78BCE313"/>
    <w:rsid w:val="7984F482"/>
    <w:rsid w:val="7A3A7AFF"/>
    <w:rsid w:val="7A8FA152"/>
    <w:rsid w:val="7BE1DEEA"/>
    <w:rsid w:val="7BEB781B"/>
    <w:rsid w:val="7BECE259"/>
    <w:rsid w:val="7C0B9B7C"/>
    <w:rsid w:val="7CCA0144"/>
    <w:rsid w:val="7CE3C4D7"/>
    <w:rsid w:val="7D5006CF"/>
    <w:rsid w:val="7D81E8C3"/>
    <w:rsid w:val="7D95B10B"/>
    <w:rsid w:val="7DC97CE4"/>
    <w:rsid w:val="7DDE60B1"/>
    <w:rsid w:val="7E0280FC"/>
    <w:rsid w:val="7E1A423E"/>
    <w:rsid w:val="7E762751"/>
    <w:rsid w:val="7EF1B5D3"/>
    <w:rsid w:val="7F120BF6"/>
    <w:rsid w:val="7F13B745"/>
    <w:rsid w:val="7F1DB924"/>
    <w:rsid w:val="7F3298DF"/>
    <w:rsid w:val="7F6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567A84"/>
  <w15:chartTrackingRefBased/>
  <w15:docId w15:val="{432A6958-3F8F-8042-9EE6-DE33DA34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5C5A"/>
    <w:rPr>
      <w:rFonts w:ascii="Times New Roman" w:hAnsi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  <w:pPr>
      <w:spacing w:after="180"/>
    </w:pPr>
    <w:rPr>
      <w:sz w:val="20"/>
      <w:szCs w:val="20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paragraph" w:customStyle="1" w:styleId="CRheader">
    <w:name w:val="CR header"/>
    <w:basedOn w:val="a"/>
    <w:link w:val="CRheaderChar"/>
    <w:qFormat/>
    <w:rsid w:val="006B706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/>
      <w:jc w:val="center"/>
    </w:pPr>
    <w:rPr>
      <w:rFonts w:eastAsia="Malgun Gothic"/>
      <w:b/>
      <w:noProof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table" w:styleId="af1">
    <w:name w:val="Table Grid"/>
    <w:basedOn w:val="a1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  <w:sz w:val="20"/>
      <w:szCs w:val="20"/>
      <w:lang w:val="en-GB" w:eastAsia="en-US"/>
    </w:rPr>
  </w:style>
  <w:style w:type="paragraph" w:styleId="af3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0F19AC"/>
    <w:pPr>
      <w:ind w:left="720"/>
      <w:contextualSpacing/>
    </w:pPr>
    <w:rPr>
      <w:lang w:eastAsia="en-US"/>
    </w:rPr>
  </w:style>
  <w:style w:type="character" w:customStyle="1" w:styleId="10">
    <w:name w:val="見出し 1 (文字)"/>
    <w:link w:val="1"/>
    <w:rsid w:val="008061A0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614A77"/>
    <w:rPr>
      <w:rFonts w:ascii="Times New Roman" w:hAnsi="Times New Roman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73388E"/>
    <w:rPr>
      <w:color w:val="605E5C"/>
      <w:shd w:val="clear" w:color="auto" w:fill="E1DFDD"/>
    </w:rPr>
  </w:style>
  <w:style w:type="character" w:customStyle="1" w:styleId="THChar">
    <w:name w:val="TH Char"/>
    <w:basedOn w:val="a0"/>
    <w:link w:val="TH"/>
    <w:uiPriority w:val="1"/>
    <w:rsid w:val="1D2D9DD5"/>
    <w:rPr>
      <w:rFonts w:ascii="Arial" w:eastAsia="Times New Roman" w:hAnsi="Arial" w:cs="Times New Roman"/>
      <w:b/>
      <w:bCs/>
      <w:lang w:eastAsia="en-US"/>
    </w:rPr>
  </w:style>
  <w:style w:type="character" w:customStyle="1" w:styleId="30">
    <w:name w:val="見出し 3 (文字)"/>
    <w:basedOn w:val="a0"/>
    <w:link w:val="3"/>
    <w:rsid w:val="007E51C3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613DF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45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16776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99785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6DA306-3642-431D-88CC-D871B3F6A3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3D3B1B-0DC4-2847-B648-3DA42153EE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932DBA-D25C-4A81-90C6-4AC806229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E07DDE-17FD-4523-9C02-5665DBB29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Manager/>
  <Company>3GPP Support Team</Company>
  <LinksUpToDate>false</LinksUpToDate>
  <CharactersWithSpaces>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Takehiro Moriya（守谷健弘）</cp:lastModifiedBy>
  <cp:revision>5</cp:revision>
  <cp:lastPrinted>1899-12-31T23:00:00Z</cp:lastPrinted>
  <dcterms:created xsi:type="dcterms:W3CDTF">2023-08-15T12:26:00Z</dcterms:created>
  <dcterms:modified xsi:type="dcterms:W3CDTF">2023-08-15T13:20:00Z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2023-08-15T12:55:03Z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cd8f51b1-4159-4ee2-8a8f-8f817b9c052b</vt:lpwstr>
  </property>
  <property fmtid="{D5CDD505-2E9C-101B-9397-08002B2CF9AE}" pid="10" name="MSIP_Label_dbb4fa5d-3ac5-4415-967c-34900a0e1c6f_ContentBits">
    <vt:lpwstr>0</vt:lpwstr>
  </property>
</Properties>
</file>