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EC643E5"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27062D">
        <w:rPr>
          <w:rFonts w:ascii="Arial" w:hAnsi="Arial" w:cs="Arial"/>
          <w:szCs w:val="24"/>
          <w:lang w:val="en-US" w:eastAsia="ja-JP"/>
        </w:rPr>
        <w:t>9.5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08038B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27062D">
        <w:rPr>
          <w:rFonts w:ascii="Arial" w:hAnsi="Arial" w:cs="Arial"/>
          <w:b/>
          <w:szCs w:val="24"/>
          <w:lang w:val="en-US" w:eastAsia="ja-JP"/>
        </w:rPr>
        <w:t>MeCAR</w:t>
      </w:r>
      <w:r w:rsidR="00DF7631">
        <w:rPr>
          <w:rFonts w:ascii="Arial" w:hAnsi="Arial" w:cs="Arial"/>
          <w:b/>
          <w:szCs w:val="24"/>
          <w:lang w:val="en-US" w:eastAsia="ja-JP"/>
        </w:rPr>
        <w:t>]</w:t>
      </w:r>
      <w:r w:rsidR="0027062D">
        <w:rPr>
          <w:rFonts w:ascii="Arial" w:hAnsi="Arial" w:cs="Arial"/>
          <w:b/>
          <w:szCs w:val="24"/>
          <w:lang w:val="en-US" w:eastAsia="ja-JP"/>
        </w:rPr>
        <w:t xml:space="preserve"> Capabilities Profile for Pixel Streaming</w:t>
      </w:r>
      <w:r w:rsidR="00DF7631">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16369C7" w14:textId="40492520" w:rsidR="00AB234E" w:rsidRDefault="0027062D" w:rsidP="00AB234E">
      <w:pPr>
        <w:rPr>
          <w:lang w:val="en-US"/>
        </w:rPr>
      </w:pPr>
      <w:r>
        <w:rPr>
          <w:lang w:val="en-US"/>
        </w:rPr>
        <w:t xml:space="preserve">The Split Rendering MSE relies on MeCAR for the definition of the media profile for media and metadata exchange between the split rendering client and server. </w:t>
      </w:r>
      <w:r w:rsidR="00B36193">
        <w:rPr>
          <w:lang w:val="en-US"/>
        </w:rPr>
        <w:t>Currently, SR_MSE defines a single profile, the pixel streaming profile, which allows the split rendering client to delegate the rendering process fully to the split rendering server.</w:t>
      </w:r>
    </w:p>
    <w:p w14:paraId="25CBD1E3" w14:textId="6546FB57" w:rsidR="00B36193" w:rsidRPr="00AB234E" w:rsidRDefault="00B36193" w:rsidP="00AB234E">
      <w:pPr>
        <w:rPr>
          <w:lang w:val="en-US"/>
        </w:rPr>
      </w:pPr>
      <w:r>
        <w:rPr>
          <w:lang w:val="en-US"/>
        </w:rPr>
        <w:t>In this contribution, we provide a draft definition of the media capabilities for the pixel streaming profile of the split rendering media service enabler.</w:t>
      </w:r>
    </w:p>
    <w:p w14:paraId="3551B604" w14:textId="1639A480" w:rsidR="00F108B7" w:rsidRDefault="00212427" w:rsidP="00F108B7">
      <w:pPr>
        <w:pStyle w:val="Heading1"/>
        <w:numPr>
          <w:ilvl w:val="0"/>
          <w:numId w:val="3"/>
        </w:numPr>
      </w:pPr>
      <w:r>
        <w:t>Capabilities Profile for Pixel Streaming</w:t>
      </w:r>
    </w:p>
    <w:p w14:paraId="6CB8F1A3" w14:textId="6B4E949C" w:rsidR="00212427" w:rsidRDefault="00212427" w:rsidP="00212427">
      <w:pPr>
        <w:pStyle w:val="Heading3"/>
        <w:numPr>
          <w:ilvl w:val="0"/>
          <w:numId w:val="0"/>
        </w:numPr>
        <w:ind w:left="720" w:hanging="720"/>
        <w:rPr>
          <w:noProof/>
        </w:rPr>
      </w:pPr>
      <w:r>
        <w:rPr>
          <w:noProof/>
        </w:rPr>
        <w:t>2.1</w:t>
      </w:r>
      <w:r>
        <w:rPr>
          <w:noProof/>
        </w:rPr>
        <w:tab/>
        <w:t>General</w:t>
      </w:r>
    </w:p>
    <w:p w14:paraId="0E1AFA6C" w14:textId="77777777" w:rsidR="00212427" w:rsidRDefault="00212427" w:rsidP="00212427">
      <w:pPr>
        <w:rPr>
          <w:noProof/>
        </w:rPr>
      </w:pPr>
      <w:r>
        <w:rPr>
          <w:noProof/>
        </w:rPr>
        <w:t xml:space="preserve">The Pixel Stremaing profile for split rendering allows the UE to delegate the rendering operation fully to the network/edge. The UE will receiver fully pre-rendered content that it can use for composition and display. </w:t>
      </w:r>
    </w:p>
    <w:p w14:paraId="3C05AC9E" w14:textId="4769BC38" w:rsidR="00212427" w:rsidRDefault="00212427" w:rsidP="00212427">
      <w:pPr>
        <w:pStyle w:val="Heading3"/>
        <w:numPr>
          <w:ilvl w:val="0"/>
          <w:numId w:val="0"/>
        </w:numPr>
        <w:ind w:left="720" w:hanging="720"/>
        <w:rPr>
          <w:noProof/>
        </w:rPr>
      </w:pPr>
      <w:r>
        <w:rPr>
          <w:noProof/>
        </w:rPr>
        <w:t>2.2</w:t>
      </w:r>
      <w:r>
        <w:rPr>
          <w:noProof/>
        </w:rPr>
        <w:tab/>
        <w:t>XR Runtime Capabilities</w:t>
      </w:r>
    </w:p>
    <w:p w14:paraId="40BC09C2" w14:textId="77777777" w:rsidR="00212427" w:rsidRDefault="00212427" w:rsidP="00212427">
      <w:r>
        <w:t xml:space="preserve">Pixel Streaming may target different view and composition layer configurations of the XR runtime to address the needs of different device categories and configurations. For example, a device that renders an AR experience on a 2D screen, such as a tablet, may require a rendition of the scene that produces a single 2D view. An extra channel may convey the transparency information to allow for composition of the rendered scene with the physical world view as captured by the device’s cameras locally at the device. In another example, the device is an HMD that composes the rendered eye views together with a 360 degree background image/video locally at the device. </w:t>
      </w:r>
    </w:p>
    <w:p w14:paraId="08CF2196" w14:textId="77777777" w:rsidR="00212427" w:rsidRDefault="00212427" w:rsidP="00212427">
      <w:r>
        <w:t>A Split Rendering Server that complies with the Pixel Streaming Profile shall support the following view configurations:</w:t>
      </w:r>
    </w:p>
    <w:p w14:paraId="0D481D42" w14:textId="77777777" w:rsidR="00212427" w:rsidRDefault="00212427" w:rsidP="00212427">
      <w:pPr>
        <w:pStyle w:val="ListParagraph"/>
        <w:numPr>
          <w:ilvl w:val="0"/>
          <w:numId w:val="23"/>
        </w:numPr>
        <w:spacing w:after="180"/>
      </w:pPr>
      <w:r>
        <w:t>A mono view configuration, where a single view is rendered. A single view pose is used to configure the rendering projections.</w:t>
      </w:r>
    </w:p>
    <w:p w14:paraId="2297356F" w14:textId="77777777" w:rsidR="00212427" w:rsidRDefault="00212427" w:rsidP="00212427">
      <w:pPr>
        <w:pStyle w:val="ListParagraph"/>
        <w:numPr>
          <w:ilvl w:val="0"/>
          <w:numId w:val="23"/>
        </w:numPr>
        <w:spacing w:after="180"/>
      </w:pPr>
      <w:r>
        <w:t>A stereo view configuration, where two eye views are rendered. The pose information received from the UE shall contain the view pose for each eye view.</w:t>
      </w:r>
    </w:p>
    <w:p w14:paraId="1DE9AF9B" w14:textId="77777777" w:rsidR="00212427" w:rsidRDefault="00212427" w:rsidP="00212427">
      <w:r>
        <w:t>A Split Rendering Server that complies with the Pixel Streaming Profile shall support rendering for the following composition layer configurations:</w:t>
      </w:r>
    </w:p>
    <w:p w14:paraId="29027D57" w14:textId="77777777" w:rsidR="00212427" w:rsidRDefault="00212427" w:rsidP="00212427">
      <w:pPr>
        <w:pStyle w:val="ListParagraph"/>
        <w:numPr>
          <w:ilvl w:val="0"/>
          <w:numId w:val="24"/>
        </w:numPr>
        <w:spacing w:after="180"/>
      </w:pPr>
      <w:r>
        <w:lastRenderedPageBreak/>
        <w:t>Projection: the rendering produces planar projected images rendered from the eye point of each eye using a standard perspective projection.</w:t>
      </w:r>
    </w:p>
    <w:p w14:paraId="5F8F36A4" w14:textId="77777777" w:rsidR="00212427" w:rsidRDefault="00212427" w:rsidP="00212427">
      <w:pPr>
        <w:pStyle w:val="ListParagraph"/>
        <w:numPr>
          <w:ilvl w:val="0"/>
          <w:numId w:val="24"/>
        </w:numPr>
        <w:spacing w:after="180"/>
      </w:pPr>
      <w:r>
        <w:t xml:space="preserve">Quad: the rendering produces a non-projected 2D image that will be composited by the XR runtime in the device as a planar surface. </w:t>
      </w:r>
    </w:p>
    <w:p w14:paraId="143008B9" w14:textId="77777777" w:rsidR="00212427" w:rsidRDefault="00212427" w:rsidP="00212427">
      <w:pPr>
        <w:pStyle w:val="ListParagraph"/>
        <w:numPr>
          <w:ilvl w:val="0"/>
          <w:numId w:val="24"/>
        </w:numPr>
        <w:spacing w:after="180"/>
      </w:pPr>
      <w:r>
        <w:t xml:space="preserve">Equirectangular: the rendering produces an equirectangular image. </w:t>
      </w:r>
    </w:p>
    <w:p w14:paraId="11CB5E34" w14:textId="77777777" w:rsidR="00212427" w:rsidRDefault="00212427" w:rsidP="00212427">
      <w:pPr>
        <w:pStyle w:val="ListParagraph"/>
        <w:numPr>
          <w:ilvl w:val="0"/>
          <w:numId w:val="24"/>
        </w:numPr>
        <w:spacing w:after="180"/>
      </w:pPr>
      <w:r>
        <w:t>Cubemap: the rendering produces six images, each corresponding to a face of a cubemap. The images may be coded together or separately as described in B.2.3.</w:t>
      </w:r>
    </w:p>
    <w:p w14:paraId="41E99ED2" w14:textId="77777777" w:rsidR="00212427" w:rsidRDefault="00212427" w:rsidP="00212427">
      <w:r>
        <w:t>The Split Rendering Client that supports the Pixel Streaming Profile shall be able to send the following information to the Split Rendering Server:</w:t>
      </w:r>
    </w:p>
    <w:p w14:paraId="3A7EC564" w14:textId="51FDCB37" w:rsidR="00212427" w:rsidRDefault="00212427" w:rsidP="00212427">
      <w:pPr>
        <w:pStyle w:val="ListParagraph"/>
        <w:numPr>
          <w:ilvl w:val="0"/>
          <w:numId w:val="25"/>
        </w:numPr>
        <w:spacing w:after="180"/>
      </w:pPr>
      <w:r>
        <w:t xml:space="preserve">View and composition layer configurations as defined in clause </w:t>
      </w:r>
      <w:r>
        <w:t>TS26.565 8.4.2</w:t>
      </w:r>
      <w:r>
        <w:t>.</w:t>
      </w:r>
    </w:p>
    <w:p w14:paraId="2C6764C5" w14:textId="51462AFA" w:rsidR="00212427" w:rsidRDefault="00212427" w:rsidP="00212427">
      <w:pPr>
        <w:pStyle w:val="ListParagraph"/>
        <w:numPr>
          <w:ilvl w:val="0"/>
          <w:numId w:val="25"/>
        </w:numPr>
        <w:spacing w:after="180"/>
      </w:pPr>
      <w:r>
        <w:t>XR Space configuration as defined in clause TS26.565 8.4.2.</w:t>
      </w:r>
    </w:p>
    <w:p w14:paraId="1591B26F" w14:textId="3116F55B" w:rsidR="00212427" w:rsidRDefault="00212427" w:rsidP="00212427">
      <w:pPr>
        <w:pStyle w:val="ListParagraph"/>
        <w:numPr>
          <w:ilvl w:val="0"/>
          <w:numId w:val="25"/>
        </w:numPr>
        <w:spacing w:after="180"/>
      </w:pPr>
      <w:r>
        <w:t xml:space="preserve">One or more pose predictions for each view and for every frame to be rendered as defined in clause </w:t>
      </w:r>
      <w:r>
        <w:t>7</w:t>
      </w:r>
      <w:r>
        <w:t>.</w:t>
      </w:r>
    </w:p>
    <w:p w14:paraId="11771023" w14:textId="7B28401F" w:rsidR="00212427" w:rsidRPr="007E7FB2" w:rsidRDefault="00212427" w:rsidP="00212427">
      <w:pPr>
        <w:pStyle w:val="ListParagraph"/>
        <w:numPr>
          <w:ilvl w:val="0"/>
          <w:numId w:val="25"/>
        </w:numPr>
        <w:spacing w:after="180"/>
      </w:pPr>
      <w:r>
        <w:t xml:space="preserve">The user action events that occurred since the rendering of the previous frame as defined in clause </w:t>
      </w:r>
      <w:r>
        <w:t>7</w:t>
      </w:r>
      <w:r>
        <w:t>.</w:t>
      </w:r>
    </w:p>
    <w:p w14:paraId="1FB2D0F4" w14:textId="13844AFE" w:rsidR="00212427" w:rsidRDefault="00212427" w:rsidP="00212427">
      <w:pPr>
        <w:pStyle w:val="Heading3"/>
        <w:numPr>
          <w:ilvl w:val="0"/>
          <w:numId w:val="0"/>
        </w:numPr>
        <w:ind w:left="720" w:hanging="720"/>
        <w:rPr>
          <w:noProof/>
        </w:rPr>
      </w:pPr>
      <w:r>
        <w:rPr>
          <w:noProof/>
        </w:rPr>
        <w:t>2.3</w:t>
      </w:r>
      <w:r>
        <w:rPr>
          <w:noProof/>
        </w:rPr>
        <w:tab/>
        <w:t>Media Capabilities</w:t>
      </w:r>
    </w:p>
    <w:p w14:paraId="2A06E9FF" w14:textId="77777777" w:rsidR="00212427" w:rsidRDefault="00212427" w:rsidP="00212427">
      <w:r>
        <w:t>The Split Rendering Client that complies with the Pixel Streaming profile shall support the decoding of H.265 (HEVC) Main Profile level 4 bitstreams.</w:t>
      </w:r>
    </w:p>
    <w:p w14:paraId="664BAECE" w14:textId="77777777" w:rsidR="00212427" w:rsidRDefault="00212427" w:rsidP="00212427">
      <w:r>
        <w:t>The Split Rendering Client that complies with the Pixel Streaming profile should support the decoding of H.265 (HEVC) Main 10 Profile level 5 bitstreams.</w:t>
      </w:r>
    </w:p>
    <w:p w14:paraId="007E0682" w14:textId="77777777" w:rsidR="00212427" w:rsidRDefault="00212427" w:rsidP="00212427">
      <w:r>
        <w:t>The Split Rendering Client that complies with the Pixel Streaming profile shall support:</w:t>
      </w:r>
    </w:p>
    <w:p w14:paraId="7DCC4B64" w14:textId="77777777" w:rsidR="00212427" w:rsidRDefault="00212427" w:rsidP="00212427">
      <w:pPr>
        <w:pStyle w:val="ListParagraph"/>
        <w:numPr>
          <w:ilvl w:val="0"/>
          <w:numId w:val="26"/>
        </w:numPr>
        <w:spacing w:after="180"/>
      </w:pPr>
      <w:r>
        <w:t>The decoding and extraction of auxiliary pictures of type AUX_ALPHA and the alpha channel information SEI message</w:t>
      </w:r>
    </w:p>
    <w:p w14:paraId="217534F1" w14:textId="77777777" w:rsidR="00212427" w:rsidRDefault="00212427" w:rsidP="00212427">
      <w:pPr>
        <w:pStyle w:val="ListParagraph"/>
        <w:numPr>
          <w:ilvl w:val="0"/>
          <w:numId w:val="26"/>
        </w:numPr>
        <w:spacing w:after="180"/>
      </w:pPr>
      <w:r>
        <w:t>The decoding and extraction of auxiliary pictures of type  AUX_DEPTH and the depth representation information SEI message.</w:t>
      </w:r>
    </w:p>
    <w:p w14:paraId="287CB913" w14:textId="77777777" w:rsidR="00212427" w:rsidRDefault="00212427" w:rsidP="00212427">
      <w:pPr>
        <w:pStyle w:val="ListParagraph"/>
        <w:numPr>
          <w:ilvl w:val="0"/>
          <w:numId w:val="26"/>
        </w:numPr>
        <w:spacing w:after="180"/>
      </w:pPr>
      <w:r>
        <w:t xml:space="preserve">The decoding and extraction of the equirectangular projection SEI message </w:t>
      </w:r>
    </w:p>
    <w:p w14:paraId="53D4D83B" w14:textId="77777777" w:rsidR="00212427" w:rsidRDefault="00212427" w:rsidP="00212427">
      <w:pPr>
        <w:pStyle w:val="ListParagraph"/>
        <w:numPr>
          <w:ilvl w:val="0"/>
          <w:numId w:val="26"/>
        </w:numPr>
        <w:spacing w:after="180"/>
      </w:pPr>
      <w:r>
        <w:t>The decoding of packed cubemap pictures and the frame packing arrangement SEI message</w:t>
      </w:r>
    </w:p>
    <w:p w14:paraId="27783078" w14:textId="77777777" w:rsidR="00212427" w:rsidRDefault="00212427" w:rsidP="00212427">
      <w:r>
        <w:t>The Split Rendering Client that complies with the Pixel Streaming profile shall support the simultaneous decoding of two bitstreams that comply with the previously state profile and level requirements.</w:t>
      </w:r>
    </w:p>
    <w:p w14:paraId="48E827B0" w14:textId="77777777" w:rsidR="00212427" w:rsidRDefault="00212427" w:rsidP="00212427">
      <w:r>
        <w:t>The Split Rendering Client that complies with the Pixel Streaming profile should support the simultaneous decoding of three bitstreams that comply with the previously state profile and level requirements.</w:t>
      </w:r>
    </w:p>
    <w:p w14:paraId="0D475858" w14:textId="77777777" w:rsidR="00212427" w:rsidRDefault="00212427" w:rsidP="00212427">
      <w:r>
        <w:t>When passed to the decoder at the same time, the UE shall be able to decode and output frames that are rendered for the same target display time within 5 milliseconds of each other.</w:t>
      </w:r>
    </w:p>
    <w:p w14:paraId="0514CD70" w14:textId="77777777" w:rsidR="00212427" w:rsidRDefault="00212427" w:rsidP="00212427">
      <w:r>
        <w:t>The Split Rendering Client that complies with the Pixel Streaming profile shall support:</w:t>
      </w:r>
    </w:p>
    <w:p w14:paraId="0A19EE46" w14:textId="77777777" w:rsidR="00212427" w:rsidRDefault="00212427" w:rsidP="00212427">
      <w:pPr>
        <w:pStyle w:val="ListParagraph"/>
        <w:numPr>
          <w:ilvl w:val="0"/>
          <w:numId w:val="27"/>
        </w:numPr>
        <w:spacing w:after="180"/>
      </w:pPr>
      <w:r>
        <w:t>The decoding of MPEG-4 Enhanced Low Delay AAC (AAC-ELD) compressed audio streams</w:t>
      </w:r>
    </w:p>
    <w:p w14:paraId="1FD6A9D4" w14:textId="77777777" w:rsidR="00212427" w:rsidRDefault="00212427" w:rsidP="00212427">
      <w:r>
        <w:lastRenderedPageBreak/>
        <w:t>The Split Rendering Server that complies with the Pixel Streaming profile shall support</w:t>
      </w:r>
    </w:p>
    <w:p w14:paraId="093DFEEA" w14:textId="77777777" w:rsidR="00212427" w:rsidRDefault="00212427" w:rsidP="00212427">
      <w:pPr>
        <w:pStyle w:val="ListParagraph"/>
        <w:numPr>
          <w:ilvl w:val="0"/>
          <w:numId w:val="27"/>
        </w:numPr>
        <w:spacing w:after="180"/>
      </w:pPr>
      <w:r>
        <w:t>The encoding of MPEG-4 Enhanced Low Delay AAC (AAC-ELD) with SBR disabled at 64kbps (ELD-64-S)</w:t>
      </w:r>
    </w:p>
    <w:p w14:paraId="4411BB89" w14:textId="77777777" w:rsidR="00212427" w:rsidRPr="00212427" w:rsidRDefault="00212427" w:rsidP="00212427">
      <w:pPr>
        <w:rPr>
          <w:lang w:val="en-US"/>
        </w:rPr>
      </w:pPr>
    </w:p>
    <w:p w14:paraId="00AAB516" w14:textId="141769BB" w:rsidR="007F6DA5" w:rsidRDefault="007F6DA5" w:rsidP="007F6DA5">
      <w:pPr>
        <w:rPr>
          <w:lang w:val="en-US"/>
        </w:rPr>
      </w:pPr>
    </w:p>
    <w:p w14:paraId="613FE5E7" w14:textId="779255CF" w:rsidR="00090904" w:rsidRDefault="00090904" w:rsidP="00090904">
      <w:pPr>
        <w:pStyle w:val="Heading1"/>
        <w:numPr>
          <w:ilvl w:val="0"/>
          <w:numId w:val="3"/>
        </w:numPr>
      </w:pPr>
      <w:r>
        <w:t>Proposal</w:t>
      </w:r>
    </w:p>
    <w:p w14:paraId="43F2D1A6" w14:textId="08652149" w:rsidR="00090904" w:rsidRPr="007F6DA5" w:rsidRDefault="00090904" w:rsidP="007F6DA5">
      <w:pPr>
        <w:rPr>
          <w:lang w:val="en-US"/>
        </w:rPr>
      </w:pPr>
      <w:r>
        <w:rPr>
          <w:lang w:val="en-US"/>
        </w:rPr>
        <w:t>We propose to add the</w:t>
      </w:r>
      <w:r w:rsidR="00212427">
        <w:rPr>
          <w:lang w:val="en-US"/>
        </w:rPr>
        <w:t xml:space="preserve"> content of clause 2 to the MeCAR permanent document</w:t>
      </w:r>
      <w:r>
        <w:rPr>
          <w:lang w:val="en-US"/>
        </w:rPr>
        <w:t>.</w:t>
      </w:r>
      <w:bookmarkEnd w:id="0"/>
    </w:p>
    <w:sectPr w:rsidR="00090904" w:rsidRPr="007F6DA5"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59AAD" w14:textId="77777777" w:rsidR="001F2AD8" w:rsidRDefault="001F2AD8">
      <w:r>
        <w:separator/>
      </w:r>
    </w:p>
  </w:endnote>
  <w:endnote w:type="continuationSeparator" w:id="0">
    <w:p w14:paraId="751BF5C8" w14:textId="77777777" w:rsidR="001F2AD8" w:rsidRDefault="001F2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4D415" w14:textId="77777777" w:rsidR="001F2AD8" w:rsidRDefault="001F2AD8">
      <w:r>
        <w:separator/>
      </w:r>
    </w:p>
  </w:footnote>
  <w:footnote w:type="continuationSeparator" w:id="0">
    <w:p w14:paraId="71A0CD94" w14:textId="77777777" w:rsidR="001F2AD8" w:rsidRDefault="001F2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495E5E28"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9A3DA7" w:rsidRPr="009A3DA7">
      <w:rPr>
        <w:rFonts w:ascii="Arial" w:eastAsia="SimSun" w:hAnsi="Arial" w:cs="Arial"/>
        <w:sz w:val="22"/>
        <w:lang w:val="en-US"/>
      </w:rPr>
      <w:t>3-e</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r w:rsidRPr="009A3DA7">
      <w:rPr>
        <w:rFonts w:ascii="Arial" w:eastAsia="SimSun" w:hAnsi="Arial" w:cs="Arial"/>
        <w:b/>
        <w:i/>
        <w:sz w:val="28"/>
        <w:szCs w:val="28"/>
        <w:lang w:val="en-US"/>
      </w:rPr>
      <w:t>Tdoc S4</w:t>
    </w:r>
    <w:r w:rsidR="009A3DA7">
      <w:rPr>
        <w:rFonts w:ascii="Arial" w:eastAsia="SimSun" w:hAnsi="Arial" w:cs="Arial"/>
        <w:b/>
        <w:i/>
        <w:sz w:val="28"/>
        <w:szCs w:val="28"/>
        <w:lang w:val="en-US"/>
      </w:rPr>
      <w:t>-</w:t>
    </w:r>
    <w:r w:rsidR="0027062D">
      <w:rPr>
        <w:rFonts w:ascii="Arial" w:eastAsia="SimSun" w:hAnsi="Arial" w:cs="Arial"/>
        <w:b/>
        <w:i/>
        <w:sz w:val="28"/>
        <w:szCs w:val="28"/>
        <w:lang w:val="en-US"/>
      </w:rPr>
      <w:t>2</w:t>
    </w:r>
    <w:r w:rsidR="009A3DA7">
      <w:rPr>
        <w:rFonts w:ascii="Arial" w:eastAsia="SimSun" w:hAnsi="Arial" w:cs="Arial"/>
        <w:b/>
        <w:i/>
        <w:sz w:val="28"/>
        <w:szCs w:val="28"/>
        <w:lang w:val="en-US"/>
      </w:rPr>
      <w:t>3</w:t>
    </w:r>
    <w:r w:rsidR="0027062D">
      <w:rPr>
        <w:rFonts w:ascii="Arial" w:eastAsia="SimSun" w:hAnsi="Arial" w:cs="Arial"/>
        <w:b/>
        <w:i/>
        <w:sz w:val="28"/>
        <w:szCs w:val="28"/>
        <w:lang w:val="en-US"/>
      </w:rPr>
      <w:t>0549</w:t>
    </w:r>
  </w:p>
  <w:p w14:paraId="3B56539F" w14:textId="171E58A7" w:rsidR="008075BF" w:rsidRPr="00DA292D" w:rsidRDefault="009A3DA7"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17</w:t>
    </w:r>
    <w:r w:rsidRPr="009A3DA7">
      <w:rPr>
        <w:rFonts w:ascii="Arial" w:eastAsia="SimSun" w:hAnsi="Arial" w:cs="Arial"/>
        <w:sz w:val="22"/>
        <w:vertAlign w:val="superscript"/>
        <w:lang w:eastAsia="zh-CN"/>
      </w:rPr>
      <w:t>th</w:t>
    </w:r>
    <w:r>
      <w:rPr>
        <w:rFonts w:ascii="Arial" w:eastAsia="SimSun" w:hAnsi="Arial" w:cs="Arial"/>
        <w:sz w:val="22"/>
        <w:lang w:eastAsia="zh-CN"/>
      </w:rPr>
      <w:t xml:space="preserve"> – 21</w:t>
    </w:r>
    <w:r w:rsidRPr="009A3DA7">
      <w:rPr>
        <w:rFonts w:ascii="Arial" w:eastAsia="SimSun" w:hAnsi="Arial" w:cs="Arial"/>
        <w:sz w:val="22"/>
        <w:vertAlign w:val="superscript"/>
        <w:lang w:eastAsia="zh-CN"/>
      </w:rPr>
      <w:t>st</w:t>
    </w:r>
    <w:r>
      <w:rPr>
        <w:rFonts w:ascii="Arial" w:eastAsia="SimSun" w:hAnsi="Arial" w:cs="Arial"/>
        <w:sz w:val="22"/>
        <w:lang w:eastAsia="zh-CN"/>
      </w:rPr>
      <w:t xml:space="preserve"> April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7A64B0">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9FD55FD"/>
    <w:multiLevelType w:val="hybridMultilevel"/>
    <w:tmpl w:val="2FAC5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C23C3"/>
    <w:multiLevelType w:val="hybridMultilevel"/>
    <w:tmpl w:val="6B0C2F1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CA080F"/>
    <w:multiLevelType w:val="hybridMultilevel"/>
    <w:tmpl w:val="B034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4868DB"/>
    <w:multiLevelType w:val="hybridMultilevel"/>
    <w:tmpl w:val="A8F0A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2C2E7B"/>
    <w:multiLevelType w:val="hybridMultilevel"/>
    <w:tmpl w:val="B89E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8"/>
  </w:num>
  <w:num w:numId="11" w16cid:durableId="1525971380">
    <w:abstractNumId w:val="14"/>
  </w:num>
  <w:num w:numId="12" w16cid:durableId="1511218414">
    <w:abstractNumId w:val="15"/>
  </w:num>
  <w:num w:numId="13" w16cid:durableId="815728443">
    <w:abstractNumId w:val="18"/>
  </w:num>
  <w:num w:numId="14" w16cid:durableId="910039807">
    <w:abstractNumId w:val="19"/>
  </w:num>
  <w:num w:numId="15" w16cid:durableId="1975134722">
    <w:abstractNumId w:val="12"/>
  </w:num>
  <w:num w:numId="16" w16cid:durableId="1712026302">
    <w:abstractNumId w:val="9"/>
  </w:num>
  <w:num w:numId="17" w16cid:durableId="2046057848">
    <w:abstractNumId w:val="18"/>
  </w:num>
  <w:num w:numId="18" w16cid:durableId="989986992">
    <w:abstractNumId w:val="18"/>
  </w:num>
  <w:num w:numId="19" w16cid:durableId="1419518851">
    <w:abstractNumId w:val="3"/>
  </w:num>
  <w:num w:numId="20" w16cid:durableId="69009680">
    <w:abstractNumId w:val="18"/>
  </w:num>
  <w:num w:numId="21" w16cid:durableId="1903441439">
    <w:abstractNumId w:val="18"/>
  </w:num>
  <w:num w:numId="22" w16cid:durableId="168373479">
    <w:abstractNumId w:val="18"/>
  </w:num>
  <w:num w:numId="23" w16cid:durableId="2104690156">
    <w:abstractNumId w:val="5"/>
  </w:num>
  <w:num w:numId="24" w16cid:durableId="1906988036">
    <w:abstractNumId w:val="17"/>
  </w:num>
  <w:num w:numId="25" w16cid:durableId="1538548767">
    <w:abstractNumId w:val="16"/>
  </w:num>
  <w:num w:numId="26" w16cid:durableId="1472748456">
    <w:abstractNumId w:val="7"/>
  </w:num>
  <w:num w:numId="27" w16cid:durableId="207192188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2AD8"/>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2427"/>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62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193"/>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FC5"/>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745</Words>
  <Characters>4251</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2023-04-11T14:25:00Z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