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AA3DD6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4E7A11">
        <w:rPr>
          <w:b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="004E7A11">
        <w:rPr>
          <w:b/>
          <w:noProof/>
          <w:sz w:val="24"/>
        </w:rPr>
        <w:t>S4</w:t>
      </w:r>
      <w:r>
        <w:rPr>
          <w:b/>
          <w:noProof/>
          <w:sz w:val="24"/>
        </w:rPr>
        <w:t>-2</w:t>
      </w:r>
      <w:r w:rsidR="00453F3E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77559CC4" w14:textId="08A7A22E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</w:t>
      </w:r>
      <w:r w:rsidR="004E7A11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4E7A11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4E7A11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3F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53F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3F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3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53F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3F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DE599" w14:textId="77777777" w:rsidR="002B74FF" w:rsidRDefault="002B74FF">
      <w:r>
        <w:separator/>
      </w:r>
    </w:p>
  </w:endnote>
  <w:endnote w:type="continuationSeparator" w:id="0">
    <w:p w14:paraId="2C161F1E" w14:textId="77777777" w:rsidR="002B74FF" w:rsidRDefault="002B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0B40" w14:textId="77777777" w:rsidR="002B74FF" w:rsidRDefault="002B74FF">
      <w:r>
        <w:separator/>
      </w:r>
    </w:p>
  </w:footnote>
  <w:footnote w:type="continuationSeparator" w:id="0">
    <w:p w14:paraId="344B9BDC" w14:textId="77777777" w:rsidR="002B74FF" w:rsidRDefault="002B7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4FF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26.512_CR0027R2_(Rel-16)_5GMS3</cp:lastModifiedBy>
  <cp:revision>3</cp:revision>
  <cp:lastPrinted>1900-01-01T00:00:00Z</cp:lastPrinted>
  <dcterms:created xsi:type="dcterms:W3CDTF">2023-01-09T13:03:00Z</dcterms:created>
  <dcterms:modified xsi:type="dcterms:W3CDTF">2023-01-18T09:07:00Z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