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FE92253"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11</w:t>
      </w:r>
      <w:r w:rsidR="006A38B8">
        <w:rPr>
          <w:b/>
          <w:noProof/>
          <w:sz w:val="24"/>
          <w:lang w:val="de-DE"/>
        </w:rPr>
        <w:t>9</w:t>
      </w:r>
      <w:r w:rsidRPr="003F15BA">
        <w:rPr>
          <w:b/>
          <w:noProof/>
          <w:sz w:val="24"/>
          <w:lang w:val="de-DE"/>
        </w:rPr>
        <w:t>-e</w:t>
      </w:r>
      <w:r w:rsidR="00B4140D" w:rsidRPr="003F15BA">
        <w:rPr>
          <w:b/>
          <w:noProof/>
          <w:sz w:val="24"/>
          <w:lang w:val="de-DE"/>
        </w:rPr>
        <w:tab/>
      </w:r>
      <w:r w:rsidR="006A38B8">
        <w:rPr>
          <w:b/>
          <w:noProof/>
          <w:sz w:val="24"/>
          <w:lang w:val="de-DE"/>
        </w:rPr>
        <w:t>S4-</w:t>
      </w:r>
      <w:r w:rsidR="001503CC" w:rsidRPr="001503CC">
        <w:rPr>
          <w:b/>
          <w:noProof/>
          <w:sz w:val="24"/>
          <w:lang w:val="de-DE"/>
        </w:rPr>
        <w:t>220650</w:t>
      </w:r>
    </w:p>
    <w:bookmarkEnd w:id="0"/>
    <w:p w14:paraId="52D4CE2D" w14:textId="16D09EEB"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75765C">
        <w:rPr>
          <w:b/>
          <w:noProof/>
          <w:sz w:val="24"/>
        </w:rPr>
        <w:t>11-20 may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5BFBD9D" w:rsidR="001E41F3" w:rsidRPr="00410371" w:rsidRDefault="00DC3278" w:rsidP="00DC3278">
            <w:pPr>
              <w:pStyle w:val="CRCoverPage"/>
              <w:spacing w:after="0"/>
              <w:jc w:val="center"/>
              <w:rPr>
                <w:b/>
                <w:noProof/>
                <w:sz w:val="28"/>
              </w:rPr>
            </w:pPr>
            <w:r w:rsidRPr="00DC3278">
              <w:rPr>
                <w:b/>
                <w:noProof/>
                <w:sz w:val="28"/>
              </w:rPr>
              <w:t>26</w:t>
            </w:r>
            <w:r>
              <w:t>.</w:t>
            </w:r>
            <w:r w:rsidR="00D47592">
              <w:rPr>
                <w:b/>
                <w:noProof/>
                <w:sz w:val="28"/>
              </w:rPr>
              <w:t>857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EF36542" w:rsidR="001E41F3" w:rsidRPr="00195208" w:rsidRDefault="00D47592">
            <w:pPr>
              <w:pStyle w:val="CRCoverPage"/>
              <w:spacing w:after="0"/>
              <w:jc w:val="center"/>
              <w:rPr>
                <w:b/>
                <w:bCs/>
                <w:noProof/>
                <w:sz w:val="28"/>
              </w:rPr>
            </w:pPr>
            <w:r>
              <w:rPr>
                <w:b/>
                <w:bCs/>
                <w:noProof/>
                <w:sz w:val="28"/>
              </w:rPr>
              <w:t>0.1.0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8875B16" w:rsidR="001E41F3" w:rsidRPr="004F2C53" w:rsidRDefault="009B1142">
            <w:pPr>
              <w:pStyle w:val="CRCoverPage"/>
              <w:spacing w:after="0"/>
              <w:ind w:left="100"/>
              <w:rPr>
                <w:b/>
                <w:bCs/>
                <w:noProof/>
              </w:rPr>
            </w:pPr>
            <w:r w:rsidRPr="009B1142">
              <w:rPr>
                <w:b/>
                <w:bCs/>
              </w:rPr>
              <w:t xml:space="preserve">[FS_5G_MSE] </w:t>
            </w:r>
            <w:r w:rsidR="003455FA" w:rsidRPr="003455FA">
              <w:rPr>
                <w:b/>
                <w:bCs/>
              </w:rPr>
              <w:t>A framework for MSE specifications and implementations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7DD24F2" w:rsidR="001E41F3" w:rsidRDefault="0053535C">
            <w:pPr>
              <w:pStyle w:val="CRCoverPage"/>
              <w:spacing w:after="0"/>
              <w:ind w:left="100"/>
              <w:rPr>
                <w:noProof/>
              </w:rPr>
            </w:pPr>
            <w:r>
              <w:t>FS_5G</w:t>
            </w:r>
            <w:r w:rsidR="00D47592">
              <w:t>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9BD4390" w:rsidR="001E41F3" w:rsidRDefault="007C0A44">
            <w:pPr>
              <w:pStyle w:val="CRCoverPage"/>
              <w:spacing w:after="0"/>
              <w:ind w:left="100"/>
              <w:rPr>
                <w:noProof/>
              </w:rPr>
            </w:pPr>
            <w:r>
              <w:t>8</w:t>
            </w:r>
            <w:r w:rsidR="00174E98">
              <w:t>/</w:t>
            </w:r>
            <w:r w:rsidR="006C7743">
              <w:t>0</w:t>
            </w:r>
            <w:r w:rsidR="00A73738">
              <w:t>3</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0ADC0AF" w:rsidR="001E41F3" w:rsidRDefault="00A73738">
            <w:pPr>
              <w:pStyle w:val="CRCoverPage"/>
              <w:spacing w:after="0"/>
              <w:ind w:left="100"/>
              <w:rPr>
                <w:noProof/>
              </w:rPr>
            </w:pPr>
            <w:r>
              <w:t>18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8E0118D" w:rsidR="005D3264" w:rsidRDefault="009B1142" w:rsidP="00EB27C6">
            <w:pPr>
              <w:pStyle w:val="CRCoverPage"/>
              <w:spacing w:after="0"/>
              <w:rPr>
                <w:noProof/>
              </w:rPr>
            </w:pPr>
            <w:r>
              <w:rPr>
                <w:noProof/>
              </w:rPr>
              <w:t xml:space="preserve">This document </w:t>
            </w:r>
            <w:r w:rsidR="00007A5F">
              <w:rPr>
                <w:noProof/>
              </w:rPr>
              <w:t xml:space="preserve">proposes a general framework and the notions of </w:t>
            </w:r>
            <w:r w:rsidR="0053695E">
              <w:rPr>
                <w:noProof/>
              </w:rPr>
              <w:t xml:space="preserve">the </w:t>
            </w:r>
            <w:r w:rsidR="00007A5F">
              <w:rPr>
                <w:noProof/>
              </w:rPr>
              <w:t>MSE Description Document and M</w:t>
            </w:r>
            <w:r w:rsidR="00B83B09">
              <w:rPr>
                <w:noProof/>
              </w:rPr>
              <w:t>SE Configuration APIs</w:t>
            </w:r>
            <w:r w:rsidR="001F056B">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5BC6D" w14:textId="7343B222" w:rsidR="00974620" w:rsidRDefault="0057239B" w:rsidP="0053695E">
            <w:pPr>
              <w:pStyle w:val="B10"/>
              <w:numPr>
                <w:ilvl w:val="0"/>
                <w:numId w:val="92"/>
              </w:numPr>
              <w:spacing w:after="0"/>
            </w:pPr>
            <w:r>
              <w:t>T</w:t>
            </w:r>
            <w:r w:rsidR="007069B8">
              <w:t>he relationship between MSE spec, and MSE implementation</w:t>
            </w:r>
          </w:p>
          <w:p w14:paraId="06CF5518" w14:textId="0FBD1DB1" w:rsidR="007069B8" w:rsidRDefault="0057239B" w:rsidP="0053695E">
            <w:pPr>
              <w:pStyle w:val="B10"/>
              <w:numPr>
                <w:ilvl w:val="0"/>
                <w:numId w:val="92"/>
              </w:numPr>
              <w:spacing w:after="0"/>
            </w:pPr>
            <w:r>
              <w:t>3</w:t>
            </w:r>
            <w:r w:rsidR="007069B8">
              <w:t xml:space="preserve"> different </w:t>
            </w:r>
            <w:proofErr w:type="spellStart"/>
            <w:r w:rsidR="007069B8">
              <w:t>flavor</w:t>
            </w:r>
            <w:r w:rsidR="0053695E">
              <w:t>s</w:t>
            </w:r>
            <w:proofErr w:type="spellEnd"/>
            <w:r w:rsidR="007069B8">
              <w:t xml:space="preserve"> of implementations: MSE SDK abstract, MSE SDK</w:t>
            </w:r>
            <w:r w:rsidR="0053695E">
              <w:t>,</w:t>
            </w:r>
            <w:r w:rsidR="007069B8">
              <w:t xml:space="preserve"> and MSE service</w:t>
            </w:r>
          </w:p>
          <w:p w14:paraId="6D5FB39A" w14:textId="77777777" w:rsidR="0057239B" w:rsidRDefault="0057239B" w:rsidP="0053695E">
            <w:pPr>
              <w:pStyle w:val="B10"/>
              <w:numPr>
                <w:ilvl w:val="0"/>
                <w:numId w:val="92"/>
              </w:numPr>
              <w:spacing w:after="0"/>
            </w:pPr>
            <w:r>
              <w:t>MSE Description Document</w:t>
            </w:r>
          </w:p>
          <w:p w14:paraId="49C6E330" w14:textId="61596F58" w:rsidR="0057239B" w:rsidRDefault="0057239B" w:rsidP="0053695E">
            <w:pPr>
              <w:pStyle w:val="B10"/>
              <w:numPr>
                <w:ilvl w:val="0"/>
                <w:numId w:val="92"/>
              </w:numPr>
              <w:spacing w:after="0"/>
            </w:pPr>
            <w:r>
              <w:t>MSE Configuration APIs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77777777"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0D7E8F30" w14:textId="2F106F00" w:rsidR="00007A5F" w:rsidRDefault="00007A5F" w:rsidP="00007A5F">
      <w:pPr>
        <w:pStyle w:val="Heading2"/>
        <w:rPr>
          <w:ins w:id="3" w:author="Iraj Sodagar" w:date="2022-05-04T16:26:00Z"/>
        </w:rPr>
      </w:pPr>
      <w:ins w:id="4" w:author="Iraj Sodagar" w:date="2022-05-04T16:26:00Z">
        <w:r>
          <w:t>4.</w:t>
        </w:r>
      </w:ins>
      <w:ins w:id="5" w:author="Iraj Sodagar" w:date="2022-05-04T16:27:00Z">
        <w:r>
          <w:t>2</w:t>
        </w:r>
      </w:ins>
      <w:ins w:id="6" w:author="Iraj Sodagar" w:date="2022-05-04T16:26:00Z">
        <w:r>
          <w:tab/>
          <w:t>Framework</w:t>
        </w:r>
      </w:ins>
    </w:p>
    <w:p w14:paraId="4B47CC27" w14:textId="77777777" w:rsidR="00007A5F" w:rsidRDefault="00007A5F" w:rsidP="00007A5F">
      <w:pPr>
        <w:rPr>
          <w:ins w:id="7" w:author="Iraj Sodagar" w:date="2022-05-04T16:26:00Z"/>
        </w:rPr>
      </w:pPr>
      <w:ins w:id="8" w:author="Iraj Sodagar" w:date="2022-05-04T16:26:00Z">
        <w:r>
          <w:t>Figure 1 shows the media service enablers framework.</w:t>
        </w:r>
      </w:ins>
    </w:p>
    <w:p w14:paraId="1C6FC8FD" w14:textId="77777777" w:rsidR="00007A5F" w:rsidRDefault="00007A5F" w:rsidP="00007A5F">
      <w:pPr>
        <w:rPr>
          <w:ins w:id="9" w:author="Iraj Sodagar" w:date="2022-05-04T16:26:00Z"/>
        </w:rPr>
      </w:pPr>
    </w:p>
    <w:p w14:paraId="077E5D11" w14:textId="77777777" w:rsidR="00007A5F" w:rsidRDefault="00007A5F" w:rsidP="00007A5F">
      <w:pPr>
        <w:rPr>
          <w:ins w:id="10" w:author="Iraj Sodagar" w:date="2022-05-04T16:26:00Z"/>
          <w:rFonts w:asciiTheme="minorHAnsi" w:hAnsiTheme="minorHAnsi"/>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ins w:id="11" w:author="Iraj Sodagar" w:date="2022-05-04T16:26:00Z">
        <w:r>
          <w:rPr>
            <w:noProof/>
          </w:rPr>
          <mc:AlternateContent>
            <mc:Choice Requires="wpc">
              <w:drawing>
                <wp:inline distT="0" distB="0" distL="0" distR="0" wp14:anchorId="0F288C6A" wp14:editId="219F73DC">
                  <wp:extent cx="6236970" cy="4297315"/>
                  <wp:effectExtent l="0" t="0" r="0" b="825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299357" y="995889"/>
                              <a:ext cx="1017814" cy="153467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297901" w14:textId="77777777" w:rsidR="00007A5F" w:rsidRDefault="00007A5F" w:rsidP="00007A5F">
                                <w:pPr>
                                  <w:spacing w:after="0"/>
                                  <w:jc w:val="center"/>
                                  <w:rPr>
                                    <w:rFonts w:asciiTheme="minorHAnsi" w:hAnsiTheme="minorHAnsi"/>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MSE</w:t>
                                </w:r>
                              </w:p>
                              <w:p w14:paraId="5613F19B" w14:textId="77777777" w:rsidR="00007A5F" w:rsidRDefault="00007A5F" w:rsidP="00007A5F">
                                <w:pPr>
                                  <w:spacing w:after="0"/>
                                  <w:jc w:val="center"/>
                                  <w:rPr>
                                    <w:rFonts w:asciiTheme="minorHAnsi" w:hAnsiTheme="minorHAnsi"/>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73C55">
                                  <w:rPr>
                                    <w:rFonts w:asciiTheme="minorHAnsi" w:hAnsiTheme="minorHAnsi"/>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Specification</w:t>
                                </w:r>
                              </w:p>
                              <w:p w14:paraId="5628A3C5" w14:textId="77777777" w:rsidR="00007A5F" w:rsidRPr="00C73C55" w:rsidRDefault="00007A5F" w:rsidP="00007A5F">
                                <w:pPr>
                                  <w:spacing w:after="0"/>
                                  <w:jc w:val="center"/>
                                  <w:rPr>
                                    <w:rFonts w:asciiTheme="minorHAnsi" w:hAnsiTheme="minorHAnsi"/>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Arrow: Right 5"/>
                          <wps:cNvSpPr/>
                          <wps:spPr>
                            <a:xfrm rot="19237620">
                              <a:off x="1451084" y="1135991"/>
                              <a:ext cx="668060" cy="429986"/>
                            </a:xfrm>
                            <a:prstGeom prst="righ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Arrow: Right 14"/>
                          <wps:cNvSpPr/>
                          <wps:spPr>
                            <a:xfrm rot="1143201" flipV="1">
                              <a:off x="1396200" y="2422498"/>
                              <a:ext cx="2567562" cy="429895"/>
                            </a:xfrm>
                            <a:prstGeom prst="righ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Arrow: Right 15"/>
                          <wps:cNvSpPr/>
                          <wps:spPr>
                            <a:xfrm flipV="1">
                              <a:off x="3995056" y="1010890"/>
                              <a:ext cx="218099" cy="429895"/>
                            </a:xfrm>
                            <a:prstGeom prst="righ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23" name="Group 23"/>
                          <wpg:cNvGrpSpPr/>
                          <wpg:grpSpPr>
                            <a:xfrm>
                              <a:off x="4282295" y="32657"/>
                              <a:ext cx="1954675" cy="1763691"/>
                              <a:chOff x="3999343" y="32657"/>
                              <a:chExt cx="1954675" cy="1763691"/>
                            </a:xfrm>
                          </wpg:grpSpPr>
                          <wps:wsp>
                            <wps:cNvPr id="11" name="Rectangle 11"/>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1F9BF3"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MSE</w:t>
                                  </w:r>
                                </w:p>
                                <w:p w14:paraId="07AE9BE3"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SDK</w:t>
                                  </w:r>
                                </w:p>
                                <w:p w14:paraId="509F0870"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(Platform 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Straight Connector 17"/>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8" name="Text Box 18"/>
                            <wps:cNvSpPr txBox="1"/>
                            <wps:spPr>
                              <a:xfrm>
                                <a:off x="5082694" y="1393576"/>
                                <a:ext cx="871324" cy="402772"/>
                              </a:xfrm>
                              <a:prstGeom prst="rect">
                                <a:avLst/>
                              </a:prstGeom>
                              <a:noFill/>
                              <a:ln w="6350">
                                <a:noFill/>
                              </a:ln>
                            </wps:spPr>
                            <wps:txbx>
                              <w:txbxContent>
                                <w:p w14:paraId="00139AA4" w14:textId="77777777" w:rsidR="00007A5F" w:rsidRPr="008E367C" w:rsidRDefault="00007A5F" w:rsidP="00007A5F">
                                  <w:pPr>
                                    <w:jc w:val="center"/>
                                    <w:rPr>
                                      <w:rFonts w:asciiTheme="minorHAnsi" w:hAnsiTheme="minorHAnsi"/>
                                      <w:lang w:val="en-US"/>
                                    </w:rPr>
                                  </w:pPr>
                                  <w:r w:rsidRPr="008E367C">
                                    <w:rPr>
                                      <w:rFonts w:asciiTheme="minorHAnsi" w:hAnsiTheme="minorHAnsi"/>
                                      <w:lang w:val="en-US"/>
                                    </w:rPr>
                                    <w:t>Media Interfaces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Straight Connector 19"/>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18"/>
                            <wps:cNvSpPr txBox="1"/>
                            <wps:spPr>
                              <a:xfrm>
                                <a:off x="5114558" y="811167"/>
                                <a:ext cx="790942" cy="402590"/>
                              </a:xfrm>
                              <a:prstGeom prst="rect">
                                <a:avLst/>
                              </a:prstGeom>
                              <a:noFill/>
                              <a:ln w="6350">
                                <a:noFill/>
                              </a:ln>
                            </wps:spPr>
                            <wps:txbx>
                              <w:txbxContent>
                                <w:p w14:paraId="0B2032EA" w14:textId="77777777" w:rsidR="00007A5F" w:rsidRPr="005F4910" w:rsidRDefault="00007A5F" w:rsidP="00007A5F">
                                  <w:pPr>
                                    <w:jc w:val="center"/>
                                    <w:rPr>
                                      <w:lang w:val="en-US"/>
                                    </w:rPr>
                                  </w:pPr>
                                  <w:r>
                                    <w:rPr>
                                      <w:lang w:val="en-US"/>
                                    </w:rPr>
                                    <w:t>Control Interfaces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3999343" y="32657"/>
                                <a:ext cx="1083351" cy="401955"/>
                              </a:xfrm>
                              <a:prstGeom prst="rect">
                                <a:avLst/>
                              </a:prstGeom>
                              <a:noFill/>
                              <a:ln w="6350">
                                <a:noFill/>
                              </a:ln>
                            </wps:spPr>
                            <wps:txbx>
                              <w:txbxContent>
                                <w:p w14:paraId="6D4DEA5D" w14:textId="77777777" w:rsidR="00007A5F" w:rsidRPr="000B50F5" w:rsidRDefault="00007A5F" w:rsidP="00007A5F">
                                  <w:pPr>
                                    <w:jc w:val="center"/>
                                    <w:rPr>
                                      <w:lang w:val="en-US"/>
                                    </w:rPr>
                                  </w:pPr>
                                  <w:r>
                                    <w:rPr>
                                      <w:lang w:val="en-US"/>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2164081" y="0"/>
                              <a:ext cx="1954530" cy="1763396"/>
                              <a:chOff x="0" y="0"/>
                              <a:chExt cx="1954675" cy="1763691"/>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4D17C"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MSE</w:t>
                                  </w:r>
                                </w:p>
                                <w:p w14:paraId="5C8578CF"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SDK</w:t>
                                  </w:r>
                                </w:p>
                                <w:p w14:paraId="07787338"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919"/>
                                <a:ext cx="871324" cy="402772"/>
                              </a:xfrm>
                              <a:prstGeom prst="rect">
                                <a:avLst/>
                              </a:prstGeom>
                              <a:noFill/>
                              <a:ln w="6350">
                                <a:noFill/>
                              </a:ln>
                            </wps:spPr>
                            <wps:txbx>
                              <w:txbxContent>
                                <w:p w14:paraId="32E8F2E7" w14:textId="77777777" w:rsidR="00007A5F" w:rsidRDefault="00007A5F" w:rsidP="00007A5F">
                                  <w:pPr>
                                    <w:jc w:val="center"/>
                                    <w:rPr>
                                      <w:rFonts w:ascii="Calibri" w:hAnsi="Calibri"/>
                                    </w:rPr>
                                  </w:pPr>
                                  <w:r>
                                    <w:rPr>
                                      <w:rFonts w:ascii="Calibri" w:hAnsi="Calibri"/>
                                    </w:rPr>
                                    <w:t>Media Interfaces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510"/>
                                <a:ext cx="790942" cy="402590"/>
                              </a:xfrm>
                              <a:prstGeom prst="rect">
                                <a:avLst/>
                              </a:prstGeom>
                              <a:noFill/>
                              <a:ln w="6350">
                                <a:noFill/>
                              </a:ln>
                            </wps:spPr>
                            <wps:txbx>
                              <w:txbxContent>
                                <w:p w14:paraId="2DBB4D4E" w14:textId="77777777" w:rsidR="00007A5F" w:rsidRDefault="00007A5F" w:rsidP="00007A5F">
                                  <w:pPr>
                                    <w:jc w:val="center"/>
                                  </w:pPr>
                                  <w:r>
                                    <w:t>Control Interfaces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05916475" w14:textId="77777777" w:rsidR="00007A5F" w:rsidRDefault="00007A5F" w:rsidP="00007A5F">
                                  <w:pPr>
                                    <w:jc w:val="center"/>
                                  </w:pPr>
                                  <w: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54" name="Group 54"/>
                          <wpg:cNvGrpSpPr/>
                          <wpg:grpSpPr>
                            <a:xfrm>
                              <a:off x="4233922" y="1899284"/>
                              <a:ext cx="1954530" cy="1763396"/>
                              <a:chOff x="0" y="0"/>
                              <a:chExt cx="1954675" cy="1763691"/>
                            </a:xfrm>
                          </wpg:grpSpPr>
                          <wps:wsp>
                            <wps:cNvPr id="55" name="Rectangle 55"/>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C79C0B" w14:textId="77777777" w:rsidR="00007A5F" w:rsidRPr="00007A5F" w:rsidRDefault="00007A5F" w:rsidP="00007A5F">
                                  <w:pPr>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MSE</w:t>
                                  </w:r>
                                </w:p>
                                <w:p w14:paraId="45BA2D09" w14:textId="64DAE58C" w:rsidR="00007A5F" w:rsidRPr="00007A5F" w:rsidRDefault="00007A5F" w:rsidP="00007A5F">
                                  <w:pPr>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service</w:t>
                                  </w:r>
                                </w:p>
                                <w:p w14:paraId="125E8059" w14:textId="77777777" w:rsidR="00007A5F" w:rsidRPr="00007A5F" w:rsidRDefault="00007A5F" w:rsidP="00007A5F">
                                  <w:pPr>
                                    <w:jc w:val="center"/>
                                    <w:rPr>
                                      <w:color w:val="000000"/>
                                      <w14:shadow w14:blurRad="38100" w14:dist="19050" w14:dir="2700000" w14:sx="100000" w14:sy="100000" w14:kx="0" w14:ky="0" w14:algn="tl">
                                        <w14:schemeClr w14:val="dk1">
                                          <w14:alpha w14:val="60000"/>
                                        </w14:schemeClr>
                                      </w14:shadow>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Straight Connector 56"/>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57" name="Text Box 4"/>
                            <wps:cNvSpPr txBox="1"/>
                            <wps:spPr>
                              <a:xfrm>
                                <a:off x="1083351" y="1360919"/>
                                <a:ext cx="871324" cy="402772"/>
                              </a:xfrm>
                              <a:prstGeom prst="rect">
                                <a:avLst/>
                              </a:prstGeom>
                              <a:noFill/>
                              <a:ln w="6350">
                                <a:noFill/>
                              </a:ln>
                            </wps:spPr>
                            <wps:txbx>
                              <w:txbxContent>
                                <w:p w14:paraId="4E6E9426" w14:textId="77777777" w:rsidR="00007A5F" w:rsidRDefault="00007A5F" w:rsidP="00007A5F">
                                  <w:pPr>
                                    <w:jc w:val="center"/>
                                    <w:rPr>
                                      <w:rFonts w:ascii="Calibri" w:hAnsi="Calibri"/>
                                    </w:rPr>
                                  </w:pPr>
                                  <w:r>
                                    <w:rPr>
                                      <w:rFonts w:ascii="Calibri" w:hAnsi="Calibri"/>
                                    </w:rPr>
                                    <w:t>Media Interfaces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Straight Connector 58"/>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59" name="Text Box 18"/>
                            <wps:cNvSpPr txBox="1"/>
                            <wps:spPr>
                              <a:xfrm>
                                <a:off x="1115215" y="778510"/>
                                <a:ext cx="790942" cy="402590"/>
                              </a:xfrm>
                              <a:prstGeom prst="rect">
                                <a:avLst/>
                              </a:prstGeom>
                              <a:noFill/>
                              <a:ln w="6350">
                                <a:noFill/>
                              </a:ln>
                            </wps:spPr>
                            <wps:txbx>
                              <w:txbxContent>
                                <w:p w14:paraId="03364A07" w14:textId="77777777" w:rsidR="00007A5F" w:rsidRDefault="00007A5F" w:rsidP="00007A5F">
                                  <w:pPr>
                                    <w:jc w:val="center"/>
                                  </w:pPr>
                                  <w:r>
                                    <w:t>Control Interfaces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Straight Connector 60"/>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61" name="Text Box 18"/>
                            <wps:cNvSpPr txBox="1"/>
                            <wps:spPr>
                              <a:xfrm>
                                <a:off x="0" y="0"/>
                                <a:ext cx="1083351" cy="401955"/>
                              </a:xfrm>
                              <a:prstGeom prst="rect">
                                <a:avLst/>
                              </a:prstGeom>
                              <a:noFill/>
                              <a:ln w="6350">
                                <a:noFill/>
                              </a:ln>
                            </wps:spPr>
                            <wps:txbx>
                              <w:txbxContent>
                                <w:p w14:paraId="54C2A850" w14:textId="77777777" w:rsidR="00007A5F" w:rsidRDefault="00007A5F" w:rsidP="00007A5F">
                                  <w:pPr>
                                    <w:jc w:val="center"/>
                                  </w:pPr>
                                  <w: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62" name="Straight Connector 62"/>
                          <wps:cNvCnPr/>
                          <wps:spPr>
                            <a:xfrm flipH="1">
                              <a:off x="1687286" y="32654"/>
                              <a:ext cx="32657" cy="4229103"/>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3" name="Text Box 18"/>
                          <wps:cNvSpPr txBox="1"/>
                          <wps:spPr>
                            <a:xfrm>
                              <a:off x="207213" y="3875249"/>
                              <a:ext cx="1284129" cy="402590"/>
                            </a:xfrm>
                            <a:prstGeom prst="rect">
                              <a:avLst/>
                            </a:prstGeom>
                            <a:noFill/>
                            <a:ln w="6350">
                              <a:noFill/>
                            </a:ln>
                          </wps:spPr>
                          <wps:txbx>
                            <w:txbxContent>
                              <w:p w14:paraId="4ABFE0A0" w14:textId="77777777" w:rsidR="00007A5F" w:rsidRPr="00526F03" w:rsidRDefault="00007A5F" w:rsidP="00007A5F">
                                <w:pPr>
                                  <w:jc w:val="center"/>
                                  <w:rPr>
                                    <w:rFonts w:ascii="Calibri" w:hAnsi="Calibri"/>
                                    <w:i/>
                                    <w:iCs/>
                                    <w:sz w:val="24"/>
                                    <w:szCs w:val="24"/>
                                    <w:u w:val="single"/>
                                    <w:lang w:val="en-US"/>
                                  </w:rPr>
                                </w:pPr>
                                <w:r w:rsidRPr="00526F03">
                                  <w:rPr>
                                    <w:rFonts w:ascii="Calibri" w:hAnsi="Calibri"/>
                                    <w:i/>
                                    <w:iCs/>
                                    <w:sz w:val="24"/>
                                    <w:szCs w:val="24"/>
                                    <w:u w:val="single"/>
                                    <w:lang w:val="en-US"/>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Text Box 18"/>
                          <wps:cNvSpPr txBox="1"/>
                          <wps:spPr>
                            <a:xfrm>
                              <a:off x="3106056" y="3843460"/>
                              <a:ext cx="1283970" cy="401955"/>
                            </a:xfrm>
                            <a:prstGeom prst="rect">
                              <a:avLst/>
                            </a:prstGeom>
                            <a:noFill/>
                            <a:ln w="6350">
                              <a:noFill/>
                            </a:ln>
                          </wps:spPr>
                          <wps:txbx>
                            <w:txbxContent>
                              <w:p w14:paraId="3E19499E" w14:textId="77777777" w:rsidR="00007A5F" w:rsidRPr="00526F03" w:rsidRDefault="00007A5F" w:rsidP="00007A5F">
                                <w:pPr>
                                  <w:jc w:val="center"/>
                                  <w:rPr>
                                    <w:rFonts w:ascii="Calibri" w:hAnsi="Calibri"/>
                                    <w:i/>
                                    <w:iCs/>
                                    <w:sz w:val="28"/>
                                    <w:szCs w:val="28"/>
                                    <w:u w:val="single"/>
                                    <w:lang w:val="en-US"/>
                                  </w:rPr>
                                </w:pPr>
                                <w:r w:rsidRPr="00526F03">
                                  <w:rPr>
                                    <w:rFonts w:ascii="Calibri" w:hAnsi="Calibri"/>
                                    <w:i/>
                                    <w:iCs/>
                                    <w:sz w:val="22"/>
                                    <w:szCs w:val="22"/>
                                    <w:u w:val="single"/>
                                    <w:lang w:val="en-US"/>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F288C6A" id="Canvas 1" o:spid="_x0000_s1026" editas="canvas" style="width:491.1pt;height:338.35pt;mso-position-horizontal-relative:char;mso-position-vertical-relative:line" coordsize="62369,4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369;height:42970;visibility:visible;mso-wrap-style:square" filled="t">
                    <v:fill o:detectmouseclick="t"/>
                    <v:path o:connecttype="none"/>
                  </v:shape>
                  <v:rect id="Rectangle 2" o:spid="_x0000_s1028" style="position:absolute;left:2993;top:9958;width:10178;height:15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" filled="f" strokecolor="black [3213]" strokeweight="2pt">
                    <v:textbox>
                      <w:txbxContent>
                        <w:p w14:paraId="54297901" w14:textId="77777777" w:rsidR="00007A5F" w:rsidRDefault="00007A5F" w:rsidP="00007A5F">
                          <w:pPr>
                            <w:spacing w:after="0"/>
                            <w:jc w:val="center"/>
                            <w:rPr>
                              <w:rFonts w:asciiTheme="minorHAnsi" w:hAnsiTheme="minorHAnsi"/>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MSE</w:t>
                          </w:r>
                        </w:p>
                        <w:p w14:paraId="5613F19B" w14:textId="77777777" w:rsidR="00007A5F" w:rsidRDefault="00007A5F" w:rsidP="00007A5F">
                          <w:pPr>
                            <w:spacing w:after="0"/>
                            <w:jc w:val="center"/>
                            <w:rPr>
                              <w:rFonts w:asciiTheme="minorHAnsi" w:hAnsiTheme="minorHAnsi"/>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73C55">
                            <w:rPr>
                              <w:rFonts w:asciiTheme="minorHAnsi" w:hAnsiTheme="minorHAnsi"/>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Specification</w:t>
                          </w:r>
                        </w:p>
                        <w:p w14:paraId="5628A3C5" w14:textId="77777777" w:rsidR="00007A5F" w:rsidRPr="00C73C55" w:rsidRDefault="00007A5F" w:rsidP="00007A5F">
                          <w:pPr>
                            <w:spacing w:after="0"/>
                            <w:jc w:val="center"/>
                            <w:rPr>
                              <w:rFonts w:asciiTheme="minorHAnsi" w:hAnsiTheme="minorHAnsi"/>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 o:spid="_x0000_s1029" type="#_x0000_t13" style="position:absolute;left:14510;top:11359;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" adj="14649" filled="f" strokecolor="black [3213]" strokeweight="1pt"/>
                  <v:shape id="Arrow: Right 14" o:spid="_x0000_s1030" type="#_x0000_t13" style="position:absolute;left:13962;top:24224;width:25675;height:4299;rotation:-1248680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" adj="19792" filled="f" strokecolor="black [3213]" strokeweight="1pt"/>
                  <v:shape id="Arrow: Right 15" o:spid="_x0000_s1031" type="#_x0000_t13" style="position:absolute;left:39950;top:10108;width:2181;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" adj="10800" filled="f" strokecolor="black [3213]" strokeweight="1pt"/>
                  <v:group id="Group 23" o:spid="_x0000_s1032" style="position:absolute;left:42822;top:326;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11" o:spid="_x0000_s1033" style="position:absolute;left:40444;top:6698;width:8979;height:11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" filled="f" strokecolor="black [3213]" strokeweight="2pt">
                      <v:textbox>
                        <w:txbxContent>
                          <w:p w14:paraId="701F9BF3"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MSE</w:t>
                            </w:r>
                          </w:p>
                          <w:p w14:paraId="07AE9BE3"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SDK</w:t>
                            </w:r>
                          </w:p>
                          <w:p w14:paraId="509F0870"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(Platform dependent)</w:t>
                            </w:r>
                          </w:p>
                        </w:txbxContent>
                      </v:textbox>
                    </v:rect>
                    <v:line id="Straight Connector 17" o:spid="_x0000_s1034"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" strokecolor="black [3040]"/>
                    <v:shapetype id="_x0000_t202" coordsize="21600,21600" o:spt="202" path="m,l,21600r21600,l21600,xe">
                      <v:stroke joinstyle="miter"/>
                      <v:path gradientshapeok="t" o:connecttype="rect"/>
                    </v:shapetype>
                    <v:shape id="Text Box 18" o:spid="_x0000_s1035"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00139AA4" w14:textId="77777777" w:rsidR="00007A5F" w:rsidRPr="008E367C" w:rsidRDefault="00007A5F" w:rsidP="00007A5F">
                            <w:pPr>
                              <w:jc w:val="center"/>
                              <w:rPr>
                                <w:rFonts w:asciiTheme="minorHAnsi" w:hAnsiTheme="minorHAnsi"/>
                                <w:lang w:val="en-US"/>
                              </w:rPr>
                            </w:pPr>
                            <w:r w:rsidRPr="008E367C">
                              <w:rPr>
                                <w:rFonts w:asciiTheme="minorHAnsi" w:hAnsiTheme="minorHAnsi"/>
                                <w:lang w:val="en-US"/>
                              </w:rPr>
                              <w:t>Media Interfaces</w:t>
                            </w:r>
                          </w:p>
                        </w:txbxContent>
                      </v:textbox>
                    </v:shape>
                    <v:line id="Straight Connector 19" o:spid="_x0000_s1036"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" strokecolor="black [3040]"/>
                    <v:shape id="Text Box 18" o:spid="_x0000_s1037" type="#_x0000_t202" style="position:absolute;left:51145;top:8111;width:7910;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0B2032EA" w14:textId="77777777" w:rsidR="00007A5F" w:rsidRPr="005F4910" w:rsidRDefault="00007A5F" w:rsidP="00007A5F">
                            <w:pPr>
                              <w:jc w:val="center"/>
                              <w:rPr>
                                <w:lang w:val="en-US"/>
                              </w:rPr>
                            </w:pPr>
                            <w:r>
                              <w:rPr>
                                <w:lang w:val="en-US"/>
                              </w:rPr>
                              <w:t>Control Interfaces</w:t>
                            </w:r>
                          </w:p>
                        </w:txbxContent>
                      </v:textbox>
                    </v:shape>
                    <v:line id="Straight Connector 21" o:spid="_x0000_s1038"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" strokecolor="black [3040]"/>
                    <v:shape id="Text Box 18" o:spid="_x0000_s1039"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6D4DEA5D" w14:textId="77777777" w:rsidR="00007A5F" w:rsidRPr="000B50F5" w:rsidRDefault="00007A5F" w:rsidP="00007A5F">
                            <w:pPr>
                              <w:jc w:val="center"/>
                              <w:rPr>
                                <w:lang w:val="en-US"/>
                              </w:rPr>
                            </w:pPr>
                            <w:r>
                              <w:rPr>
                                <w:lang w:val="en-US"/>
                              </w:rPr>
                              <w:t>Configuration API</w:t>
                            </w:r>
                          </w:p>
                        </w:txbxContent>
                      </v:textbox>
                    </v:shape>
                  </v:group>
                  <v:group id="Group 25" o:spid="_x0000_s1040" style="position:absolute;left:21640;width:19546;height:17633"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1" style="position:absolute;left:450;top:6372;width:8979;height:1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" filled="f" strokecolor="black [3213]" strokeweight="2pt">
                      <v:textbox>
                        <w:txbxContent>
                          <w:p w14:paraId="6124D17C"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MSE</w:t>
                            </w:r>
                          </w:p>
                          <w:p w14:paraId="5C8578CF"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SDK</w:t>
                            </w:r>
                          </w:p>
                          <w:p w14:paraId="07787338" w14:textId="77777777" w:rsidR="00007A5F" w:rsidRPr="00007A5F" w:rsidRDefault="00007A5F" w:rsidP="00007A5F">
                            <w:pPr>
                              <w:spacing w:after="0"/>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Abstraction</w:t>
                            </w:r>
                          </w:p>
                        </w:txbxContent>
                      </v:textbox>
                    </v:rect>
                    <v:line id="Straight Connector 27" o:spid="_x0000_s1042"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" strokecolor="black [3040]"/>
                    <v:shape id="Text Box 4" o:spid="_x0000_s1043" type="#_x0000_t202" style="position:absolute;left:10833;top:13609;width:8713;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32E8F2E7" w14:textId="77777777" w:rsidR="00007A5F" w:rsidRDefault="00007A5F" w:rsidP="00007A5F">
                            <w:pPr>
                              <w:jc w:val="center"/>
                              <w:rPr>
                                <w:rFonts w:ascii="Calibri" w:hAnsi="Calibri"/>
                              </w:rPr>
                            </w:pPr>
                            <w:r>
                              <w:rPr>
                                <w:rFonts w:ascii="Calibri" w:hAnsi="Calibri"/>
                              </w:rPr>
                              <w:t>Media Interfaces</w:t>
                            </w:r>
                          </w:p>
                        </w:txbxContent>
                      </v:textbox>
                    </v:shape>
                    <v:line id="Straight Connector 29" o:spid="_x0000_s1044"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" strokecolor="black [3040]"/>
                    <v:shape id="Text Box 18" o:spid="_x0000_s1045" type="#_x0000_t202" style="position:absolute;left:11152;top:7785;width:7909;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2DBB4D4E" w14:textId="77777777" w:rsidR="00007A5F" w:rsidRDefault="00007A5F" w:rsidP="00007A5F">
                            <w:pPr>
                              <w:jc w:val="center"/>
                            </w:pPr>
                            <w:r>
                              <w:t>Control Interfaces</w:t>
                            </w:r>
                          </w:p>
                        </w:txbxContent>
                      </v:textbox>
                    </v:shape>
                    <v:line id="Straight Connector 31" o:spid="_x0000_s1046"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" strokecolor="black [3040]"/>
                    <v:shape id="Text Box 18" o:spid="_x0000_s1047"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5916475" w14:textId="77777777" w:rsidR="00007A5F" w:rsidRDefault="00007A5F" w:rsidP="00007A5F">
                            <w:pPr>
                              <w:jc w:val="center"/>
                            </w:pPr>
                            <w:r>
                              <w:t>Configuration API Abstraction</w:t>
                            </w:r>
                          </w:p>
                        </w:txbxContent>
                      </v:textbox>
                    </v:shape>
                  </v:group>
                  <v:group id="Group 54" o:spid="_x0000_s1048" style="position:absolute;left:42339;top:18992;width:19545;height:17634"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49" style="position:absolute;left:450;top:6372;width:8979;height:11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" filled="f" strokecolor="black [3213]" strokeweight="2pt">
                      <v:textbox>
                        <w:txbxContent>
                          <w:p w14:paraId="35C79C0B" w14:textId="77777777" w:rsidR="00007A5F" w:rsidRPr="00007A5F" w:rsidRDefault="00007A5F" w:rsidP="00007A5F">
                            <w:pPr>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MSE</w:t>
                            </w:r>
                          </w:p>
                          <w:p w14:paraId="45BA2D09" w14:textId="64DAE58C" w:rsidR="00007A5F" w:rsidRPr="00007A5F" w:rsidRDefault="00007A5F" w:rsidP="00007A5F">
                            <w:pPr>
                              <w:jc w:val="center"/>
                              <w:rPr>
                                <w:color w:val="000000"/>
                                <w14:shadow w14:blurRad="38100" w14:dist="19050" w14:dir="2700000" w14:sx="100000" w14:sy="100000" w14:kx="0" w14:ky="0" w14:algn="tl">
                                  <w14:schemeClr w14:val="dk1">
                                    <w14:alpha w14:val="60000"/>
                                  </w14:schemeClr>
                                </w14:shadow>
                              </w:rPr>
                            </w:pPr>
                            <w:r w:rsidRPr="00007A5F">
                              <w:rPr>
                                <w:color w:val="000000"/>
                                <w14:shadow w14:blurRad="38100" w14:dist="19050" w14:dir="2700000" w14:sx="100000" w14:sy="100000" w14:kx="0" w14:ky="0" w14:algn="tl">
                                  <w14:schemeClr w14:val="dk1">
                                    <w14:alpha w14:val="60000"/>
                                  </w14:schemeClr>
                                </w14:shadow>
                              </w:rPr>
                              <w:t>service</w:t>
                            </w:r>
                          </w:p>
                          <w:p w14:paraId="125E8059" w14:textId="77777777" w:rsidR="00007A5F" w:rsidRPr="00007A5F" w:rsidRDefault="00007A5F" w:rsidP="00007A5F">
                            <w:pPr>
                              <w:jc w:val="center"/>
                              <w:rPr>
                                <w:color w:val="000000"/>
                                <w14:shadow w14:blurRad="38100" w14:dist="19050" w14:dir="2700000" w14:sx="100000" w14:sy="100000" w14:kx="0" w14:ky="0" w14:algn="tl">
                                  <w14:schemeClr w14:val="dk1">
                                    <w14:alpha w14:val="60000"/>
                                  </w14:schemeClr>
                                </w14:shadow>
                              </w:rPr>
                            </w:pPr>
                          </w:p>
                        </w:txbxContent>
                      </v:textbox>
                    </v:rect>
                    <v:line id="Straight Connector 56" o:spid="_x0000_s1050"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" strokecolor="black [3040]"/>
                    <v:shape id="Text Box 4" o:spid="_x0000_s1051" type="#_x0000_t202" style="position:absolute;left:10833;top:13609;width:8713;height:4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4E6E9426" w14:textId="77777777" w:rsidR="00007A5F" w:rsidRDefault="00007A5F" w:rsidP="00007A5F">
                            <w:pPr>
                              <w:jc w:val="center"/>
                              <w:rPr>
                                <w:rFonts w:ascii="Calibri" w:hAnsi="Calibri"/>
                              </w:rPr>
                            </w:pPr>
                            <w:r>
                              <w:rPr>
                                <w:rFonts w:ascii="Calibri" w:hAnsi="Calibri"/>
                              </w:rPr>
                              <w:t>Media Interfaces</w:t>
                            </w:r>
                          </w:p>
                        </w:txbxContent>
                      </v:textbox>
                    </v:shape>
                    <v:line id="Straight Connector 58" o:spid="_x0000_s1052"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" strokecolor="black [3040]"/>
                    <v:shape id="Text Box 18" o:spid="_x0000_s1053" type="#_x0000_t202" style="position:absolute;left:11152;top:7785;width:7909;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03364A07" w14:textId="77777777" w:rsidR="00007A5F" w:rsidRDefault="00007A5F" w:rsidP="00007A5F">
                            <w:pPr>
                              <w:jc w:val="center"/>
                            </w:pPr>
                            <w:r>
                              <w:t>Control Interfaces</w:t>
                            </w:r>
                          </w:p>
                        </w:txbxContent>
                      </v:textbox>
                    </v:shape>
                    <v:line id="Straight Connector 60" o:spid="_x0000_s1054"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" strokecolor="black [3040]"/>
                    <v:shape id="Text Box 18" o:spid="_x0000_s1055"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54C2A850" w14:textId="77777777" w:rsidR="00007A5F" w:rsidRDefault="00007A5F" w:rsidP="00007A5F">
                            <w:pPr>
                              <w:jc w:val="center"/>
                            </w:pPr>
                            <w:r>
                              <w:t>Configuration API</w:t>
                            </w:r>
                          </w:p>
                        </w:txbxContent>
                      </v:textbox>
                    </v:shape>
                  </v:group>
                  <v:line id="Straight Connector 62" o:spid="_x0000_s1056" style="position:absolute;flip:x;visibility:visible;mso-wrap-style:square" from="16872,326" to="17199,42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" strokecolor="black [3040]">
                    <v:stroke dashstyle="dash"/>
                  </v:line>
                  <v:shape id="Text Box 18" o:spid="_x0000_s1057" type="#_x0000_t202" style="position:absolute;left:2072;top:38752;width:12841;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4ABFE0A0" w14:textId="77777777" w:rsidR="00007A5F" w:rsidRPr="00526F03" w:rsidRDefault="00007A5F" w:rsidP="00007A5F">
                          <w:pPr>
                            <w:jc w:val="center"/>
                            <w:rPr>
                              <w:rFonts w:ascii="Calibri" w:hAnsi="Calibri"/>
                              <w:i/>
                              <w:iCs/>
                              <w:sz w:val="24"/>
                              <w:szCs w:val="24"/>
                              <w:u w:val="single"/>
                              <w:lang w:val="en-US"/>
                            </w:rPr>
                          </w:pPr>
                          <w:r w:rsidRPr="00526F03">
                            <w:rPr>
                              <w:rFonts w:ascii="Calibri" w:hAnsi="Calibri"/>
                              <w:i/>
                              <w:iCs/>
                              <w:sz w:val="24"/>
                              <w:szCs w:val="24"/>
                              <w:u w:val="single"/>
                              <w:lang w:val="en-US"/>
                            </w:rPr>
                            <w:t>Specification</w:t>
                          </w:r>
                        </w:p>
                      </w:txbxContent>
                    </v:textbox>
                  </v:shape>
                  <v:shape id="Text Box 18" o:spid="_x0000_s1058" type="#_x0000_t202" style="position:absolute;left:31060;top:38434;width:12840;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3E19499E" w14:textId="77777777" w:rsidR="00007A5F" w:rsidRPr="00526F03" w:rsidRDefault="00007A5F" w:rsidP="00007A5F">
                          <w:pPr>
                            <w:jc w:val="center"/>
                            <w:rPr>
                              <w:rFonts w:ascii="Calibri" w:hAnsi="Calibri"/>
                              <w:i/>
                              <w:iCs/>
                              <w:sz w:val="28"/>
                              <w:szCs w:val="28"/>
                              <w:u w:val="single"/>
                              <w:lang w:val="en-US"/>
                            </w:rPr>
                          </w:pPr>
                          <w:r w:rsidRPr="00526F03">
                            <w:rPr>
                              <w:rFonts w:ascii="Calibri" w:hAnsi="Calibri"/>
                              <w:i/>
                              <w:iCs/>
                              <w:sz w:val="22"/>
                              <w:szCs w:val="22"/>
                              <w:u w:val="single"/>
                              <w:lang w:val="en-US"/>
                            </w:rPr>
                            <w:t>Implementation</w:t>
                          </w:r>
                        </w:p>
                      </w:txbxContent>
                    </v:textbox>
                  </v:shape>
                  <w10:anchorlock/>
                </v:group>
              </w:pict>
            </mc:Fallback>
          </mc:AlternateContent>
        </w:r>
      </w:ins>
    </w:p>
    <w:p w14:paraId="15C50FC6" w14:textId="3AAC9902" w:rsidR="00007A5F" w:rsidRPr="0009353B" w:rsidRDefault="00007A5F" w:rsidP="00007A5F">
      <w:pPr>
        <w:tabs>
          <w:tab w:val="left" w:pos="883"/>
        </w:tabs>
        <w:jc w:val="center"/>
        <w:rPr>
          <w:ins w:id="12" w:author="Iraj Sodagar" w:date="2022-05-04T16:26:00Z"/>
          <w:b/>
          <w:bCs/>
        </w:rPr>
      </w:pPr>
      <w:ins w:id="13" w:author="Iraj Sodagar" w:date="2022-05-04T16:26:00Z">
        <w:r w:rsidRPr="0009353B">
          <w:rPr>
            <w:b/>
            <w:bCs/>
          </w:rPr>
          <w:t xml:space="preserve">Figure </w:t>
        </w:r>
      </w:ins>
      <w:ins w:id="14" w:author="Iraj Sodagar" w:date="2022-05-04T16:28:00Z">
        <w:r w:rsidR="00553882">
          <w:rPr>
            <w:b/>
            <w:bCs/>
          </w:rPr>
          <w:t>4.1-</w:t>
        </w:r>
      </w:ins>
      <w:ins w:id="15" w:author="Iraj Sodagar" w:date="2022-05-04T16:26:00Z">
        <w:r w:rsidRPr="0009353B">
          <w:rPr>
            <w:b/>
            <w:bCs/>
          </w:rPr>
          <w:t>1. Media Service Enablers Framework</w:t>
        </w:r>
      </w:ins>
    </w:p>
    <w:p w14:paraId="43FAD40E" w14:textId="4E31A5D7" w:rsidR="00007A5F" w:rsidRPr="006843B8" w:rsidRDefault="00007A5F" w:rsidP="00007A5F">
      <w:pPr>
        <w:tabs>
          <w:tab w:val="left" w:pos="883"/>
        </w:tabs>
        <w:rPr>
          <w:ins w:id="16" w:author="Iraj Sodagar" w:date="2022-05-04T16:26:00Z"/>
          <w:rFonts w:asciiTheme="majorBidi" w:hAnsiTheme="majorBidi" w:cstheme="majorBidi"/>
        </w:rPr>
      </w:pPr>
      <w:ins w:id="17" w:author="Iraj Sodagar" w:date="2022-05-04T16:26:00Z">
        <w:r w:rsidRPr="006843B8">
          <w:rPr>
            <w:rFonts w:asciiTheme="majorBidi" w:hAnsiTheme="majorBidi" w:cstheme="majorBidi"/>
          </w:rPr>
          <w:t xml:space="preserve">As shown in Figure </w:t>
        </w:r>
      </w:ins>
      <w:ins w:id="18" w:author="Iraj Sodagar" w:date="2022-05-04T16:41:00Z">
        <w:r w:rsidR="00882560">
          <w:rPr>
            <w:rFonts w:asciiTheme="majorBidi" w:hAnsiTheme="majorBidi" w:cstheme="majorBidi"/>
          </w:rPr>
          <w:t>4.1-</w:t>
        </w:r>
      </w:ins>
      <w:ins w:id="19" w:author="Iraj Sodagar" w:date="2022-05-04T16:26:00Z">
        <w:r w:rsidRPr="006843B8">
          <w:rPr>
            <w:rFonts w:asciiTheme="majorBidi" w:hAnsiTheme="majorBidi" w:cstheme="majorBidi"/>
          </w:rPr>
          <w:t>1, 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MSE </w:t>
        </w:r>
        <w:r w:rsidRPr="006843B8">
          <w:rPr>
            <w:rFonts w:asciiTheme="majorBidi" w:hAnsiTheme="majorBidi" w:cstheme="majorBidi"/>
          </w:rPr>
          <w:t xml:space="preserve">specification and </w:t>
        </w:r>
        <w:r>
          <w:rPr>
            <w:rFonts w:asciiTheme="majorBidi" w:hAnsiTheme="majorBidi" w:cstheme="majorBidi"/>
          </w:rPr>
          <w:t xml:space="preserve">MSE </w:t>
        </w:r>
        <w:r w:rsidRPr="006843B8">
          <w:rPr>
            <w:rFonts w:asciiTheme="majorBidi" w:hAnsiTheme="majorBidi" w:cstheme="majorBidi"/>
          </w:rPr>
          <w:t>implementation:</w:t>
        </w:r>
      </w:ins>
    </w:p>
    <w:p w14:paraId="08A5EE9D" w14:textId="77777777" w:rsidR="00007A5F" w:rsidRPr="006843B8" w:rsidRDefault="00007A5F" w:rsidP="00007A5F">
      <w:pPr>
        <w:pStyle w:val="ListParagraph"/>
        <w:numPr>
          <w:ilvl w:val="0"/>
          <w:numId w:val="89"/>
        </w:numPr>
        <w:tabs>
          <w:tab w:val="left" w:pos="883"/>
        </w:tabs>
        <w:rPr>
          <w:ins w:id="20" w:author="Iraj Sodagar" w:date="2022-05-04T16:26:00Z"/>
          <w:rFonts w:asciiTheme="majorBidi" w:hAnsiTheme="majorBidi" w:cstheme="majorBidi"/>
          <w:sz w:val="20"/>
        </w:rPr>
      </w:pPr>
      <w:ins w:id="21" w:author="Iraj Sodagar" w:date="2022-05-04T16:26:00Z">
        <w:r w:rsidRPr="006843B8">
          <w:rPr>
            <w:rFonts w:asciiTheme="majorBidi" w:hAnsiTheme="majorBidi" w:cstheme="majorBidi"/>
            <w:sz w:val="20"/>
          </w:rPr>
          <w:t>A</w:t>
        </w:r>
        <w:r>
          <w:rPr>
            <w:rFonts w:asciiTheme="majorBidi" w:hAnsiTheme="majorBidi" w:cstheme="majorBidi"/>
            <w:sz w:val="20"/>
          </w:rPr>
          <w:t>n</w:t>
        </w:r>
        <w:r w:rsidRPr="006843B8">
          <w:rPr>
            <w:rFonts w:asciiTheme="majorBidi" w:hAnsiTheme="majorBidi" w:cstheme="majorBidi"/>
            <w:sz w:val="20"/>
          </w:rPr>
          <w:t xml:space="preserve"> MSE specification that defines:</w:t>
        </w:r>
      </w:ins>
    </w:p>
    <w:p w14:paraId="60BFA21F" w14:textId="77777777" w:rsidR="00007A5F" w:rsidRPr="006843B8" w:rsidRDefault="00007A5F" w:rsidP="00007A5F">
      <w:pPr>
        <w:pStyle w:val="ListParagraph"/>
        <w:numPr>
          <w:ilvl w:val="1"/>
          <w:numId w:val="89"/>
        </w:numPr>
        <w:tabs>
          <w:tab w:val="left" w:pos="883"/>
        </w:tabs>
        <w:rPr>
          <w:ins w:id="22" w:author="Iraj Sodagar" w:date="2022-05-04T16:26:00Z"/>
          <w:rFonts w:asciiTheme="majorBidi" w:hAnsiTheme="majorBidi" w:cstheme="majorBidi"/>
          <w:sz w:val="20"/>
        </w:rPr>
      </w:pPr>
      <w:ins w:id="23" w:author="Iraj Sodagar" w:date="2022-05-04T16:26:00Z">
        <w:r w:rsidRPr="006843B8">
          <w:rPr>
            <w:rFonts w:asciiTheme="majorBidi" w:hAnsiTheme="majorBidi" w:cstheme="majorBidi"/>
            <w:sz w:val="20"/>
          </w:rPr>
          <w:t>Media aspects</w:t>
        </w:r>
      </w:ins>
    </w:p>
    <w:p w14:paraId="32BB7C18" w14:textId="77777777" w:rsidR="00007A5F" w:rsidRPr="006843B8" w:rsidRDefault="00007A5F" w:rsidP="00007A5F">
      <w:pPr>
        <w:pStyle w:val="ListParagraph"/>
        <w:numPr>
          <w:ilvl w:val="2"/>
          <w:numId w:val="89"/>
        </w:numPr>
        <w:tabs>
          <w:tab w:val="left" w:pos="883"/>
        </w:tabs>
        <w:rPr>
          <w:ins w:id="24" w:author="Iraj Sodagar" w:date="2022-05-04T16:26:00Z"/>
          <w:rFonts w:asciiTheme="majorBidi" w:hAnsiTheme="majorBidi" w:cstheme="majorBidi"/>
          <w:sz w:val="20"/>
        </w:rPr>
      </w:pPr>
      <w:ins w:id="25" w:author="Iraj Sodagar" w:date="2022-05-04T16:26:00Z">
        <w:r w:rsidRPr="006843B8">
          <w:rPr>
            <w:rFonts w:asciiTheme="majorBidi" w:hAnsiTheme="majorBidi" w:cstheme="majorBidi"/>
            <w:sz w:val="20"/>
          </w:rPr>
          <w:t>Functional description of the MSE including the mandatory and optional features</w:t>
        </w:r>
      </w:ins>
    </w:p>
    <w:p w14:paraId="5D946FB8" w14:textId="77777777" w:rsidR="00007A5F" w:rsidRPr="006843B8" w:rsidRDefault="00007A5F" w:rsidP="00007A5F">
      <w:pPr>
        <w:pStyle w:val="ListParagraph"/>
        <w:numPr>
          <w:ilvl w:val="2"/>
          <w:numId w:val="89"/>
        </w:numPr>
        <w:tabs>
          <w:tab w:val="left" w:pos="883"/>
        </w:tabs>
        <w:rPr>
          <w:ins w:id="26" w:author="Iraj Sodagar" w:date="2022-05-04T16:26:00Z"/>
          <w:rFonts w:asciiTheme="majorBidi" w:hAnsiTheme="majorBidi" w:cstheme="majorBidi"/>
          <w:sz w:val="20"/>
        </w:rPr>
      </w:pPr>
      <w:ins w:id="27" w:author="Iraj Sodagar" w:date="2022-05-04T16:26:00Z">
        <w:r w:rsidRPr="006843B8">
          <w:rPr>
            <w:rFonts w:asciiTheme="majorBidi" w:hAnsiTheme="majorBidi" w:cstheme="majorBidi"/>
            <w:sz w:val="20"/>
          </w:rPr>
          <w:t xml:space="preserve">The control interfaces such as provisioning, authentication that is used by </w:t>
        </w:r>
        <w:r>
          <w:rPr>
            <w:rFonts w:asciiTheme="majorBidi" w:hAnsiTheme="majorBidi" w:cstheme="majorBidi"/>
            <w:sz w:val="20"/>
          </w:rPr>
          <w:t xml:space="preserve">the </w:t>
        </w:r>
        <w:r w:rsidRPr="006843B8">
          <w:rPr>
            <w:rFonts w:asciiTheme="majorBidi" w:hAnsiTheme="majorBidi" w:cstheme="majorBidi"/>
            <w:sz w:val="20"/>
          </w:rPr>
          <w:t>application</w:t>
        </w:r>
        <w:r>
          <w:rPr>
            <w:rFonts w:asciiTheme="majorBidi" w:hAnsiTheme="majorBidi" w:cstheme="majorBidi"/>
            <w:sz w:val="20"/>
          </w:rPr>
          <w:t>,</w:t>
        </w:r>
        <w:r w:rsidRPr="006843B8">
          <w:rPr>
            <w:rFonts w:asciiTheme="majorBidi" w:hAnsiTheme="majorBidi" w:cstheme="majorBidi"/>
            <w:sz w:val="20"/>
          </w:rPr>
          <w:t xml:space="preserve"> and other functions to interact with this MSE.</w:t>
        </w:r>
      </w:ins>
    </w:p>
    <w:p w14:paraId="228EDF3B" w14:textId="77777777" w:rsidR="00007A5F" w:rsidRPr="006843B8" w:rsidRDefault="00007A5F" w:rsidP="00007A5F">
      <w:pPr>
        <w:pStyle w:val="ListParagraph"/>
        <w:numPr>
          <w:ilvl w:val="2"/>
          <w:numId w:val="89"/>
        </w:numPr>
        <w:tabs>
          <w:tab w:val="left" w:pos="883"/>
        </w:tabs>
        <w:rPr>
          <w:ins w:id="28" w:author="Iraj Sodagar" w:date="2022-05-04T16:26:00Z"/>
          <w:rFonts w:asciiTheme="majorBidi" w:hAnsiTheme="majorBidi" w:cstheme="majorBidi"/>
          <w:sz w:val="20"/>
        </w:rPr>
      </w:pPr>
      <w:ins w:id="29" w:author="Iraj Sodagar" w:date="2022-05-04T16:26:00Z">
        <w:r w:rsidRPr="006843B8">
          <w:rPr>
            <w:rFonts w:asciiTheme="majorBidi" w:hAnsiTheme="majorBidi" w:cstheme="majorBidi"/>
            <w:sz w:val="20"/>
          </w:rPr>
          <w:t>The media interfaces</w:t>
        </w:r>
        <w:r>
          <w:rPr>
            <w:rFonts w:asciiTheme="majorBidi" w:hAnsiTheme="majorBidi" w:cstheme="majorBidi"/>
            <w:sz w:val="20"/>
          </w:rPr>
          <w:t xml:space="preserve"> that </w:t>
        </w:r>
        <w:proofErr w:type="gramStart"/>
        <w:r>
          <w:rPr>
            <w:rFonts w:asciiTheme="majorBidi" w:hAnsiTheme="majorBidi" w:cstheme="majorBidi"/>
            <w:sz w:val="20"/>
          </w:rPr>
          <w:t>includes</w:t>
        </w:r>
        <w:proofErr w:type="gramEnd"/>
        <w:r w:rsidRPr="006843B8">
          <w:rPr>
            <w:rFonts w:asciiTheme="majorBidi" w:hAnsiTheme="majorBidi" w:cstheme="majorBidi"/>
            <w:sz w:val="20"/>
          </w:rPr>
          <w:t xml:space="preserve"> all inputs and outputs format and protocols.</w:t>
        </w:r>
      </w:ins>
    </w:p>
    <w:p w14:paraId="5E1697CC" w14:textId="77777777" w:rsidR="00007A5F" w:rsidRPr="006843B8" w:rsidRDefault="00007A5F" w:rsidP="00007A5F">
      <w:pPr>
        <w:pStyle w:val="ListParagraph"/>
        <w:numPr>
          <w:ilvl w:val="2"/>
          <w:numId w:val="89"/>
        </w:numPr>
        <w:rPr>
          <w:ins w:id="30" w:author="Iraj Sodagar" w:date="2022-05-04T16:26:00Z"/>
          <w:rFonts w:asciiTheme="majorBidi" w:hAnsiTheme="majorBidi" w:cstheme="majorBidi"/>
          <w:sz w:val="20"/>
        </w:rPr>
      </w:pPr>
      <w:ins w:id="31" w:author="Iraj Sodagar" w:date="2022-05-04T16:26:00Z">
        <w:r w:rsidRPr="006843B8">
          <w:rPr>
            <w:rFonts w:asciiTheme="majorBidi" w:hAnsiTheme="majorBidi" w:cstheme="majorBidi"/>
            <w:sz w:val="20"/>
          </w:rPr>
          <w:t xml:space="preserve">Network interface including system and radio network </w:t>
        </w:r>
      </w:ins>
    </w:p>
    <w:p w14:paraId="23CA643F" w14:textId="77777777" w:rsidR="00007A5F" w:rsidRPr="006843B8" w:rsidRDefault="00007A5F" w:rsidP="00007A5F">
      <w:pPr>
        <w:pStyle w:val="ListParagraph"/>
        <w:numPr>
          <w:ilvl w:val="2"/>
          <w:numId w:val="89"/>
        </w:numPr>
        <w:rPr>
          <w:ins w:id="32" w:author="Iraj Sodagar" w:date="2022-05-04T16:26:00Z"/>
          <w:rFonts w:asciiTheme="majorBidi" w:hAnsiTheme="majorBidi" w:cstheme="majorBidi"/>
          <w:sz w:val="20"/>
        </w:rPr>
      </w:pPr>
      <w:ins w:id="33" w:author="Iraj Sodagar" w:date="2022-05-04T16:26:00Z">
        <w:r w:rsidRPr="006843B8">
          <w:rPr>
            <w:rFonts w:asciiTheme="majorBidi" w:hAnsiTheme="majorBidi" w:cstheme="majorBidi"/>
            <w:sz w:val="20"/>
          </w:rPr>
          <w:t>Event, notifications, reporting</w:t>
        </w:r>
        <w:r>
          <w:rPr>
            <w:rFonts w:asciiTheme="majorBidi" w:hAnsiTheme="majorBidi" w:cstheme="majorBidi"/>
            <w:sz w:val="20"/>
          </w:rPr>
          <w:t>,</w:t>
        </w:r>
        <w:r w:rsidRPr="006843B8">
          <w:rPr>
            <w:rFonts w:asciiTheme="majorBidi" w:hAnsiTheme="majorBidi" w:cstheme="majorBidi"/>
            <w:sz w:val="20"/>
          </w:rPr>
          <w:t xml:space="preserve"> and monitoring</w:t>
        </w:r>
      </w:ins>
    </w:p>
    <w:p w14:paraId="26749762" w14:textId="77777777" w:rsidR="00007A5F" w:rsidRPr="006843B8" w:rsidRDefault="00007A5F" w:rsidP="00007A5F">
      <w:pPr>
        <w:pStyle w:val="ListParagraph"/>
        <w:numPr>
          <w:ilvl w:val="2"/>
          <w:numId w:val="89"/>
        </w:numPr>
        <w:rPr>
          <w:ins w:id="34" w:author="Iraj Sodagar" w:date="2022-05-04T16:26:00Z"/>
          <w:rFonts w:asciiTheme="majorBidi" w:hAnsiTheme="majorBidi" w:cstheme="majorBidi"/>
          <w:sz w:val="20"/>
        </w:rPr>
      </w:pPr>
      <w:ins w:id="35" w:author="Iraj Sodagar" w:date="2022-05-04T16:26:00Z">
        <w:r w:rsidRPr="006843B8">
          <w:rPr>
            <w:rFonts w:asciiTheme="majorBidi" w:hAnsiTheme="majorBidi" w:cstheme="majorBidi"/>
            <w:sz w:val="20"/>
          </w:rPr>
          <w:t>Error handling</w:t>
        </w:r>
      </w:ins>
    </w:p>
    <w:p w14:paraId="61E063EA" w14:textId="77777777" w:rsidR="00007A5F" w:rsidRPr="006843B8" w:rsidRDefault="00007A5F" w:rsidP="00007A5F">
      <w:pPr>
        <w:pStyle w:val="ListParagraph"/>
        <w:numPr>
          <w:ilvl w:val="1"/>
          <w:numId w:val="89"/>
        </w:numPr>
        <w:tabs>
          <w:tab w:val="left" w:pos="883"/>
        </w:tabs>
        <w:rPr>
          <w:ins w:id="36" w:author="Iraj Sodagar" w:date="2022-05-04T16:26:00Z"/>
          <w:rFonts w:asciiTheme="majorBidi" w:hAnsiTheme="majorBidi" w:cstheme="majorBidi"/>
          <w:sz w:val="20"/>
        </w:rPr>
      </w:pPr>
      <w:ins w:id="37" w:author="Iraj Sodagar" w:date="2022-05-04T16:26:00Z">
        <w:r w:rsidRPr="006843B8">
          <w:rPr>
            <w:rFonts w:asciiTheme="majorBidi" w:hAnsiTheme="majorBidi" w:cstheme="majorBidi"/>
            <w:sz w:val="20"/>
          </w:rPr>
          <w:t xml:space="preserve">MSE Configuration </w:t>
        </w:r>
      </w:ins>
    </w:p>
    <w:p w14:paraId="7865F5A0" w14:textId="77777777" w:rsidR="00007A5F" w:rsidRPr="006843B8" w:rsidRDefault="00007A5F" w:rsidP="00007A5F">
      <w:pPr>
        <w:pStyle w:val="ListParagraph"/>
        <w:numPr>
          <w:ilvl w:val="2"/>
          <w:numId w:val="89"/>
        </w:numPr>
        <w:tabs>
          <w:tab w:val="left" w:pos="883"/>
        </w:tabs>
        <w:rPr>
          <w:ins w:id="38" w:author="Iraj Sodagar" w:date="2022-05-04T16:26:00Z"/>
          <w:rFonts w:asciiTheme="majorBidi" w:hAnsiTheme="majorBidi" w:cstheme="majorBidi"/>
          <w:sz w:val="20"/>
        </w:rPr>
      </w:pPr>
      <w:ins w:id="39" w:author="Iraj Sodagar" w:date="2022-05-04T16:26:00Z">
        <w:r w:rsidRPr="006843B8">
          <w:rPr>
            <w:rFonts w:asciiTheme="majorBidi" w:hAnsiTheme="majorBidi" w:cstheme="majorBidi"/>
            <w:sz w:val="20"/>
          </w:rPr>
          <w:t>A</w:t>
        </w:r>
        <w:r>
          <w:rPr>
            <w:rFonts w:asciiTheme="majorBidi" w:hAnsiTheme="majorBidi" w:cstheme="majorBidi"/>
            <w:sz w:val="20"/>
          </w:rPr>
          <w:t>n</w:t>
        </w:r>
        <w:r w:rsidRPr="006843B8">
          <w:rPr>
            <w:rFonts w:asciiTheme="majorBidi" w:hAnsiTheme="majorBidi" w:cstheme="majorBidi"/>
            <w:sz w:val="20"/>
          </w:rPr>
          <w:t xml:space="preserve"> MSE description document (MDD) </w:t>
        </w:r>
        <w:r>
          <w:rPr>
            <w:rFonts w:asciiTheme="majorBidi" w:hAnsiTheme="majorBidi" w:cstheme="majorBidi"/>
            <w:sz w:val="20"/>
          </w:rPr>
          <w:t xml:space="preserve">that </w:t>
        </w:r>
        <w:r w:rsidRPr="006843B8">
          <w:rPr>
            <w:rFonts w:asciiTheme="majorBidi" w:hAnsiTheme="majorBidi" w:cstheme="majorBidi"/>
            <w:sz w:val="20"/>
          </w:rPr>
          <w:t>describ</w:t>
        </w:r>
        <w:r>
          <w:rPr>
            <w:rFonts w:asciiTheme="majorBidi" w:hAnsiTheme="majorBidi" w:cstheme="majorBidi"/>
            <w:sz w:val="20"/>
          </w:rPr>
          <w:t>es</w:t>
        </w:r>
        <w:r w:rsidRPr="006843B8">
          <w:rPr>
            <w:rFonts w:asciiTheme="majorBidi" w:hAnsiTheme="majorBidi" w:cstheme="majorBidi"/>
            <w:sz w:val="20"/>
          </w:rPr>
          <w:t>:</w:t>
        </w:r>
      </w:ins>
    </w:p>
    <w:p w14:paraId="7A8CF15C" w14:textId="77777777" w:rsidR="00007A5F" w:rsidRPr="006843B8" w:rsidRDefault="00007A5F" w:rsidP="00007A5F">
      <w:pPr>
        <w:pStyle w:val="ListParagraph"/>
        <w:numPr>
          <w:ilvl w:val="3"/>
          <w:numId w:val="89"/>
        </w:numPr>
        <w:tabs>
          <w:tab w:val="left" w:pos="883"/>
        </w:tabs>
        <w:rPr>
          <w:ins w:id="40" w:author="Iraj Sodagar" w:date="2022-05-04T16:26:00Z"/>
          <w:rFonts w:asciiTheme="majorBidi" w:hAnsiTheme="majorBidi" w:cstheme="majorBidi"/>
          <w:sz w:val="20"/>
        </w:rPr>
      </w:pPr>
      <w:ins w:id="41" w:author="Iraj Sodagar" w:date="2022-05-04T16:26:00Z">
        <w:r w:rsidRPr="006843B8">
          <w:rPr>
            <w:rFonts w:asciiTheme="majorBidi" w:hAnsiTheme="majorBidi" w:cstheme="majorBidi"/>
            <w:sz w:val="20"/>
          </w:rPr>
          <w:t xml:space="preserve"> functions supported by an MSE implementation and their configuration parameters</w:t>
        </w:r>
      </w:ins>
    </w:p>
    <w:p w14:paraId="0C14488B" w14:textId="77777777" w:rsidR="00007A5F" w:rsidRPr="006843B8" w:rsidRDefault="00007A5F" w:rsidP="00007A5F">
      <w:pPr>
        <w:pStyle w:val="ListParagraph"/>
        <w:numPr>
          <w:ilvl w:val="3"/>
          <w:numId w:val="89"/>
        </w:numPr>
        <w:rPr>
          <w:ins w:id="42" w:author="Iraj Sodagar" w:date="2022-05-04T16:26:00Z"/>
          <w:rFonts w:asciiTheme="majorBidi" w:hAnsiTheme="majorBidi" w:cstheme="majorBidi"/>
          <w:sz w:val="20"/>
        </w:rPr>
      </w:pPr>
      <w:ins w:id="43" w:author="Iraj Sodagar" w:date="2022-05-04T16:26:00Z">
        <w:r w:rsidRPr="006843B8">
          <w:rPr>
            <w:rFonts w:asciiTheme="majorBidi" w:hAnsiTheme="majorBidi" w:cstheme="majorBidi"/>
            <w:sz w:val="20"/>
          </w:rPr>
          <w:t xml:space="preserve">Optionally the performance/cost metrics for the different features/options </w:t>
        </w:r>
      </w:ins>
    </w:p>
    <w:p w14:paraId="012FA230" w14:textId="77777777" w:rsidR="00007A5F" w:rsidRPr="006843B8" w:rsidRDefault="00007A5F" w:rsidP="00007A5F">
      <w:pPr>
        <w:pStyle w:val="ListParagraph"/>
        <w:numPr>
          <w:ilvl w:val="2"/>
          <w:numId w:val="89"/>
        </w:numPr>
        <w:tabs>
          <w:tab w:val="left" w:pos="883"/>
        </w:tabs>
        <w:rPr>
          <w:ins w:id="44" w:author="Iraj Sodagar" w:date="2022-05-04T16:26:00Z"/>
          <w:rFonts w:asciiTheme="majorBidi" w:hAnsiTheme="majorBidi" w:cstheme="majorBidi"/>
          <w:sz w:val="20"/>
        </w:rPr>
      </w:pPr>
      <w:ins w:id="45" w:author="Iraj Sodagar" w:date="2022-05-04T16:26:00Z">
        <w:r w:rsidRPr="006843B8">
          <w:rPr>
            <w:rFonts w:asciiTheme="majorBidi" w:hAnsiTheme="majorBidi" w:cstheme="majorBidi"/>
            <w:sz w:val="20"/>
          </w:rPr>
          <w:t>A</w:t>
        </w:r>
        <w:r>
          <w:rPr>
            <w:rFonts w:asciiTheme="majorBidi" w:hAnsiTheme="majorBidi" w:cstheme="majorBidi"/>
            <w:sz w:val="20"/>
          </w:rPr>
          <w:t>n</w:t>
        </w:r>
        <w:r w:rsidRPr="006843B8">
          <w:rPr>
            <w:rFonts w:asciiTheme="majorBidi" w:hAnsiTheme="majorBidi" w:cstheme="majorBidi"/>
            <w:sz w:val="20"/>
          </w:rPr>
          <w:t xml:space="preserve"> </w:t>
        </w:r>
        <w:r>
          <w:rPr>
            <w:rFonts w:asciiTheme="majorBidi" w:hAnsiTheme="majorBidi" w:cstheme="majorBidi"/>
            <w:sz w:val="20"/>
          </w:rPr>
          <w:t xml:space="preserve">MSE Configuration </w:t>
        </w:r>
        <w:r w:rsidRPr="006843B8">
          <w:rPr>
            <w:rFonts w:asciiTheme="majorBidi" w:hAnsiTheme="majorBidi" w:cstheme="majorBidi"/>
            <w:sz w:val="20"/>
          </w:rPr>
          <w:t xml:space="preserve">API </w:t>
        </w:r>
        <w:r>
          <w:rPr>
            <w:rFonts w:asciiTheme="majorBidi" w:hAnsiTheme="majorBidi" w:cstheme="majorBidi"/>
            <w:sz w:val="20"/>
          </w:rPr>
          <w:t xml:space="preserve">(MCA) </w:t>
        </w:r>
        <w:r w:rsidRPr="006843B8">
          <w:rPr>
            <w:rFonts w:asciiTheme="majorBidi" w:hAnsiTheme="majorBidi" w:cstheme="majorBidi"/>
            <w:sz w:val="20"/>
          </w:rPr>
          <w:t>abstrac</w:t>
        </w:r>
        <w:r>
          <w:rPr>
            <w:rFonts w:asciiTheme="majorBidi" w:hAnsiTheme="majorBidi" w:cstheme="majorBidi"/>
            <w:sz w:val="20"/>
          </w:rPr>
          <w:t>tion</w:t>
        </w:r>
        <w:r w:rsidRPr="006843B8">
          <w:rPr>
            <w:rFonts w:asciiTheme="majorBidi" w:hAnsiTheme="majorBidi" w:cstheme="majorBidi"/>
            <w:sz w:val="20"/>
          </w:rPr>
          <w:t xml:space="preserve"> for </w:t>
        </w:r>
      </w:ins>
    </w:p>
    <w:p w14:paraId="1B6DCCED" w14:textId="77777777" w:rsidR="00007A5F" w:rsidRPr="006843B8" w:rsidRDefault="00007A5F" w:rsidP="00007A5F">
      <w:pPr>
        <w:pStyle w:val="ListParagraph"/>
        <w:numPr>
          <w:ilvl w:val="3"/>
          <w:numId w:val="89"/>
        </w:numPr>
        <w:tabs>
          <w:tab w:val="left" w:pos="883"/>
        </w:tabs>
        <w:rPr>
          <w:ins w:id="46" w:author="Iraj Sodagar" w:date="2022-05-04T16:26:00Z"/>
          <w:rFonts w:asciiTheme="majorBidi" w:hAnsiTheme="majorBidi" w:cstheme="majorBidi"/>
          <w:sz w:val="20"/>
        </w:rPr>
      </w:pPr>
      <w:ins w:id="47" w:author="Iraj Sodagar" w:date="2022-05-04T16:26:00Z">
        <w:r w:rsidRPr="006843B8">
          <w:rPr>
            <w:rFonts w:asciiTheme="majorBidi" w:hAnsiTheme="majorBidi" w:cstheme="majorBidi"/>
            <w:sz w:val="20"/>
          </w:rPr>
          <w:t>retrieving the description document</w:t>
        </w:r>
      </w:ins>
    </w:p>
    <w:p w14:paraId="5E5B707F" w14:textId="77777777" w:rsidR="00007A5F" w:rsidRPr="006843B8" w:rsidRDefault="00007A5F" w:rsidP="00007A5F">
      <w:pPr>
        <w:pStyle w:val="ListParagraph"/>
        <w:numPr>
          <w:ilvl w:val="3"/>
          <w:numId w:val="89"/>
        </w:numPr>
        <w:tabs>
          <w:tab w:val="left" w:pos="883"/>
        </w:tabs>
        <w:rPr>
          <w:ins w:id="48" w:author="Iraj Sodagar" w:date="2022-05-04T16:26:00Z"/>
          <w:rFonts w:asciiTheme="majorBidi" w:hAnsiTheme="majorBidi" w:cstheme="majorBidi"/>
          <w:sz w:val="20"/>
        </w:rPr>
      </w:pPr>
      <w:ins w:id="49" w:author="Iraj Sodagar" w:date="2022-05-04T16:26:00Z">
        <w:r w:rsidRPr="006843B8">
          <w:rPr>
            <w:rFonts w:asciiTheme="majorBidi" w:hAnsiTheme="majorBidi" w:cstheme="majorBidi"/>
            <w:sz w:val="20"/>
          </w:rPr>
          <w:t>configuring the MSE instantiation</w:t>
        </w:r>
      </w:ins>
    </w:p>
    <w:p w14:paraId="74F799A7" w14:textId="77777777" w:rsidR="00007A5F" w:rsidRPr="006843B8" w:rsidRDefault="00007A5F" w:rsidP="00007A5F">
      <w:pPr>
        <w:pStyle w:val="ListParagraph"/>
        <w:numPr>
          <w:ilvl w:val="3"/>
          <w:numId w:val="89"/>
        </w:numPr>
        <w:tabs>
          <w:tab w:val="left" w:pos="883"/>
        </w:tabs>
        <w:rPr>
          <w:ins w:id="50" w:author="Iraj Sodagar" w:date="2022-05-04T16:26:00Z"/>
          <w:rFonts w:asciiTheme="majorBidi" w:hAnsiTheme="majorBidi" w:cstheme="majorBidi"/>
          <w:sz w:val="20"/>
        </w:rPr>
      </w:pPr>
      <w:ins w:id="51" w:author="Iraj Sodagar" w:date="2022-05-04T16:26:00Z">
        <w:r w:rsidRPr="006843B8">
          <w:rPr>
            <w:rFonts w:asciiTheme="majorBidi" w:hAnsiTheme="majorBidi" w:cstheme="majorBidi"/>
            <w:sz w:val="20"/>
          </w:rPr>
          <w:t>Retrieving the state and status of the MSE instantiation</w:t>
        </w:r>
      </w:ins>
    </w:p>
    <w:p w14:paraId="59CE9833" w14:textId="77777777" w:rsidR="00007A5F" w:rsidRPr="006843B8" w:rsidRDefault="00007A5F" w:rsidP="00007A5F">
      <w:pPr>
        <w:pStyle w:val="ListParagraph"/>
        <w:numPr>
          <w:ilvl w:val="2"/>
          <w:numId w:val="89"/>
        </w:numPr>
        <w:tabs>
          <w:tab w:val="left" w:pos="883"/>
        </w:tabs>
        <w:rPr>
          <w:ins w:id="52" w:author="Iraj Sodagar" w:date="2022-05-04T16:26:00Z"/>
          <w:rFonts w:asciiTheme="majorBidi" w:hAnsiTheme="majorBidi" w:cstheme="majorBidi"/>
          <w:sz w:val="20"/>
        </w:rPr>
      </w:pPr>
      <w:ins w:id="53" w:author="Iraj Sodagar" w:date="2022-05-04T16:26:00Z">
        <w:r w:rsidRPr="006843B8">
          <w:rPr>
            <w:rFonts w:asciiTheme="majorBidi" w:hAnsiTheme="majorBidi" w:cstheme="majorBidi"/>
            <w:sz w:val="20"/>
          </w:rPr>
          <w:t>A service API for 1.b.ii</w:t>
        </w:r>
      </w:ins>
    </w:p>
    <w:p w14:paraId="65B1B22B" w14:textId="77777777" w:rsidR="00007A5F" w:rsidRPr="006843B8" w:rsidRDefault="00007A5F" w:rsidP="00007A5F">
      <w:pPr>
        <w:pStyle w:val="ListParagraph"/>
        <w:numPr>
          <w:ilvl w:val="0"/>
          <w:numId w:val="89"/>
        </w:numPr>
        <w:tabs>
          <w:tab w:val="left" w:pos="883"/>
        </w:tabs>
        <w:rPr>
          <w:ins w:id="54" w:author="Iraj Sodagar" w:date="2022-05-04T16:26:00Z"/>
          <w:rFonts w:asciiTheme="majorBidi" w:hAnsiTheme="majorBidi" w:cstheme="majorBidi"/>
          <w:sz w:val="20"/>
        </w:rPr>
      </w:pPr>
      <w:ins w:id="55" w:author="Iraj Sodagar" w:date="2022-05-04T16:26:00Z">
        <w:r w:rsidRPr="006843B8">
          <w:rPr>
            <w:rFonts w:asciiTheme="majorBidi" w:hAnsiTheme="majorBidi" w:cstheme="majorBidi"/>
            <w:sz w:val="20"/>
          </w:rPr>
          <w:t>A</w:t>
        </w:r>
        <w:r>
          <w:rPr>
            <w:rFonts w:asciiTheme="majorBidi" w:hAnsiTheme="majorBidi" w:cstheme="majorBidi"/>
            <w:sz w:val="20"/>
          </w:rPr>
          <w:t>n</w:t>
        </w:r>
        <w:r w:rsidRPr="006843B8">
          <w:rPr>
            <w:rFonts w:asciiTheme="majorBidi" w:hAnsiTheme="majorBidi" w:cstheme="majorBidi"/>
            <w:sz w:val="20"/>
          </w:rPr>
          <w:t xml:space="preserve"> MSE implementation may consist of 3 </w:t>
        </w:r>
        <w:proofErr w:type="spellStart"/>
        <w:r>
          <w:rPr>
            <w:rFonts w:asciiTheme="majorBidi" w:hAnsiTheme="majorBidi" w:cstheme="majorBidi"/>
            <w:sz w:val="20"/>
          </w:rPr>
          <w:t>flavors</w:t>
        </w:r>
        <w:proofErr w:type="spellEnd"/>
        <w:r>
          <w:rPr>
            <w:rFonts w:asciiTheme="majorBidi" w:hAnsiTheme="majorBidi" w:cstheme="majorBidi"/>
            <w:sz w:val="20"/>
          </w:rPr>
          <w:t>:</w:t>
        </w:r>
      </w:ins>
    </w:p>
    <w:p w14:paraId="6D0D0D0F" w14:textId="77777777" w:rsidR="00007A5F" w:rsidRPr="006843B8" w:rsidRDefault="00007A5F" w:rsidP="00007A5F">
      <w:pPr>
        <w:pStyle w:val="ListParagraph"/>
        <w:numPr>
          <w:ilvl w:val="1"/>
          <w:numId w:val="89"/>
        </w:numPr>
        <w:tabs>
          <w:tab w:val="left" w:pos="883"/>
        </w:tabs>
        <w:rPr>
          <w:ins w:id="56" w:author="Iraj Sodagar" w:date="2022-05-04T16:26:00Z"/>
          <w:rFonts w:asciiTheme="majorBidi" w:hAnsiTheme="majorBidi" w:cstheme="majorBidi"/>
          <w:sz w:val="20"/>
        </w:rPr>
      </w:pPr>
      <w:ins w:id="57" w:author="Iraj Sodagar" w:date="2022-05-04T16:26:00Z">
        <w:r w:rsidRPr="006843B8">
          <w:rPr>
            <w:rFonts w:asciiTheme="majorBidi" w:hAnsiTheme="majorBidi" w:cstheme="majorBidi"/>
            <w:sz w:val="20"/>
          </w:rPr>
          <w:t>The MSE SDK abstraction</w:t>
        </w:r>
        <w:r>
          <w:rPr>
            <w:rFonts w:asciiTheme="majorBidi" w:hAnsiTheme="majorBidi" w:cstheme="majorBidi"/>
            <w:sz w:val="20"/>
          </w:rPr>
          <w:t xml:space="preserve"> which </w:t>
        </w:r>
        <w:r w:rsidRPr="006843B8">
          <w:rPr>
            <w:rFonts w:asciiTheme="majorBidi" w:hAnsiTheme="majorBidi" w:cstheme="majorBidi"/>
            <w:sz w:val="20"/>
          </w:rPr>
          <w:t>includes the followings:</w:t>
        </w:r>
      </w:ins>
    </w:p>
    <w:p w14:paraId="28BAF8CE" w14:textId="77777777" w:rsidR="00007A5F" w:rsidRPr="006843B8" w:rsidRDefault="00007A5F" w:rsidP="00007A5F">
      <w:pPr>
        <w:pStyle w:val="ListParagraph"/>
        <w:numPr>
          <w:ilvl w:val="2"/>
          <w:numId w:val="89"/>
        </w:numPr>
        <w:tabs>
          <w:tab w:val="left" w:pos="883"/>
        </w:tabs>
        <w:rPr>
          <w:ins w:id="58" w:author="Iraj Sodagar" w:date="2022-05-04T16:26:00Z"/>
          <w:rFonts w:asciiTheme="majorBidi" w:hAnsiTheme="majorBidi" w:cstheme="majorBidi"/>
          <w:sz w:val="20"/>
        </w:rPr>
      </w:pPr>
      <w:ins w:id="59" w:author="Iraj Sodagar" w:date="2022-05-04T16:26:00Z">
        <w:r w:rsidRPr="006843B8">
          <w:rPr>
            <w:rFonts w:asciiTheme="majorBidi" w:hAnsiTheme="majorBidi" w:cstheme="majorBidi"/>
            <w:sz w:val="20"/>
          </w:rPr>
          <w:t>Media aspects conforming to 1a.</w:t>
        </w:r>
      </w:ins>
    </w:p>
    <w:p w14:paraId="27E7B028" w14:textId="77777777" w:rsidR="00007A5F" w:rsidRPr="006843B8" w:rsidRDefault="00007A5F" w:rsidP="00007A5F">
      <w:pPr>
        <w:pStyle w:val="ListParagraph"/>
        <w:numPr>
          <w:ilvl w:val="2"/>
          <w:numId w:val="89"/>
        </w:numPr>
        <w:tabs>
          <w:tab w:val="left" w:pos="883"/>
        </w:tabs>
        <w:rPr>
          <w:ins w:id="60" w:author="Iraj Sodagar" w:date="2022-05-04T16:26:00Z"/>
          <w:rFonts w:asciiTheme="majorBidi" w:hAnsiTheme="majorBidi" w:cstheme="majorBidi"/>
          <w:sz w:val="20"/>
        </w:rPr>
      </w:pPr>
      <w:ins w:id="61" w:author="Iraj Sodagar" w:date="2022-05-04T16:26:00Z">
        <w:r w:rsidRPr="006843B8">
          <w:rPr>
            <w:rFonts w:asciiTheme="majorBidi" w:hAnsiTheme="majorBidi" w:cstheme="majorBidi"/>
            <w:sz w:val="20"/>
          </w:rPr>
          <w:t>1.</w:t>
        </w:r>
        <w:proofErr w:type="gramStart"/>
        <w:r w:rsidRPr="006843B8">
          <w:rPr>
            <w:rFonts w:asciiTheme="majorBidi" w:hAnsiTheme="majorBidi" w:cstheme="majorBidi"/>
            <w:sz w:val="20"/>
          </w:rPr>
          <w:t>b.i</w:t>
        </w:r>
        <w:proofErr w:type="gramEnd"/>
        <w:r w:rsidRPr="006843B8">
          <w:rPr>
            <w:rFonts w:asciiTheme="majorBidi" w:hAnsiTheme="majorBidi" w:cstheme="majorBidi"/>
            <w:sz w:val="20"/>
          </w:rPr>
          <w:t xml:space="preserve"> and 1.b.ii</w:t>
        </w:r>
      </w:ins>
    </w:p>
    <w:p w14:paraId="7E5DC6A5" w14:textId="77777777" w:rsidR="00007A5F" w:rsidRPr="006843B8" w:rsidRDefault="00007A5F" w:rsidP="00007A5F">
      <w:pPr>
        <w:pStyle w:val="ListParagraph"/>
        <w:numPr>
          <w:ilvl w:val="1"/>
          <w:numId w:val="89"/>
        </w:numPr>
        <w:tabs>
          <w:tab w:val="left" w:pos="883"/>
        </w:tabs>
        <w:rPr>
          <w:ins w:id="62" w:author="Iraj Sodagar" w:date="2022-05-04T16:26:00Z"/>
          <w:rFonts w:asciiTheme="majorBidi" w:hAnsiTheme="majorBidi" w:cstheme="majorBidi"/>
          <w:sz w:val="20"/>
        </w:rPr>
      </w:pPr>
      <w:ins w:id="63" w:author="Iraj Sodagar" w:date="2022-05-04T16:26:00Z">
        <w:r w:rsidRPr="006843B8">
          <w:rPr>
            <w:rFonts w:asciiTheme="majorBidi" w:hAnsiTheme="majorBidi" w:cstheme="majorBidi"/>
            <w:sz w:val="20"/>
          </w:rPr>
          <w:t>The MSE SDK instantiation which is an SDK implementation in a specific environment and conforms to the followings:</w:t>
        </w:r>
      </w:ins>
    </w:p>
    <w:p w14:paraId="6E9A9928" w14:textId="77777777" w:rsidR="00007A5F" w:rsidRPr="006843B8" w:rsidRDefault="00007A5F" w:rsidP="00007A5F">
      <w:pPr>
        <w:pStyle w:val="ListParagraph"/>
        <w:numPr>
          <w:ilvl w:val="2"/>
          <w:numId w:val="89"/>
        </w:numPr>
        <w:tabs>
          <w:tab w:val="left" w:pos="883"/>
        </w:tabs>
        <w:rPr>
          <w:ins w:id="64" w:author="Iraj Sodagar" w:date="2022-05-04T16:26:00Z"/>
          <w:rFonts w:asciiTheme="majorBidi" w:hAnsiTheme="majorBidi" w:cstheme="majorBidi"/>
          <w:sz w:val="20"/>
        </w:rPr>
      </w:pPr>
      <w:ins w:id="65" w:author="Iraj Sodagar" w:date="2022-05-04T16:26:00Z">
        <w:r w:rsidRPr="006843B8">
          <w:rPr>
            <w:rFonts w:asciiTheme="majorBidi" w:hAnsiTheme="majorBidi" w:cstheme="majorBidi"/>
            <w:sz w:val="20"/>
          </w:rPr>
          <w:t>Media aspects conforming to 1a.</w:t>
        </w:r>
      </w:ins>
    </w:p>
    <w:p w14:paraId="3BF27F0E" w14:textId="77777777" w:rsidR="00007A5F" w:rsidRPr="006843B8" w:rsidRDefault="00007A5F" w:rsidP="00007A5F">
      <w:pPr>
        <w:pStyle w:val="ListParagraph"/>
        <w:numPr>
          <w:ilvl w:val="2"/>
          <w:numId w:val="89"/>
        </w:numPr>
        <w:tabs>
          <w:tab w:val="left" w:pos="883"/>
        </w:tabs>
        <w:rPr>
          <w:ins w:id="66" w:author="Iraj Sodagar" w:date="2022-05-04T16:26:00Z"/>
          <w:rFonts w:asciiTheme="majorBidi" w:hAnsiTheme="majorBidi" w:cstheme="majorBidi"/>
          <w:sz w:val="20"/>
        </w:rPr>
      </w:pPr>
      <w:ins w:id="67" w:author="Iraj Sodagar" w:date="2022-05-04T16:26:00Z">
        <w:r w:rsidRPr="006843B8">
          <w:rPr>
            <w:rFonts w:asciiTheme="majorBidi" w:hAnsiTheme="majorBidi" w:cstheme="majorBidi"/>
            <w:sz w:val="20"/>
          </w:rPr>
          <w:t>1.</w:t>
        </w:r>
        <w:proofErr w:type="gramStart"/>
        <w:r w:rsidRPr="006843B8">
          <w:rPr>
            <w:rFonts w:asciiTheme="majorBidi" w:hAnsiTheme="majorBidi" w:cstheme="majorBidi"/>
            <w:sz w:val="20"/>
          </w:rPr>
          <w:t>b.i</w:t>
        </w:r>
        <w:proofErr w:type="gramEnd"/>
        <w:r w:rsidRPr="006843B8">
          <w:rPr>
            <w:rFonts w:asciiTheme="majorBidi" w:hAnsiTheme="majorBidi" w:cstheme="majorBidi"/>
            <w:sz w:val="20"/>
          </w:rPr>
          <w:t xml:space="preserve"> and specific implementation of 1.b.ii</w:t>
        </w:r>
      </w:ins>
    </w:p>
    <w:p w14:paraId="610108BC" w14:textId="265641F9" w:rsidR="00007A5F" w:rsidRPr="006843B8" w:rsidRDefault="00007A5F" w:rsidP="00007A5F">
      <w:pPr>
        <w:pStyle w:val="ListParagraph"/>
        <w:numPr>
          <w:ilvl w:val="1"/>
          <w:numId w:val="89"/>
        </w:numPr>
        <w:tabs>
          <w:tab w:val="left" w:pos="883"/>
        </w:tabs>
        <w:rPr>
          <w:ins w:id="68" w:author="Iraj Sodagar" w:date="2022-05-04T16:26:00Z"/>
          <w:rFonts w:asciiTheme="majorBidi" w:hAnsiTheme="majorBidi" w:cstheme="majorBidi"/>
          <w:sz w:val="20"/>
        </w:rPr>
      </w:pPr>
      <w:ins w:id="69" w:author="Iraj Sodagar" w:date="2022-05-04T16:26:00Z">
        <w:r w:rsidRPr="006843B8">
          <w:rPr>
            <w:rFonts w:asciiTheme="majorBidi" w:hAnsiTheme="majorBidi" w:cstheme="majorBidi"/>
            <w:sz w:val="20"/>
          </w:rPr>
          <w:t>The MSE service which is the MSE implementation as a service and conforms to the followings:</w:t>
        </w:r>
      </w:ins>
    </w:p>
    <w:p w14:paraId="7FB90D87" w14:textId="77777777" w:rsidR="00007A5F" w:rsidRPr="006843B8" w:rsidRDefault="00007A5F" w:rsidP="00007A5F">
      <w:pPr>
        <w:pStyle w:val="ListParagraph"/>
        <w:numPr>
          <w:ilvl w:val="2"/>
          <w:numId w:val="89"/>
        </w:numPr>
        <w:tabs>
          <w:tab w:val="left" w:pos="883"/>
        </w:tabs>
        <w:rPr>
          <w:ins w:id="70" w:author="Iraj Sodagar" w:date="2022-05-04T16:26:00Z"/>
          <w:rFonts w:asciiTheme="majorBidi" w:hAnsiTheme="majorBidi" w:cstheme="majorBidi"/>
          <w:sz w:val="20"/>
        </w:rPr>
      </w:pPr>
      <w:ins w:id="71" w:author="Iraj Sodagar" w:date="2022-05-04T16:26:00Z">
        <w:r w:rsidRPr="006843B8">
          <w:rPr>
            <w:rFonts w:asciiTheme="majorBidi" w:hAnsiTheme="majorBidi" w:cstheme="majorBidi"/>
            <w:sz w:val="20"/>
          </w:rPr>
          <w:t>Media aspects conforming to 1a.</w:t>
        </w:r>
      </w:ins>
    </w:p>
    <w:p w14:paraId="7948F032" w14:textId="77777777" w:rsidR="00007A5F" w:rsidRPr="006843B8" w:rsidRDefault="00007A5F" w:rsidP="00007A5F">
      <w:pPr>
        <w:pStyle w:val="ListParagraph"/>
        <w:numPr>
          <w:ilvl w:val="2"/>
          <w:numId w:val="89"/>
        </w:numPr>
        <w:tabs>
          <w:tab w:val="left" w:pos="883"/>
        </w:tabs>
        <w:rPr>
          <w:ins w:id="72" w:author="Iraj Sodagar" w:date="2022-05-04T16:26:00Z"/>
          <w:rFonts w:asciiTheme="majorBidi" w:hAnsiTheme="majorBidi" w:cstheme="majorBidi"/>
          <w:sz w:val="20"/>
        </w:rPr>
      </w:pPr>
      <w:ins w:id="73" w:author="Iraj Sodagar" w:date="2022-05-04T16:26:00Z">
        <w:r w:rsidRPr="006843B8">
          <w:rPr>
            <w:rFonts w:asciiTheme="majorBidi" w:hAnsiTheme="majorBidi" w:cstheme="majorBidi"/>
            <w:sz w:val="20"/>
          </w:rPr>
          <w:t>1.b.i and 1.b.iii.</w:t>
        </w:r>
      </w:ins>
    </w:p>
    <w:p w14:paraId="7E33AD9D" w14:textId="1D52C4C4" w:rsidR="00007A5F" w:rsidRDefault="00007A5F" w:rsidP="00007A5F">
      <w:pPr>
        <w:tabs>
          <w:tab w:val="left" w:pos="883"/>
        </w:tabs>
        <w:rPr>
          <w:ins w:id="74" w:author="Iraj Sodagar" w:date="2022-05-04T16:26:00Z"/>
          <w:rFonts w:asciiTheme="majorBidi" w:hAnsiTheme="majorBidi" w:cstheme="majorBidi"/>
        </w:rPr>
      </w:pPr>
      <w:ins w:id="75" w:author="Iraj Sodagar" w:date="2022-05-04T16:26:00Z">
        <w:r w:rsidRPr="006843B8">
          <w:rPr>
            <w:rFonts w:asciiTheme="majorBidi" w:hAnsiTheme="majorBidi" w:cstheme="majorBidi"/>
          </w:rPr>
          <w:t xml:space="preserve">Note that 1.a is usually covered with </w:t>
        </w:r>
        <w:r>
          <w:rPr>
            <w:rFonts w:asciiTheme="majorBidi" w:hAnsiTheme="majorBidi" w:cstheme="majorBidi"/>
          </w:rPr>
          <w:t>the</w:t>
        </w:r>
        <w:r w:rsidRPr="006843B8">
          <w:rPr>
            <w:rFonts w:asciiTheme="majorBidi" w:hAnsiTheme="majorBidi" w:cstheme="majorBidi"/>
          </w:rPr>
          <w:t xml:space="preserve"> existing 3GPP</w:t>
        </w:r>
        <w:r>
          <w:rPr>
            <w:rFonts w:asciiTheme="majorBidi" w:hAnsiTheme="majorBidi" w:cstheme="majorBidi"/>
          </w:rPr>
          <w:t xml:space="preserve"> SA4</w:t>
        </w:r>
        <w:r w:rsidRPr="006843B8">
          <w:rPr>
            <w:rFonts w:asciiTheme="majorBidi" w:hAnsiTheme="majorBidi" w:cstheme="majorBidi"/>
          </w:rPr>
          <w:t xml:space="preserve"> specification</w:t>
        </w:r>
        <w:r>
          <w:rPr>
            <w:rFonts w:asciiTheme="majorBidi" w:hAnsiTheme="majorBidi" w:cstheme="majorBidi"/>
          </w:rPr>
          <w:t>s</w:t>
        </w:r>
        <w:r w:rsidRPr="006843B8">
          <w:rPr>
            <w:rFonts w:asciiTheme="majorBidi" w:hAnsiTheme="majorBidi" w:cstheme="majorBidi"/>
          </w:rPr>
          <w:t>. However, 1.b is what an MSE specification provides</w:t>
        </w:r>
        <w:r>
          <w:rPr>
            <w:rFonts w:asciiTheme="majorBidi" w:hAnsiTheme="majorBidi" w:cstheme="majorBidi"/>
          </w:rPr>
          <w:t xml:space="preserve"> that is absent today from the 3GPP SA4 specifications</w:t>
        </w:r>
        <w:r w:rsidRPr="006843B8">
          <w:rPr>
            <w:rFonts w:asciiTheme="majorBidi" w:hAnsiTheme="majorBidi" w:cstheme="majorBidi"/>
          </w:rPr>
          <w:t>.</w:t>
        </w:r>
        <w:r>
          <w:rPr>
            <w:rFonts w:asciiTheme="majorBidi" w:hAnsiTheme="majorBidi" w:cstheme="majorBidi"/>
          </w:rPr>
          <w:t xml:space="preserve"> The value of 1.b is that for any SDK or service that is conforming to the MSE specification, a description of the features and their configuration parameters can be retrieved by an external function or service. Additionally, the external function or service can set a specific configuration for running that SDK. Furthermore, the state and status of the running SDK can be retrieved at any time.</w:t>
        </w:r>
      </w:ins>
    </w:p>
    <w:p w14:paraId="1F985F31" w14:textId="38325B28" w:rsidR="00007A5F" w:rsidRDefault="00007A5F" w:rsidP="00007A5F">
      <w:pPr>
        <w:tabs>
          <w:tab w:val="left" w:pos="883"/>
        </w:tabs>
        <w:rPr>
          <w:ins w:id="76" w:author="Iraj Sodagar" w:date="2022-05-04T16:26:00Z"/>
          <w:rFonts w:asciiTheme="majorBidi" w:hAnsiTheme="majorBidi" w:cstheme="majorBidi"/>
        </w:rPr>
      </w:pPr>
      <w:ins w:id="77" w:author="Iraj Sodagar" w:date="2022-05-04T16:26:00Z">
        <w:r>
          <w:rPr>
            <w:rFonts w:asciiTheme="majorBidi" w:hAnsiTheme="majorBidi" w:cstheme="majorBidi"/>
          </w:rPr>
          <w:t xml:space="preserve">As shown in Figure </w:t>
        </w:r>
      </w:ins>
      <w:ins w:id="78" w:author="Iraj Sodagar" w:date="2022-05-04T16:41:00Z">
        <w:r w:rsidR="00882560">
          <w:rPr>
            <w:rFonts w:asciiTheme="majorBidi" w:hAnsiTheme="majorBidi" w:cstheme="majorBidi"/>
          </w:rPr>
          <w:t>4.1-</w:t>
        </w:r>
      </w:ins>
      <w:ins w:id="79" w:author="Iraj Sodagar" w:date="2022-05-04T16:26:00Z">
        <w:r>
          <w:rPr>
            <w:rFonts w:asciiTheme="majorBidi" w:hAnsiTheme="majorBidi" w:cstheme="majorBidi"/>
          </w:rPr>
          <w:t>1, the MSE specification can be deployed in two different ways: an SDK for running on devices and as a microservice running on the application servers.</w:t>
        </w:r>
      </w:ins>
    </w:p>
    <w:p w14:paraId="0A425BCF" w14:textId="77777777" w:rsidR="007069B8" w:rsidRPr="009F1D0B" w:rsidRDefault="007069B8" w:rsidP="007069B8">
      <w:pPr>
        <w:spacing w:after="0"/>
        <w:ind w:left="284"/>
        <w:textAlignment w:val="center"/>
        <w:rPr>
          <w:ins w:id="80" w:author="Iraj Sodagar" w:date="2022-05-04T16:41:00Z"/>
          <w:rFonts w:ascii="Calibri" w:hAnsi="Calibri" w:cs="Calibri"/>
          <w:szCs w:val="22"/>
        </w:rPr>
      </w:pPr>
      <w:ins w:id="81" w:author="Iraj Sodagar" w:date="2022-05-04T16:41:00Z">
        <w:r>
          <w:object w:dxaOrig="13526" w:dyaOrig="6995" w14:anchorId="20C03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233.65pt" o:ole="">
              <v:imagedata r:id="rId16" o:title="" cropleft="789f"/>
            </v:shape>
            <o:OLEObject Type="Embed" ProgID="Visio.Drawing.15" ShapeID="_x0000_i1025" DrawAspect="Content" ObjectID="_1713188250" r:id="rId17"/>
          </w:object>
        </w:r>
      </w:ins>
    </w:p>
    <w:p w14:paraId="2EC8DBFB" w14:textId="77777777" w:rsidR="007069B8" w:rsidRPr="0009353B" w:rsidRDefault="007069B8" w:rsidP="007069B8">
      <w:pPr>
        <w:tabs>
          <w:tab w:val="left" w:pos="883"/>
        </w:tabs>
        <w:jc w:val="center"/>
        <w:rPr>
          <w:ins w:id="82" w:author="Iraj Sodagar" w:date="2022-05-04T16:41:00Z"/>
          <w:b/>
          <w:bCs/>
        </w:rPr>
      </w:pPr>
      <w:ins w:id="83" w:author="Iraj Sodagar" w:date="2022-05-04T16:41:00Z">
        <w:r w:rsidRPr="0009353B">
          <w:rPr>
            <w:b/>
            <w:bCs/>
          </w:rPr>
          <w:t xml:space="preserve">Figure </w:t>
        </w:r>
        <w:r>
          <w:rPr>
            <w:b/>
            <w:bCs/>
          </w:rPr>
          <w:t>4.1-2</w:t>
        </w:r>
        <w:r w:rsidRPr="0009353B">
          <w:rPr>
            <w:b/>
            <w:bCs/>
          </w:rPr>
          <w:t xml:space="preserve">. </w:t>
        </w:r>
        <w:r>
          <w:rPr>
            <w:b/>
            <w:bCs/>
          </w:rPr>
          <w:t>Media Session Handler as MSE SDK</w:t>
        </w:r>
      </w:ins>
    </w:p>
    <w:p w14:paraId="6AAC0678" w14:textId="77777777" w:rsidR="007069B8" w:rsidRPr="00FC28C6" w:rsidRDefault="007069B8" w:rsidP="007069B8">
      <w:pPr>
        <w:spacing w:after="0"/>
        <w:ind w:left="284"/>
        <w:textAlignment w:val="center"/>
        <w:rPr>
          <w:ins w:id="84" w:author="Iraj Sodagar" w:date="2022-05-04T16:41:00Z"/>
          <w:rFonts w:ascii="Calibri" w:hAnsi="Calibri" w:cs="Calibri"/>
          <w:szCs w:val="22"/>
        </w:rPr>
      </w:pPr>
    </w:p>
    <w:p w14:paraId="338897B8" w14:textId="4AF9A2B9" w:rsidR="00007A5F" w:rsidRPr="006843B8" w:rsidRDefault="00007A5F" w:rsidP="00007A5F">
      <w:pPr>
        <w:tabs>
          <w:tab w:val="left" w:pos="883"/>
        </w:tabs>
        <w:rPr>
          <w:ins w:id="85" w:author="Iraj Sodagar" w:date="2022-05-04T16:26:00Z"/>
          <w:rFonts w:asciiTheme="majorBidi" w:hAnsiTheme="majorBidi" w:cstheme="majorBidi"/>
        </w:rPr>
      </w:pPr>
      <w:ins w:id="86" w:author="Iraj Sodagar" w:date="2022-05-04T16:26:00Z">
        <w:r w:rsidRPr="006843B8">
          <w:rPr>
            <w:rFonts w:asciiTheme="majorBidi" w:hAnsiTheme="majorBidi" w:cstheme="majorBidi"/>
          </w:rPr>
          <w:t xml:space="preserve">An example, the MSE specification for the Media Session Handler (MSH) shown in Figure </w:t>
        </w:r>
      </w:ins>
      <w:ins w:id="87" w:author="Iraj Sodagar" w:date="2022-05-04T16:41:00Z">
        <w:r w:rsidR="007069B8">
          <w:rPr>
            <w:rFonts w:asciiTheme="majorBidi" w:hAnsiTheme="majorBidi" w:cstheme="majorBidi"/>
          </w:rPr>
          <w:t>4.1-</w:t>
        </w:r>
      </w:ins>
      <w:ins w:id="88" w:author="Iraj Sodagar" w:date="2022-05-04T16:26:00Z">
        <w:r w:rsidRPr="006843B8">
          <w:rPr>
            <w:rFonts w:asciiTheme="majorBidi" w:hAnsiTheme="majorBidi" w:cstheme="majorBidi"/>
          </w:rPr>
          <w:t>2 should describe the following items:</w:t>
        </w:r>
      </w:ins>
    </w:p>
    <w:p w14:paraId="1A313B2C" w14:textId="77777777" w:rsidR="00007A5F" w:rsidRPr="00C5479A" w:rsidRDefault="00007A5F" w:rsidP="00007A5F">
      <w:pPr>
        <w:pStyle w:val="ListParagraph"/>
        <w:numPr>
          <w:ilvl w:val="1"/>
          <w:numId w:val="90"/>
        </w:numPr>
        <w:tabs>
          <w:tab w:val="left" w:pos="883"/>
        </w:tabs>
        <w:rPr>
          <w:ins w:id="89" w:author="Iraj Sodagar" w:date="2022-05-04T16:26:00Z"/>
          <w:rFonts w:asciiTheme="majorBidi" w:hAnsiTheme="majorBidi" w:cstheme="majorBidi"/>
          <w:sz w:val="20"/>
        </w:rPr>
      </w:pPr>
      <w:ins w:id="90" w:author="Iraj Sodagar" w:date="2022-05-04T16:26:00Z">
        <w:r w:rsidRPr="006843B8">
          <w:rPr>
            <w:rFonts w:asciiTheme="majorBidi" w:hAnsiTheme="majorBidi" w:cstheme="majorBidi"/>
            <w:sz w:val="20"/>
          </w:rPr>
          <w:t>Media aspect</w:t>
        </w:r>
        <w:r>
          <w:rPr>
            <w:rFonts w:asciiTheme="majorBidi" w:hAnsiTheme="majorBidi" w:cstheme="majorBidi"/>
            <w:sz w:val="20"/>
          </w:rPr>
          <w:t>s:</w:t>
        </w:r>
      </w:ins>
    </w:p>
    <w:p w14:paraId="6DB7CBD7" w14:textId="77777777" w:rsidR="00007A5F" w:rsidRPr="006843B8" w:rsidRDefault="00007A5F" w:rsidP="00007A5F">
      <w:pPr>
        <w:pStyle w:val="ListParagraph"/>
        <w:numPr>
          <w:ilvl w:val="2"/>
          <w:numId w:val="90"/>
        </w:numPr>
        <w:tabs>
          <w:tab w:val="left" w:pos="883"/>
        </w:tabs>
        <w:rPr>
          <w:ins w:id="91" w:author="Iraj Sodagar" w:date="2022-05-04T16:26:00Z"/>
          <w:rFonts w:asciiTheme="majorBidi" w:hAnsiTheme="majorBidi" w:cstheme="majorBidi"/>
          <w:sz w:val="20"/>
        </w:rPr>
      </w:pPr>
      <w:ins w:id="92" w:author="Iraj Sodagar" w:date="2022-05-04T16:26:00Z">
        <w:r w:rsidRPr="006843B8">
          <w:rPr>
            <w:rFonts w:asciiTheme="majorBidi" w:hAnsiTheme="majorBidi" w:cstheme="majorBidi"/>
            <w:sz w:val="20"/>
          </w:rPr>
          <w:t xml:space="preserve">Functional description of </w:t>
        </w:r>
      </w:ins>
    </w:p>
    <w:p w14:paraId="3F13F489" w14:textId="77777777" w:rsidR="00007A5F" w:rsidRPr="006843B8" w:rsidRDefault="00007A5F" w:rsidP="00007A5F">
      <w:pPr>
        <w:pStyle w:val="ListParagraph"/>
        <w:numPr>
          <w:ilvl w:val="3"/>
          <w:numId w:val="90"/>
        </w:numPr>
        <w:tabs>
          <w:tab w:val="left" w:pos="883"/>
        </w:tabs>
        <w:rPr>
          <w:ins w:id="93" w:author="Iraj Sodagar" w:date="2022-05-04T16:26:00Z"/>
          <w:rFonts w:asciiTheme="majorBidi" w:hAnsiTheme="majorBidi" w:cstheme="majorBidi"/>
          <w:sz w:val="20"/>
        </w:rPr>
      </w:pPr>
      <w:ins w:id="94" w:author="Iraj Sodagar" w:date="2022-05-04T16:26:00Z">
        <w:r w:rsidRPr="006843B8">
          <w:rPr>
            <w:rFonts w:asciiTheme="majorBidi" w:hAnsiTheme="majorBidi" w:cstheme="majorBidi"/>
            <w:sz w:val="20"/>
          </w:rPr>
          <w:t>Service Access information</w:t>
        </w:r>
      </w:ins>
    </w:p>
    <w:p w14:paraId="7B99084D" w14:textId="77777777" w:rsidR="00007A5F" w:rsidRPr="006843B8" w:rsidRDefault="00007A5F" w:rsidP="00007A5F">
      <w:pPr>
        <w:pStyle w:val="ListParagraph"/>
        <w:numPr>
          <w:ilvl w:val="3"/>
          <w:numId w:val="90"/>
        </w:numPr>
        <w:tabs>
          <w:tab w:val="left" w:pos="883"/>
        </w:tabs>
        <w:rPr>
          <w:ins w:id="95" w:author="Iraj Sodagar" w:date="2022-05-04T16:26:00Z"/>
          <w:rFonts w:asciiTheme="majorBidi" w:hAnsiTheme="majorBidi" w:cstheme="majorBidi"/>
          <w:sz w:val="20"/>
        </w:rPr>
      </w:pPr>
      <w:ins w:id="96" w:author="Iraj Sodagar" w:date="2022-05-04T16:26:00Z">
        <w:r w:rsidRPr="006843B8">
          <w:rPr>
            <w:rFonts w:asciiTheme="majorBidi" w:hAnsiTheme="majorBidi" w:cstheme="majorBidi"/>
            <w:sz w:val="20"/>
          </w:rPr>
          <w:t>Consumption Reporting</w:t>
        </w:r>
      </w:ins>
    </w:p>
    <w:p w14:paraId="38E07EB0" w14:textId="77777777" w:rsidR="00007A5F" w:rsidRPr="006843B8" w:rsidRDefault="00007A5F" w:rsidP="00007A5F">
      <w:pPr>
        <w:pStyle w:val="ListParagraph"/>
        <w:numPr>
          <w:ilvl w:val="3"/>
          <w:numId w:val="90"/>
        </w:numPr>
        <w:tabs>
          <w:tab w:val="left" w:pos="883"/>
        </w:tabs>
        <w:rPr>
          <w:ins w:id="97" w:author="Iraj Sodagar" w:date="2022-05-04T16:26:00Z"/>
          <w:rFonts w:asciiTheme="majorBidi" w:hAnsiTheme="majorBidi" w:cstheme="majorBidi"/>
          <w:sz w:val="20"/>
        </w:rPr>
      </w:pPr>
      <w:ins w:id="98" w:author="Iraj Sodagar" w:date="2022-05-04T16:26:00Z">
        <w:r w:rsidRPr="006843B8">
          <w:rPr>
            <w:rFonts w:asciiTheme="majorBidi" w:hAnsiTheme="majorBidi" w:cstheme="majorBidi"/>
            <w:sz w:val="20"/>
          </w:rPr>
          <w:t>Metrics Reporting</w:t>
        </w:r>
      </w:ins>
    </w:p>
    <w:p w14:paraId="17690493" w14:textId="77777777" w:rsidR="00007A5F" w:rsidRPr="006843B8" w:rsidRDefault="00007A5F" w:rsidP="00007A5F">
      <w:pPr>
        <w:pStyle w:val="ListParagraph"/>
        <w:numPr>
          <w:ilvl w:val="3"/>
          <w:numId w:val="90"/>
        </w:numPr>
        <w:tabs>
          <w:tab w:val="left" w:pos="883"/>
        </w:tabs>
        <w:rPr>
          <w:ins w:id="99" w:author="Iraj Sodagar" w:date="2022-05-04T16:26:00Z"/>
          <w:rFonts w:asciiTheme="majorBidi" w:hAnsiTheme="majorBidi" w:cstheme="majorBidi"/>
          <w:sz w:val="20"/>
        </w:rPr>
      </w:pPr>
      <w:ins w:id="100" w:author="Iraj Sodagar" w:date="2022-05-04T16:26:00Z">
        <w:r w:rsidRPr="006843B8">
          <w:rPr>
            <w:rFonts w:asciiTheme="majorBidi" w:hAnsiTheme="majorBidi" w:cstheme="majorBidi"/>
            <w:sz w:val="20"/>
          </w:rPr>
          <w:t>Dynamic policies</w:t>
        </w:r>
      </w:ins>
    </w:p>
    <w:p w14:paraId="32E13EB0" w14:textId="77777777" w:rsidR="00007A5F" w:rsidRPr="006843B8" w:rsidRDefault="00007A5F" w:rsidP="00007A5F">
      <w:pPr>
        <w:pStyle w:val="ListParagraph"/>
        <w:numPr>
          <w:ilvl w:val="3"/>
          <w:numId w:val="90"/>
        </w:numPr>
        <w:tabs>
          <w:tab w:val="left" w:pos="883"/>
        </w:tabs>
        <w:rPr>
          <w:ins w:id="101" w:author="Iraj Sodagar" w:date="2022-05-04T16:26:00Z"/>
          <w:rFonts w:asciiTheme="majorBidi" w:hAnsiTheme="majorBidi" w:cstheme="majorBidi"/>
          <w:sz w:val="20"/>
        </w:rPr>
      </w:pPr>
      <w:ins w:id="102" w:author="Iraj Sodagar" w:date="2022-05-04T16:26:00Z">
        <w:r w:rsidRPr="006843B8">
          <w:rPr>
            <w:rFonts w:asciiTheme="majorBidi" w:hAnsiTheme="majorBidi" w:cstheme="majorBidi"/>
            <w:sz w:val="20"/>
          </w:rPr>
          <w:t>Network assistant</w:t>
        </w:r>
      </w:ins>
    </w:p>
    <w:p w14:paraId="062EC420" w14:textId="77777777" w:rsidR="00007A5F" w:rsidRPr="006843B8" w:rsidRDefault="00007A5F" w:rsidP="00007A5F">
      <w:pPr>
        <w:pStyle w:val="ListParagraph"/>
        <w:numPr>
          <w:ilvl w:val="2"/>
          <w:numId w:val="90"/>
        </w:numPr>
        <w:tabs>
          <w:tab w:val="left" w:pos="883"/>
        </w:tabs>
        <w:rPr>
          <w:ins w:id="103" w:author="Iraj Sodagar" w:date="2022-05-04T16:26:00Z"/>
          <w:rFonts w:asciiTheme="majorBidi" w:hAnsiTheme="majorBidi" w:cstheme="majorBidi"/>
          <w:sz w:val="20"/>
        </w:rPr>
      </w:pPr>
      <w:ins w:id="104" w:author="Iraj Sodagar" w:date="2022-05-04T16:26:00Z">
        <w:r w:rsidRPr="006843B8">
          <w:rPr>
            <w:rFonts w:asciiTheme="majorBidi" w:hAnsiTheme="majorBidi" w:cstheme="majorBidi"/>
            <w:sz w:val="20"/>
          </w:rPr>
          <w:t>M5d, M6d, M7d.</w:t>
        </w:r>
      </w:ins>
    </w:p>
    <w:p w14:paraId="4B26BF77" w14:textId="77777777" w:rsidR="00007A5F" w:rsidRPr="006843B8" w:rsidRDefault="00007A5F" w:rsidP="00007A5F">
      <w:pPr>
        <w:pStyle w:val="ListParagraph"/>
        <w:numPr>
          <w:ilvl w:val="1"/>
          <w:numId w:val="90"/>
        </w:numPr>
        <w:tabs>
          <w:tab w:val="left" w:pos="883"/>
        </w:tabs>
        <w:rPr>
          <w:ins w:id="105" w:author="Iraj Sodagar" w:date="2022-05-04T16:26:00Z"/>
          <w:rFonts w:asciiTheme="majorBidi" w:hAnsiTheme="majorBidi" w:cstheme="majorBidi"/>
          <w:sz w:val="20"/>
        </w:rPr>
      </w:pPr>
      <w:ins w:id="106" w:author="Iraj Sodagar" w:date="2022-05-04T16:26:00Z">
        <w:r w:rsidRPr="006843B8">
          <w:rPr>
            <w:rFonts w:asciiTheme="majorBidi" w:hAnsiTheme="majorBidi" w:cstheme="majorBidi"/>
            <w:sz w:val="20"/>
          </w:rPr>
          <w:t xml:space="preserve">MSE Configuration </w:t>
        </w:r>
      </w:ins>
    </w:p>
    <w:p w14:paraId="288C08C8" w14:textId="77777777" w:rsidR="00007A5F" w:rsidRPr="006843B8" w:rsidRDefault="00007A5F" w:rsidP="00007A5F">
      <w:pPr>
        <w:pStyle w:val="ListParagraph"/>
        <w:numPr>
          <w:ilvl w:val="2"/>
          <w:numId w:val="90"/>
        </w:numPr>
        <w:tabs>
          <w:tab w:val="left" w:pos="883"/>
        </w:tabs>
        <w:rPr>
          <w:ins w:id="107" w:author="Iraj Sodagar" w:date="2022-05-04T16:26:00Z"/>
          <w:rFonts w:asciiTheme="majorBidi" w:hAnsiTheme="majorBidi" w:cstheme="majorBidi"/>
          <w:sz w:val="20"/>
        </w:rPr>
      </w:pPr>
      <w:ins w:id="108" w:author="Iraj Sodagar" w:date="2022-05-04T16:26:00Z">
        <w:r w:rsidRPr="006843B8">
          <w:rPr>
            <w:rFonts w:asciiTheme="majorBidi" w:hAnsiTheme="majorBidi" w:cstheme="majorBidi"/>
            <w:sz w:val="20"/>
          </w:rPr>
          <w:t>A</w:t>
        </w:r>
        <w:r>
          <w:rPr>
            <w:rFonts w:asciiTheme="majorBidi" w:hAnsiTheme="majorBidi" w:cstheme="majorBidi"/>
            <w:sz w:val="20"/>
          </w:rPr>
          <w:t>n</w:t>
        </w:r>
        <w:r w:rsidRPr="006843B8">
          <w:rPr>
            <w:rFonts w:asciiTheme="majorBidi" w:hAnsiTheme="majorBidi" w:cstheme="majorBidi"/>
            <w:sz w:val="20"/>
          </w:rPr>
          <w:t xml:space="preserve"> MDD </w:t>
        </w:r>
        <w:r>
          <w:rPr>
            <w:rFonts w:asciiTheme="majorBidi" w:hAnsiTheme="majorBidi" w:cstheme="majorBidi"/>
            <w:sz w:val="20"/>
          </w:rPr>
          <w:t xml:space="preserve">which </w:t>
        </w:r>
        <w:r w:rsidRPr="006843B8">
          <w:rPr>
            <w:rFonts w:asciiTheme="majorBidi" w:hAnsiTheme="majorBidi" w:cstheme="majorBidi"/>
            <w:sz w:val="20"/>
          </w:rPr>
          <w:t>describ</w:t>
        </w:r>
        <w:r>
          <w:rPr>
            <w:rFonts w:asciiTheme="majorBidi" w:hAnsiTheme="majorBidi" w:cstheme="majorBidi"/>
            <w:sz w:val="20"/>
          </w:rPr>
          <w:t>es</w:t>
        </w:r>
        <w:r w:rsidRPr="006843B8">
          <w:rPr>
            <w:rFonts w:asciiTheme="majorBidi" w:hAnsiTheme="majorBidi" w:cstheme="majorBidi"/>
            <w:sz w:val="20"/>
          </w:rPr>
          <w:t>:</w:t>
        </w:r>
      </w:ins>
    </w:p>
    <w:p w14:paraId="1F399E40" w14:textId="77777777" w:rsidR="00007A5F" w:rsidRDefault="00007A5F" w:rsidP="00007A5F">
      <w:pPr>
        <w:pStyle w:val="ListParagraph"/>
        <w:numPr>
          <w:ilvl w:val="3"/>
          <w:numId w:val="90"/>
        </w:numPr>
        <w:tabs>
          <w:tab w:val="left" w:pos="883"/>
        </w:tabs>
        <w:rPr>
          <w:ins w:id="109" w:author="Iraj Sodagar" w:date="2022-05-04T16:26:00Z"/>
          <w:rFonts w:asciiTheme="majorBidi" w:hAnsiTheme="majorBidi" w:cstheme="majorBidi"/>
          <w:sz w:val="20"/>
        </w:rPr>
      </w:pPr>
      <w:ins w:id="110" w:author="Iraj Sodagar" w:date="2022-05-04T16:26:00Z">
        <w:r>
          <w:rPr>
            <w:rFonts w:asciiTheme="majorBidi" w:hAnsiTheme="majorBidi" w:cstheme="majorBidi"/>
            <w:sz w:val="20"/>
          </w:rPr>
          <w:t>An identifier that shows this MSE conforms to a.</w:t>
        </w:r>
      </w:ins>
    </w:p>
    <w:p w14:paraId="0078BC92" w14:textId="77777777" w:rsidR="00007A5F" w:rsidRPr="006843B8" w:rsidRDefault="00007A5F" w:rsidP="00007A5F">
      <w:pPr>
        <w:pStyle w:val="ListParagraph"/>
        <w:numPr>
          <w:ilvl w:val="3"/>
          <w:numId w:val="90"/>
        </w:numPr>
        <w:tabs>
          <w:tab w:val="left" w:pos="883"/>
        </w:tabs>
        <w:rPr>
          <w:ins w:id="111" w:author="Iraj Sodagar" w:date="2022-05-04T16:26:00Z"/>
          <w:rFonts w:asciiTheme="majorBidi" w:hAnsiTheme="majorBidi" w:cstheme="majorBidi"/>
          <w:sz w:val="20"/>
        </w:rPr>
      </w:pPr>
      <w:ins w:id="112" w:author="Iraj Sodagar" w:date="2022-05-04T16:26:00Z">
        <w:r>
          <w:rPr>
            <w:rFonts w:asciiTheme="majorBidi" w:hAnsiTheme="majorBidi" w:cstheme="majorBidi"/>
            <w:sz w:val="20"/>
          </w:rPr>
          <w:t>Optional f</w:t>
        </w:r>
        <w:r w:rsidRPr="006843B8">
          <w:rPr>
            <w:rFonts w:asciiTheme="majorBidi" w:hAnsiTheme="majorBidi" w:cstheme="majorBidi"/>
            <w:sz w:val="20"/>
          </w:rPr>
          <w:t xml:space="preserve">eatures of </w:t>
        </w:r>
        <w:proofErr w:type="spellStart"/>
        <w:proofErr w:type="gramStart"/>
        <w:r w:rsidRPr="006843B8">
          <w:rPr>
            <w:rFonts w:asciiTheme="majorBidi" w:hAnsiTheme="majorBidi" w:cstheme="majorBidi"/>
            <w:sz w:val="20"/>
          </w:rPr>
          <w:t>a.i</w:t>
        </w:r>
        <w:proofErr w:type="spellEnd"/>
        <w:proofErr w:type="gramEnd"/>
        <w:r w:rsidRPr="006843B8">
          <w:rPr>
            <w:rFonts w:asciiTheme="majorBidi" w:hAnsiTheme="majorBidi" w:cstheme="majorBidi"/>
            <w:sz w:val="20"/>
          </w:rPr>
          <w:t xml:space="preserve"> and </w:t>
        </w:r>
        <w:proofErr w:type="spellStart"/>
        <w:r w:rsidRPr="006843B8">
          <w:rPr>
            <w:rFonts w:asciiTheme="majorBidi" w:hAnsiTheme="majorBidi" w:cstheme="majorBidi"/>
            <w:sz w:val="20"/>
          </w:rPr>
          <w:t>a.ii</w:t>
        </w:r>
        <w:proofErr w:type="spellEnd"/>
        <w:r>
          <w:rPr>
            <w:rFonts w:asciiTheme="majorBidi" w:hAnsiTheme="majorBidi" w:cstheme="majorBidi"/>
            <w:sz w:val="20"/>
          </w:rPr>
          <w:t xml:space="preserve"> with their configuration parameters</w:t>
        </w:r>
      </w:ins>
    </w:p>
    <w:p w14:paraId="32E6CCCF" w14:textId="77777777" w:rsidR="00007A5F" w:rsidRPr="006843B8" w:rsidRDefault="00007A5F" w:rsidP="00007A5F">
      <w:pPr>
        <w:pStyle w:val="ListParagraph"/>
        <w:numPr>
          <w:ilvl w:val="3"/>
          <w:numId w:val="90"/>
        </w:numPr>
        <w:rPr>
          <w:ins w:id="113" w:author="Iraj Sodagar" w:date="2022-05-04T16:26:00Z"/>
          <w:rFonts w:asciiTheme="majorBidi" w:hAnsiTheme="majorBidi" w:cstheme="majorBidi"/>
          <w:sz w:val="20"/>
        </w:rPr>
      </w:pPr>
      <w:ins w:id="114" w:author="Iraj Sodagar" w:date="2022-05-04T16:26:00Z">
        <w:r w:rsidRPr="006843B8">
          <w:rPr>
            <w:rFonts w:asciiTheme="majorBidi" w:hAnsiTheme="majorBidi" w:cstheme="majorBidi"/>
            <w:sz w:val="20"/>
          </w:rPr>
          <w:t xml:space="preserve">Optionally the performance/cost metrics for the different features/options </w:t>
        </w:r>
      </w:ins>
    </w:p>
    <w:p w14:paraId="5B4BFBA3" w14:textId="77777777" w:rsidR="00007A5F" w:rsidRPr="006843B8" w:rsidRDefault="00007A5F" w:rsidP="00007A5F">
      <w:pPr>
        <w:pStyle w:val="ListParagraph"/>
        <w:numPr>
          <w:ilvl w:val="2"/>
          <w:numId w:val="90"/>
        </w:numPr>
        <w:tabs>
          <w:tab w:val="left" w:pos="883"/>
        </w:tabs>
        <w:rPr>
          <w:ins w:id="115" w:author="Iraj Sodagar" w:date="2022-05-04T16:26:00Z"/>
          <w:rFonts w:asciiTheme="majorBidi" w:hAnsiTheme="majorBidi" w:cstheme="majorBidi"/>
          <w:sz w:val="20"/>
        </w:rPr>
      </w:pPr>
      <w:ins w:id="116" w:author="Iraj Sodagar" w:date="2022-05-04T16:26:00Z">
        <w:r w:rsidRPr="006843B8">
          <w:rPr>
            <w:rFonts w:asciiTheme="majorBidi" w:hAnsiTheme="majorBidi" w:cstheme="majorBidi"/>
            <w:sz w:val="20"/>
          </w:rPr>
          <w:t xml:space="preserve">An API abstract for </w:t>
        </w:r>
      </w:ins>
    </w:p>
    <w:p w14:paraId="0D018AC6" w14:textId="77777777" w:rsidR="00007A5F" w:rsidRPr="006843B8" w:rsidRDefault="00007A5F" w:rsidP="00007A5F">
      <w:pPr>
        <w:pStyle w:val="ListParagraph"/>
        <w:numPr>
          <w:ilvl w:val="3"/>
          <w:numId w:val="90"/>
        </w:numPr>
        <w:tabs>
          <w:tab w:val="left" w:pos="883"/>
        </w:tabs>
        <w:rPr>
          <w:ins w:id="117" w:author="Iraj Sodagar" w:date="2022-05-04T16:26:00Z"/>
          <w:rFonts w:asciiTheme="majorBidi" w:hAnsiTheme="majorBidi" w:cstheme="majorBidi"/>
          <w:sz w:val="20"/>
        </w:rPr>
      </w:pPr>
      <w:ins w:id="118" w:author="Iraj Sodagar" w:date="2022-05-04T16:26:00Z">
        <w:r w:rsidRPr="006843B8">
          <w:rPr>
            <w:rFonts w:asciiTheme="majorBidi" w:hAnsiTheme="majorBidi" w:cstheme="majorBidi"/>
            <w:sz w:val="20"/>
          </w:rPr>
          <w:t xml:space="preserve">retrieving the description document </w:t>
        </w:r>
        <w:proofErr w:type="spellStart"/>
        <w:r w:rsidRPr="006843B8">
          <w:rPr>
            <w:rFonts w:asciiTheme="majorBidi" w:hAnsiTheme="majorBidi" w:cstheme="majorBidi"/>
            <w:sz w:val="20"/>
          </w:rPr>
          <w:t>b.i</w:t>
        </w:r>
        <w:proofErr w:type="spellEnd"/>
      </w:ins>
    </w:p>
    <w:p w14:paraId="0F3594F7" w14:textId="77777777" w:rsidR="00007A5F" w:rsidRPr="006843B8" w:rsidRDefault="00007A5F" w:rsidP="00007A5F">
      <w:pPr>
        <w:pStyle w:val="ListParagraph"/>
        <w:numPr>
          <w:ilvl w:val="3"/>
          <w:numId w:val="90"/>
        </w:numPr>
        <w:tabs>
          <w:tab w:val="left" w:pos="883"/>
        </w:tabs>
        <w:rPr>
          <w:ins w:id="119" w:author="Iraj Sodagar" w:date="2022-05-04T16:26:00Z"/>
          <w:rFonts w:asciiTheme="majorBidi" w:hAnsiTheme="majorBidi" w:cstheme="majorBidi"/>
          <w:sz w:val="20"/>
        </w:rPr>
      </w:pPr>
      <w:ins w:id="120" w:author="Iraj Sodagar" w:date="2022-05-04T16:26:00Z">
        <w:r w:rsidRPr="006843B8">
          <w:rPr>
            <w:rFonts w:asciiTheme="majorBidi" w:hAnsiTheme="majorBidi" w:cstheme="majorBidi"/>
            <w:sz w:val="20"/>
          </w:rPr>
          <w:t>configuring the MSE instantiation</w:t>
        </w:r>
      </w:ins>
    </w:p>
    <w:p w14:paraId="15A082B4" w14:textId="77777777" w:rsidR="00007A5F" w:rsidRPr="006843B8" w:rsidRDefault="00007A5F" w:rsidP="00007A5F">
      <w:pPr>
        <w:pStyle w:val="ListParagraph"/>
        <w:numPr>
          <w:ilvl w:val="3"/>
          <w:numId w:val="90"/>
        </w:numPr>
        <w:tabs>
          <w:tab w:val="left" w:pos="883"/>
        </w:tabs>
        <w:rPr>
          <w:ins w:id="121" w:author="Iraj Sodagar" w:date="2022-05-04T16:26:00Z"/>
          <w:rFonts w:asciiTheme="majorBidi" w:hAnsiTheme="majorBidi" w:cstheme="majorBidi"/>
          <w:sz w:val="20"/>
        </w:rPr>
      </w:pPr>
      <w:ins w:id="122" w:author="Iraj Sodagar" w:date="2022-05-04T16:26:00Z">
        <w:r w:rsidRPr="006843B8">
          <w:rPr>
            <w:rFonts w:asciiTheme="majorBidi" w:hAnsiTheme="majorBidi" w:cstheme="majorBidi"/>
            <w:sz w:val="20"/>
          </w:rPr>
          <w:t>Retrieving the state and status of the MSE instantiation</w:t>
        </w:r>
      </w:ins>
    </w:p>
    <w:p w14:paraId="49C2E4FE" w14:textId="77777777" w:rsidR="00007A5F" w:rsidRPr="006843B8" w:rsidRDefault="00007A5F" w:rsidP="00007A5F">
      <w:pPr>
        <w:pStyle w:val="ListParagraph"/>
        <w:numPr>
          <w:ilvl w:val="2"/>
          <w:numId w:val="90"/>
        </w:numPr>
        <w:tabs>
          <w:tab w:val="left" w:pos="883"/>
        </w:tabs>
        <w:rPr>
          <w:ins w:id="123" w:author="Iraj Sodagar" w:date="2022-05-04T16:26:00Z"/>
          <w:rFonts w:asciiTheme="majorBidi" w:hAnsiTheme="majorBidi" w:cstheme="majorBidi"/>
          <w:sz w:val="20"/>
        </w:rPr>
      </w:pPr>
      <w:ins w:id="124" w:author="Iraj Sodagar" w:date="2022-05-04T16:26:00Z">
        <w:r w:rsidRPr="006843B8">
          <w:rPr>
            <w:rFonts w:asciiTheme="majorBidi" w:hAnsiTheme="majorBidi" w:cstheme="majorBidi"/>
            <w:sz w:val="20"/>
          </w:rPr>
          <w:t xml:space="preserve">A service API for </w:t>
        </w:r>
        <w:proofErr w:type="spellStart"/>
        <w:r w:rsidRPr="006843B8">
          <w:rPr>
            <w:rFonts w:asciiTheme="majorBidi" w:hAnsiTheme="majorBidi" w:cstheme="majorBidi"/>
            <w:sz w:val="20"/>
          </w:rPr>
          <w:t>b.ii</w:t>
        </w:r>
        <w:proofErr w:type="spellEnd"/>
      </w:ins>
    </w:p>
    <w:p w14:paraId="54D7C78D" w14:textId="77777777" w:rsidR="00007A5F" w:rsidRPr="006843B8" w:rsidRDefault="00007A5F" w:rsidP="00007A5F">
      <w:pPr>
        <w:tabs>
          <w:tab w:val="left" w:pos="883"/>
        </w:tabs>
        <w:ind w:left="1980"/>
        <w:rPr>
          <w:ins w:id="125" w:author="Iraj Sodagar" w:date="2022-05-04T16:26:00Z"/>
          <w:rFonts w:asciiTheme="majorBidi" w:hAnsiTheme="majorBidi" w:cstheme="majorBidi"/>
        </w:rPr>
      </w:pPr>
    </w:p>
    <w:p w14:paraId="750F5FE9" w14:textId="77777777" w:rsidR="00007A5F" w:rsidRPr="006843B8" w:rsidRDefault="00007A5F" w:rsidP="00007A5F">
      <w:pPr>
        <w:tabs>
          <w:tab w:val="left" w:pos="883"/>
        </w:tabs>
        <w:ind w:left="284"/>
        <w:jc w:val="both"/>
        <w:rPr>
          <w:ins w:id="126" w:author="Iraj Sodagar" w:date="2022-05-04T16:26:00Z"/>
          <w:rFonts w:asciiTheme="majorBidi" w:hAnsiTheme="majorBidi" w:cstheme="majorBidi"/>
        </w:rPr>
      </w:pPr>
      <w:ins w:id="127" w:author="Iraj Sodagar" w:date="2022-05-04T16:26:00Z">
        <w:r w:rsidRPr="006843B8">
          <w:rPr>
            <w:rFonts w:asciiTheme="majorBidi" w:hAnsiTheme="majorBidi" w:cstheme="majorBidi"/>
          </w:rPr>
          <w:t>And MSE SDK implementation of the above spec for android should support the followings:</w:t>
        </w:r>
      </w:ins>
    </w:p>
    <w:p w14:paraId="69DF58DD" w14:textId="77777777" w:rsidR="00007A5F" w:rsidRPr="006843B8" w:rsidRDefault="00007A5F" w:rsidP="00007A5F">
      <w:pPr>
        <w:pStyle w:val="ListParagraph"/>
        <w:numPr>
          <w:ilvl w:val="0"/>
          <w:numId w:val="91"/>
        </w:numPr>
        <w:tabs>
          <w:tab w:val="left" w:pos="883"/>
        </w:tabs>
        <w:rPr>
          <w:ins w:id="128" w:author="Iraj Sodagar" w:date="2022-05-04T16:26:00Z"/>
          <w:rFonts w:asciiTheme="majorBidi" w:hAnsiTheme="majorBidi" w:cstheme="majorBidi"/>
          <w:sz w:val="20"/>
        </w:rPr>
      </w:pPr>
      <w:ins w:id="129" w:author="Iraj Sodagar" w:date="2022-05-04T16:26:00Z">
        <w:r w:rsidRPr="006843B8">
          <w:rPr>
            <w:rFonts w:asciiTheme="majorBidi" w:hAnsiTheme="majorBidi" w:cstheme="majorBidi"/>
            <w:sz w:val="20"/>
          </w:rPr>
          <w:t>Media aspects conforming to a.</w:t>
        </w:r>
      </w:ins>
    </w:p>
    <w:p w14:paraId="386113CA" w14:textId="77777777" w:rsidR="00007A5F" w:rsidRPr="006843B8" w:rsidRDefault="00007A5F" w:rsidP="00007A5F">
      <w:pPr>
        <w:pStyle w:val="ListParagraph"/>
        <w:numPr>
          <w:ilvl w:val="0"/>
          <w:numId w:val="91"/>
        </w:numPr>
        <w:tabs>
          <w:tab w:val="left" w:pos="883"/>
        </w:tabs>
        <w:rPr>
          <w:ins w:id="130" w:author="Iraj Sodagar" w:date="2022-05-04T16:26:00Z"/>
          <w:rFonts w:asciiTheme="majorBidi" w:hAnsiTheme="majorBidi" w:cstheme="majorBidi"/>
          <w:sz w:val="20"/>
        </w:rPr>
      </w:pPr>
      <w:ins w:id="131" w:author="Iraj Sodagar" w:date="2022-05-04T16:26:00Z">
        <w:r w:rsidRPr="006843B8">
          <w:rPr>
            <w:rFonts w:asciiTheme="majorBidi" w:hAnsiTheme="majorBidi" w:cstheme="majorBidi"/>
            <w:sz w:val="20"/>
          </w:rPr>
          <w:t xml:space="preserve">The MDD of </w:t>
        </w:r>
        <w:proofErr w:type="spellStart"/>
        <w:proofErr w:type="gramStart"/>
        <w:r w:rsidRPr="006843B8">
          <w:rPr>
            <w:rFonts w:asciiTheme="majorBidi" w:hAnsiTheme="majorBidi" w:cstheme="majorBidi"/>
            <w:sz w:val="20"/>
          </w:rPr>
          <w:t>b.i</w:t>
        </w:r>
        <w:proofErr w:type="spellEnd"/>
        <w:proofErr w:type="gramEnd"/>
        <w:r w:rsidRPr="006843B8">
          <w:rPr>
            <w:rFonts w:asciiTheme="majorBidi" w:hAnsiTheme="majorBidi" w:cstheme="majorBidi"/>
            <w:sz w:val="20"/>
          </w:rPr>
          <w:t xml:space="preserve"> and specific implementation of </w:t>
        </w:r>
        <w:proofErr w:type="spellStart"/>
        <w:r w:rsidRPr="006843B8">
          <w:rPr>
            <w:rFonts w:asciiTheme="majorBidi" w:hAnsiTheme="majorBidi" w:cstheme="majorBidi"/>
            <w:sz w:val="20"/>
          </w:rPr>
          <w:t>b.ii</w:t>
        </w:r>
        <w:proofErr w:type="spellEnd"/>
      </w:ins>
    </w:p>
    <w:p w14:paraId="7F410FBC" w14:textId="77777777" w:rsidR="00007A5F" w:rsidRPr="006843B8" w:rsidRDefault="00007A5F" w:rsidP="00007A5F">
      <w:pPr>
        <w:tabs>
          <w:tab w:val="left" w:pos="883"/>
        </w:tabs>
        <w:ind w:left="284"/>
        <w:jc w:val="both"/>
        <w:rPr>
          <w:ins w:id="132" w:author="Iraj Sodagar" w:date="2022-05-04T16:26:00Z"/>
          <w:rFonts w:asciiTheme="majorBidi" w:hAnsiTheme="majorBidi" w:cstheme="majorBidi"/>
        </w:rPr>
      </w:pPr>
      <w:ins w:id="133" w:author="Iraj Sodagar" w:date="2022-05-04T16:26:00Z">
        <w:r w:rsidRPr="006843B8">
          <w:rPr>
            <w:rFonts w:asciiTheme="majorBidi" w:hAnsiTheme="majorBidi" w:cstheme="majorBidi"/>
          </w:rPr>
          <w:t xml:space="preserve">The MDD describes the features implemented by the MSE SDK. The </w:t>
        </w:r>
        <w:proofErr w:type="spellStart"/>
        <w:r w:rsidRPr="006843B8">
          <w:rPr>
            <w:rFonts w:asciiTheme="majorBidi" w:hAnsiTheme="majorBidi" w:cstheme="majorBidi"/>
          </w:rPr>
          <w:t>b.ii</w:t>
        </w:r>
        <w:proofErr w:type="spellEnd"/>
        <w:r w:rsidRPr="006843B8">
          <w:rPr>
            <w:rFonts w:asciiTheme="majorBidi" w:hAnsiTheme="majorBidi" w:cstheme="majorBidi"/>
          </w:rPr>
          <w:t xml:space="preserve"> APIs allow an external Android process to retrieve this document </w:t>
        </w:r>
        <w:r>
          <w:rPr>
            <w:rFonts w:asciiTheme="majorBidi" w:hAnsiTheme="majorBidi" w:cstheme="majorBidi"/>
          </w:rPr>
          <w:t xml:space="preserve">and </w:t>
        </w:r>
        <w:r w:rsidRPr="006843B8">
          <w:rPr>
            <w:rFonts w:asciiTheme="majorBidi" w:hAnsiTheme="majorBidi" w:cstheme="majorBidi"/>
          </w:rPr>
          <w:t>configure the SDK with a set of configurable parameters that are described in the MDD and the state and status of the running SDK.</w:t>
        </w:r>
      </w:ins>
    </w:p>
    <w:p w14:paraId="7E0599F3" w14:textId="77777777" w:rsidR="00007A5F" w:rsidRDefault="00007A5F" w:rsidP="00007A5F">
      <w:pPr>
        <w:tabs>
          <w:tab w:val="left" w:pos="883"/>
        </w:tabs>
        <w:ind w:left="284"/>
        <w:jc w:val="both"/>
        <w:rPr>
          <w:ins w:id="134" w:author="Iraj Sodagar" w:date="2022-05-04T16:26:00Z"/>
        </w:rPr>
      </w:pPr>
      <w:ins w:id="135" w:author="Iraj Sodagar" w:date="2022-05-04T16:26:00Z">
        <w:r>
          <w:t>The language and syntax of MDD and the general framework of MCA can be defined uniformly for all SA4 media service enabler specification and only specific codepoints for each specification is defined in that specification. An external function or application understanding MDD language and syntax, as well as supporting MCA, can retrieve the information from an MSE implementation and if it recognizes the MSE spec identifier, then it can parse and process the MDD and its configuration parameters.</w:t>
        </w:r>
      </w:ins>
    </w:p>
    <w:p w14:paraId="60EBD47D" w14:textId="72D4FF71" w:rsidR="00675FBE" w:rsidRDefault="00007A5F" w:rsidP="007069B8">
      <w:pPr>
        <w:tabs>
          <w:tab w:val="left" w:pos="883"/>
        </w:tabs>
        <w:ind w:left="284"/>
        <w:jc w:val="both"/>
      </w:pPr>
      <w:ins w:id="136" w:author="Iraj Sodagar" w:date="2022-05-04T16:26:00Z">
        <w:r>
          <w:t>An example of MDD can be found in ISO/IEC 23090-8. The function description document is a JSON document that describes the functionalities and features a function provides and its configuration parameters.</w:t>
        </w:r>
      </w:ins>
    </w:p>
    <w:p w14:paraId="36A792CA" w14:textId="28782381" w:rsidR="00E43C8F" w:rsidRDefault="00E43C8F" w:rsidP="00E43C8F"/>
    <w:sectPr w:rsidR="00E43C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46B12" w14:textId="77777777" w:rsidR="00AA1607" w:rsidRDefault="00AA1607">
      <w:r>
        <w:separator/>
      </w:r>
    </w:p>
  </w:endnote>
  <w:endnote w:type="continuationSeparator" w:id="0">
    <w:p w14:paraId="2AE835F6" w14:textId="77777777" w:rsidR="00AA1607" w:rsidRDefault="00AA1607">
      <w:r>
        <w:continuationSeparator/>
      </w:r>
    </w:p>
  </w:endnote>
  <w:endnote w:type="continuationNotice" w:id="1">
    <w:p w14:paraId="05D5510B" w14:textId="77777777" w:rsidR="00AA1607" w:rsidRDefault="00AA1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4F970" w14:textId="77777777" w:rsidR="00AA1607" w:rsidRDefault="00AA1607">
      <w:r>
        <w:separator/>
      </w:r>
    </w:p>
  </w:footnote>
  <w:footnote w:type="continuationSeparator" w:id="0">
    <w:p w14:paraId="68ED7D81" w14:textId="77777777" w:rsidR="00AA1607" w:rsidRDefault="00AA1607">
      <w:r>
        <w:continuationSeparator/>
      </w:r>
    </w:p>
  </w:footnote>
  <w:footnote w:type="continuationNotice" w:id="1">
    <w:p w14:paraId="3C5D6D29" w14:textId="77777777" w:rsidR="00AA1607" w:rsidRDefault="00AA16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4"/>
  </w:num>
  <w:num w:numId="2">
    <w:abstractNumId w:val="80"/>
  </w:num>
  <w:num w:numId="3">
    <w:abstractNumId w:val="26"/>
  </w:num>
  <w:num w:numId="4">
    <w:abstractNumId w:val="71"/>
  </w:num>
  <w:num w:numId="5">
    <w:abstractNumId w:val="8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5"/>
  </w:num>
  <w:num w:numId="7">
    <w:abstractNumId w:val="67"/>
  </w:num>
  <w:num w:numId="8">
    <w:abstractNumId w:val="52"/>
  </w:num>
  <w:num w:numId="9">
    <w:abstractNumId w:val="22"/>
  </w:num>
  <w:num w:numId="10">
    <w:abstractNumId w:val="11"/>
  </w:num>
  <w:num w:numId="11">
    <w:abstractNumId w:val="28"/>
  </w:num>
  <w:num w:numId="12">
    <w:abstractNumId w:val="44"/>
  </w:num>
  <w:num w:numId="13">
    <w:abstractNumId w:val="85"/>
  </w:num>
  <w:num w:numId="14">
    <w:abstractNumId w:val="49"/>
  </w:num>
  <w:num w:numId="15">
    <w:abstractNumId w:val="83"/>
  </w:num>
  <w:num w:numId="16">
    <w:abstractNumId w:val="46"/>
  </w:num>
  <w:num w:numId="17">
    <w:abstractNumId w:val="31"/>
  </w:num>
  <w:num w:numId="18">
    <w:abstractNumId w:val="20"/>
  </w:num>
  <w:num w:numId="19">
    <w:abstractNumId w:val="60"/>
  </w:num>
  <w:num w:numId="20">
    <w:abstractNumId w:val="17"/>
  </w:num>
  <w:num w:numId="21">
    <w:abstractNumId w:val="64"/>
  </w:num>
  <w:num w:numId="22">
    <w:abstractNumId w:val="33"/>
  </w:num>
  <w:num w:numId="23">
    <w:abstractNumId w:val="32"/>
  </w:num>
  <w:num w:numId="24">
    <w:abstractNumId w:val="16"/>
  </w:num>
  <w:num w:numId="25">
    <w:abstractNumId w:val="3"/>
  </w:num>
  <w:num w:numId="2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2"/>
  </w:num>
  <w:num w:numId="29">
    <w:abstractNumId w:val="76"/>
  </w:num>
  <w:num w:numId="30">
    <w:abstractNumId w:val="54"/>
  </w:num>
  <w:num w:numId="31">
    <w:abstractNumId w:val="8"/>
  </w:num>
  <w:num w:numId="32">
    <w:abstractNumId w:val="77"/>
  </w:num>
  <w:num w:numId="33">
    <w:abstractNumId w:val="41"/>
  </w:num>
  <w:num w:numId="34">
    <w:abstractNumId w:val="0"/>
  </w:num>
  <w:num w:numId="35">
    <w:abstractNumId w:val="69"/>
  </w:num>
  <w:num w:numId="36">
    <w:abstractNumId w:val="38"/>
  </w:num>
  <w:num w:numId="37">
    <w:abstractNumId w:val="70"/>
  </w:num>
  <w:num w:numId="38">
    <w:abstractNumId w:val="7"/>
  </w:num>
  <w:num w:numId="39">
    <w:abstractNumId w:val="58"/>
  </w:num>
  <w:num w:numId="40">
    <w:abstractNumId w:val="53"/>
  </w:num>
  <w:num w:numId="41">
    <w:abstractNumId w:val="30"/>
  </w:num>
  <w:num w:numId="42">
    <w:abstractNumId w:val="36"/>
  </w:num>
  <w:num w:numId="43">
    <w:abstractNumId w:val="27"/>
  </w:num>
  <w:num w:numId="44">
    <w:abstractNumId w:val="72"/>
  </w:num>
  <w:num w:numId="45">
    <w:abstractNumId w:val="87"/>
  </w:num>
  <w:num w:numId="46">
    <w:abstractNumId w:val="34"/>
  </w:num>
  <w:num w:numId="47">
    <w:abstractNumId w:val="5"/>
  </w:num>
  <w:num w:numId="48">
    <w:abstractNumId w:val="63"/>
  </w:num>
  <w:num w:numId="49">
    <w:abstractNumId w:val="19"/>
  </w:num>
  <w:num w:numId="50">
    <w:abstractNumId w:val="21"/>
  </w:num>
  <w:num w:numId="51">
    <w:abstractNumId w:val="73"/>
  </w:num>
  <w:num w:numId="52">
    <w:abstractNumId w:val="40"/>
  </w:num>
  <w:num w:numId="53">
    <w:abstractNumId w:val="61"/>
  </w:num>
  <w:num w:numId="54">
    <w:abstractNumId w:val="65"/>
  </w:num>
  <w:num w:numId="55">
    <w:abstractNumId w:val="57"/>
  </w:num>
  <w:num w:numId="56">
    <w:abstractNumId w:val="45"/>
  </w:num>
  <w:num w:numId="57">
    <w:abstractNumId w:val="37"/>
  </w:num>
  <w:num w:numId="5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15"/>
  </w:num>
  <w:num w:numId="61">
    <w:abstractNumId w:val="42"/>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78"/>
  </w:num>
  <w:num w:numId="66">
    <w:abstractNumId w:val="39"/>
  </w:num>
  <w:num w:numId="67">
    <w:abstractNumId w:val="68"/>
  </w:num>
  <w:num w:numId="68">
    <w:abstractNumId w:val="75"/>
  </w:num>
  <w:num w:numId="69">
    <w:abstractNumId w:val="1"/>
  </w:num>
  <w:num w:numId="70">
    <w:abstractNumId w:val="84"/>
  </w:num>
  <w:num w:numId="71">
    <w:abstractNumId w:val="79"/>
  </w:num>
  <w:num w:numId="72">
    <w:abstractNumId w:val="50"/>
  </w:num>
  <w:num w:numId="73">
    <w:abstractNumId w:val="29"/>
  </w:num>
  <w:num w:numId="74">
    <w:abstractNumId w:val="14"/>
  </w:num>
  <w:num w:numId="75">
    <w:abstractNumId w:val="47"/>
  </w:num>
  <w:num w:numId="76">
    <w:abstractNumId w:val="6"/>
  </w:num>
  <w:num w:numId="77">
    <w:abstractNumId w:val="43"/>
  </w:num>
  <w:num w:numId="78">
    <w:abstractNumId w:val="35"/>
  </w:num>
  <w:num w:numId="79">
    <w:abstractNumId w:val="51"/>
  </w:num>
  <w:num w:numId="80">
    <w:abstractNumId w:val="82"/>
  </w:num>
  <w:num w:numId="81">
    <w:abstractNumId w:val="48"/>
  </w:num>
  <w:num w:numId="82">
    <w:abstractNumId w:val="10"/>
  </w:num>
  <w:num w:numId="83">
    <w:abstractNumId w:val="86"/>
  </w:num>
  <w:num w:numId="84">
    <w:abstractNumId w:val="9"/>
  </w:num>
  <w:num w:numId="85">
    <w:abstractNumId w:val="56"/>
  </w:num>
  <w:num w:numId="86">
    <w:abstractNumId w:val="4"/>
  </w:num>
  <w:num w:numId="87">
    <w:abstractNumId w:val="25"/>
  </w:num>
  <w:num w:numId="88">
    <w:abstractNumId w:val="62"/>
  </w:num>
  <w:num w:numId="89">
    <w:abstractNumId w:val="66"/>
  </w:num>
  <w:num w:numId="90">
    <w:abstractNumId w:val="13"/>
  </w:num>
  <w:num w:numId="91">
    <w:abstractNumId w:val="59"/>
  </w:num>
  <w:num w:numId="92">
    <w:abstractNumId w:val="7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1EDA"/>
    <w:rsid w:val="00007A5F"/>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4754C"/>
    <w:rsid w:val="000552CC"/>
    <w:rsid w:val="0005685F"/>
    <w:rsid w:val="000642BA"/>
    <w:rsid w:val="00064BD0"/>
    <w:rsid w:val="00064E30"/>
    <w:rsid w:val="0006549B"/>
    <w:rsid w:val="0006619E"/>
    <w:rsid w:val="00071E54"/>
    <w:rsid w:val="00072702"/>
    <w:rsid w:val="000768C5"/>
    <w:rsid w:val="0007715E"/>
    <w:rsid w:val="00080291"/>
    <w:rsid w:val="000813F1"/>
    <w:rsid w:val="0008390E"/>
    <w:rsid w:val="00087217"/>
    <w:rsid w:val="00087DEC"/>
    <w:rsid w:val="00092936"/>
    <w:rsid w:val="0009353B"/>
    <w:rsid w:val="00095632"/>
    <w:rsid w:val="00096061"/>
    <w:rsid w:val="000A07BB"/>
    <w:rsid w:val="000A47C6"/>
    <w:rsid w:val="000A5872"/>
    <w:rsid w:val="000A6394"/>
    <w:rsid w:val="000B24F3"/>
    <w:rsid w:val="000B50F5"/>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481E"/>
    <w:rsid w:val="000D4BBA"/>
    <w:rsid w:val="000D5B12"/>
    <w:rsid w:val="000D77E3"/>
    <w:rsid w:val="000E1068"/>
    <w:rsid w:val="000E146B"/>
    <w:rsid w:val="000E2917"/>
    <w:rsid w:val="000E2FBD"/>
    <w:rsid w:val="000E3344"/>
    <w:rsid w:val="000E35ED"/>
    <w:rsid w:val="000E5211"/>
    <w:rsid w:val="000F094C"/>
    <w:rsid w:val="000F0AB6"/>
    <w:rsid w:val="000F0BE0"/>
    <w:rsid w:val="000F33E4"/>
    <w:rsid w:val="000F643F"/>
    <w:rsid w:val="000F6684"/>
    <w:rsid w:val="00101A2E"/>
    <w:rsid w:val="00103AB6"/>
    <w:rsid w:val="00107612"/>
    <w:rsid w:val="001112F1"/>
    <w:rsid w:val="0011188E"/>
    <w:rsid w:val="00113B4D"/>
    <w:rsid w:val="00114026"/>
    <w:rsid w:val="00122053"/>
    <w:rsid w:val="001246C9"/>
    <w:rsid w:val="001268CC"/>
    <w:rsid w:val="00126DB5"/>
    <w:rsid w:val="00134E80"/>
    <w:rsid w:val="001354D9"/>
    <w:rsid w:val="001370A8"/>
    <w:rsid w:val="00140296"/>
    <w:rsid w:val="001406B8"/>
    <w:rsid w:val="0014217A"/>
    <w:rsid w:val="001432C0"/>
    <w:rsid w:val="0014373A"/>
    <w:rsid w:val="00145AA7"/>
    <w:rsid w:val="00145D43"/>
    <w:rsid w:val="001503CC"/>
    <w:rsid w:val="001509F1"/>
    <w:rsid w:val="00151312"/>
    <w:rsid w:val="00152BDE"/>
    <w:rsid w:val="00154AB9"/>
    <w:rsid w:val="00155F4C"/>
    <w:rsid w:val="00156F51"/>
    <w:rsid w:val="00160BCD"/>
    <w:rsid w:val="00161F6C"/>
    <w:rsid w:val="00164859"/>
    <w:rsid w:val="00173122"/>
    <w:rsid w:val="0017446E"/>
    <w:rsid w:val="00174E98"/>
    <w:rsid w:val="00180273"/>
    <w:rsid w:val="00182940"/>
    <w:rsid w:val="0018302E"/>
    <w:rsid w:val="0018506D"/>
    <w:rsid w:val="00192C46"/>
    <w:rsid w:val="001933BD"/>
    <w:rsid w:val="00195208"/>
    <w:rsid w:val="001952DD"/>
    <w:rsid w:val="001965B8"/>
    <w:rsid w:val="001A08B3"/>
    <w:rsid w:val="001A18BD"/>
    <w:rsid w:val="001A2087"/>
    <w:rsid w:val="001A3B41"/>
    <w:rsid w:val="001A3F0E"/>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56B"/>
    <w:rsid w:val="001F50AC"/>
    <w:rsid w:val="001F66B7"/>
    <w:rsid w:val="001F7F14"/>
    <w:rsid w:val="00200087"/>
    <w:rsid w:val="00200C48"/>
    <w:rsid w:val="00206C2D"/>
    <w:rsid w:val="00207071"/>
    <w:rsid w:val="00216434"/>
    <w:rsid w:val="002177A9"/>
    <w:rsid w:val="00221355"/>
    <w:rsid w:val="00232A57"/>
    <w:rsid w:val="00234A79"/>
    <w:rsid w:val="00235E0B"/>
    <w:rsid w:val="00237087"/>
    <w:rsid w:val="00243E2D"/>
    <w:rsid w:val="00244B72"/>
    <w:rsid w:val="00245F54"/>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80EA4"/>
    <w:rsid w:val="002840C6"/>
    <w:rsid w:val="00284FEB"/>
    <w:rsid w:val="0028594C"/>
    <w:rsid w:val="002860C4"/>
    <w:rsid w:val="00287307"/>
    <w:rsid w:val="002949C8"/>
    <w:rsid w:val="00296518"/>
    <w:rsid w:val="00296788"/>
    <w:rsid w:val="002A3F0C"/>
    <w:rsid w:val="002A4757"/>
    <w:rsid w:val="002A5093"/>
    <w:rsid w:val="002A50A1"/>
    <w:rsid w:val="002A50EB"/>
    <w:rsid w:val="002A583A"/>
    <w:rsid w:val="002A6398"/>
    <w:rsid w:val="002B0D43"/>
    <w:rsid w:val="002B1287"/>
    <w:rsid w:val="002B464D"/>
    <w:rsid w:val="002B5237"/>
    <w:rsid w:val="002B5741"/>
    <w:rsid w:val="002B745C"/>
    <w:rsid w:val="002B7E68"/>
    <w:rsid w:val="002C20CB"/>
    <w:rsid w:val="002C5229"/>
    <w:rsid w:val="002C6EFE"/>
    <w:rsid w:val="002C7F62"/>
    <w:rsid w:val="002D0F20"/>
    <w:rsid w:val="002D1B15"/>
    <w:rsid w:val="002D6149"/>
    <w:rsid w:val="002D679F"/>
    <w:rsid w:val="002D6C39"/>
    <w:rsid w:val="002E0CB3"/>
    <w:rsid w:val="002E324E"/>
    <w:rsid w:val="002E59D5"/>
    <w:rsid w:val="002F06D9"/>
    <w:rsid w:val="002F44C4"/>
    <w:rsid w:val="002F5557"/>
    <w:rsid w:val="00301710"/>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A7C"/>
    <w:rsid w:val="00340B26"/>
    <w:rsid w:val="003455FA"/>
    <w:rsid w:val="003503C2"/>
    <w:rsid w:val="00351357"/>
    <w:rsid w:val="0035340F"/>
    <w:rsid w:val="0035359E"/>
    <w:rsid w:val="00353A42"/>
    <w:rsid w:val="003546B9"/>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5516"/>
    <w:rsid w:val="00396887"/>
    <w:rsid w:val="00397D5E"/>
    <w:rsid w:val="003A2101"/>
    <w:rsid w:val="003A2D73"/>
    <w:rsid w:val="003A2F56"/>
    <w:rsid w:val="003B4E28"/>
    <w:rsid w:val="003B50BC"/>
    <w:rsid w:val="003B5C0F"/>
    <w:rsid w:val="003B5E52"/>
    <w:rsid w:val="003B70C8"/>
    <w:rsid w:val="003B7FAE"/>
    <w:rsid w:val="003C2EAA"/>
    <w:rsid w:val="003C53C6"/>
    <w:rsid w:val="003C5C55"/>
    <w:rsid w:val="003C72F3"/>
    <w:rsid w:val="003D00FE"/>
    <w:rsid w:val="003D115B"/>
    <w:rsid w:val="003D3FB9"/>
    <w:rsid w:val="003E1A36"/>
    <w:rsid w:val="003E543A"/>
    <w:rsid w:val="003E5810"/>
    <w:rsid w:val="003E7F15"/>
    <w:rsid w:val="003F15BA"/>
    <w:rsid w:val="003F1BC5"/>
    <w:rsid w:val="003F2138"/>
    <w:rsid w:val="003F298E"/>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5F9E"/>
    <w:rsid w:val="004166B8"/>
    <w:rsid w:val="00421721"/>
    <w:rsid w:val="004242F1"/>
    <w:rsid w:val="004270BD"/>
    <w:rsid w:val="00431A3C"/>
    <w:rsid w:val="00432FD8"/>
    <w:rsid w:val="00437911"/>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553C"/>
    <w:rsid w:val="00477415"/>
    <w:rsid w:val="00482C30"/>
    <w:rsid w:val="00482F4E"/>
    <w:rsid w:val="00483802"/>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B7F95"/>
    <w:rsid w:val="004C0DDE"/>
    <w:rsid w:val="004C12A9"/>
    <w:rsid w:val="004C5FCD"/>
    <w:rsid w:val="004D0304"/>
    <w:rsid w:val="004D43B9"/>
    <w:rsid w:val="004E22E7"/>
    <w:rsid w:val="004E3181"/>
    <w:rsid w:val="004E5BA2"/>
    <w:rsid w:val="004E5D46"/>
    <w:rsid w:val="004F2C53"/>
    <w:rsid w:val="004F4C73"/>
    <w:rsid w:val="004F6786"/>
    <w:rsid w:val="00501AA3"/>
    <w:rsid w:val="00503340"/>
    <w:rsid w:val="0050349C"/>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94"/>
    <w:rsid w:val="00545355"/>
    <w:rsid w:val="00546F9A"/>
    <w:rsid w:val="00547111"/>
    <w:rsid w:val="00551657"/>
    <w:rsid w:val="00551AC6"/>
    <w:rsid w:val="00553882"/>
    <w:rsid w:val="005544D6"/>
    <w:rsid w:val="00557924"/>
    <w:rsid w:val="00561EC6"/>
    <w:rsid w:val="00567DB0"/>
    <w:rsid w:val="0057239B"/>
    <w:rsid w:val="00573109"/>
    <w:rsid w:val="005736B9"/>
    <w:rsid w:val="00575080"/>
    <w:rsid w:val="005765F5"/>
    <w:rsid w:val="00577C7D"/>
    <w:rsid w:val="00581B00"/>
    <w:rsid w:val="005822FC"/>
    <w:rsid w:val="005828A4"/>
    <w:rsid w:val="00583FD3"/>
    <w:rsid w:val="005843F2"/>
    <w:rsid w:val="005850EC"/>
    <w:rsid w:val="00585E94"/>
    <w:rsid w:val="00590B57"/>
    <w:rsid w:val="00592D74"/>
    <w:rsid w:val="00595C42"/>
    <w:rsid w:val="005A0622"/>
    <w:rsid w:val="005A147C"/>
    <w:rsid w:val="005A50FE"/>
    <w:rsid w:val="005A558D"/>
    <w:rsid w:val="005A6801"/>
    <w:rsid w:val="005B163E"/>
    <w:rsid w:val="005B5BD5"/>
    <w:rsid w:val="005B64F9"/>
    <w:rsid w:val="005B6C80"/>
    <w:rsid w:val="005C1D49"/>
    <w:rsid w:val="005C4592"/>
    <w:rsid w:val="005C4A37"/>
    <w:rsid w:val="005C522F"/>
    <w:rsid w:val="005C5269"/>
    <w:rsid w:val="005C5F0E"/>
    <w:rsid w:val="005C6270"/>
    <w:rsid w:val="005C7D2C"/>
    <w:rsid w:val="005D3264"/>
    <w:rsid w:val="005D430B"/>
    <w:rsid w:val="005D58FD"/>
    <w:rsid w:val="005D74B5"/>
    <w:rsid w:val="005D7645"/>
    <w:rsid w:val="005E2C44"/>
    <w:rsid w:val="005E30B6"/>
    <w:rsid w:val="005E52E9"/>
    <w:rsid w:val="005E72F4"/>
    <w:rsid w:val="005F4910"/>
    <w:rsid w:val="00600121"/>
    <w:rsid w:val="00600303"/>
    <w:rsid w:val="00600443"/>
    <w:rsid w:val="0060221F"/>
    <w:rsid w:val="00602B14"/>
    <w:rsid w:val="00603231"/>
    <w:rsid w:val="00603C86"/>
    <w:rsid w:val="00612AC5"/>
    <w:rsid w:val="00612CE3"/>
    <w:rsid w:val="00621188"/>
    <w:rsid w:val="006216B7"/>
    <w:rsid w:val="006237A3"/>
    <w:rsid w:val="00624D05"/>
    <w:rsid w:val="006257ED"/>
    <w:rsid w:val="00626EF2"/>
    <w:rsid w:val="00627AE7"/>
    <w:rsid w:val="0063048C"/>
    <w:rsid w:val="00632F46"/>
    <w:rsid w:val="0063507D"/>
    <w:rsid w:val="006373C0"/>
    <w:rsid w:val="00640795"/>
    <w:rsid w:val="00640BB4"/>
    <w:rsid w:val="00642806"/>
    <w:rsid w:val="00643A13"/>
    <w:rsid w:val="00644EBC"/>
    <w:rsid w:val="00647366"/>
    <w:rsid w:val="00647DD5"/>
    <w:rsid w:val="00654070"/>
    <w:rsid w:val="006544E0"/>
    <w:rsid w:val="00655A37"/>
    <w:rsid w:val="00657193"/>
    <w:rsid w:val="006573C5"/>
    <w:rsid w:val="006605AA"/>
    <w:rsid w:val="00660695"/>
    <w:rsid w:val="00660E8F"/>
    <w:rsid w:val="0066281D"/>
    <w:rsid w:val="00662D35"/>
    <w:rsid w:val="00664067"/>
    <w:rsid w:val="006653C5"/>
    <w:rsid w:val="00666241"/>
    <w:rsid w:val="00667EFD"/>
    <w:rsid w:val="006719E4"/>
    <w:rsid w:val="00672CE0"/>
    <w:rsid w:val="00675880"/>
    <w:rsid w:val="00675FBE"/>
    <w:rsid w:val="00677F7C"/>
    <w:rsid w:val="00680A98"/>
    <w:rsid w:val="0068319E"/>
    <w:rsid w:val="006841AE"/>
    <w:rsid w:val="006843B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6830"/>
    <w:rsid w:val="006B082B"/>
    <w:rsid w:val="006B1401"/>
    <w:rsid w:val="006B1A6A"/>
    <w:rsid w:val="006B46FB"/>
    <w:rsid w:val="006B7215"/>
    <w:rsid w:val="006C2AF9"/>
    <w:rsid w:val="006C7743"/>
    <w:rsid w:val="006D05C7"/>
    <w:rsid w:val="006D1E69"/>
    <w:rsid w:val="006D4F9D"/>
    <w:rsid w:val="006D562C"/>
    <w:rsid w:val="006D6F10"/>
    <w:rsid w:val="006D76A0"/>
    <w:rsid w:val="006E05A6"/>
    <w:rsid w:val="006E21FB"/>
    <w:rsid w:val="006E2542"/>
    <w:rsid w:val="006E258D"/>
    <w:rsid w:val="006E2871"/>
    <w:rsid w:val="006E552C"/>
    <w:rsid w:val="006E68E4"/>
    <w:rsid w:val="006F6AC0"/>
    <w:rsid w:val="00704A9A"/>
    <w:rsid w:val="007057C6"/>
    <w:rsid w:val="007069B8"/>
    <w:rsid w:val="00707B0C"/>
    <w:rsid w:val="00710652"/>
    <w:rsid w:val="00711298"/>
    <w:rsid w:val="00711347"/>
    <w:rsid w:val="00714388"/>
    <w:rsid w:val="00715400"/>
    <w:rsid w:val="00715D6C"/>
    <w:rsid w:val="0071601F"/>
    <w:rsid w:val="0071647C"/>
    <w:rsid w:val="00716D1F"/>
    <w:rsid w:val="00717C3D"/>
    <w:rsid w:val="007212DD"/>
    <w:rsid w:val="00726E1F"/>
    <w:rsid w:val="007275EB"/>
    <w:rsid w:val="00727BCF"/>
    <w:rsid w:val="00733257"/>
    <w:rsid w:val="00733937"/>
    <w:rsid w:val="00733B72"/>
    <w:rsid w:val="00735D5E"/>
    <w:rsid w:val="007506DE"/>
    <w:rsid w:val="007513FC"/>
    <w:rsid w:val="0075199C"/>
    <w:rsid w:val="0075765C"/>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74B"/>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1FEA"/>
    <w:rsid w:val="007D50B5"/>
    <w:rsid w:val="007D6A07"/>
    <w:rsid w:val="007D7240"/>
    <w:rsid w:val="007E174B"/>
    <w:rsid w:val="007E1ADC"/>
    <w:rsid w:val="007E53C2"/>
    <w:rsid w:val="007E5DD1"/>
    <w:rsid w:val="007E6067"/>
    <w:rsid w:val="007E6B0D"/>
    <w:rsid w:val="007E6E0B"/>
    <w:rsid w:val="007F0BAF"/>
    <w:rsid w:val="007F473B"/>
    <w:rsid w:val="007F4E8C"/>
    <w:rsid w:val="007F5D87"/>
    <w:rsid w:val="007F6255"/>
    <w:rsid w:val="007F6D47"/>
    <w:rsid w:val="007F7259"/>
    <w:rsid w:val="007F7A71"/>
    <w:rsid w:val="0080173C"/>
    <w:rsid w:val="008025B9"/>
    <w:rsid w:val="008040A8"/>
    <w:rsid w:val="00804E33"/>
    <w:rsid w:val="00805D7C"/>
    <w:rsid w:val="00806522"/>
    <w:rsid w:val="008116EE"/>
    <w:rsid w:val="0081173C"/>
    <w:rsid w:val="00812E14"/>
    <w:rsid w:val="00814B3F"/>
    <w:rsid w:val="00814BE6"/>
    <w:rsid w:val="008204C8"/>
    <w:rsid w:val="008210BF"/>
    <w:rsid w:val="008212A5"/>
    <w:rsid w:val="00822247"/>
    <w:rsid w:val="008223BC"/>
    <w:rsid w:val="00823E65"/>
    <w:rsid w:val="00823F8E"/>
    <w:rsid w:val="00824CF2"/>
    <w:rsid w:val="008279FA"/>
    <w:rsid w:val="00827D42"/>
    <w:rsid w:val="0083244A"/>
    <w:rsid w:val="00836CDF"/>
    <w:rsid w:val="00843DF5"/>
    <w:rsid w:val="00847171"/>
    <w:rsid w:val="0085214B"/>
    <w:rsid w:val="00860DCB"/>
    <w:rsid w:val="008626E7"/>
    <w:rsid w:val="00863932"/>
    <w:rsid w:val="00867AE9"/>
    <w:rsid w:val="00870C8C"/>
    <w:rsid w:val="00870E68"/>
    <w:rsid w:val="00870EE7"/>
    <w:rsid w:val="00874CD5"/>
    <w:rsid w:val="00881178"/>
    <w:rsid w:val="00882560"/>
    <w:rsid w:val="0088270E"/>
    <w:rsid w:val="00883110"/>
    <w:rsid w:val="008839E5"/>
    <w:rsid w:val="008856AF"/>
    <w:rsid w:val="00885810"/>
    <w:rsid w:val="008863B9"/>
    <w:rsid w:val="00887866"/>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367C"/>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5F21"/>
    <w:rsid w:val="009276F6"/>
    <w:rsid w:val="009346DF"/>
    <w:rsid w:val="00937D96"/>
    <w:rsid w:val="00940AD9"/>
    <w:rsid w:val="009412FC"/>
    <w:rsid w:val="00941E30"/>
    <w:rsid w:val="0094299E"/>
    <w:rsid w:val="00943265"/>
    <w:rsid w:val="00943D68"/>
    <w:rsid w:val="00943FB9"/>
    <w:rsid w:val="00946381"/>
    <w:rsid w:val="0095208A"/>
    <w:rsid w:val="009554F9"/>
    <w:rsid w:val="00955E6A"/>
    <w:rsid w:val="009566EC"/>
    <w:rsid w:val="00956CEB"/>
    <w:rsid w:val="00966994"/>
    <w:rsid w:val="00967E2D"/>
    <w:rsid w:val="0097234C"/>
    <w:rsid w:val="0097397C"/>
    <w:rsid w:val="00974620"/>
    <w:rsid w:val="00974F64"/>
    <w:rsid w:val="009770BA"/>
    <w:rsid w:val="009773BF"/>
    <w:rsid w:val="009777D9"/>
    <w:rsid w:val="00981444"/>
    <w:rsid w:val="00982C93"/>
    <w:rsid w:val="00982FDF"/>
    <w:rsid w:val="0098506F"/>
    <w:rsid w:val="00985AE4"/>
    <w:rsid w:val="0098650D"/>
    <w:rsid w:val="00986F81"/>
    <w:rsid w:val="00991B88"/>
    <w:rsid w:val="00996B4A"/>
    <w:rsid w:val="00996F21"/>
    <w:rsid w:val="009A1063"/>
    <w:rsid w:val="009A3F62"/>
    <w:rsid w:val="009A5753"/>
    <w:rsid w:val="009A579D"/>
    <w:rsid w:val="009A7A9E"/>
    <w:rsid w:val="009B1142"/>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A8E"/>
    <w:rsid w:val="009D1D9B"/>
    <w:rsid w:val="009D5718"/>
    <w:rsid w:val="009D698B"/>
    <w:rsid w:val="009E08E3"/>
    <w:rsid w:val="009E2FA0"/>
    <w:rsid w:val="009E3297"/>
    <w:rsid w:val="009E3D25"/>
    <w:rsid w:val="009E541D"/>
    <w:rsid w:val="009F0174"/>
    <w:rsid w:val="009F089C"/>
    <w:rsid w:val="009F0AF8"/>
    <w:rsid w:val="009F6F6F"/>
    <w:rsid w:val="009F7020"/>
    <w:rsid w:val="009F734F"/>
    <w:rsid w:val="00A00145"/>
    <w:rsid w:val="00A018C6"/>
    <w:rsid w:val="00A048C1"/>
    <w:rsid w:val="00A05D20"/>
    <w:rsid w:val="00A06FA1"/>
    <w:rsid w:val="00A071A0"/>
    <w:rsid w:val="00A17D5C"/>
    <w:rsid w:val="00A20163"/>
    <w:rsid w:val="00A246B6"/>
    <w:rsid w:val="00A26BA1"/>
    <w:rsid w:val="00A27463"/>
    <w:rsid w:val="00A339FE"/>
    <w:rsid w:val="00A33C27"/>
    <w:rsid w:val="00A3547C"/>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100D"/>
    <w:rsid w:val="00A73738"/>
    <w:rsid w:val="00A739DA"/>
    <w:rsid w:val="00A7580D"/>
    <w:rsid w:val="00A75C17"/>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1607"/>
    <w:rsid w:val="00AA270E"/>
    <w:rsid w:val="00AA2CBC"/>
    <w:rsid w:val="00AA2F21"/>
    <w:rsid w:val="00AA4E05"/>
    <w:rsid w:val="00AA5A52"/>
    <w:rsid w:val="00AB1242"/>
    <w:rsid w:val="00AB4038"/>
    <w:rsid w:val="00AB4995"/>
    <w:rsid w:val="00AB621A"/>
    <w:rsid w:val="00AB6BC3"/>
    <w:rsid w:val="00AB759F"/>
    <w:rsid w:val="00AC4C1E"/>
    <w:rsid w:val="00AC52C0"/>
    <w:rsid w:val="00AC5820"/>
    <w:rsid w:val="00AC6B51"/>
    <w:rsid w:val="00AC6F97"/>
    <w:rsid w:val="00AD0776"/>
    <w:rsid w:val="00AD1358"/>
    <w:rsid w:val="00AD1A9A"/>
    <w:rsid w:val="00AD1CD8"/>
    <w:rsid w:val="00AD547F"/>
    <w:rsid w:val="00AE0A3B"/>
    <w:rsid w:val="00AE22C2"/>
    <w:rsid w:val="00AE2508"/>
    <w:rsid w:val="00AF2FF7"/>
    <w:rsid w:val="00B002EC"/>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AD"/>
    <w:rsid w:val="00B45EAC"/>
    <w:rsid w:val="00B4706C"/>
    <w:rsid w:val="00B47090"/>
    <w:rsid w:val="00B51C01"/>
    <w:rsid w:val="00B53655"/>
    <w:rsid w:val="00B54AEE"/>
    <w:rsid w:val="00B54D51"/>
    <w:rsid w:val="00B57FB1"/>
    <w:rsid w:val="00B60530"/>
    <w:rsid w:val="00B609E5"/>
    <w:rsid w:val="00B60BC0"/>
    <w:rsid w:val="00B610F6"/>
    <w:rsid w:val="00B61B48"/>
    <w:rsid w:val="00B61D2B"/>
    <w:rsid w:val="00B66CB0"/>
    <w:rsid w:val="00B6776B"/>
    <w:rsid w:val="00B67B97"/>
    <w:rsid w:val="00B77364"/>
    <w:rsid w:val="00B80214"/>
    <w:rsid w:val="00B80881"/>
    <w:rsid w:val="00B80A52"/>
    <w:rsid w:val="00B81396"/>
    <w:rsid w:val="00B82A6D"/>
    <w:rsid w:val="00B838A4"/>
    <w:rsid w:val="00B83B09"/>
    <w:rsid w:val="00B8585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5D21"/>
    <w:rsid w:val="00BB5DFC"/>
    <w:rsid w:val="00BB73D8"/>
    <w:rsid w:val="00BB7EEC"/>
    <w:rsid w:val="00BC00D5"/>
    <w:rsid w:val="00BC1FCD"/>
    <w:rsid w:val="00BC4DFC"/>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3402"/>
    <w:rsid w:val="00C17B88"/>
    <w:rsid w:val="00C20A07"/>
    <w:rsid w:val="00C2194E"/>
    <w:rsid w:val="00C232A1"/>
    <w:rsid w:val="00C2471A"/>
    <w:rsid w:val="00C25F95"/>
    <w:rsid w:val="00C260B8"/>
    <w:rsid w:val="00C273C7"/>
    <w:rsid w:val="00C30D83"/>
    <w:rsid w:val="00C3573E"/>
    <w:rsid w:val="00C40969"/>
    <w:rsid w:val="00C43FC7"/>
    <w:rsid w:val="00C525A4"/>
    <w:rsid w:val="00C53FE7"/>
    <w:rsid w:val="00C5479A"/>
    <w:rsid w:val="00C57A3D"/>
    <w:rsid w:val="00C57A57"/>
    <w:rsid w:val="00C61DCE"/>
    <w:rsid w:val="00C6485E"/>
    <w:rsid w:val="00C660DA"/>
    <w:rsid w:val="00C6696D"/>
    <w:rsid w:val="00C66BA2"/>
    <w:rsid w:val="00C73C55"/>
    <w:rsid w:val="00C74ADA"/>
    <w:rsid w:val="00C77D5D"/>
    <w:rsid w:val="00C80559"/>
    <w:rsid w:val="00C81F46"/>
    <w:rsid w:val="00C83463"/>
    <w:rsid w:val="00C83C94"/>
    <w:rsid w:val="00C84C00"/>
    <w:rsid w:val="00C858A2"/>
    <w:rsid w:val="00C867E8"/>
    <w:rsid w:val="00C86D90"/>
    <w:rsid w:val="00C87F79"/>
    <w:rsid w:val="00C90F67"/>
    <w:rsid w:val="00C91803"/>
    <w:rsid w:val="00C93D8A"/>
    <w:rsid w:val="00C9598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566"/>
    <w:rsid w:val="00CD2D54"/>
    <w:rsid w:val="00CD604E"/>
    <w:rsid w:val="00CE51F0"/>
    <w:rsid w:val="00CE640F"/>
    <w:rsid w:val="00CE7204"/>
    <w:rsid w:val="00CE7D02"/>
    <w:rsid w:val="00CF1E17"/>
    <w:rsid w:val="00CF2C02"/>
    <w:rsid w:val="00CF40BD"/>
    <w:rsid w:val="00CF4E62"/>
    <w:rsid w:val="00D02C31"/>
    <w:rsid w:val="00D03585"/>
    <w:rsid w:val="00D03F9A"/>
    <w:rsid w:val="00D04788"/>
    <w:rsid w:val="00D06D51"/>
    <w:rsid w:val="00D06F95"/>
    <w:rsid w:val="00D07E18"/>
    <w:rsid w:val="00D1047B"/>
    <w:rsid w:val="00D118F1"/>
    <w:rsid w:val="00D1256B"/>
    <w:rsid w:val="00D13776"/>
    <w:rsid w:val="00D15319"/>
    <w:rsid w:val="00D17AAA"/>
    <w:rsid w:val="00D24991"/>
    <w:rsid w:val="00D262B8"/>
    <w:rsid w:val="00D26A6F"/>
    <w:rsid w:val="00D27813"/>
    <w:rsid w:val="00D27CFE"/>
    <w:rsid w:val="00D32001"/>
    <w:rsid w:val="00D32A3F"/>
    <w:rsid w:val="00D36B61"/>
    <w:rsid w:val="00D41C66"/>
    <w:rsid w:val="00D47592"/>
    <w:rsid w:val="00D47E32"/>
    <w:rsid w:val="00D50255"/>
    <w:rsid w:val="00D5114E"/>
    <w:rsid w:val="00D52603"/>
    <w:rsid w:val="00D52961"/>
    <w:rsid w:val="00D60D61"/>
    <w:rsid w:val="00D62797"/>
    <w:rsid w:val="00D63E9D"/>
    <w:rsid w:val="00D66520"/>
    <w:rsid w:val="00D676B9"/>
    <w:rsid w:val="00D7069E"/>
    <w:rsid w:val="00D709AD"/>
    <w:rsid w:val="00D718FB"/>
    <w:rsid w:val="00D725C7"/>
    <w:rsid w:val="00D75430"/>
    <w:rsid w:val="00D764F3"/>
    <w:rsid w:val="00D76F0D"/>
    <w:rsid w:val="00D80F8C"/>
    <w:rsid w:val="00D83946"/>
    <w:rsid w:val="00D9101C"/>
    <w:rsid w:val="00DA1CED"/>
    <w:rsid w:val="00DA3D49"/>
    <w:rsid w:val="00DA5438"/>
    <w:rsid w:val="00DA5B88"/>
    <w:rsid w:val="00DB219C"/>
    <w:rsid w:val="00DB2320"/>
    <w:rsid w:val="00DB36AF"/>
    <w:rsid w:val="00DB5430"/>
    <w:rsid w:val="00DC3278"/>
    <w:rsid w:val="00DC3C56"/>
    <w:rsid w:val="00DC41E2"/>
    <w:rsid w:val="00DC4C58"/>
    <w:rsid w:val="00DC5261"/>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625"/>
    <w:rsid w:val="00DF3795"/>
    <w:rsid w:val="00DF7048"/>
    <w:rsid w:val="00E0572D"/>
    <w:rsid w:val="00E065BB"/>
    <w:rsid w:val="00E11A97"/>
    <w:rsid w:val="00E13561"/>
    <w:rsid w:val="00E13F3D"/>
    <w:rsid w:val="00E17093"/>
    <w:rsid w:val="00E200EC"/>
    <w:rsid w:val="00E23F4A"/>
    <w:rsid w:val="00E25EC2"/>
    <w:rsid w:val="00E30587"/>
    <w:rsid w:val="00E30DBA"/>
    <w:rsid w:val="00E32AE2"/>
    <w:rsid w:val="00E32B63"/>
    <w:rsid w:val="00E34898"/>
    <w:rsid w:val="00E361FC"/>
    <w:rsid w:val="00E40F3C"/>
    <w:rsid w:val="00E43C8F"/>
    <w:rsid w:val="00E44A96"/>
    <w:rsid w:val="00E46583"/>
    <w:rsid w:val="00E47424"/>
    <w:rsid w:val="00E50A96"/>
    <w:rsid w:val="00E51E52"/>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80530"/>
    <w:rsid w:val="00E82BA9"/>
    <w:rsid w:val="00E8672A"/>
    <w:rsid w:val="00E869C1"/>
    <w:rsid w:val="00E92C65"/>
    <w:rsid w:val="00E94128"/>
    <w:rsid w:val="00E96EF5"/>
    <w:rsid w:val="00EA11EF"/>
    <w:rsid w:val="00EA27ED"/>
    <w:rsid w:val="00EA2F83"/>
    <w:rsid w:val="00EA3AFA"/>
    <w:rsid w:val="00EA7D47"/>
    <w:rsid w:val="00EB09B7"/>
    <w:rsid w:val="00EB248E"/>
    <w:rsid w:val="00EB27C6"/>
    <w:rsid w:val="00EB3511"/>
    <w:rsid w:val="00EB43A4"/>
    <w:rsid w:val="00EB5CCE"/>
    <w:rsid w:val="00EB6C11"/>
    <w:rsid w:val="00EB6D95"/>
    <w:rsid w:val="00EC3777"/>
    <w:rsid w:val="00EC39E8"/>
    <w:rsid w:val="00EC46E6"/>
    <w:rsid w:val="00EC4D6F"/>
    <w:rsid w:val="00EC62A0"/>
    <w:rsid w:val="00EC65ED"/>
    <w:rsid w:val="00ED0071"/>
    <w:rsid w:val="00ED520A"/>
    <w:rsid w:val="00ED565F"/>
    <w:rsid w:val="00EE01EB"/>
    <w:rsid w:val="00EE1994"/>
    <w:rsid w:val="00EE49DA"/>
    <w:rsid w:val="00EE7D7C"/>
    <w:rsid w:val="00EF134E"/>
    <w:rsid w:val="00EF17F4"/>
    <w:rsid w:val="00EF5A8A"/>
    <w:rsid w:val="00EF5EA5"/>
    <w:rsid w:val="00EF5F9E"/>
    <w:rsid w:val="00EF6601"/>
    <w:rsid w:val="00EF67F7"/>
    <w:rsid w:val="00EF75A9"/>
    <w:rsid w:val="00F00D75"/>
    <w:rsid w:val="00F03D43"/>
    <w:rsid w:val="00F0618B"/>
    <w:rsid w:val="00F067CF"/>
    <w:rsid w:val="00F077D5"/>
    <w:rsid w:val="00F10AE7"/>
    <w:rsid w:val="00F12D5B"/>
    <w:rsid w:val="00F13705"/>
    <w:rsid w:val="00F21151"/>
    <w:rsid w:val="00F22DAA"/>
    <w:rsid w:val="00F23D4C"/>
    <w:rsid w:val="00F25D98"/>
    <w:rsid w:val="00F27443"/>
    <w:rsid w:val="00F300FB"/>
    <w:rsid w:val="00F328A4"/>
    <w:rsid w:val="00F33115"/>
    <w:rsid w:val="00F35240"/>
    <w:rsid w:val="00F364A8"/>
    <w:rsid w:val="00F368D7"/>
    <w:rsid w:val="00F40938"/>
    <w:rsid w:val="00F42776"/>
    <w:rsid w:val="00F42DCD"/>
    <w:rsid w:val="00F460C7"/>
    <w:rsid w:val="00F47B7F"/>
    <w:rsid w:val="00F53588"/>
    <w:rsid w:val="00F536B3"/>
    <w:rsid w:val="00F54044"/>
    <w:rsid w:val="00F54A48"/>
    <w:rsid w:val="00F5500D"/>
    <w:rsid w:val="00F55D5B"/>
    <w:rsid w:val="00F5750B"/>
    <w:rsid w:val="00F670A5"/>
    <w:rsid w:val="00F6762B"/>
    <w:rsid w:val="00F701CA"/>
    <w:rsid w:val="00F71208"/>
    <w:rsid w:val="00F73259"/>
    <w:rsid w:val="00F80FCD"/>
    <w:rsid w:val="00F8111D"/>
    <w:rsid w:val="00F82C86"/>
    <w:rsid w:val="00F83071"/>
    <w:rsid w:val="00F85044"/>
    <w:rsid w:val="00F85E3E"/>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0136"/>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宋体" w:hAnsi="Arial"/>
      <w:sz w:val="22"/>
    </w:rPr>
  </w:style>
  <w:style w:type="character" w:customStyle="1" w:styleId="ListParagraphChar">
    <w:name w:val="List Paragraph Char"/>
    <w:link w:val="ListParagraph"/>
    <w:uiPriority w:val="34"/>
    <w:locked/>
    <w:rsid w:val="00DC3278"/>
    <w:rPr>
      <w:rFonts w:ascii="Arial" w:eastAsia="宋体"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宋体"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宋体"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宋体"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131</TotalTime>
  <Pages>4</Pages>
  <Words>927</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136</cp:revision>
  <cp:lastPrinted>1900-01-01T08:00:00Z</cp:lastPrinted>
  <dcterms:created xsi:type="dcterms:W3CDTF">2022-05-04T06:25:00Z</dcterms:created>
  <dcterms:modified xsi:type="dcterms:W3CDTF">2022-05-04T23:50:00Z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