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5E2645D"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4B1A63">
        <w:rPr>
          <w:rFonts w:ascii="Arial" w:hAnsi="Arial" w:cs="Arial"/>
          <w:lang w:val="pt-BR" w:eastAsia="ja-JP"/>
        </w:rPr>
        <w:t>20</w:t>
      </w:r>
    </w:p>
    <w:p w14:paraId="3780016E" w14:textId="0207278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w:t>
      </w:r>
    </w:p>
    <w:p w14:paraId="44C3A444" w14:textId="03E55217"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proofErr w:type="spellStart"/>
      <w:r w:rsidR="006D4636">
        <w:rPr>
          <w:rFonts w:ascii="Arial" w:hAnsi="Arial" w:cs="Arial"/>
          <w:bCs/>
          <w:lang w:eastAsia="ja-JP"/>
        </w:rPr>
        <w:t>InterSDO</w:t>
      </w:r>
      <w:proofErr w:type="spellEnd"/>
      <w:r w:rsidR="006D4636">
        <w:rPr>
          <w:rFonts w:ascii="Arial" w:hAnsi="Arial" w:cs="Arial"/>
          <w:bCs/>
          <w:lang w:eastAsia="ja-JP"/>
        </w:rPr>
        <w:t xml:space="preserve"> October </w:t>
      </w:r>
      <w:r w:rsidR="004A62DF">
        <w:rPr>
          <w:rFonts w:ascii="Arial" w:hAnsi="Arial" w:cs="Arial"/>
          <w:bCs/>
          <w:lang w:eastAsia="ja-JP"/>
        </w:rPr>
        <w:t>20</w:t>
      </w:r>
      <w:r w:rsidR="006D4636">
        <w:rPr>
          <w:rFonts w:ascii="Arial" w:hAnsi="Arial" w:cs="Arial"/>
          <w:bCs/>
          <w:lang w:eastAsia="ja-JP"/>
        </w:rPr>
        <w:t>2</w:t>
      </w:r>
      <w:r w:rsidR="004A62DF">
        <w:rPr>
          <w:rFonts w:ascii="Arial" w:hAnsi="Arial" w:cs="Arial"/>
          <w:bCs/>
          <w:lang w:eastAsia="ja-JP"/>
        </w:rPr>
        <w:t>1</w:t>
      </w:r>
      <w:r w:rsidR="006D4636">
        <w:rPr>
          <w:rFonts w:ascii="Arial" w:hAnsi="Arial" w:cs="Arial"/>
          <w:bCs/>
          <w:lang w:eastAsia="ja-JP"/>
        </w:rPr>
        <w:t xml:space="preserve"> Meeting Report</w:t>
      </w:r>
    </w:p>
    <w:p w14:paraId="20818D3C" w14:textId="49455A6D"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4A62DF">
        <w:rPr>
          <w:rFonts w:ascii="Arial" w:hAnsi="Arial" w:cs="Arial"/>
          <w:lang w:eastAsia="ja-JP"/>
        </w:rPr>
        <w:t>Information</w:t>
      </w:r>
      <w:r w:rsidR="002503BE">
        <w:rPr>
          <w:rFonts w:ascii="Arial" w:hAnsi="Arial" w:cs="Arial"/>
          <w:lang w:eastAsia="ja-JP"/>
        </w:rPr>
        <w:t xml:space="preserve"> </w:t>
      </w:r>
    </w:p>
    <w:p w14:paraId="25140A0B" w14:textId="1C077C50" w:rsidR="00BE08C0" w:rsidRDefault="004A62DF" w:rsidP="00BE08C0">
      <w:pPr>
        <w:pStyle w:val="Heading1"/>
        <w:numPr>
          <w:ilvl w:val="0"/>
          <w:numId w:val="3"/>
        </w:numPr>
      </w:pPr>
      <w:bookmarkStart w:id="0" w:name="_Toc504713888"/>
      <w:r>
        <w:t>Summary</w:t>
      </w:r>
    </w:p>
    <w:bookmarkEnd w:id="0"/>
    <w:p w14:paraId="5ADAA8B5" w14:textId="28819637" w:rsidR="008A421C" w:rsidRDefault="00791F03" w:rsidP="009C21A7">
      <w:r w:rsidRPr="00791F03">
        <w:t xml:space="preserve">The EBU has a regular </w:t>
      </w:r>
      <w:proofErr w:type="spellStart"/>
      <w:r w:rsidRPr="00791F03">
        <w:t>InterSDO</w:t>
      </w:r>
      <w:proofErr w:type="spellEnd"/>
      <w:r w:rsidRPr="00791F03">
        <w:t xml:space="preserve"> meeting</w:t>
      </w:r>
      <w:r>
        <w:t>s</w:t>
      </w:r>
      <w:r w:rsidRPr="00791F03">
        <w:t xml:space="preserve"> along with large events such as IBC or NAB or CES.</w:t>
      </w:r>
      <w:r>
        <w:t xml:space="preserve"> Along with the planned NAB in October 2021, another of such meetings was planned and held on</w:t>
      </w:r>
      <w:r w:rsidR="00FA3D12">
        <w:t xml:space="preserve"> October 13, 2021</w:t>
      </w:r>
      <w:r>
        <w:t>.</w:t>
      </w:r>
      <w:r w:rsidR="008A421C">
        <w:t xml:space="preserve"> Organizations included in the </w:t>
      </w:r>
      <w:proofErr w:type="spellStart"/>
      <w:r w:rsidR="008A421C">
        <w:t>InterSDO</w:t>
      </w:r>
      <w:proofErr w:type="spellEnd"/>
      <w:r w:rsidR="008A421C">
        <w:t xml:space="preserve"> meetings are</w:t>
      </w:r>
    </w:p>
    <w:p w14:paraId="2BA6E65D" w14:textId="77777777" w:rsidR="008A421C" w:rsidRDefault="008A421C" w:rsidP="00D02B6A">
      <w:pPr>
        <w:pStyle w:val="ListParagraph"/>
        <w:numPr>
          <w:ilvl w:val="0"/>
          <w:numId w:val="8"/>
        </w:numPr>
        <w:contextualSpacing w:val="0"/>
      </w:pPr>
      <w:r>
        <w:t>3GPP</w:t>
      </w:r>
    </w:p>
    <w:p w14:paraId="3CE0439E" w14:textId="77777777" w:rsidR="008A421C" w:rsidRDefault="008A421C" w:rsidP="00D02B6A">
      <w:pPr>
        <w:pStyle w:val="ListParagraph"/>
        <w:numPr>
          <w:ilvl w:val="0"/>
          <w:numId w:val="8"/>
        </w:numPr>
        <w:contextualSpacing w:val="0"/>
      </w:pPr>
      <w:r>
        <w:t>Media Coding Industry Forum MCIF</w:t>
      </w:r>
    </w:p>
    <w:p w14:paraId="028EE955" w14:textId="77777777" w:rsidR="008A421C" w:rsidRDefault="008A421C" w:rsidP="00D02B6A">
      <w:pPr>
        <w:pStyle w:val="ListParagraph"/>
        <w:numPr>
          <w:ilvl w:val="0"/>
          <w:numId w:val="8"/>
        </w:numPr>
        <w:contextualSpacing w:val="0"/>
      </w:pPr>
      <w:r>
        <w:t>AMWA - VSF</w:t>
      </w:r>
    </w:p>
    <w:p w14:paraId="3F9A08B1" w14:textId="77777777" w:rsidR="008A421C" w:rsidRDefault="008A421C" w:rsidP="00D02B6A">
      <w:pPr>
        <w:pStyle w:val="ListParagraph"/>
        <w:numPr>
          <w:ilvl w:val="0"/>
          <w:numId w:val="8"/>
        </w:numPr>
        <w:contextualSpacing w:val="0"/>
      </w:pPr>
      <w:r>
        <w:t>ATSC</w:t>
      </w:r>
    </w:p>
    <w:p w14:paraId="70FCAFCD" w14:textId="055EAFC1" w:rsidR="008A421C" w:rsidRDefault="008A421C" w:rsidP="00D02B6A">
      <w:pPr>
        <w:pStyle w:val="ListParagraph"/>
        <w:numPr>
          <w:ilvl w:val="0"/>
          <w:numId w:val="8"/>
        </w:numPr>
        <w:contextualSpacing w:val="0"/>
      </w:pPr>
      <w:r>
        <w:t>C</w:t>
      </w:r>
      <w:r w:rsidR="00A45806">
        <w:t>T</w:t>
      </w:r>
      <w:r>
        <w:t>A</w:t>
      </w:r>
    </w:p>
    <w:p w14:paraId="4ADA2A37" w14:textId="77777777" w:rsidR="008A421C" w:rsidRDefault="008A421C" w:rsidP="00D02B6A">
      <w:pPr>
        <w:pStyle w:val="ListParagraph"/>
        <w:numPr>
          <w:ilvl w:val="0"/>
          <w:numId w:val="8"/>
        </w:numPr>
        <w:contextualSpacing w:val="0"/>
      </w:pPr>
      <w:r>
        <w:t>DVB</w:t>
      </w:r>
    </w:p>
    <w:p w14:paraId="2E92510E" w14:textId="77777777" w:rsidR="008A421C" w:rsidRDefault="008A421C" w:rsidP="00D02B6A">
      <w:pPr>
        <w:pStyle w:val="ListParagraph"/>
        <w:numPr>
          <w:ilvl w:val="0"/>
          <w:numId w:val="8"/>
        </w:numPr>
        <w:contextualSpacing w:val="0"/>
      </w:pPr>
      <w:r>
        <w:t>DTG</w:t>
      </w:r>
    </w:p>
    <w:p w14:paraId="3E3C4E18" w14:textId="77777777" w:rsidR="008A421C" w:rsidRDefault="008A421C" w:rsidP="00D02B6A">
      <w:pPr>
        <w:pStyle w:val="ListParagraph"/>
        <w:numPr>
          <w:ilvl w:val="0"/>
          <w:numId w:val="8"/>
        </w:numPr>
        <w:contextualSpacing w:val="0"/>
      </w:pPr>
      <w:r>
        <w:t>EBU TC</w:t>
      </w:r>
    </w:p>
    <w:p w14:paraId="2A8CB78D" w14:textId="40A16A9B" w:rsidR="008A421C" w:rsidRDefault="008A421C" w:rsidP="00D02B6A">
      <w:pPr>
        <w:pStyle w:val="ListParagraph"/>
        <w:numPr>
          <w:ilvl w:val="0"/>
          <w:numId w:val="8"/>
        </w:numPr>
        <w:contextualSpacing w:val="0"/>
      </w:pPr>
      <w:proofErr w:type="spellStart"/>
      <w:r>
        <w:t>StreamingVideoAlliance</w:t>
      </w:r>
      <w:proofErr w:type="spellEnd"/>
    </w:p>
    <w:p w14:paraId="736A64FA" w14:textId="77777777" w:rsidR="008A421C" w:rsidRDefault="008A421C" w:rsidP="00D02B6A">
      <w:pPr>
        <w:pStyle w:val="ListParagraph"/>
        <w:numPr>
          <w:ilvl w:val="0"/>
          <w:numId w:val="8"/>
        </w:numPr>
        <w:contextualSpacing w:val="0"/>
      </w:pPr>
      <w:r>
        <w:t>IEEE</w:t>
      </w:r>
    </w:p>
    <w:p w14:paraId="53B0B2F8" w14:textId="77777777" w:rsidR="008A421C" w:rsidRDefault="008A421C" w:rsidP="00D02B6A">
      <w:pPr>
        <w:pStyle w:val="ListParagraph"/>
        <w:numPr>
          <w:ilvl w:val="0"/>
          <w:numId w:val="8"/>
        </w:numPr>
        <w:contextualSpacing w:val="0"/>
      </w:pPr>
      <w:r>
        <w:t>German TV platform and FAME</w:t>
      </w:r>
    </w:p>
    <w:p w14:paraId="3CCEC084" w14:textId="77777777" w:rsidR="008A421C" w:rsidRDefault="008A421C" w:rsidP="00D02B6A">
      <w:pPr>
        <w:pStyle w:val="ListParagraph"/>
        <w:numPr>
          <w:ilvl w:val="0"/>
          <w:numId w:val="8"/>
        </w:numPr>
        <w:contextualSpacing w:val="0"/>
      </w:pPr>
      <w:r>
        <w:t>ITU-R SG6</w:t>
      </w:r>
    </w:p>
    <w:p w14:paraId="62BC5B6C" w14:textId="77777777" w:rsidR="008A421C" w:rsidRDefault="008A421C" w:rsidP="00D02B6A">
      <w:pPr>
        <w:pStyle w:val="ListParagraph"/>
        <w:numPr>
          <w:ilvl w:val="0"/>
          <w:numId w:val="8"/>
        </w:numPr>
        <w:contextualSpacing w:val="0"/>
      </w:pPr>
      <w:r>
        <w:t>MPEG</w:t>
      </w:r>
    </w:p>
    <w:p w14:paraId="6F0C2568" w14:textId="77777777" w:rsidR="008A421C" w:rsidRDefault="008A421C" w:rsidP="00D02B6A">
      <w:pPr>
        <w:pStyle w:val="ListParagraph"/>
        <w:numPr>
          <w:ilvl w:val="0"/>
          <w:numId w:val="8"/>
        </w:numPr>
        <w:contextualSpacing w:val="0"/>
      </w:pPr>
      <w:r>
        <w:t xml:space="preserve">SMPTE </w:t>
      </w:r>
    </w:p>
    <w:p w14:paraId="763C1B54" w14:textId="77777777" w:rsidR="008A421C" w:rsidRDefault="008A421C" w:rsidP="00D02B6A">
      <w:pPr>
        <w:pStyle w:val="ListParagraph"/>
        <w:numPr>
          <w:ilvl w:val="0"/>
          <w:numId w:val="8"/>
        </w:numPr>
        <w:contextualSpacing w:val="0"/>
      </w:pPr>
      <w:proofErr w:type="spellStart"/>
      <w:r>
        <w:t>MovieLabs</w:t>
      </w:r>
      <w:proofErr w:type="spellEnd"/>
    </w:p>
    <w:p w14:paraId="7AF1500F" w14:textId="77777777" w:rsidR="008A421C" w:rsidRDefault="008A421C" w:rsidP="00D02B6A">
      <w:pPr>
        <w:pStyle w:val="ListParagraph"/>
        <w:numPr>
          <w:ilvl w:val="0"/>
          <w:numId w:val="8"/>
        </w:numPr>
        <w:contextualSpacing w:val="0"/>
      </w:pPr>
      <w:r>
        <w:t>WBU-TC</w:t>
      </w:r>
    </w:p>
    <w:p w14:paraId="16995B0B" w14:textId="77777777" w:rsidR="008A421C" w:rsidRDefault="008A421C" w:rsidP="00D02B6A">
      <w:pPr>
        <w:pStyle w:val="ListParagraph"/>
        <w:numPr>
          <w:ilvl w:val="0"/>
          <w:numId w:val="8"/>
        </w:numPr>
        <w:contextualSpacing w:val="0"/>
      </w:pPr>
      <w:r>
        <w:t>W3C</w:t>
      </w:r>
    </w:p>
    <w:p w14:paraId="08087982" w14:textId="2EB48A00" w:rsidR="008A421C" w:rsidRDefault="008A421C" w:rsidP="00D02B6A">
      <w:pPr>
        <w:pStyle w:val="ListParagraph"/>
        <w:numPr>
          <w:ilvl w:val="0"/>
          <w:numId w:val="8"/>
        </w:numPr>
        <w:contextualSpacing w:val="0"/>
      </w:pPr>
      <w:r>
        <w:t>VR Industry Forum</w:t>
      </w:r>
    </w:p>
    <w:p w14:paraId="6D7AF2A1" w14:textId="158804B8" w:rsidR="009C21A7" w:rsidRDefault="009C21A7" w:rsidP="009C21A7"/>
    <w:p w14:paraId="1E29D6F2" w14:textId="4B5E1CFC" w:rsidR="00A45806" w:rsidRDefault="00A45806" w:rsidP="009C21A7">
      <w:r>
        <w:t>For the meeting, the following agenda was covered</w:t>
      </w:r>
    </w:p>
    <w:p w14:paraId="748AC8B5" w14:textId="77777777" w:rsidR="00A45806" w:rsidRDefault="00A45806" w:rsidP="009C21A7"/>
    <w:p w14:paraId="20BAF138" w14:textId="7D7DCFBE" w:rsidR="009C21A7" w:rsidRDefault="009C21A7" w:rsidP="00D02B6A">
      <w:pPr>
        <w:pStyle w:val="ListParagraph"/>
        <w:numPr>
          <w:ilvl w:val="0"/>
          <w:numId w:val="7"/>
        </w:numPr>
      </w:pPr>
      <w:r>
        <w:t xml:space="preserve">Welcome and approval of Agenda / additional Agenda points </w:t>
      </w:r>
    </w:p>
    <w:p w14:paraId="3EC4A605" w14:textId="7B780E7B" w:rsidR="009C21A7" w:rsidRDefault="009C21A7" w:rsidP="00D02B6A">
      <w:pPr>
        <w:pStyle w:val="ListParagraph"/>
        <w:numPr>
          <w:ilvl w:val="0"/>
          <w:numId w:val="7"/>
        </w:numPr>
      </w:pPr>
      <w:r>
        <w:t xml:space="preserve">Events update </w:t>
      </w:r>
    </w:p>
    <w:p w14:paraId="1921DBE5" w14:textId="12152A24" w:rsidR="009C21A7" w:rsidRDefault="009C21A7" w:rsidP="00D02B6A">
      <w:pPr>
        <w:pStyle w:val="ListParagraph"/>
        <w:numPr>
          <w:ilvl w:val="0"/>
          <w:numId w:val="7"/>
        </w:numPr>
      </w:pPr>
      <w:r>
        <w:t>Quick update on industry initiatives</w:t>
      </w:r>
    </w:p>
    <w:p w14:paraId="42FD9E02" w14:textId="6B0B783F" w:rsidR="009C21A7" w:rsidRDefault="009C21A7" w:rsidP="00D02B6A">
      <w:pPr>
        <w:pStyle w:val="ListParagraph"/>
        <w:numPr>
          <w:ilvl w:val="1"/>
          <w:numId w:val="7"/>
        </w:numPr>
      </w:pPr>
      <w:r>
        <w:t>SMPTE RIS</w:t>
      </w:r>
    </w:p>
    <w:p w14:paraId="16A386F3" w14:textId="48535F69" w:rsidR="009C21A7" w:rsidRDefault="009C21A7" w:rsidP="00D02B6A">
      <w:pPr>
        <w:pStyle w:val="ListParagraph"/>
        <w:numPr>
          <w:ilvl w:val="1"/>
          <w:numId w:val="7"/>
        </w:numPr>
      </w:pPr>
      <w:r>
        <w:t>Joint Content Conformance Project presentation</w:t>
      </w:r>
    </w:p>
    <w:p w14:paraId="1A7CD20D" w14:textId="77F24FAA" w:rsidR="009C21A7" w:rsidRDefault="009C21A7" w:rsidP="00D02B6A">
      <w:pPr>
        <w:pStyle w:val="ListParagraph"/>
        <w:numPr>
          <w:ilvl w:val="1"/>
          <w:numId w:val="7"/>
        </w:numPr>
      </w:pPr>
      <w:r>
        <w:t>Move to cloud based production</w:t>
      </w:r>
    </w:p>
    <w:p w14:paraId="4192F1EC" w14:textId="23BFCC0B" w:rsidR="009C21A7" w:rsidRDefault="009C21A7" w:rsidP="00D02B6A">
      <w:pPr>
        <w:pStyle w:val="ListParagraph"/>
        <w:numPr>
          <w:ilvl w:val="1"/>
          <w:numId w:val="7"/>
        </w:numPr>
      </w:pPr>
      <w:r>
        <w:t>Other?</w:t>
      </w:r>
    </w:p>
    <w:p w14:paraId="3D57C33A" w14:textId="5ECAFD45" w:rsidR="009C21A7" w:rsidRDefault="009C21A7" w:rsidP="00D02B6A">
      <w:pPr>
        <w:pStyle w:val="ListParagraph"/>
        <w:numPr>
          <w:ilvl w:val="0"/>
          <w:numId w:val="7"/>
        </w:numPr>
      </w:pPr>
      <w:r>
        <w:t xml:space="preserve">Tour de Table - update from SDOs, Associations, other initiatives </w:t>
      </w:r>
    </w:p>
    <w:p w14:paraId="30A21575" w14:textId="738BAEFB" w:rsidR="00C00DE2" w:rsidRDefault="009C21A7" w:rsidP="00D02B6A">
      <w:pPr>
        <w:pStyle w:val="ListParagraph"/>
        <w:numPr>
          <w:ilvl w:val="0"/>
          <w:numId w:val="7"/>
        </w:numPr>
      </w:pPr>
      <w:proofErr w:type="spellStart"/>
      <w:r>
        <w:t>AoB</w:t>
      </w:r>
      <w:proofErr w:type="spellEnd"/>
      <w:r>
        <w:t xml:space="preserve"> and next meeting (IBC?)</w:t>
      </w:r>
    </w:p>
    <w:p w14:paraId="50C4CB98" w14:textId="062B2DC5" w:rsidR="00E66D64" w:rsidRDefault="00E66D64" w:rsidP="00E66D64"/>
    <w:p w14:paraId="41878DD9" w14:textId="1D24E001" w:rsidR="00E66D64" w:rsidRDefault="00A45806" w:rsidP="00E66D64">
      <w:r>
        <w:lastRenderedPageBreak/>
        <w:t>Attached to this document are the presentations provided by the above organizations, which includes roadmaps, etc.</w:t>
      </w:r>
    </w:p>
    <w:p w14:paraId="285541D3" w14:textId="68CF906D" w:rsidR="00532950" w:rsidRDefault="00532950" w:rsidP="00532950">
      <w:pPr>
        <w:pStyle w:val="auto-cursor-target"/>
        <w:shd w:val="clear" w:color="auto" w:fill="FFFFFF"/>
        <w:spacing w:before="0" w:beforeAutospacing="0" w:after="0" w:afterAutospacing="0"/>
        <w:rPr>
          <w:rFonts w:ascii="Segoe UI" w:hAnsi="Segoe UI" w:cs="Segoe UI"/>
          <w:color w:val="172B4D"/>
          <w:sz w:val="21"/>
          <w:szCs w:val="21"/>
        </w:rPr>
      </w:pPr>
    </w:p>
    <w:tbl>
      <w:tblPr>
        <w:tblW w:w="0" w:type="auto"/>
        <w:tblCellMar>
          <w:left w:w="0" w:type="dxa"/>
          <w:right w:w="0" w:type="dxa"/>
        </w:tblCellMar>
        <w:tblLook w:val="04A0" w:firstRow="1" w:lastRow="0" w:firstColumn="1" w:lastColumn="0" w:noHBand="0" w:noVBand="1"/>
      </w:tblPr>
      <w:tblGrid>
        <w:gridCol w:w="21"/>
        <w:gridCol w:w="4900"/>
      </w:tblGrid>
      <w:tr w:rsidR="002772D4" w14:paraId="4B62B1BC" w14:textId="77777777" w:rsidTr="002772D4">
        <w:trPr>
          <w:tblHeader/>
        </w:trPr>
        <w:tc>
          <w:tcPr>
            <w:tcW w:w="0" w:type="auto"/>
            <w:tcBorders>
              <w:top w:val="single" w:sz="6" w:space="0" w:color="C1C7D0"/>
              <w:left w:val="single" w:sz="6" w:space="0" w:color="C1C7D0"/>
              <w:bottom w:val="single" w:sz="6" w:space="0" w:color="C1C7D0"/>
              <w:right w:val="single" w:sz="6" w:space="0" w:color="C1C7D0"/>
            </w:tcBorders>
            <w:shd w:val="clear" w:color="auto" w:fill="F4F5F7"/>
          </w:tcPr>
          <w:p w14:paraId="4294358A" w14:textId="77777777" w:rsidR="002772D4" w:rsidRDefault="002772D4" w:rsidP="00532950">
            <w:pPr>
              <w:rPr>
                <w:b/>
                <w:bCs/>
                <w:color w:val="172B4D"/>
              </w:rPr>
            </w:pPr>
          </w:p>
        </w:tc>
        <w:tc>
          <w:tcPr>
            <w:tcW w:w="0" w:type="auto"/>
            <w:tcBorders>
              <w:top w:val="single" w:sz="6" w:space="0" w:color="C1C7D0"/>
              <w:left w:val="single" w:sz="6" w:space="0" w:color="C1C7D0"/>
              <w:bottom w:val="single" w:sz="6" w:space="0" w:color="C1C7D0"/>
              <w:right w:val="single" w:sz="6" w:space="0" w:color="C1C7D0"/>
            </w:tcBorders>
            <w:shd w:val="clear" w:color="auto" w:fill="F4F5F7"/>
            <w:tcMar>
              <w:top w:w="105" w:type="dxa"/>
              <w:left w:w="150" w:type="dxa"/>
              <w:bottom w:w="105" w:type="dxa"/>
              <w:right w:w="225" w:type="dxa"/>
            </w:tcMar>
            <w:hideMark/>
          </w:tcPr>
          <w:p w14:paraId="09D1A990" w14:textId="63BC1C3D" w:rsidR="002772D4" w:rsidRDefault="002772D4" w:rsidP="00532950">
            <w:pPr>
              <w:rPr>
                <w:b/>
                <w:bCs/>
                <w:color w:val="172B4D"/>
              </w:rPr>
            </w:pPr>
            <w:r>
              <w:rPr>
                <w:b/>
                <w:bCs/>
                <w:color w:val="172B4D"/>
              </w:rPr>
              <w:t>Document</w:t>
            </w:r>
          </w:p>
        </w:tc>
      </w:tr>
      <w:tr w:rsidR="002772D4" w14:paraId="03202BF8" w14:textId="77777777" w:rsidTr="002772D4">
        <w:tc>
          <w:tcPr>
            <w:tcW w:w="0" w:type="auto"/>
            <w:tcBorders>
              <w:top w:val="single" w:sz="6" w:space="0" w:color="C1C7D0"/>
              <w:left w:val="single" w:sz="6" w:space="0" w:color="C1C7D0"/>
              <w:bottom w:val="single" w:sz="6" w:space="0" w:color="C1C7D0"/>
              <w:right w:val="single" w:sz="6" w:space="0" w:color="C1C7D0"/>
            </w:tcBorders>
          </w:tcPr>
          <w:p w14:paraId="54F22786"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224318EE" w14:textId="7DCA4CD3" w:rsidR="002772D4" w:rsidRDefault="002772D4">
            <w:r w:rsidRPr="002772D4">
              <w:t>MPEG Roadmap - July 2021.pdf</w:t>
            </w:r>
          </w:p>
        </w:tc>
      </w:tr>
      <w:tr w:rsidR="002772D4" w14:paraId="6C833A71" w14:textId="77777777" w:rsidTr="002772D4">
        <w:tc>
          <w:tcPr>
            <w:tcW w:w="0" w:type="auto"/>
            <w:tcBorders>
              <w:top w:val="single" w:sz="6" w:space="0" w:color="C1C7D0"/>
              <w:left w:val="single" w:sz="6" w:space="0" w:color="C1C7D0"/>
              <w:bottom w:val="single" w:sz="6" w:space="0" w:color="C1C7D0"/>
              <w:right w:val="single" w:sz="6" w:space="0" w:color="C1C7D0"/>
            </w:tcBorders>
          </w:tcPr>
          <w:p w14:paraId="15D7BB92"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15655BE6" w14:textId="1EC20F75" w:rsidR="002772D4" w:rsidRDefault="002772D4">
            <w:r w:rsidRPr="002772D4">
              <w:t>DVB update - Inter-SDO call_13-Oct-2021.pdf</w:t>
            </w:r>
          </w:p>
        </w:tc>
      </w:tr>
      <w:tr w:rsidR="002772D4" w14:paraId="6467C82A" w14:textId="77777777" w:rsidTr="002772D4">
        <w:tc>
          <w:tcPr>
            <w:tcW w:w="0" w:type="auto"/>
            <w:tcBorders>
              <w:top w:val="single" w:sz="6" w:space="0" w:color="C1C7D0"/>
              <w:left w:val="single" w:sz="6" w:space="0" w:color="C1C7D0"/>
              <w:bottom w:val="single" w:sz="6" w:space="0" w:color="C1C7D0"/>
              <w:right w:val="single" w:sz="6" w:space="0" w:color="C1C7D0"/>
            </w:tcBorders>
          </w:tcPr>
          <w:p w14:paraId="7B3E7C9B"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0D0C6D0" w14:textId="6B0D6091" w:rsidR="002772D4" w:rsidRDefault="002772D4">
            <w:r w:rsidRPr="002772D4">
              <w:t xml:space="preserve">EBU </w:t>
            </w:r>
            <w:proofErr w:type="spellStart"/>
            <w:r w:rsidRPr="002772D4">
              <w:t>InterSDO</w:t>
            </w:r>
            <w:proofErr w:type="spellEnd"/>
            <w:r w:rsidRPr="002772D4">
              <w:t xml:space="preserve"> Update 2021.pdf</w:t>
            </w:r>
          </w:p>
        </w:tc>
      </w:tr>
      <w:tr w:rsidR="002772D4" w14:paraId="2C133419" w14:textId="77777777" w:rsidTr="002772D4">
        <w:tc>
          <w:tcPr>
            <w:tcW w:w="0" w:type="auto"/>
            <w:tcBorders>
              <w:top w:val="single" w:sz="6" w:space="0" w:color="C1C7D0"/>
              <w:left w:val="single" w:sz="6" w:space="0" w:color="C1C7D0"/>
              <w:bottom w:val="single" w:sz="6" w:space="0" w:color="C1C7D0"/>
              <w:right w:val="single" w:sz="6" w:space="0" w:color="C1C7D0"/>
            </w:tcBorders>
          </w:tcPr>
          <w:p w14:paraId="4F202068"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6F97BE8" w14:textId="14B3C1D7" w:rsidR="002772D4" w:rsidRDefault="002772D4">
            <w:r w:rsidRPr="002772D4">
              <w:t xml:space="preserve">DTG </w:t>
            </w:r>
            <w:proofErr w:type="spellStart"/>
            <w:r w:rsidRPr="002772D4">
              <w:t>InterSDO</w:t>
            </w:r>
            <w:proofErr w:type="spellEnd"/>
            <w:r w:rsidRPr="002772D4">
              <w:t xml:space="preserve"> update Oct 2021 distributed.pdf</w:t>
            </w:r>
          </w:p>
        </w:tc>
      </w:tr>
      <w:tr w:rsidR="002772D4" w14:paraId="55A7A0B5" w14:textId="77777777" w:rsidTr="002772D4">
        <w:tc>
          <w:tcPr>
            <w:tcW w:w="0" w:type="auto"/>
            <w:tcBorders>
              <w:top w:val="single" w:sz="6" w:space="0" w:color="C1C7D0"/>
              <w:left w:val="single" w:sz="6" w:space="0" w:color="C1C7D0"/>
              <w:bottom w:val="single" w:sz="6" w:space="0" w:color="C1C7D0"/>
              <w:right w:val="single" w:sz="6" w:space="0" w:color="C1C7D0"/>
            </w:tcBorders>
          </w:tcPr>
          <w:p w14:paraId="2DDACAAF"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7DCA518E" w14:textId="101C6EFE" w:rsidR="002772D4" w:rsidRDefault="002772D4">
            <w:r w:rsidRPr="002772D4">
              <w:t>SVA_recap_Q3_2021.pdf</w:t>
            </w:r>
          </w:p>
        </w:tc>
      </w:tr>
      <w:tr w:rsidR="002772D4" w14:paraId="092706ED" w14:textId="77777777" w:rsidTr="002772D4">
        <w:tc>
          <w:tcPr>
            <w:tcW w:w="0" w:type="auto"/>
            <w:tcBorders>
              <w:top w:val="single" w:sz="6" w:space="0" w:color="C1C7D0"/>
              <w:left w:val="single" w:sz="6" w:space="0" w:color="C1C7D0"/>
              <w:bottom w:val="single" w:sz="6" w:space="0" w:color="C1C7D0"/>
              <w:right w:val="single" w:sz="6" w:space="0" w:color="C1C7D0"/>
            </w:tcBorders>
          </w:tcPr>
          <w:p w14:paraId="02A055D9"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7C920717" w14:textId="1F2FAA2D" w:rsidR="002772D4" w:rsidRDefault="002772D4">
            <w:r w:rsidRPr="002772D4">
              <w:t>MovieLabs_InterSDO_2021-10-13.pdf</w:t>
            </w:r>
          </w:p>
        </w:tc>
      </w:tr>
      <w:tr w:rsidR="002772D4" w14:paraId="67170291" w14:textId="77777777" w:rsidTr="002772D4">
        <w:tc>
          <w:tcPr>
            <w:tcW w:w="0" w:type="auto"/>
            <w:tcBorders>
              <w:top w:val="single" w:sz="6" w:space="0" w:color="C1C7D0"/>
              <w:left w:val="single" w:sz="6" w:space="0" w:color="C1C7D0"/>
              <w:bottom w:val="single" w:sz="6" w:space="0" w:color="C1C7D0"/>
              <w:right w:val="single" w:sz="6" w:space="0" w:color="C1C7D0"/>
            </w:tcBorders>
          </w:tcPr>
          <w:p w14:paraId="1F0D1B08"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472810BD" w14:textId="3E7B6637" w:rsidR="002772D4" w:rsidRDefault="002772D4">
            <w:r w:rsidRPr="002772D4">
              <w:t xml:space="preserve">UHDF </w:t>
            </w:r>
            <w:proofErr w:type="spellStart"/>
            <w:r w:rsidRPr="002772D4">
              <w:t>ovrvu</w:t>
            </w:r>
            <w:proofErr w:type="spellEnd"/>
            <w:r w:rsidRPr="002772D4">
              <w:t xml:space="preserve"> </w:t>
            </w:r>
            <w:proofErr w:type="spellStart"/>
            <w:r w:rsidRPr="002772D4">
              <w:t>InterSDO</w:t>
            </w:r>
            <w:proofErr w:type="spellEnd"/>
            <w:r w:rsidRPr="002772D4">
              <w:t xml:space="preserve"> Oct2021 v2.pdf</w:t>
            </w:r>
          </w:p>
        </w:tc>
      </w:tr>
      <w:tr w:rsidR="002772D4" w14:paraId="7299D7D3" w14:textId="77777777" w:rsidTr="002772D4">
        <w:tc>
          <w:tcPr>
            <w:tcW w:w="0" w:type="auto"/>
            <w:tcBorders>
              <w:top w:val="single" w:sz="6" w:space="0" w:color="C1C7D0"/>
              <w:left w:val="single" w:sz="6" w:space="0" w:color="C1C7D0"/>
              <w:bottom w:val="single" w:sz="6" w:space="0" w:color="C1C7D0"/>
              <w:right w:val="single" w:sz="6" w:space="0" w:color="C1C7D0"/>
            </w:tcBorders>
          </w:tcPr>
          <w:p w14:paraId="5D0E8802"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77898AAC" w14:textId="6023EB80" w:rsidR="002772D4" w:rsidRDefault="002772D4">
            <w:r w:rsidRPr="002772D4">
              <w:t>Stockhammer-3gpp-Oct-2021.pdf</w:t>
            </w:r>
          </w:p>
        </w:tc>
      </w:tr>
      <w:tr w:rsidR="002772D4" w14:paraId="2C1BD6A9" w14:textId="77777777" w:rsidTr="002772D4">
        <w:tc>
          <w:tcPr>
            <w:tcW w:w="0" w:type="auto"/>
            <w:tcBorders>
              <w:top w:val="single" w:sz="6" w:space="0" w:color="C1C7D0"/>
              <w:left w:val="single" w:sz="6" w:space="0" w:color="C1C7D0"/>
              <w:bottom w:val="single" w:sz="6" w:space="0" w:color="C1C7D0"/>
              <w:right w:val="single" w:sz="6" w:space="0" w:color="C1C7D0"/>
            </w:tcBorders>
          </w:tcPr>
          <w:p w14:paraId="6CF97A9B"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0857D11" w14:textId="46DED0B5" w:rsidR="002772D4" w:rsidRDefault="002772D4">
            <w:r w:rsidRPr="002772D4">
              <w:t>5G-MAG_Update_InterSDO_Oct21.pdf</w:t>
            </w:r>
          </w:p>
        </w:tc>
      </w:tr>
      <w:tr w:rsidR="002772D4" w14:paraId="39E8BCC0" w14:textId="77777777" w:rsidTr="002772D4">
        <w:tc>
          <w:tcPr>
            <w:tcW w:w="0" w:type="auto"/>
            <w:tcBorders>
              <w:top w:val="single" w:sz="6" w:space="0" w:color="C1C7D0"/>
              <w:left w:val="single" w:sz="6" w:space="0" w:color="C1C7D0"/>
              <w:bottom w:val="single" w:sz="6" w:space="0" w:color="C1C7D0"/>
              <w:right w:val="single" w:sz="6" w:space="0" w:color="C1C7D0"/>
            </w:tcBorders>
          </w:tcPr>
          <w:p w14:paraId="6C4E5DC5"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D275B5D" w14:textId="5F3AC2C1" w:rsidR="002772D4" w:rsidRDefault="002772D4">
            <w:r w:rsidRPr="002772D4">
              <w:t>ITU-R SG6-InterSDO-2021-10-13.pdf</w:t>
            </w:r>
          </w:p>
        </w:tc>
      </w:tr>
      <w:tr w:rsidR="002772D4" w14:paraId="58DC940E" w14:textId="77777777" w:rsidTr="002772D4">
        <w:tc>
          <w:tcPr>
            <w:tcW w:w="0" w:type="auto"/>
            <w:tcBorders>
              <w:top w:val="single" w:sz="6" w:space="0" w:color="C1C7D0"/>
              <w:left w:val="single" w:sz="6" w:space="0" w:color="C1C7D0"/>
              <w:bottom w:val="single" w:sz="6" w:space="0" w:color="C1C7D0"/>
              <w:right w:val="single" w:sz="6" w:space="0" w:color="C1C7D0"/>
            </w:tcBorders>
          </w:tcPr>
          <w:p w14:paraId="2E8085C3"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21F1EB4C" w14:textId="5C6BCC11" w:rsidR="002772D4" w:rsidRDefault="002772D4">
            <w:r w:rsidRPr="002772D4">
              <w:t>SMPTE RIS OSVP Update_2021.10.13.pdf</w:t>
            </w:r>
          </w:p>
        </w:tc>
      </w:tr>
      <w:tr w:rsidR="002772D4" w14:paraId="18E41442" w14:textId="77777777" w:rsidTr="002772D4">
        <w:tc>
          <w:tcPr>
            <w:tcW w:w="0" w:type="auto"/>
            <w:tcBorders>
              <w:top w:val="single" w:sz="6" w:space="0" w:color="C1C7D0"/>
              <w:left w:val="single" w:sz="6" w:space="0" w:color="C1C7D0"/>
              <w:bottom w:val="single" w:sz="6" w:space="0" w:color="C1C7D0"/>
              <w:right w:val="single" w:sz="6" w:space="0" w:color="C1C7D0"/>
            </w:tcBorders>
          </w:tcPr>
          <w:p w14:paraId="3978206A"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21C0B23" w14:textId="22768FD2" w:rsidR="002772D4" w:rsidRDefault="002772D4">
            <w:r w:rsidRPr="002772D4">
              <w:t xml:space="preserve">CTA Update for </w:t>
            </w:r>
            <w:proofErr w:type="spellStart"/>
            <w:r w:rsidRPr="002772D4">
              <w:t>InterSDO</w:t>
            </w:r>
            <w:proofErr w:type="spellEnd"/>
            <w:r w:rsidRPr="002772D4">
              <w:t xml:space="preserve"> 13 Oct 2021.pdf</w:t>
            </w:r>
          </w:p>
        </w:tc>
      </w:tr>
      <w:tr w:rsidR="002772D4" w14:paraId="1D20B2E5" w14:textId="77777777" w:rsidTr="002772D4">
        <w:tc>
          <w:tcPr>
            <w:tcW w:w="0" w:type="auto"/>
            <w:tcBorders>
              <w:top w:val="single" w:sz="6" w:space="0" w:color="C1C7D0"/>
              <w:left w:val="single" w:sz="6" w:space="0" w:color="C1C7D0"/>
              <w:bottom w:val="single" w:sz="6" w:space="0" w:color="C1C7D0"/>
              <w:right w:val="single" w:sz="6" w:space="0" w:color="C1C7D0"/>
            </w:tcBorders>
          </w:tcPr>
          <w:p w14:paraId="0C18CAD6" w14:textId="77777777" w:rsidR="002772D4" w:rsidRPr="002772D4" w:rsidRDefault="002772D4"/>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5F4D875" w14:textId="21A9D9E4" w:rsidR="002772D4" w:rsidRDefault="002772D4">
            <w:r w:rsidRPr="002772D4">
              <w:t>JCCP Overview.pdf</w:t>
            </w:r>
          </w:p>
        </w:tc>
      </w:tr>
      <w:tr w:rsidR="002772D4" w14:paraId="3760DF61" w14:textId="77777777" w:rsidTr="002772D4">
        <w:tc>
          <w:tcPr>
            <w:tcW w:w="0" w:type="auto"/>
            <w:tcBorders>
              <w:top w:val="single" w:sz="6" w:space="0" w:color="C1C7D0"/>
              <w:left w:val="single" w:sz="6" w:space="0" w:color="C1C7D0"/>
              <w:bottom w:val="single" w:sz="6" w:space="0" w:color="C1C7D0"/>
              <w:right w:val="single" w:sz="6" w:space="0" w:color="C1C7D0"/>
            </w:tcBorders>
          </w:tcPr>
          <w:p w14:paraId="72AB3D3D" w14:textId="77777777" w:rsidR="002772D4" w:rsidRPr="002772D4" w:rsidRDefault="002772D4">
            <w:pPr>
              <w:rPr>
                <w:rFonts w:ascii="Segoe UI" w:hAnsi="Segoe UI" w:cs="Segoe UI"/>
                <w:color w:val="172B4D"/>
                <w:sz w:val="21"/>
                <w:szCs w:val="21"/>
              </w:rPr>
            </w:pP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282BE79B" w14:textId="5BA20BCA" w:rsidR="002772D4" w:rsidRDefault="002772D4">
            <w:r w:rsidRPr="002772D4">
              <w:rPr>
                <w:rFonts w:ascii="Segoe UI" w:hAnsi="Segoe UI" w:cs="Segoe UI"/>
                <w:color w:val="172B4D"/>
                <w:sz w:val="21"/>
                <w:szCs w:val="21"/>
              </w:rPr>
              <w:t>amwa-vsf-jt-nm-2021-10.pdf</w:t>
            </w:r>
          </w:p>
        </w:tc>
      </w:tr>
    </w:tbl>
    <w:p w14:paraId="457AFBA5" w14:textId="77777777" w:rsidR="00321D2D" w:rsidRPr="00F27EB2" w:rsidRDefault="00321D2D" w:rsidP="00E66D64"/>
    <w:sectPr w:rsidR="00321D2D" w:rsidRPr="00F27EB2"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A4FD4" w14:textId="77777777" w:rsidR="00067F9A" w:rsidRDefault="00067F9A">
      <w:r>
        <w:separator/>
      </w:r>
    </w:p>
  </w:endnote>
  <w:endnote w:type="continuationSeparator" w:id="0">
    <w:p w14:paraId="7E8A230E" w14:textId="77777777" w:rsidR="00067F9A" w:rsidRDefault="0006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85FD" w14:textId="77777777" w:rsidR="00067F9A" w:rsidRDefault="00067F9A">
      <w:r>
        <w:separator/>
      </w:r>
    </w:p>
  </w:footnote>
  <w:footnote w:type="continuationSeparator" w:id="0">
    <w:p w14:paraId="245EA67D" w14:textId="77777777" w:rsidR="00067F9A" w:rsidRDefault="0006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067F9A" w:rsidRDefault="00067F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4D7BC2C"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w:t>
    </w:r>
    <w:r w:rsidR="005E6E79">
      <w:rPr>
        <w:rFonts w:ascii="Arial" w:eastAsia="SimSun" w:hAnsi="Arial" w:cs="Arial"/>
        <w:sz w:val="22"/>
      </w:rPr>
      <w:t>6</w:t>
    </w:r>
    <w:r w:rsidRPr="008872E0">
      <w:rPr>
        <w:rFonts w:ascii="Arial" w:eastAsia="SimSun" w:hAnsi="Arial" w:cs="Arial"/>
        <w:sz w:val="22"/>
      </w:rPr>
      <w:t>-e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r w:rsidRPr="008872E0">
      <w:rPr>
        <w:rFonts w:ascii="Arial" w:eastAsia="SimSun" w:hAnsi="Arial" w:cs="Arial"/>
        <w:b/>
        <w:i/>
        <w:sz w:val="28"/>
        <w:szCs w:val="28"/>
      </w:rPr>
      <w:t>21</w:t>
    </w:r>
    <w:r w:rsidR="006D4636">
      <w:rPr>
        <w:rFonts w:ascii="Arial" w:eastAsia="SimSun" w:hAnsi="Arial" w:cs="Arial"/>
        <w:b/>
        <w:i/>
        <w:sz w:val="28"/>
        <w:szCs w:val="28"/>
      </w:rPr>
      <w:t>1576</w:t>
    </w:r>
  </w:p>
  <w:p w14:paraId="26F082EB" w14:textId="56A1C004" w:rsidR="00067F9A" w:rsidRPr="006C359E" w:rsidRDefault="00067F9A" w:rsidP="00D02599">
    <w:pPr>
      <w:widowControl w:val="0"/>
      <w:tabs>
        <w:tab w:val="right" w:pos="9360"/>
      </w:tabs>
      <w:spacing w:after="120" w:line="240" w:lineRule="atLeast"/>
      <w:rPr>
        <w:rFonts w:ascii="Arial" w:eastAsia="SimSun" w:hAnsi="Arial" w:cs="Arial"/>
        <w:b/>
        <w:sz w:val="22"/>
        <w:lang w:eastAsia="zh-CN"/>
      </w:rPr>
    </w:pPr>
    <w:r w:rsidRPr="008872E0">
      <w:rPr>
        <w:rFonts w:ascii="Arial" w:eastAsia="SimSun" w:hAnsi="Arial" w:cs="Arial"/>
        <w:sz w:val="22"/>
        <w:lang w:eastAsia="zh-CN"/>
      </w:rPr>
      <w:t>1</w:t>
    </w:r>
    <w:r w:rsidR="005E6E79">
      <w:rPr>
        <w:rFonts w:ascii="Arial" w:eastAsia="SimSun" w:hAnsi="Arial" w:cs="Arial"/>
        <w:sz w:val="22"/>
        <w:lang w:eastAsia="zh-CN"/>
      </w:rPr>
      <w:t>0</w:t>
    </w:r>
    <w:r w:rsidRPr="008872E0">
      <w:rPr>
        <w:rFonts w:ascii="Arial" w:eastAsia="SimSun" w:hAnsi="Arial" w:cs="Arial"/>
        <w:sz w:val="22"/>
        <w:lang w:eastAsia="zh-CN"/>
      </w:rPr>
      <w:t xml:space="preserve">th– </w:t>
    </w:r>
    <w:r w:rsidR="005E6E79">
      <w:rPr>
        <w:rFonts w:ascii="Arial" w:eastAsia="SimSun" w:hAnsi="Arial" w:cs="Arial"/>
        <w:sz w:val="22"/>
        <w:lang w:eastAsia="zh-CN"/>
      </w:rPr>
      <w:t>19</w:t>
    </w:r>
    <w:r w:rsidRPr="008872E0">
      <w:rPr>
        <w:rFonts w:ascii="Arial" w:eastAsia="SimSun" w:hAnsi="Arial" w:cs="Arial"/>
        <w:sz w:val="22"/>
        <w:lang w:eastAsia="zh-CN"/>
      </w:rPr>
      <w:t>th August 2021</w:t>
    </w:r>
    <w:r>
      <w:rPr>
        <w:rFonts w:ascii="Arial" w:eastAsia="SimSun" w:hAnsi="Arial" w:cs="Arial"/>
        <w:sz w:val="22"/>
        <w:lang w:eastAsia="zh-CN"/>
      </w:rPr>
      <w:tab/>
    </w:r>
  </w:p>
  <w:p w14:paraId="73DB2BF6" w14:textId="77777777" w:rsidR="00067F9A" w:rsidRDefault="00067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630A6D"/>
    <w:multiLevelType w:val="hybridMultilevel"/>
    <w:tmpl w:val="53B48F3A"/>
    <w:lvl w:ilvl="0" w:tplc="9EDCFD14">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E1A4437"/>
    <w:multiLevelType w:val="multilevel"/>
    <w:tmpl w:val="86D2994A"/>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7"/>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3"/>
  </w:num>
  <w:num w:numId="7">
    <w:abstractNumId w:val="2"/>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C75"/>
    <w:rsid w:val="00010681"/>
    <w:rsid w:val="00010966"/>
    <w:rsid w:val="00013300"/>
    <w:rsid w:val="00015592"/>
    <w:rsid w:val="00015972"/>
    <w:rsid w:val="00015CF3"/>
    <w:rsid w:val="000160AF"/>
    <w:rsid w:val="000168D3"/>
    <w:rsid w:val="00020A1E"/>
    <w:rsid w:val="00022984"/>
    <w:rsid w:val="00022DCA"/>
    <w:rsid w:val="00023808"/>
    <w:rsid w:val="0002442F"/>
    <w:rsid w:val="000257FE"/>
    <w:rsid w:val="000268A4"/>
    <w:rsid w:val="00026D8C"/>
    <w:rsid w:val="00027194"/>
    <w:rsid w:val="00027D8F"/>
    <w:rsid w:val="000309C8"/>
    <w:rsid w:val="00030CAD"/>
    <w:rsid w:val="0003275B"/>
    <w:rsid w:val="00032F81"/>
    <w:rsid w:val="0003373D"/>
    <w:rsid w:val="00033F0F"/>
    <w:rsid w:val="00034FB8"/>
    <w:rsid w:val="00036506"/>
    <w:rsid w:val="00036D38"/>
    <w:rsid w:val="000372AE"/>
    <w:rsid w:val="000378C3"/>
    <w:rsid w:val="00037F34"/>
    <w:rsid w:val="000404A5"/>
    <w:rsid w:val="00041006"/>
    <w:rsid w:val="0004142C"/>
    <w:rsid w:val="00041813"/>
    <w:rsid w:val="000418CF"/>
    <w:rsid w:val="00041CBA"/>
    <w:rsid w:val="00041FEC"/>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0DB0"/>
    <w:rsid w:val="0005116B"/>
    <w:rsid w:val="000511D6"/>
    <w:rsid w:val="00052137"/>
    <w:rsid w:val="0005287A"/>
    <w:rsid w:val="000549CA"/>
    <w:rsid w:val="00055AA3"/>
    <w:rsid w:val="00055D8C"/>
    <w:rsid w:val="000567DF"/>
    <w:rsid w:val="00056A37"/>
    <w:rsid w:val="00056D02"/>
    <w:rsid w:val="00056D8D"/>
    <w:rsid w:val="00056FA1"/>
    <w:rsid w:val="00057D25"/>
    <w:rsid w:val="00057DA5"/>
    <w:rsid w:val="00063130"/>
    <w:rsid w:val="000641FD"/>
    <w:rsid w:val="00064B08"/>
    <w:rsid w:val="0006631E"/>
    <w:rsid w:val="00067F9A"/>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87F"/>
    <w:rsid w:val="00087B4B"/>
    <w:rsid w:val="00087FDC"/>
    <w:rsid w:val="00092420"/>
    <w:rsid w:val="00093946"/>
    <w:rsid w:val="00093DB7"/>
    <w:rsid w:val="000944AE"/>
    <w:rsid w:val="000948D9"/>
    <w:rsid w:val="000956E7"/>
    <w:rsid w:val="00095795"/>
    <w:rsid w:val="000964FC"/>
    <w:rsid w:val="0009678B"/>
    <w:rsid w:val="00096C0D"/>
    <w:rsid w:val="000972E6"/>
    <w:rsid w:val="000A157E"/>
    <w:rsid w:val="000A1FFC"/>
    <w:rsid w:val="000A321A"/>
    <w:rsid w:val="000A5994"/>
    <w:rsid w:val="000A730A"/>
    <w:rsid w:val="000A7B5C"/>
    <w:rsid w:val="000A7B87"/>
    <w:rsid w:val="000B03AE"/>
    <w:rsid w:val="000B2A6A"/>
    <w:rsid w:val="000B2F7A"/>
    <w:rsid w:val="000B31D9"/>
    <w:rsid w:val="000B3F94"/>
    <w:rsid w:val="000B42C7"/>
    <w:rsid w:val="000B46B1"/>
    <w:rsid w:val="000B4839"/>
    <w:rsid w:val="000B559D"/>
    <w:rsid w:val="000B75A3"/>
    <w:rsid w:val="000B7D4D"/>
    <w:rsid w:val="000C08AA"/>
    <w:rsid w:val="000C293D"/>
    <w:rsid w:val="000C3029"/>
    <w:rsid w:val="000C31C4"/>
    <w:rsid w:val="000C4157"/>
    <w:rsid w:val="000C4F7C"/>
    <w:rsid w:val="000C56EF"/>
    <w:rsid w:val="000C5F3C"/>
    <w:rsid w:val="000C683D"/>
    <w:rsid w:val="000C6C13"/>
    <w:rsid w:val="000D059C"/>
    <w:rsid w:val="000D0C0F"/>
    <w:rsid w:val="000D1E21"/>
    <w:rsid w:val="000D1F0A"/>
    <w:rsid w:val="000D2D1D"/>
    <w:rsid w:val="000D39C3"/>
    <w:rsid w:val="000D4647"/>
    <w:rsid w:val="000D522E"/>
    <w:rsid w:val="000D59DC"/>
    <w:rsid w:val="000D5D6B"/>
    <w:rsid w:val="000D686C"/>
    <w:rsid w:val="000D71FB"/>
    <w:rsid w:val="000D73A6"/>
    <w:rsid w:val="000E0026"/>
    <w:rsid w:val="000E0596"/>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636D"/>
    <w:rsid w:val="000F7259"/>
    <w:rsid w:val="000F7455"/>
    <w:rsid w:val="000F7904"/>
    <w:rsid w:val="000F7E7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4909"/>
    <w:rsid w:val="00124C9C"/>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4E0"/>
    <w:rsid w:val="00143BA1"/>
    <w:rsid w:val="001441BE"/>
    <w:rsid w:val="0014436B"/>
    <w:rsid w:val="00144F6E"/>
    <w:rsid w:val="00145F01"/>
    <w:rsid w:val="00146CA8"/>
    <w:rsid w:val="0014741F"/>
    <w:rsid w:val="0014753A"/>
    <w:rsid w:val="00147587"/>
    <w:rsid w:val="00147A11"/>
    <w:rsid w:val="00150290"/>
    <w:rsid w:val="001504BC"/>
    <w:rsid w:val="00151D03"/>
    <w:rsid w:val="001528D5"/>
    <w:rsid w:val="00152EB2"/>
    <w:rsid w:val="00153062"/>
    <w:rsid w:val="0015331C"/>
    <w:rsid w:val="00154901"/>
    <w:rsid w:val="00154DBE"/>
    <w:rsid w:val="00155EAF"/>
    <w:rsid w:val="00157AC2"/>
    <w:rsid w:val="001604BB"/>
    <w:rsid w:val="00161F00"/>
    <w:rsid w:val="00162FC6"/>
    <w:rsid w:val="001631D2"/>
    <w:rsid w:val="0016358A"/>
    <w:rsid w:val="0016375D"/>
    <w:rsid w:val="00163CD5"/>
    <w:rsid w:val="0016430A"/>
    <w:rsid w:val="001659D8"/>
    <w:rsid w:val="00167715"/>
    <w:rsid w:val="00167C8C"/>
    <w:rsid w:val="00170BA8"/>
    <w:rsid w:val="00172601"/>
    <w:rsid w:val="00172FC1"/>
    <w:rsid w:val="001731E8"/>
    <w:rsid w:val="0017352C"/>
    <w:rsid w:val="0017394F"/>
    <w:rsid w:val="0017447F"/>
    <w:rsid w:val="00175560"/>
    <w:rsid w:val="00176D52"/>
    <w:rsid w:val="00177A5B"/>
    <w:rsid w:val="00180260"/>
    <w:rsid w:val="001809EA"/>
    <w:rsid w:val="001820A7"/>
    <w:rsid w:val="001827B7"/>
    <w:rsid w:val="00182EA1"/>
    <w:rsid w:val="00183640"/>
    <w:rsid w:val="0018409A"/>
    <w:rsid w:val="00184D3C"/>
    <w:rsid w:val="00184F84"/>
    <w:rsid w:val="001851D2"/>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35AA"/>
    <w:rsid w:val="001A41CD"/>
    <w:rsid w:val="001A5258"/>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1190"/>
    <w:rsid w:val="001C1F06"/>
    <w:rsid w:val="001C27AF"/>
    <w:rsid w:val="001C374E"/>
    <w:rsid w:val="001C4BE5"/>
    <w:rsid w:val="001C59A9"/>
    <w:rsid w:val="001C5B77"/>
    <w:rsid w:val="001C6212"/>
    <w:rsid w:val="001C68F0"/>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5F26"/>
    <w:rsid w:val="001E65CF"/>
    <w:rsid w:val="001E6729"/>
    <w:rsid w:val="001E7463"/>
    <w:rsid w:val="001F1225"/>
    <w:rsid w:val="001F5A39"/>
    <w:rsid w:val="001F75AC"/>
    <w:rsid w:val="001F7B7D"/>
    <w:rsid w:val="002016E3"/>
    <w:rsid w:val="002017F2"/>
    <w:rsid w:val="00201CFD"/>
    <w:rsid w:val="00202165"/>
    <w:rsid w:val="00202475"/>
    <w:rsid w:val="0020260C"/>
    <w:rsid w:val="00206151"/>
    <w:rsid w:val="00206483"/>
    <w:rsid w:val="0020648F"/>
    <w:rsid w:val="00206B29"/>
    <w:rsid w:val="00207726"/>
    <w:rsid w:val="0021007C"/>
    <w:rsid w:val="00211105"/>
    <w:rsid w:val="00211BAA"/>
    <w:rsid w:val="00211F03"/>
    <w:rsid w:val="002130B7"/>
    <w:rsid w:val="00213346"/>
    <w:rsid w:val="0021335E"/>
    <w:rsid w:val="0021393D"/>
    <w:rsid w:val="00213AC1"/>
    <w:rsid w:val="00213F21"/>
    <w:rsid w:val="00214D56"/>
    <w:rsid w:val="00215ED8"/>
    <w:rsid w:val="002174C1"/>
    <w:rsid w:val="00220A8B"/>
    <w:rsid w:val="0022279D"/>
    <w:rsid w:val="002227F2"/>
    <w:rsid w:val="002236B1"/>
    <w:rsid w:val="002241DD"/>
    <w:rsid w:val="00224973"/>
    <w:rsid w:val="00224D7F"/>
    <w:rsid w:val="00225323"/>
    <w:rsid w:val="002257C4"/>
    <w:rsid w:val="002264A4"/>
    <w:rsid w:val="00226F75"/>
    <w:rsid w:val="00226FF8"/>
    <w:rsid w:val="002277D4"/>
    <w:rsid w:val="00230AF7"/>
    <w:rsid w:val="002310B9"/>
    <w:rsid w:val="00231FC6"/>
    <w:rsid w:val="00232C1D"/>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57B3D"/>
    <w:rsid w:val="00260064"/>
    <w:rsid w:val="002600F4"/>
    <w:rsid w:val="002603B4"/>
    <w:rsid w:val="00261807"/>
    <w:rsid w:val="00262937"/>
    <w:rsid w:val="00263910"/>
    <w:rsid w:val="002667E2"/>
    <w:rsid w:val="00266FFD"/>
    <w:rsid w:val="00270AB6"/>
    <w:rsid w:val="00270EF0"/>
    <w:rsid w:val="002720B7"/>
    <w:rsid w:val="002725D5"/>
    <w:rsid w:val="00272A69"/>
    <w:rsid w:val="00272A75"/>
    <w:rsid w:val="002747CE"/>
    <w:rsid w:val="002751B8"/>
    <w:rsid w:val="002765F2"/>
    <w:rsid w:val="002772D4"/>
    <w:rsid w:val="00277DEF"/>
    <w:rsid w:val="00280B60"/>
    <w:rsid w:val="00281368"/>
    <w:rsid w:val="0028136C"/>
    <w:rsid w:val="00281B54"/>
    <w:rsid w:val="002821B1"/>
    <w:rsid w:val="0028233F"/>
    <w:rsid w:val="00283543"/>
    <w:rsid w:val="002835BD"/>
    <w:rsid w:val="002837F9"/>
    <w:rsid w:val="00283BC0"/>
    <w:rsid w:val="00283E20"/>
    <w:rsid w:val="00283E4A"/>
    <w:rsid w:val="00283F6E"/>
    <w:rsid w:val="0028760E"/>
    <w:rsid w:val="00287C8A"/>
    <w:rsid w:val="00287F74"/>
    <w:rsid w:val="00290F42"/>
    <w:rsid w:val="00291879"/>
    <w:rsid w:val="002923A7"/>
    <w:rsid w:val="002931E5"/>
    <w:rsid w:val="00293931"/>
    <w:rsid w:val="00293E09"/>
    <w:rsid w:val="002940F5"/>
    <w:rsid w:val="0029496D"/>
    <w:rsid w:val="00296200"/>
    <w:rsid w:val="002966B0"/>
    <w:rsid w:val="00296755"/>
    <w:rsid w:val="002A276F"/>
    <w:rsid w:val="002A291D"/>
    <w:rsid w:val="002A32F1"/>
    <w:rsid w:val="002A4A4F"/>
    <w:rsid w:val="002A5C53"/>
    <w:rsid w:val="002A6D3D"/>
    <w:rsid w:val="002A6F2F"/>
    <w:rsid w:val="002A76D0"/>
    <w:rsid w:val="002A7B7F"/>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2FD"/>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1EF"/>
    <w:rsid w:val="002E030E"/>
    <w:rsid w:val="002E0E7A"/>
    <w:rsid w:val="002E2120"/>
    <w:rsid w:val="002E2134"/>
    <w:rsid w:val="002E3F83"/>
    <w:rsid w:val="002E608D"/>
    <w:rsid w:val="002F0BCA"/>
    <w:rsid w:val="002F1F22"/>
    <w:rsid w:val="002F28BE"/>
    <w:rsid w:val="002F376E"/>
    <w:rsid w:val="002F4955"/>
    <w:rsid w:val="002F495C"/>
    <w:rsid w:val="002F4ABA"/>
    <w:rsid w:val="002F4B48"/>
    <w:rsid w:val="002F6829"/>
    <w:rsid w:val="003007CF"/>
    <w:rsid w:val="003028B5"/>
    <w:rsid w:val="0030351E"/>
    <w:rsid w:val="00303EC4"/>
    <w:rsid w:val="00304463"/>
    <w:rsid w:val="003048A3"/>
    <w:rsid w:val="00304937"/>
    <w:rsid w:val="00304CF3"/>
    <w:rsid w:val="00305193"/>
    <w:rsid w:val="00305428"/>
    <w:rsid w:val="003069DD"/>
    <w:rsid w:val="003073B6"/>
    <w:rsid w:val="00307744"/>
    <w:rsid w:val="00307F88"/>
    <w:rsid w:val="00310430"/>
    <w:rsid w:val="0031432A"/>
    <w:rsid w:val="003147A5"/>
    <w:rsid w:val="0031482F"/>
    <w:rsid w:val="0031531D"/>
    <w:rsid w:val="00317F45"/>
    <w:rsid w:val="00320772"/>
    <w:rsid w:val="003207E2"/>
    <w:rsid w:val="00321B9D"/>
    <w:rsid w:val="00321D2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2B5F"/>
    <w:rsid w:val="00333356"/>
    <w:rsid w:val="00333874"/>
    <w:rsid w:val="0033762E"/>
    <w:rsid w:val="00340309"/>
    <w:rsid w:val="0034107E"/>
    <w:rsid w:val="00341271"/>
    <w:rsid w:val="00341D5F"/>
    <w:rsid w:val="00341F4A"/>
    <w:rsid w:val="00344006"/>
    <w:rsid w:val="00344129"/>
    <w:rsid w:val="00344588"/>
    <w:rsid w:val="00344600"/>
    <w:rsid w:val="00344F71"/>
    <w:rsid w:val="0034605A"/>
    <w:rsid w:val="0034622D"/>
    <w:rsid w:val="0034656D"/>
    <w:rsid w:val="00347B6D"/>
    <w:rsid w:val="0035068B"/>
    <w:rsid w:val="003510B7"/>
    <w:rsid w:val="003523E0"/>
    <w:rsid w:val="003528EB"/>
    <w:rsid w:val="00352B11"/>
    <w:rsid w:val="00353458"/>
    <w:rsid w:val="0035548A"/>
    <w:rsid w:val="0036046B"/>
    <w:rsid w:val="00360750"/>
    <w:rsid w:val="00360F27"/>
    <w:rsid w:val="00360FE2"/>
    <w:rsid w:val="003624C4"/>
    <w:rsid w:val="003630A5"/>
    <w:rsid w:val="00363C4E"/>
    <w:rsid w:val="00363EB9"/>
    <w:rsid w:val="0036563B"/>
    <w:rsid w:val="00365CE9"/>
    <w:rsid w:val="00370B94"/>
    <w:rsid w:val="00371493"/>
    <w:rsid w:val="003719EF"/>
    <w:rsid w:val="00372037"/>
    <w:rsid w:val="00372170"/>
    <w:rsid w:val="00372E2E"/>
    <w:rsid w:val="0037303B"/>
    <w:rsid w:val="003755E0"/>
    <w:rsid w:val="00376D4B"/>
    <w:rsid w:val="003772C4"/>
    <w:rsid w:val="003801DB"/>
    <w:rsid w:val="003808CE"/>
    <w:rsid w:val="00381826"/>
    <w:rsid w:val="003822A0"/>
    <w:rsid w:val="003822ED"/>
    <w:rsid w:val="00382BEE"/>
    <w:rsid w:val="0038351F"/>
    <w:rsid w:val="003839AA"/>
    <w:rsid w:val="00383D2F"/>
    <w:rsid w:val="00384F87"/>
    <w:rsid w:val="00385F2C"/>
    <w:rsid w:val="00386C1A"/>
    <w:rsid w:val="00386F3A"/>
    <w:rsid w:val="00390B33"/>
    <w:rsid w:val="0039139F"/>
    <w:rsid w:val="00391FFE"/>
    <w:rsid w:val="00392599"/>
    <w:rsid w:val="00393BA2"/>
    <w:rsid w:val="0039417B"/>
    <w:rsid w:val="003942C1"/>
    <w:rsid w:val="003946BE"/>
    <w:rsid w:val="00394747"/>
    <w:rsid w:val="00394BAE"/>
    <w:rsid w:val="0039513B"/>
    <w:rsid w:val="00395956"/>
    <w:rsid w:val="00395E79"/>
    <w:rsid w:val="0039610F"/>
    <w:rsid w:val="003961FD"/>
    <w:rsid w:val="00397545"/>
    <w:rsid w:val="00397A7C"/>
    <w:rsid w:val="003A115F"/>
    <w:rsid w:val="003A2B02"/>
    <w:rsid w:val="003A3717"/>
    <w:rsid w:val="003A5297"/>
    <w:rsid w:val="003A609F"/>
    <w:rsid w:val="003A659B"/>
    <w:rsid w:val="003B0C81"/>
    <w:rsid w:val="003B146D"/>
    <w:rsid w:val="003B28B4"/>
    <w:rsid w:val="003B49D9"/>
    <w:rsid w:val="003B5417"/>
    <w:rsid w:val="003B59FA"/>
    <w:rsid w:val="003B5B5E"/>
    <w:rsid w:val="003B7051"/>
    <w:rsid w:val="003C069C"/>
    <w:rsid w:val="003C1C84"/>
    <w:rsid w:val="003C2981"/>
    <w:rsid w:val="003C4D9C"/>
    <w:rsid w:val="003C6E35"/>
    <w:rsid w:val="003C7671"/>
    <w:rsid w:val="003C7930"/>
    <w:rsid w:val="003C7D0F"/>
    <w:rsid w:val="003D0412"/>
    <w:rsid w:val="003D074C"/>
    <w:rsid w:val="003D0CE3"/>
    <w:rsid w:val="003D1FF9"/>
    <w:rsid w:val="003D2D12"/>
    <w:rsid w:val="003D328A"/>
    <w:rsid w:val="003D372B"/>
    <w:rsid w:val="003D444C"/>
    <w:rsid w:val="003D5051"/>
    <w:rsid w:val="003D5161"/>
    <w:rsid w:val="003D53BC"/>
    <w:rsid w:val="003D54C1"/>
    <w:rsid w:val="003D73B9"/>
    <w:rsid w:val="003E2481"/>
    <w:rsid w:val="003E2696"/>
    <w:rsid w:val="003E4399"/>
    <w:rsid w:val="003E473F"/>
    <w:rsid w:val="003E52F6"/>
    <w:rsid w:val="003E6406"/>
    <w:rsid w:val="003F0F68"/>
    <w:rsid w:val="003F21B0"/>
    <w:rsid w:val="003F2334"/>
    <w:rsid w:val="003F3E1C"/>
    <w:rsid w:val="003F453D"/>
    <w:rsid w:val="003F4F7E"/>
    <w:rsid w:val="003F558E"/>
    <w:rsid w:val="003F55BD"/>
    <w:rsid w:val="003F5CF4"/>
    <w:rsid w:val="003F7090"/>
    <w:rsid w:val="004000C2"/>
    <w:rsid w:val="00400C13"/>
    <w:rsid w:val="00400E7C"/>
    <w:rsid w:val="00401506"/>
    <w:rsid w:val="00401BFA"/>
    <w:rsid w:val="00404B1F"/>
    <w:rsid w:val="00405226"/>
    <w:rsid w:val="00405590"/>
    <w:rsid w:val="0041180E"/>
    <w:rsid w:val="004119E5"/>
    <w:rsid w:val="00412209"/>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27B34"/>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6A5F"/>
    <w:rsid w:val="00447993"/>
    <w:rsid w:val="0045180F"/>
    <w:rsid w:val="00451D3B"/>
    <w:rsid w:val="00452BAD"/>
    <w:rsid w:val="00452BEB"/>
    <w:rsid w:val="00454C54"/>
    <w:rsid w:val="00456804"/>
    <w:rsid w:val="00456DC6"/>
    <w:rsid w:val="0045778D"/>
    <w:rsid w:val="00461E54"/>
    <w:rsid w:val="00461EA4"/>
    <w:rsid w:val="00465660"/>
    <w:rsid w:val="0046608D"/>
    <w:rsid w:val="00466989"/>
    <w:rsid w:val="00466B3A"/>
    <w:rsid w:val="0047029A"/>
    <w:rsid w:val="0047074F"/>
    <w:rsid w:val="004707DA"/>
    <w:rsid w:val="00471841"/>
    <w:rsid w:val="00472527"/>
    <w:rsid w:val="00473F29"/>
    <w:rsid w:val="004741B9"/>
    <w:rsid w:val="00474FEF"/>
    <w:rsid w:val="00475C8E"/>
    <w:rsid w:val="00475DA2"/>
    <w:rsid w:val="00475E6D"/>
    <w:rsid w:val="004764D3"/>
    <w:rsid w:val="00477188"/>
    <w:rsid w:val="0047748B"/>
    <w:rsid w:val="00480CA3"/>
    <w:rsid w:val="00481979"/>
    <w:rsid w:val="00483048"/>
    <w:rsid w:val="00483072"/>
    <w:rsid w:val="0048345B"/>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2DF"/>
    <w:rsid w:val="004A6E20"/>
    <w:rsid w:val="004B1937"/>
    <w:rsid w:val="004B1A63"/>
    <w:rsid w:val="004B1B27"/>
    <w:rsid w:val="004B1C76"/>
    <w:rsid w:val="004B1C8F"/>
    <w:rsid w:val="004B1EB9"/>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6B5"/>
    <w:rsid w:val="004C6A5D"/>
    <w:rsid w:val="004C7358"/>
    <w:rsid w:val="004C75A2"/>
    <w:rsid w:val="004D199C"/>
    <w:rsid w:val="004D19D9"/>
    <w:rsid w:val="004D1A31"/>
    <w:rsid w:val="004D2165"/>
    <w:rsid w:val="004D2C8F"/>
    <w:rsid w:val="004D2D9A"/>
    <w:rsid w:val="004D36FD"/>
    <w:rsid w:val="004D3BAC"/>
    <w:rsid w:val="004D3DC7"/>
    <w:rsid w:val="004D3DEF"/>
    <w:rsid w:val="004D5664"/>
    <w:rsid w:val="004D5D37"/>
    <w:rsid w:val="004D5E58"/>
    <w:rsid w:val="004E09CB"/>
    <w:rsid w:val="004E1CB0"/>
    <w:rsid w:val="004E2744"/>
    <w:rsid w:val="004E3883"/>
    <w:rsid w:val="004E4760"/>
    <w:rsid w:val="004E5450"/>
    <w:rsid w:val="004E5C43"/>
    <w:rsid w:val="004E632A"/>
    <w:rsid w:val="004E636B"/>
    <w:rsid w:val="004E67BF"/>
    <w:rsid w:val="004E6F5F"/>
    <w:rsid w:val="004E7FE4"/>
    <w:rsid w:val="004F19E1"/>
    <w:rsid w:val="004F213C"/>
    <w:rsid w:val="004F318B"/>
    <w:rsid w:val="004F6029"/>
    <w:rsid w:val="005004C0"/>
    <w:rsid w:val="00500DDE"/>
    <w:rsid w:val="00501352"/>
    <w:rsid w:val="00501DAA"/>
    <w:rsid w:val="00501E5E"/>
    <w:rsid w:val="005062FF"/>
    <w:rsid w:val="00506B69"/>
    <w:rsid w:val="00507F28"/>
    <w:rsid w:val="0051023F"/>
    <w:rsid w:val="00511BAD"/>
    <w:rsid w:val="00511D2D"/>
    <w:rsid w:val="005121C5"/>
    <w:rsid w:val="0051315C"/>
    <w:rsid w:val="00513198"/>
    <w:rsid w:val="0051389E"/>
    <w:rsid w:val="005208EE"/>
    <w:rsid w:val="00520B6E"/>
    <w:rsid w:val="00520DBE"/>
    <w:rsid w:val="005214FB"/>
    <w:rsid w:val="005219F9"/>
    <w:rsid w:val="005224D1"/>
    <w:rsid w:val="005225C1"/>
    <w:rsid w:val="00522E45"/>
    <w:rsid w:val="00523C49"/>
    <w:rsid w:val="00524D40"/>
    <w:rsid w:val="00524EDA"/>
    <w:rsid w:val="00525D18"/>
    <w:rsid w:val="005262B7"/>
    <w:rsid w:val="00526997"/>
    <w:rsid w:val="005269BD"/>
    <w:rsid w:val="00526DAA"/>
    <w:rsid w:val="00527454"/>
    <w:rsid w:val="00530CA4"/>
    <w:rsid w:val="00530E48"/>
    <w:rsid w:val="00531697"/>
    <w:rsid w:val="00531858"/>
    <w:rsid w:val="00531BA4"/>
    <w:rsid w:val="00531BDF"/>
    <w:rsid w:val="0053237B"/>
    <w:rsid w:val="00532950"/>
    <w:rsid w:val="00532CC4"/>
    <w:rsid w:val="005340D0"/>
    <w:rsid w:val="00536B21"/>
    <w:rsid w:val="0053787D"/>
    <w:rsid w:val="00537E1B"/>
    <w:rsid w:val="0054096E"/>
    <w:rsid w:val="0054217B"/>
    <w:rsid w:val="005425E0"/>
    <w:rsid w:val="005432A6"/>
    <w:rsid w:val="00543F7D"/>
    <w:rsid w:val="005446DD"/>
    <w:rsid w:val="00544FEB"/>
    <w:rsid w:val="00545075"/>
    <w:rsid w:val="005450C8"/>
    <w:rsid w:val="0054534A"/>
    <w:rsid w:val="00546313"/>
    <w:rsid w:val="00546341"/>
    <w:rsid w:val="00546720"/>
    <w:rsid w:val="00547889"/>
    <w:rsid w:val="00547D43"/>
    <w:rsid w:val="00550345"/>
    <w:rsid w:val="0055089E"/>
    <w:rsid w:val="00551005"/>
    <w:rsid w:val="00551C34"/>
    <w:rsid w:val="00552A04"/>
    <w:rsid w:val="005534DC"/>
    <w:rsid w:val="00553EE3"/>
    <w:rsid w:val="00554564"/>
    <w:rsid w:val="00555C47"/>
    <w:rsid w:val="00556B2E"/>
    <w:rsid w:val="00557648"/>
    <w:rsid w:val="0056027E"/>
    <w:rsid w:val="00560382"/>
    <w:rsid w:val="00561579"/>
    <w:rsid w:val="00561DC2"/>
    <w:rsid w:val="0056309C"/>
    <w:rsid w:val="0056329E"/>
    <w:rsid w:val="005637A3"/>
    <w:rsid w:val="005638CE"/>
    <w:rsid w:val="00563DFE"/>
    <w:rsid w:val="005656E4"/>
    <w:rsid w:val="00565CF8"/>
    <w:rsid w:val="00571B48"/>
    <w:rsid w:val="005722C4"/>
    <w:rsid w:val="00572514"/>
    <w:rsid w:val="00572F7A"/>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1C29"/>
    <w:rsid w:val="005A1E04"/>
    <w:rsid w:val="005A2E77"/>
    <w:rsid w:val="005A390F"/>
    <w:rsid w:val="005A5E87"/>
    <w:rsid w:val="005A7B96"/>
    <w:rsid w:val="005A7FE8"/>
    <w:rsid w:val="005B10E3"/>
    <w:rsid w:val="005B21FC"/>
    <w:rsid w:val="005B32E8"/>
    <w:rsid w:val="005B4F78"/>
    <w:rsid w:val="005B5D8F"/>
    <w:rsid w:val="005B61FD"/>
    <w:rsid w:val="005B6756"/>
    <w:rsid w:val="005B6972"/>
    <w:rsid w:val="005C1EC1"/>
    <w:rsid w:val="005C3B1D"/>
    <w:rsid w:val="005C42F9"/>
    <w:rsid w:val="005C4BCA"/>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E02A2"/>
    <w:rsid w:val="005E06AB"/>
    <w:rsid w:val="005E10AD"/>
    <w:rsid w:val="005E12B0"/>
    <w:rsid w:val="005E199A"/>
    <w:rsid w:val="005E3044"/>
    <w:rsid w:val="005E48E3"/>
    <w:rsid w:val="005E4C31"/>
    <w:rsid w:val="005E552D"/>
    <w:rsid w:val="005E6436"/>
    <w:rsid w:val="005E6E79"/>
    <w:rsid w:val="005E7BDE"/>
    <w:rsid w:val="005E7DE1"/>
    <w:rsid w:val="005F1CB2"/>
    <w:rsid w:val="005F1F36"/>
    <w:rsid w:val="005F2850"/>
    <w:rsid w:val="005F2ACE"/>
    <w:rsid w:val="005F330E"/>
    <w:rsid w:val="005F3A81"/>
    <w:rsid w:val="005F3F7B"/>
    <w:rsid w:val="005F405A"/>
    <w:rsid w:val="005F46AB"/>
    <w:rsid w:val="005F568B"/>
    <w:rsid w:val="005F58FC"/>
    <w:rsid w:val="005F61C6"/>
    <w:rsid w:val="005F6DA7"/>
    <w:rsid w:val="005F7C97"/>
    <w:rsid w:val="006007A7"/>
    <w:rsid w:val="00600AE2"/>
    <w:rsid w:val="00601DC6"/>
    <w:rsid w:val="00602EAE"/>
    <w:rsid w:val="0060343E"/>
    <w:rsid w:val="00603C58"/>
    <w:rsid w:val="00603D46"/>
    <w:rsid w:val="00605075"/>
    <w:rsid w:val="006050B0"/>
    <w:rsid w:val="0060671A"/>
    <w:rsid w:val="006073DA"/>
    <w:rsid w:val="00610027"/>
    <w:rsid w:val="00610EF5"/>
    <w:rsid w:val="006130D1"/>
    <w:rsid w:val="00613E61"/>
    <w:rsid w:val="0061419F"/>
    <w:rsid w:val="00614BD2"/>
    <w:rsid w:val="0061599A"/>
    <w:rsid w:val="006178D0"/>
    <w:rsid w:val="00620563"/>
    <w:rsid w:val="00620D01"/>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37FE4"/>
    <w:rsid w:val="006412B9"/>
    <w:rsid w:val="006418D6"/>
    <w:rsid w:val="006419A4"/>
    <w:rsid w:val="006421ED"/>
    <w:rsid w:val="00642701"/>
    <w:rsid w:val="00642842"/>
    <w:rsid w:val="00642BDB"/>
    <w:rsid w:val="00644BA9"/>
    <w:rsid w:val="00644EAA"/>
    <w:rsid w:val="00647A75"/>
    <w:rsid w:val="00650661"/>
    <w:rsid w:val="00651A69"/>
    <w:rsid w:val="00651F01"/>
    <w:rsid w:val="00652AA9"/>
    <w:rsid w:val="00652C80"/>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837"/>
    <w:rsid w:val="00682C88"/>
    <w:rsid w:val="00682D5A"/>
    <w:rsid w:val="006848EE"/>
    <w:rsid w:val="00684A06"/>
    <w:rsid w:val="00684FB5"/>
    <w:rsid w:val="00686C0A"/>
    <w:rsid w:val="00692DAB"/>
    <w:rsid w:val="00693A39"/>
    <w:rsid w:val="00694173"/>
    <w:rsid w:val="006946B5"/>
    <w:rsid w:val="00695084"/>
    <w:rsid w:val="006957F0"/>
    <w:rsid w:val="00695E34"/>
    <w:rsid w:val="006960A1"/>
    <w:rsid w:val="00696691"/>
    <w:rsid w:val="006966DF"/>
    <w:rsid w:val="006973A5"/>
    <w:rsid w:val="00697BFF"/>
    <w:rsid w:val="00697D0D"/>
    <w:rsid w:val="006A048F"/>
    <w:rsid w:val="006A1A35"/>
    <w:rsid w:val="006A2064"/>
    <w:rsid w:val="006A245C"/>
    <w:rsid w:val="006A3845"/>
    <w:rsid w:val="006A46AC"/>
    <w:rsid w:val="006A4908"/>
    <w:rsid w:val="006A4965"/>
    <w:rsid w:val="006A4B40"/>
    <w:rsid w:val="006A5975"/>
    <w:rsid w:val="006A5B2C"/>
    <w:rsid w:val="006A7B73"/>
    <w:rsid w:val="006A7D4E"/>
    <w:rsid w:val="006B042A"/>
    <w:rsid w:val="006B0873"/>
    <w:rsid w:val="006B241D"/>
    <w:rsid w:val="006B2834"/>
    <w:rsid w:val="006B335A"/>
    <w:rsid w:val="006B54F2"/>
    <w:rsid w:val="006B609A"/>
    <w:rsid w:val="006C0008"/>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4636"/>
    <w:rsid w:val="006D5233"/>
    <w:rsid w:val="006D557D"/>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8C7"/>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0C9A"/>
    <w:rsid w:val="007112DF"/>
    <w:rsid w:val="007117DC"/>
    <w:rsid w:val="007125E5"/>
    <w:rsid w:val="00712DCF"/>
    <w:rsid w:val="00712F37"/>
    <w:rsid w:val="00713321"/>
    <w:rsid w:val="00715C00"/>
    <w:rsid w:val="0071698F"/>
    <w:rsid w:val="00716F95"/>
    <w:rsid w:val="00717246"/>
    <w:rsid w:val="007173C8"/>
    <w:rsid w:val="007214D5"/>
    <w:rsid w:val="00721500"/>
    <w:rsid w:val="007221C1"/>
    <w:rsid w:val="00722C1A"/>
    <w:rsid w:val="00722CB0"/>
    <w:rsid w:val="0072429E"/>
    <w:rsid w:val="0072449C"/>
    <w:rsid w:val="00724AA0"/>
    <w:rsid w:val="00724F02"/>
    <w:rsid w:val="00725BC0"/>
    <w:rsid w:val="00726FB7"/>
    <w:rsid w:val="007306CC"/>
    <w:rsid w:val="00730915"/>
    <w:rsid w:val="00730F8A"/>
    <w:rsid w:val="007321B7"/>
    <w:rsid w:val="007324EC"/>
    <w:rsid w:val="00732C33"/>
    <w:rsid w:val="00734298"/>
    <w:rsid w:val="00735306"/>
    <w:rsid w:val="007379AC"/>
    <w:rsid w:val="00740DBC"/>
    <w:rsid w:val="0074133A"/>
    <w:rsid w:val="00741480"/>
    <w:rsid w:val="007427EB"/>
    <w:rsid w:val="00743BFF"/>
    <w:rsid w:val="007447DB"/>
    <w:rsid w:val="00744FE8"/>
    <w:rsid w:val="00746D72"/>
    <w:rsid w:val="00750115"/>
    <w:rsid w:val="007502F6"/>
    <w:rsid w:val="007504D6"/>
    <w:rsid w:val="00750627"/>
    <w:rsid w:val="00750AB0"/>
    <w:rsid w:val="007523A7"/>
    <w:rsid w:val="00752C82"/>
    <w:rsid w:val="00753456"/>
    <w:rsid w:val="00754C59"/>
    <w:rsid w:val="007558CE"/>
    <w:rsid w:val="007558FE"/>
    <w:rsid w:val="007605C2"/>
    <w:rsid w:val="0076100E"/>
    <w:rsid w:val="0076288E"/>
    <w:rsid w:val="00766EE6"/>
    <w:rsid w:val="00767934"/>
    <w:rsid w:val="00767F58"/>
    <w:rsid w:val="0077018E"/>
    <w:rsid w:val="00770ACF"/>
    <w:rsid w:val="007717FC"/>
    <w:rsid w:val="00772279"/>
    <w:rsid w:val="007727CC"/>
    <w:rsid w:val="00773876"/>
    <w:rsid w:val="0077480E"/>
    <w:rsid w:val="00774BA1"/>
    <w:rsid w:val="007752FD"/>
    <w:rsid w:val="00775C34"/>
    <w:rsid w:val="0077626A"/>
    <w:rsid w:val="007765AE"/>
    <w:rsid w:val="0077700E"/>
    <w:rsid w:val="007813D5"/>
    <w:rsid w:val="00781B20"/>
    <w:rsid w:val="00782239"/>
    <w:rsid w:val="007824DF"/>
    <w:rsid w:val="0078539E"/>
    <w:rsid w:val="0078542F"/>
    <w:rsid w:val="00785E18"/>
    <w:rsid w:val="00785EF1"/>
    <w:rsid w:val="0079020B"/>
    <w:rsid w:val="00790618"/>
    <w:rsid w:val="00790DDF"/>
    <w:rsid w:val="007919C0"/>
    <w:rsid w:val="00791BAA"/>
    <w:rsid w:val="00791C7C"/>
    <w:rsid w:val="00791F03"/>
    <w:rsid w:val="00792201"/>
    <w:rsid w:val="007937E0"/>
    <w:rsid w:val="007940B5"/>
    <w:rsid w:val="007945B4"/>
    <w:rsid w:val="00794D10"/>
    <w:rsid w:val="00795308"/>
    <w:rsid w:val="00795482"/>
    <w:rsid w:val="0079654D"/>
    <w:rsid w:val="00796854"/>
    <w:rsid w:val="00796C47"/>
    <w:rsid w:val="007A2522"/>
    <w:rsid w:val="007A4619"/>
    <w:rsid w:val="007A5350"/>
    <w:rsid w:val="007A5F97"/>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0DAB"/>
    <w:rsid w:val="007F4316"/>
    <w:rsid w:val="007F5DC4"/>
    <w:rsid w:val="007F5F8D"/>
    <w:rsid w:val="007F6AC3"/>
    <w:rsid w:val="007F74B4"/>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633"/>
    <w:rsid w:val="0083088A"/>
    <w:rsid w:val="0083200F"/>
    <w:rsid w:val="0083303F"/>
    <w:rsid w:val="00833C93"/>
    <w:rsid w:val="008346A1"/>
    <w:rsid w:val="00834EE7"/>
    <w:rsid w:val="008361C5"/>
    <w:rsid w:val="00841208"/>
    <w:rsid w:val="00843247"/>
    <w:rsid w:val="00843C21"/>
    <w:rsid w:val="00844F76"/>
    <w:rsid w:val="0084511E"/>
    <w:rsid w:val="00845534"/>
    <w:rsid w:val="00846357"/>
    <w:rsid w:val="00847B25"/>
    <w:rsid w:val="0085001F"/>
    <w:rsid w:val="00850037"/>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6FB6"/>
    <w:rsid w:val="008673AE"/>
    <w:rsid w:val="0087043F"/>
    <w:rsid w:val="008710F3"/>
    <w:rsid w:val="0087138D"/>
    <w:rsid w:val="00871F18"/>
    <w:rsid w:val="0087298B"/>
    <w:rsid w:val="00872DAE"/>
    <w:rsid w:val="008754FA"/>
    <w:rsid w:val="00876061"/>
    <w:rsid w:val="00876A19"/>
    <w:rsid w:val="00876B61"/>
    <w:rsid w:val="00880FF9"/>
    <w:rsid w:val="00883B8D"/>
    <w:rsid w:val="00884AA4"/>
    <w:rsid w:val="00886858"/>
    <w:rsid w:val="008872E0"/>
    <w:rsid w:val="00890A44"/>
    <w:rsid w:val="00890A4F"/>
    <w:rsid w:val="00890C0C"/>
    <w:rsid w:val="00890E7D"/>
    <w:rsid w:val="00891ADA"/>
    <w:rsid w:val="00892784"/>
    <w:rsid w:val="00893E7E"/>
    <w:rsid w:val="008944AA"/>
    <w:rsid w:val="008952C4"/>
    <w:rsid w:val="00895B21"/>
    <w:rsid w:val="00895DDE"/>
    <w:rsid w:val="00896C76"/>
    <w:rsid w:val="00896E07"/>
    <w:rsid w:val="0089738D"/>
    <w:rsid w:val="008A0A8E"/>
    <w:rsid w:val="008A0B20"/>
    <w:rsid w:val="008A1F16"/>
    <w:rsid w:val="008A37EC"/>
    <w:rsid w:val="008A421C"/>
    <w:rsid w:val="008A5506"/>
    <w:rsid w:val="008A5B02"/>
    <w:rsid w:val="008A5C2B"/>
    <w:rsid w:val="008A5C95"/>
    <w:rsid w:val="008A6CBB"/>
    <w:rsid w:val="008A6D59"/>
    <w:rsid w:val="008B0E17"/>
    <w:rsid w:val="008B1D26"/>
    <w:rsid w:val="008B31E5"/>
    <w:rsid w:val="008B38F6"/>
    <w:rsid w:val="008B3CE3"/>
    <w:rsid w:val="008B4628"/>
    <w:rsid w:val="008B53D3"/>
    <w:rsid w:val="008B6C8F"/>
    <w:rsid w:val="008B6E4E"/>
    <w:rsid w:val="008B7A88"/>
    <w:rsid w:val="008B7E7E"/>
    <w:rsid w:val="008C128F"/>
    <w:rsid w:val="008C2828"/>
    <w:rsid w:val="008C4FF3"/>
    <w:rsid w:val="008C62E5"/>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1349"/>
    <w:rsid w:val="008E1EBC"/>
    <w:rsid w:val="008E222D"/>
    <w:rsid w:val="008E2ABA"/>
    <w:rsid w:val="008E58C6"/>
    <w:rsid w:val="008E5AD7"/>
    <w:rsid w:val="008E61BF"/>
    <w:rsid w:val="008E6E25"/>
    <w:rsid w:val="008E73D1"/>
    <w:rsid w:val="008E7C4F"/>
    <w:rsid w:val="008F0EC4"/>
    <w:rsid w:val="008F14B1"/>
    <w:rsid w:val="008F1909"/>
    <w:rsid w:val="008F1BB7"/>
    <w:rsid w:val="008F20C8"/>
    <w:rsid w:val="008F27C4"/>
    <w:rsid w:val="008F2CE4"/>
    <w:rsid w:val="008F3463"/>
    <w:rsid w:val="008F3A5B"/>
    <w:rsid w:val="008F4A3A"/>
    <w:rsid w:val="008F56C8"/>
    <w:rsid w:val="008F5A21"/>
    <w:rsid w:val="008F78D6"/>
    <w:rsid w:val="008F7C3D"/>
    <w:rsid w:val="00900796"/>
    <w:rsid w:val="009007B1"/>
    <w:rsid w:val="00902657"/>
    <w:rsid w:val="0090332A"/>
    <w:rsid w:val="009041D5"/>
    <w:rsid w:val="009057A6"/>
    <w:rsid w:val="00905F97"/>
    <w:rsid w:val="00910C4F"/>
    <w:rsid w:val="009112CA"/>
    <w:rsid w:val="00912624"/>
    <w:rsid w:val="00913463"/>
    <w:rsid w:val="00914CAB"/>
    <w:rsid w:val="00915D24"/>
    <w:rsid w:val="0091769A"/>
    <w:rsid w:val="009176C3"/>
    <w:rsid w:val="00921313"/>
    <w:rsid w:val="00922039"/>
    <w:rsid w:val="00923051"/>
    <w:rsid w:val="00924A38"/>
    <w:rsid w:val="00926FC9"/>
    <w:rsid w:val="00927D9B"/>
    <w:rsid w:val="009300FE"/>
    <w:rsid w:val="009324CA"/>
    <w:rsid w:val="00932ACE"/>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6E8"/>
    <w:rsid w:val="0094397E"/>
    <w:rsid w:val="00943FA0"/>
    <w:rsid w:val="009456EC"/>
    <w:rsid w:val="00945EB7"/>
    <w:rsid w:val="009461FB"/>
    <w:rsid w:val="009468DB"/>
    <w:rsid w:val="00947473"/>
    <w:rsid w:val="009474CA"/>
    <w:rsid w:val="009515F9"/>
    <w:rsid w:val="00952ABF"/>
    <w:rsid w:val="009532BC"/>
    <w:rsid w:val="00953F3F"/>
    <w:rsid w:val="009543D2"/>
    <w:rsid w:val="00955C26"/>
    <w:rsid w:val="00955F35"/>
    <w:rsid w:val="00957D57"/>
    <w:rsid w:val="00960E39"/>
    <w:rsid w:val="0096122C"/>
    <w:rsid w:val="00961BEC"/>
    <w:rsid w:val="00961D1A"/>
    <w:rsid w:val="009623C9"/>
    <w:rsid w:val="00964181"/>
    <w:rsid w:val="009650CF"/>
    <w:rsid w:val="009658A4"/>
    <w:rsid w:val="00965D75"/>
    <w:rsid w:val="00965E84"/>
    <w:rsid w:val="00966ECF"/>
    <w:rsid w:val="00967B60"/>
    <w:rsid w:val="00967EDF"/>
    <w:rsid w:val="0097216D"/>
    <w:rsid w:val="009722FE"/>
    <w:rsid w:val="009724D8"/>
    <w:rsid w:val="00972BE5"/>
    <w:rsid w:val="009737A6"/>
    <w:rsid w:val="0098206C"/>
    <w:rsid w:val="009822FA"/>
    <w:rsid w:val="009825F5"/>
    <w:rsid w:val="00982670"/>
    <w:rsid w:val="00983673"/>
    <w:rsid w:val="00983A73"/>
    <w:rsid w:val="00984586"/>
    <w:rsid w:val="00984F24"/>
    <w:rsid w:val="009861E2"/>
    <w:rsid w:val="00987ED2"/>
    <w:rsid w:val="0099023A"/>
    <w:rsid w:val="0099043C"/>
    <w:rsid w:val="00991241"/>
    <w:rsid w:val="009919FC"/>
    <w:rsid w:val="00991D0F"/>
    <w:rsid w:val="00992117"/>
    <w:rsid w:val="00994E3C"/>
    <w:rsid w:val="00995C1F"/>
    <w:rsid w:val="00995F42"/>
    <w:rsid w:val="009966D5"/>
    <w:rsid w:val="00996F14"/>
    <w:rsid w:val="00997B03"/>
    <w:rsid w:val="009A1C62"/>
    <w:rsid w:val="009A39AF"/>
    <w:rsid w:val="009A4B5C"/>
    <w:rsid w:val="009A50B2"/>
    <w:rsid w:val="009A5730"/>
    <w:rsid w:val="009A6DD5"/>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21A7"/>
    <w:rsid w:val="009C3EF1"/>
    <w:rsid w:val="009C4839"/>
    <w:rsid w:val="009C5CCB"/>
    <w:rsid w:val="009C6970"/>
    <w:rsid w:val="009D189A"/>
    <w:rsid w:val="009D1AE2"/>
    <w:rsid w:val="009D27C5"/>
    <w:rsid w:val="009D2ABE"/>
    <w:rsid w:val="009D2F81"/>
    <w:rsid w:val="009D3207"/>
    <w:rsid w:val="009D3964"/>
    <w:rsid w:val="009D3C4A"/>
    <w:rsid w:val="009D5FE3"/>
    <w:rsid w:val="009E100A"/>
    <w:rsid w:val="009E1A87"/>
    <w:rsid w:val="009E1D03"/>
    <w:rsid w:val="009E2C07"/>
    <w:rsid w:val="009E2F50"/>
    <w:rsid w:val="009E3A62"/>
    <w:rsid w:val="009E3EB3"/>
    <w:rsid w:val="009E3ECA"/>
    <w:rsid w:val="009E3FC8"/>
    <w:rsid w:val="009E471E"/>
    <w:rsid w:val="009E555A"/>
    <w:rsid w:val="009E60C4"/>
    <w:rsid w:val="009E6493"/>
    <w:rsid w:val="009E74FA"/>
    <w:rsid w:val="009F0150"/>
    <w:rsid w:val="009F01D4"/>
    <w:rsid w:val="009F08F1"/>
    <w:rsid w:val="009F1BF3"/>
    <w:rsid w:val="009F2863"/>
    <w:rsid w:val="009F2CDE"/>
    <w:rsid w:val="009F4D32"/>
    <w:rsid w:val="009F4F0A"/>
    <w:rsid w:val="009F63D4"/>
    <w:rsid w:val="00A006D0"/>
    <w:rsid w:val="00A00A57"/>
    <w:rsid w:val="00A00D94"/>
    <w:rsid w:val="00A00EB2"/>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1BF5"/>
    <w:rsid w:val="00A2385A"/>
    <w:rsid w:val="00A2481B"/>
    <w:rsid w:val="00A26ACD"/>
    <w:rsid w:val="00A26D2F"/>
    <w:rsid w:val="00A27F4A"/>
    <w:rsid w:val="00A30D56"/>
    <w:rsid w:val="00A325FE"/>
    <w:rsid w:val="00A33855"/>
    <w:rsid w:val="00A343B0"/>
    <w:rsid w:val="00A345DE"/>
    <w:rsid w:val="00A35260"/>
    <w:rsid w:val="00A352FB"/>
    <w:rsid w:val="00A359B6"/>
    <w:rsid w:val="00A378AD"/>
    <w:rsid w:val="00A40971"/>
    <w:rsid w:val="00A4140D"/>
    <w:rsid w:val="00A42BDC"/>
    <w:rsid w:val="00A4481D"/>
    <w:rsid w:val="00A44891"/>
    <w:rsid w:val="00A44F67"/>
    <w:rsid w:val="00A45806"/>
    <w:rsid w:val="00A45911"/>
    <w:rsid w:val="00A45C57"/>
    <w:rsid w:val="00A45CA5"/>
    <w:rsid w:val="00A462CC"/>
    <w:rsid w:val="00A4648D"/>
    <w:rsid w:val="00A46B89"/>
    <w:rsid w:val="00A52BD5"/>
    <w:rsid w:val="00A53771"/>
    <w:rsid w:val="00A539BD"/>
    <w:rsid w:val="00A55795"/>
    <w:rsid w:val="00A56563"/>
    <w:rsid w:val="00A61CFE"/>
    <w:rsid w:val="00A64088"/>
    <w:rsid w:val="00A64250"/>
    <w:rsid w:val="00A6588D"/>
    <w:rsid w:val="00A65A86"/>
    <w:rsid w:val="00A6618A"/>
    <w:rsid w:val="00A66A48"/>
    <w:rsid w:val="00A67F40"/>
    <w:rsid w:val="00A70403"/>
    <w:rsid w:val="00A7334F"/>
    <w:rsid w:val="00A748D3"/>
    <w:rsid w:val="00A74FF0"/>
    <w:rsid w:val="00A76451"/>
    <w:rsid w:val="00A764F8"/>
    <w:rsid w:val="00A76FCD"/>
    <w:rsid w:val="00A777BE"/>
    <w:rsid w:val="00A77D56"/>
    <w:rsid w:val="00A80598"/>
    <w:rsid w:val="00A81228"/>
    <w:rsid w:val="00A81669"/>
    <w:rsid w:val="00A82973"/>
    <w:rsid w:val="00A82A2E"/>
    <w:rsid w:val="00A83389"/>
    <w:rsid w:val="00A845C2"/>
    <w:rsid w:val="00A86D02"/>
    <w:rsid w:val="00A90216"/>
    <w:rsid w:val="00A9134D"/>
    <w:rsid w:val="00A9217C"/>
    <w:rsid w:val="00A93066"/>
    <w:rsid w:val="00A938B1"/>
    <w:rsid w:val="00A95B55"/>
    <w:rsid w:val="00A96C77"/>
    <w:rsid w:val="00AA0298"/>
    <w:rsid w:val="00AA0800"/>
    <w:rsid w:val="00AA0CC4"/>
    <w:rsid w:val="00AA0F19"/>
    <w:rsid w:val="00AA1035"/>
    <w:rsid w:val="00AA352B"/>
    <w:rsid w:val="00AA40E7"/>
    <w:rsid w:val="00AA46D9"/>
    <w:rsid w:val="00AA5C53"/>
    <w:rsid w:val="00AA5D11"/>
    <w:rsid w:val="00AA7177"/>
    <w:rsid w:val="00AA748C"/>
    <w:rsid w:val="00AB01F7"/>
    <w:rsid w:val="00AB0F9A"/>
    <w:rsid w:val="00AB2124"/>
    <w:rsid w:val="00AB4C8D"/>
    <w:rsid w:val="00AB54CF"/>
    <w:rsid w:val="00AB58CC"/>
    <w:rsid w:val="00AB73B1"/>
    <w:rsid w:val="00AC0250"/>
    <w:rsid w:val="00AC03D8"/>
    <w:rsid w:val="00AC085F"/>
    <w:rsid w:val="00AC0ECD"/>
    <w:rsid w:val="00AC101F"/>
    <w:rsid w:val="00AC3CF3"/>
    <w:rsid w:val="00AC422E"/>
    <w:rsid w:val="00AC4923"/>
    <w:rsid w:val="00AC49AC"/>
    <w:rsid w:val="00AC4BB3"/>
    <w:rsid w:val="00AC4E9D"/>
    <w:rsid w:val="00AD19CD"/>
    <w:rsid w:val="00AD19F3"/>
    <w:rsid w:val="00AD272F"/>
    <w:rsid w:val="00AD4F68"/>
    <w:rsid w:val="00AD567E"/>
    <w:rsid w:val="00AD59BF"/>
    <w:rsid w:val="00AE0378"/>
    <w:rsid w:val="00AE1D3C"/>
    <w:rsid w:val="00AE23FC"/>
    <w:rsid w:val="00AE27FF"/>
    <w:rsid w:val="00AE34D8"/>
    <w:rsid w:val="00AE405D"/>
    <w:rsid w:val="00AE4A61"/>
    <w:rsid w:val="00AE5CAF"/>
    <w:rsid w:val="00AE6148"/>
    <w:rsid w:val="00AE6678"/>
    <w:rsid w:val="00AE68E5"/>
    <w:rsid w:val="00AF11AB"/>
    <w:rsid w:val="00AF1401"/>
    <w:rsid w:val="00AF2A12"/>
    <w:rsid w:val="00AF3DE3"/>
    <w:rsid w:val="00AF43D4"/>
    <w:rsid w:val="00AF513B"/>
    <w:rsid w:val="00AF53B4"/>
    <w:rsid w:val="00AF597E"/>
    <w:rsid w:val="00AF5C79"/>
    <w:rsid w:val="00AF672B"/>
    <w:rsid w:val="00AF7B7A"/>
    <w:rsid w:val="00AF7CD5"/>
    <w:rsid w:val="00AF7D12"/>
    <w:rsid w:val="00B01AAA"/>
    <w:rsid w:val="00B0422C"/>
    <w:rsid w:val="00B05962"/>
    <w:rsid w:val="00B06B20"/>
    <w:rsid w:val="00B07BB2"/>
    <w:rsid w:val="00B10D5C"/>
    <w:rsid w:val="00B112D2"/>
    <w:rsid w:val="00B11918"/>
    <w:rsid w:val="00B119D1"/>
    <w:rsid w:val="00B142F8"/>
    <w:rsid w:val="00B178CD"/>
    <w:rsid w:val="00B1798B"/>
    <w:rsid w:val="00B20004"/>
    <w:rsid w:val="00B20930"/>
    <w:rsid w:val="00B20B2B"/>
    <w:rsid w:val="00B20C9E"/>
    <w:rsid w:val="00B212FF"/>
    <w:rsid w:val="00B214BA"/>
    <w:rsid w:val="00B2466F"/>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256"/>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0CA"/>
    <w:rsid w:val="00B605FE"/>
    <w:rsid w:val="00B60841"/>
    <w:rsid w:val="00B611B1"/>
    <w:rsid w:val="00B618EF"/>
    <w:rsid w:val="00B63B70"/>
    <w:rsid w:val="00B63BCE"/>
    <w:rsid w:val="00B64454"/>
    <w:rsid w:val="00B65180"/>
    <w:rsid w:val="00B65BBC"/>
    <w:rsid w:val="00B65BEC"/>
    <w:rsid w:val="00B660B9"/>
    <w:rsid w:val="00B660BE"/>
    <w:rsid w:val="00B6616D"/>
    <w:rsid w:val="00B661AF"/>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98E"/>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793"/>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7C1"/>
    <w:rsid w:val="00BB7F33"/>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900"/>
    <w:rsid w:val="00BE1B54"/>
    <w:rsid w:val="00BE27AE"/>
    <w:rsid w:val="00BE2A69"/>
    <w:rsid w:val="00BE2C03"/>
    <w:rsid w:val="00BE4F5B"/>
    <w:rsid w:val="00BE4F99"/>
    <w:rsid w:val="00BE56F7"/>
    <w:rsid w:val="00BE59DF"/>
    <w:rsid w:val="00BE5CF2"/>
    <w:rsid w:val="00BE6623"/>
    <w:rsid w:val="00BE675F"/>
    <w:rsid w:val="00BF139A"/>
    <w:rsid w:val="00BF1E24"/>
    <w:rsid w:val="00BF28A3"/>
    <w:rsid w:val="00BF417D"/>
    <w:rsid w:val="00BF45E3"/>
    <w:rsid w:val="00BF602E"/>
    <w:rsid w:val="00BF61E7"/>
    <w:rsid w:val="00BF6BC2"/>
    <w:rsid w:val="00C00A29"/>
    <w:rsid w:val="00C00DE2"/>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401"/>
    <w:rsid w:val="00C33E44"/>
    <w:rsid w:val="00C342F4"/>
    <w:rsid w:val="00C350D0"/>
    <w:rsid w:val="00C35188"/>
    <w:rsid w:val="00C3540D"/>
    <w:rsid w:val="00C357C1"/>
    <w:rsid w:val="00C35930"/>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3656"/>
    <w:rsid w:val="00C5435E"/>
    <w:rsid w:val="00C544D5"/>
    <w:rsid w:val="00C54A84"/>
    <w:rsid w:val="00C54C14"/>
    <w:rsid w:val="00C54EBD"/>
    <w:rsid w:val="00C55CBF"/>
    <w:rsid w:val="00C55E4A"/>
    <w:rsid w:val="00C600C6"/>
    <w:rsid w:val="00C6015D"/>
    <w:rsid w:val="00C60807"/>
    <w:rsid w:val="00C60C22"/>
    <w:rsid w:val="00C6168B"/>
    <w:rsid w:val="00C6198E"/>
    <w:rsid w:val="00C6290B"/>
    <w:rsid w:val="00C643FF"/>
    <w:rsid w:val="00C65F12"/>
    <w:rsid w:val="00C65F64"/>
    <w:rsid w:val="00C674A1"/>
    <w:rsid w:val="00C71072"/>
    <w:rsid w:val="00C744B5"/>
    <w:rsid w:val="00C7468F"/>
    <w:rsid w:val="00C7469F"/>
    <w:rsid w:val="00C75502"/>
    <w:rsid w:val="00C769BC"/>
    <w:rsid w:val="00C76D6B"/>
    <w:rsid w:val="00C77566"/>
    <w:rsid w:val="00C77A9F"/>
    <w:rsid w:val="00C80EAC"/>
    <w:rsid w:val="00C836A8"/>
    <w:rsid w:val="00C84967"/>
    <w:rsid w:val="00C84F43"/>
    <w:rsid w:val="00C859C3"/>
    <w:rsid w:val="00C85EBE"/>
    <w:rsid w:val="00C85EFB"/>
    <w:rsid w:val="00C878FA"/>
    <w:rsid w:val="00C87ACD"/>
    <w:rsid w:val="00C944E8"/>
    <w:rsid w:val="00C945E1"/>
    <w:rsid w:val="00C94F23"/>
    <w:rsid w:val="00C96960"/>
    <w:rsid w:val="00C969CD"/>
    <w:rsid w:val="00C9705B"/>
    <w:rsid w:val="00C97D63"/>
    <w:rsid w:val="00CA0307"/>
    <w:rsid w:val="00CA1826"/>
    <w:rsid w:val="00CA2AB5"/>
    <w:rsid w:val="00CA2D2B"/>
    <w:rsid w:val="00CA3D49"/>
    <w:rsid w:val="00CA3F40"/>
    <w:rsid w:val="00CA4A84"/>
    <w:rsid w:val="00CA5250"/>
    <w:rsid w:val="00CA5C56"/>
    <w:rsid w:val="00CA5D50"/>
    <w:rsid w:val="00CA696E"/>
    <w:rsid w:val="00CA7340"/>
    <w:rsid w:val="00CA7478"/>
    <w:rsid w:val="00CB0473"/>
    <w:rsid w:val="00CB055E"/>
    <w:rsid w:val="00CB085F"/>
    <w:rsid w:val="00CB24B0"/>
    <w:rsid w:val="00CB264F"/>
    <w:rsid w:val="00CB2ACF"/>
    <w:rsid w:val="00CB2F91"/>
    <w:rsid w:val="00CB4657"/>
    <w:rsid w:val="00CB4922"/>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3C16"/>
    <w:rsid w:val="00CD4D3C"/>
    <w:rsid w:val="00CD57D4"/>
    <w:rsid w:val="00CD6370"/>
    <w:rsid w:val="00CD7413"/>
    <w:rsid w:val="00CD7629"/>
    <w:rsid w:val="00CD7AD8"/>
    <w:rsid w:val="00CE07F1"/>
    <w:rsid w:val="00CE1B20"/>
    <w:rsid w:val="00CE213D"/>
    <w:rsid w:val="00CE2828"/>
    <w:rsid w:val="00CE33AA"/>
    <w:rsid w:val="00CE41A5"/>
    <w:rsid w:val="00CE5938"/>
    <w:rsid w:val="00CE5A96"/>
    <w:rsid w:val="00CE6D20"/>
    <w:rsid w:val="00CE7B07"/>
    <w:rsid w:val="00CF133D"/>
    <w:rsid w:val="00CF1B77"/>
    <w:rsid w:val="00CF1F1C"/>
    <w:rsid w:val="00CF1FE2"/>
    <w:rsid w:val="00CF448A"/>
    <w:rsid w:val="00CF52F8"/>
    <w:rsid w:val="00CF56E7"/>
    <w:rsid w:val="00CF5B48"/>
    <w:rsid w:val="00CF685A"/>
    <w:rsid w:val="00CF6AF3"/>
    <w:rsid w:val="00CF76DD"/>
    <w:rsid w:val="00D022BC"/>
    <w:rsid w:val="00D02599"/>
    <w:rsid w:val="00D02654"/>
    <w:rsid w:val="00D02B6A"/>
    <w:rsid w:val="00D03EB3"/>
    <w:rsid w:val="00D0515A"/>
    <w:rsid w:val="00D051E7"/>
    <w:rsid w:val="00D05F0A"/>
    <w:rsid w:val="00D0795C"/>
    <w:rsid w:val="00D07ED2"/>
    <w:rsid w:val="00D10B27"/>
    <w:rsid w:val="00D12D39"/>
    <w:rsid w:val="00D13965"/>
    <w:rsid w:val="00D14E25"/>
    <w:rsid w:val="00D1691A"/>
    <w:rsid w:val="00D169AC"/>
    <w:rsid w:val="00D20084"/>
    <w:rsid w:val="00D207C0"/>
    <w:rsid w:val="00D21240"/>
    <w:rsid w:val="00D22275"/>
    <w:rsid w:val="00D2251D"/>
    <w:rsid w:val="00D225E6"/>
    <w:rsid w:val="00D22987"/>
    <w:rsid w:val="00D239B9"/>
    <w:rsid w:val="00D25860"/>
    <w:rsid w:val="00D258CC"/>
    <w:rsid w:val="00D27A1C"/>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2BCD"/>
    <w:rsid w:val="00D530E7"/>
    <w:rsid w:val="00D535C5"/>
    <w:rsid w:val="00D538BC"/>
    <w:rsid w:val="00D53C2F"/>
    <w:rsid w:val="00D5575C"/>
    <w:rsid w:val="00D5581E"/>
    <w:rsid w:val="00D56543"/>
    <w:rsid w:val="00D5664D"/>
    <w:rsid w:val="00D56D17"/>
    <w:rsid w:val="00D57C38"/>
    <w:rsid w:val="00D605A3"/>
    <w:rsid w:val="00D60BE0"/>
    <w:rsid w:val="00D61865"/>
    <w:rsid w:val="00D633F7"/>
    <w:rsid w:val="00D64818"/>
    <w:rsid w:val="00D64A01"/>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3CA"/>
    <w:rsid w:val="00D76555"/>
    <w:rsid w:val="00D77D4D"/>
    <w:rsid w:val="00D80528"/>
    <w:rsid w:val="00D812A6"/>
    <w:rsid w:val="00D82877"/>
    <w:rsid w:val="00D83328"/>
    <w:rsid w:val="00D837C9"/>
    <w:rsid w:val="00D84029"/>
    <w:rsid w:val="00D85123"/>
    <w:rsid w:val="00D85139"/>
    <w:rsid w:val="00D859F1"/>
    <w:rsid w:val="00D8717B"/>
    <w:rsid w:val="00D8752E"/>
    <w:rsid w:val="00D876BE"/>
    <w:rsid w:val="00D90471"/>
    <w:rsid w:val="00D90493"/>
    <w:rsid w:val="00D90D45"/>
    <w:rsid w:val="00D91029"/>
    <w:rsid w:val="00D9113D"/>
    <w:rsid w:val="00D9185F"/>
    <w:rsid w:val="00D91ABC"/>
    <w:rsid w:val="00D91AFC"/>
    <w:rsid w:val="00D92BBA"/>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9E1"/>
    <w:rsid w:val="00DB0BB5"/>
    <w:rsid w:val="00DB0C8E"/>
    <w:rsid w:val="00DB0F8B"/>
    <w:rsid w:val="00DB10F1"/>
    <w:rsid w:val="00DB2BDB"/>
    <w:rsid w:val="00DB2DAD"/>
    <w:rsid w:val="00DB35CC"/>
    <w:rsid w:val="00DB3D34"/>
    <w:rsid w:val="00DB40EE"/>
    <w:rsid w:val="00DB45AB"/>
    <w:rsid w:val="00DB6BD0"/>
    <w:rsid w:val="00DB6E6C"/>
    <w:rsid w:val="00DB70B5"/>
    <w:rsid w:val="00DB72B0"/>
    <w:rsid w:val="00DC02E8"/>
    <w:rsid w:val="00DC097D"/>
    <w:rsid w:val="00DC0FAF"/>
    <w:rsid w:val="00DC17D1"/>
    <w:rsid w:val="00DC1C9D"/>
    <w:rsid w:val="00DC36A9"/>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078"/>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BF"/>
    <w:rsid w:val="00E06AC2"/>
    <w:rsid w:val="00E06FEF"/>
    <w:rsid w:val="00E07382"/>
    <w:rsid w:val="00E10D09"/>
    <w:rsid w:val="00E12586"/>
    <w:rsid w:val="00E13050"/>
    <w:rsid w:val="00E150CE"/>
    <w:rsid w:val="00E16849"/>
    <w:rsid w:val="00E20D12"/>
    <w:rsid w:val="00E210EA"/>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1E2E"/>
    <w:rsid w:val="00E42BE0"/>
    <w:rsid w:val="00E42D4E"/>
    <w:rsid w:val="00E437FA"/>
    <w:rsid w:val="00E4486E"/>
    <w:rsid w:val="00E44BEA"/>
    <w:rsid w:val="00E44EF1"/>
    <w:rsid w:val="00E47ED6"/>
    <w:rsid w:val="00E512A8"/>
    <w:rsid w:val="00E51FAC"/>
    <w:rsid w:val="00E520EE"/>
    <w:rsid w:val="00E52585"/>
    <w:rsid w:val="00E53FD0"/>
    <w:rsid w:val="00E541D4"/>
    <w:rsid w:val="00E55E79"/>
    <w:rsid w:val="00E56282"/>
    <w:rsid w:val="00E56E3D"/>
    <w:rsid w:val="00E56F4E"/>
    <w:rsid w:val="00E57068"/>
    <w:rsid w:val="00E617F4"/>
    <w:rsid w:val="00E626AB"/>
    <w:rsid w:val="00E62C35"/>
    <w:rsid w:val="00E64856"/>
    <w:rsid w:val="00E64B34"/>
    <w:rsid w:val="00E65140"/>
    <w:rsid w:val="00E655C6"/>
    <w:rsid w:val="00E655D3"/>
    <w:rsid w:val="00E6564F"/>
    <w:rsid w:val="00E658D0"/>
    <w:rsid w:val="00E65B0E"/>
    <w:rsid w:val="00E66785"/>
    <w:rsid w:val="00E66D64"/>
    <w:rsid w:val="00E72347"/>
    <w:rsid w:val="00E72627"/>
    <w:rsid w:val="00E72D76"/>
    <w:rsid w:val="00E73642"/>
    <w:rsid w:val="00E73985"/>
    <w:rsid w:val="00E73EF2"/>
    <w:rsid w:val="00E741B4"/>
    <w:rsid w:val="00E74C60"/>
    <w:rsid w:val="00E75241"/>
    <w:rsid w:val="00E752C0"/>
    <w:rsid w:val="00E75F07"/>
    <w:rsid w:val="00E7672B"/>
    <w:rsid w:val="00E82672"/>
    <w:rsid w:val="00E82BB1"/>
    <w:rsid w:val="00E832E6"/>
    <w:rsid w:val="00E83ACC"/>
    <w:rsid w:val="00E84016"/>
    <w:rsid w:val="00E84023"/>
    <w:rsid w:val="00E84175"/>
    <w:rsid w:val="00E84284"/>
    <w:rsid w:val="00E869D1"/>
    <w:rsid w:val="00E86AE7"/>
    <w:rsid w:val="00E86DE5"/>
    <w:rsid w:val="00E87F4E"/>
    <w:rsid w:val="00E905DB"/>
    <w:rsid w:val="00E91544"/>
    <w:rsid w:val="00E924BA"/>
    <w:rsid w:val="00E92AE8"/>
    <w:rsid w:val="00E93364"/>
    <w:rsid w:val="00E937CE"/>
    <w:rsid w:val="00E93F4C"/>
    <w:rsid w:val="00E9413D"/>
    <w:rsid w:val="00E948F5"/>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0F0C"/>
    <w:rsid w:val="00EB1151"/>
    <w:rsid w:val="00EB149C"/>
    <w:rsid w:val="00EB1D73"/>
    <w:rsid w:val="00EB21FE"/>
    <w:rsid w:val="00EB3002"/>
    <w:rsid w:val="00EB3307"/>
    <w:rsid w:val="00EB6456"/>
    <w:rsid w:val="00EB6954"/>
    <w:rsid w:val="00EB776E"/>
    <w:rsid w:val="00EC2801"/>
    <w:rsid w:val="00EC3DF2"/>
    <w:rsid w:val="00EC4B34"/>
    <w:rsid w:val="00EC4C8A"/>
    <w:rsid w:val="00EC52B3"/>
    <w:rsid w:val="00EC67C4"/>
    <w:rsid w:val="00EC6D45"/>
    <w:rsid w:val="00EC6E6A"/>
    <w:rsid w:val="00EC709A"/>
    <w:rsid w:val="00EC7E4C"/>
    <w:rsid w:val="00ED0507"/>
    <w:rsid w:val="00ED09BE"/>
    <w:rsid w:val="00ED1A42"/>
    <w:rsid w:val="00ED1BBD"/>
    <w:rsid w:val="00ED2AD4"/>
    <w:rsid w:val="00ED3443"/>
    <w:rsid w:val="00ED351E"/>
    <w:rsid w:val="00ED3B36"/>
    <w:rsid w:val="00ED4823"/>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23E0"/>
    <w:rsid w:val="00EF3006"/>
    <w:rsid w:val="00EF3778"/>
    <w:rsid w:val="00EF448D"/>
    <w:rsid w:val="00EF449F"/>
    <w:rsid w:val="00EF4CBA"/>
    <w:rsid w:val="00EF50E9"/>
    <w:rsid w:val="00EF65C4"/>
    <w:rsid w:val="00EF6BAE"/>
    <w:rsid w:val="00EF7B5B"/>
    <w:rsid w:val="00EF7CCE"/>
    <w:rsid w:val="00F00147"/>
    <w:rsid w:val="00F0099D"/>
    <w:rsid w:val="00F022A8"/>
    <w:rsid w:val="00F02962"/>
    <w:rsid w:val="00F02E95"/>
    <w:rsid w:val="00F03004"/>
    <w:rsid w:val="00F0383A"/>
    <w:rsid w:val="00F04385"/>
    <w:rsid w:val="00F04A71"/>
    <w:rsid w:val="00F05C56"/>
    <w:rsid w:val="00F05CB0"/>
    <w:rsid w:val="00F05E18"/>
    <w:rsid w:val="00F062AB"/>
    <w:rsid w:val="00F069A1"/>
    <w:rsid w:val="00F07C66"/>
    <w:rsid w:val="00F101D3"/>
    <w:rsid w:val="00F11DAC"/>
    <w:rsid w:val="00F1284F"/>
    <w:rsid w:val="00F1386F"/>
    <w:rsid w:val="00F13BC5"/>
    <w:rsid w:val="00F14DF5"/>
    <w:rsid w:val="00F15D67"/>
    <w:rsid w:val="00F16000"/>
    <w:rsid w:val="00F16460"/>
    <w:rsid w:val="00F17028"/>
    <w:rsid w:val="00F176BA"/>
    <w:rsid w:val="00F17D53"/>
    <w:rsid w:val="00F17FCB"/>
    <w:rsid w:val="00F20EB0"/>
    <w:rsid w:val="00F20F3A"/>
    <w:rsid w:val="00F21029"/>
    <w:rsid w:val="00F21B2E"/>
    <w:rsid w:val="00F21CB8"/>
    <w:rsid w:val="00F21FC3"/>
    <w:rsid w:val="00F2434B"/>
    <w:rsid w:val="00F24739"/>
    <w:rsid w:val="00F24ADE"/>
    <w:rsid w:val="00F24C79"/>
    <w:rsid w:val="00F25552"/>
    <w:rsid w:val="00F25DE8"/>
    <w:rsid w:val="00F26977"/>
    <w:rsid w:val="00F27EB2"/>
    <w:rsid w:val="00F27FDF"/>
    <w:rsid w:val="00F30175"/>
    <w:rsid w:val="00F30295"/>
    <w:rsid w:val="00F3088B"/>
    <w:rsid w:val="00F31409"/>
    <w:rsid w:val="00F322AE"/>
    <w:rsid w:val="00F32847"/>
    <w:rsid w:val="00F3337E"/>
    <w:rsid w:val="00F33380"/>
    <w:rsid w:val="00F33583"/>
    <w:rsid w:val="00F350DD"/>
    <w:rsid w:val="00F354DF"/>
    <w:rsid w:val="00F35913"/>
    <w:rsid w:val="00F360AE"/>
    <w:rsid w:val="00F36970"/>
    <w:rsid w:val="00F36B56"/>
    <w:rsid w:val="00F36F76"/>
    <w:rsid w:val="00F370C0"/>
    <w:rsid w:val="00F400DD"/>
    <w:rsid w:val="00F40A16"/>
    <w:rsid w:val="00F40A86"/>
    <w:rsid w:val="00F415D5"/>
    <w:rsid w:val="00F418D1"/>
    <w:rsid w:val="00F41C7E"/>
    <w:rsid w:val="00F4287F"/>
    <w:rsid w:val="00F43FE1"/>
    <w:rsid w:val="00F4557F"/>
    <w:rsid w:val="00F4692D"/>
    <w:rsid w:val="00F474D0"/>
    <w:rsid w:val="00F4799D"/>
    <w:rsid w:val="00F513D6"/>
    <w:rsid w:val="00F517A2"/>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8AB"/>
    <w:rsid w:val="00F73E42"/>
    <w:rsid w:val="00F758D8"/>
    <w:rsid w:val="00F772EA"/>
    <w:rsid w:val="00F77647"/>
    <w:rsid w:val="00F80071"/>
    <w:rsid w:val="00F80708"/>
    <w:rsid w:val="00F80E56"/>
    <w:rsid w:val="00F81546"/>
    <w:rsid w:val="00F8189B"/>
    <w:rsid w:val="00F81A42"/>
    <w:rsid w:val="00F83D4E"/>
    <w:rsid w:val="00F84309"/>
    <w:rsid w:val="00F8488C"/>
    <w:rsid w:val="00F85992"/>
    <w:rsid w:val="00F85FE2"/>
    <w:rsid w:val="00F86537"/>
    <w:rsid w:val="00F868B0"/>
    <w:rsid w:val="00F87096"/>
    <w:rsid w:val="00F90435"/>
    <w:rsid w:val="00F90867"/>
    <w:rsid w:val="00F917E5"/>
    <w:rsid w:val="00F934AE"/>
    <w:rsid w:val="00F9518D"/>
    <w:rsid w:val="00F95526"/>
    <w:rsid w:val="00F955A6"/>
    <w:rsid w:val="00F9662C"/>
    <w:rsid w:val="00F96C0E"/>
    <w:rsid w:val="00F96D92"/>
    <w:rsid w:val="00F970AD"/>
    <w:rsid w:val="00F976F5"/>
    <w:rsid w:val="00F97B77"/>
    <w:rsid w:val="00FA12AD"/>
    <w:rsid w:val="00FA15BE"/>
    <w:rsid w:val="00FA191D"/>
    <w:rsid w:val="00FA2F13"/>
    <w:rsid w:val="00FA2FA4"/>
    <w:rsid w:val="00FA3D12"/>
    <w:rsid w:val="00FA45E1"/>
    <w:rsid w:val="00FA45E4"/>
    <w:rsid w:val="00FA547F"/>
    <w:rsid w:val="00FA67EA"/>
    <w:rsid w:val="00FA68D8"/>
    <w:rsid w:val="00FA79F1"/>
    <w:rsid w:val="00FB14F6"/>
    <w:rsid w:val="00FB1F6D"/>
    <w:rsid w:val="00FB29C9"/>
    <w:rsid w:val="00FB2C61"/>
    <w:rsid w:val="00FB3B29"/>
    <w:rsid w:val="00FB5655"/>
    <w:rsid w:val="00FB5AF1"/>
    <w:rsid w:val="00FB5B7B"/>
    <w:rsid w:val="00FB5C19"/>
    <w:rsid w:val="00FB60E9"/>
    <w:rsid w:val="00FB6829"/>
    <w:rsid w:val="00FC030F"/>
    <w:rsid w:val="00FC1139"/>
    <w:rsid w:val="00FC2398"/>
    <w:rsid w:val="00FC2CA4"/>
    <w:rsid w:val="00FC31E3"/>
    <w:rsid w:val="00FC3FDF"/>
    <w:rsid w:val="00FC4F34"/>
    <w:rsid w:val="00FC528D"/>
    <w:rsid w:val="00FC5335"/>
    <w:rsid w:val="00FC791B"/>
    <w:rsid w:val="00FD15FD"/>
    <w:rsid w:val="00FD1F69"/>
    <w:rsid w:val="00FD2F64"/>
    <w:rsid w:val="00FD3036"/>
    <w:rsid w:val="00FD3E3E"/>
    <w:rsid w:val="00FD41FA"/>
    <w:rsid w:val="00FD4355"/>
    <w:rsid w:val="00FD6A45"/>
    <w:rsid w:val="00FD6E76"/>
    <w:rsid w:val="00FD7824"/>
    <w:rsid w:val="00FE02DF"/>
    <w:rsid w:val="00FE1A53"/>
    <w:rsid w:val="00FE1F2C"/>
    <w:rsid w:val="00FE2820"/>
    <w:rsid w:val="00FE3183"/>
    <w:rsid w:val="00FE507D"/>
    <w:rsid w:val="00FE5E53"/>
    <w:rsid w:val="00FE7A35"/>
    <w:rsid w:val="00FF0108"/>
    <w:rsid w:val="00FF0213"/>
    <w:rsid w:val="00FF03FA"/>
    <w:rsid w:val="00FF061A"/>
    <w:rsid w:val="00FF0D12"/>
    <w:rsid w:val="00FF2621"/>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F78"/>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 w:type="paragraph" w:customStyle="1" w:styleId="Tablebody">
    <w:name w:val="Table body"/>
    <w:basedOn w:val="Normal"/>
    <w:link w:val="TablebodyChar"/>
    <w:rsid w:val="00D61865"/>
    <w:pPr>
      <w:tabs>
        <w:tab w:val="left" w:pos="403"/>
      </w:tabs>
      <w:spacing w:before="60" w:after="60" w:line="240" w:lineRule="atLeast"/>
      <w:jc w:val="center"/>
    </w:pPr>
    <w:rPr>
      <w:rFonts w:ascii="Cambria" w:eastAsia="Calibri" w:hAnsi="Cambria"/>
      <w:sz w:val="20"/>
      <w:szCs w:val="22"/>
      <w:lang w:val="en-GB"/>
    </w:rPr>
  </w:style>
  <w:style w:type="paragraph" w:customStyle="1" w:styleId="TableCell">
    <w:name w:val="Table Cell"/>
    <w:basedOn w:val="Normal"/>
    <w:rsid w:val="00D61865"/>
    <w:pPr>
      <w:tabs>
        <w:tab w:val="left" w:pos="720"/>
        <w:tab w:val="left" w:pos="1080"/>
        <w:tab w:val="left" w:pos="1440"/>
        <w:tab w:val="left" w:pos="1800"/>
        <w:tab w:val="left" w:pos="2160"/>
      </w:tabs>
      <w:suppressAutoHyphens/>
      <w:spacing w:after="240"/>
    </w:pPr>
    <w:rPr>
      <w:rFonts w:ascii="Cambria" w:eastAsia="MS Mincho" w:hAnsi="Cambria"/>
      <w:sz w:val="18"/>
      <w:szCs w:val="22"/>
    </w:rPr>
  </w:style>
  <w:style w:type="character" w:customStyle="1" w:styleId="citesec">
    <w:name w:val="cite_sec"/>
    <w:rsid w:val="00D61865"/>
    <w:rPr>
      <w:rFonts w:ascii="Cambria" w:hAnsi="Cambria"/>
      <w:bdr w:val="none" w:sz="0" w:space="0" w:color="auto"/>
      <w:shd w:val="clear" w:color="auto" w:fill="FFCCCC"/>
    </w:rPr>
  </w:style>
  <w:style w:type="paragraph" w:customStyle="1" w:styleId="Tablefooter">
    <w:name w:val="Table footer"/>
    <w:basedOn w:val="Normal"/>
    <w:rsid w:val="00D61865"/>
    <w:pPr>
      <w:tabs>
        <w:tab w:val="left" w:pos="346"/>
      </w:tabs>
      <w:spacing w:before="60" w:after="60" w:line="200" w:lineRule="atLeast"/>
      <w:jc w:val="both"/>
    </w:pPr>
    <w:rPr>
      <w:rFonts w:ascii="Cambria" w:eastAsia="Calibri" w:hAnsi="Cambria"/>
      <w:sz w:val="18"/>
      <w:szCs w:val="22"/>
      <w:lang w:val="en-GB"/>
    </w:rPr>
  </w:style>
  <w:style w:type="paragraph" w:customStyle="1" w:styleId="Tableheader">
    <w:name w:val="Table header"/>
    <w:basedOn w:val="Tablebody"/>
    <w:link w:val="TableheaderChar"/>
    <w:rsid w:val="00D61865"/>
    <w:pPr>
      <w:tabs>
        <w:tab w:val="clear" w:pos="403"/>
      </w:tabs>
      <w:spacing w:line="210" w:lineRule="atLeast"/>
      <w:jc w:val="left"/>
    </w:pPr>
    <w:rPr>
      <w:sz w:val="22"/>
    </w:rPr>
  </w:style>
  <w:style w:type="paragraph" w:customStyle="1" w:styleId="Noteindentcontinued">
    <w:name w:val="Note indent continued"/>
    <w:basedOn w:val="Normal"/>
    <w:qFormat/>
    <w:rsid w:val="00D61865"/>
    <w:pPr>
      <w:tabs>
        <w:tab w:val="left" w:pos="1368"/>
      </w:tabs>
      <w:spacing w:after="240" w:line="220" w:lineRule="atLeast"/>
      <w:ind w:left="403"/>
      <w:jc w:val="both"/>
    </w:pPr>
    <w:rPr>
      <w:rFonts w:ascii="Cambria" w:eastAsia="Calibri" w:hAnsi="Cambria"/>
      <w:sz w:val="20"/>
      <w:szCs w:val="22"/>
      <w:lang w:val="en-GB"/>
    </w:rPr>
  </w:style>
  <w:style w:type="character" w:customStyle="1" w:styleId="ISOCode">
    <w:name w:val="ISOCode"/>
    <w:basedOn w:val="DefaultParagraphFont"/>
    <w:rsid w:val="00D61865"/>
    <w:rPr>
      <w:rFonts w:ascii="Courier New" w:hAnsi="Courier New" w:cs="Courier New"/>
      <w:b w:val="0"/>
      <w:i w:val="0"/>
      <w:sz w:val="22"/>
      <w:lang w:val="en-US"/>
    </w:rPr>
  </w:style>
  <w:style w:type="character" w:customStyle="1" w:styleId="ISOCodebold">
    <w:name w:val="ISOCode_bold"/>
    <w:basedOn w:val="DefaultParagraphFont"/>
    <w:rsid w:val="00D61865"/>
    <w:rPr>
      <w:rFonts w:ascii="Courier New" w:hAnsi="Courier New" w:cs="Courier New"/>
      <w:b/>
      <w:i w:val="0"/>
      <w:sz w:val="22"/>
      <w:lang w:val="en-US"/>
    </w:rPr>
  </w:style>
  <w:style w:type="character" w:customStyle="1" w:styleId="TablebodyChar">
    <w:name w:val="Table body Char"/>
    <w:basedOn w:val="DefaultParagraphFont"/>
    <w:link w:val="Tablebody"/>
    <w:rsid w:val="00D61865"/>
    <w:rPr>
      <w:rFonts w:ascii="Cambria" w:eastAsia="Calibri" w:hAnsi="Cambria"/>
      <w:szCs w:val="22"/>
      <w:lang w:val="en-GB"/>
    </w:rPr>
  </w:style>
  <w:style w:type="character" w:customStyle="1" w:styleId="TableheaderChar">
    <w:name w:val="Table header Char"/>
    <w:basedOn w:val="TablebodyChar"/>
    <w:link w:val="Tableheader"/>
    <w:rsid w:val="00D61865"/>
    <w:rPr>
      <w:rFonts w:ascii="Cambria" w:eastAsia="Calibri" w:hAnsi="Cambria"/>
      <w:sz w:val="22"/>
      <w:szCs w:val="22"/>
      <w:lang w:val="en-GB"/>
    </w:rPr>
  </w:style>
  <w:style w:type="character" w:customStyle="1" w:styleId="TALChar">
    <w:name w:val="TAL Char"/>
    <w:link w:val="TAL"/>
    <w:qFormat/>
    <w:rsid w:val="00620D01"/>
    <w:rPr>
      <w:rFonts w:ascii="Arial" w:eastAsia="Times New Roman" w:hAnsi="Arial"/>
      <w:sz w:val="18"/>
      <w:szCs w:val="24"/>
    </w:rPr>
  </w:style>
  <w:style w:type="paragraph" w:customStyle="1" w:styleId="auto-cursor-target">
    <w:name w:val="auto-cursor-target"/>
    <w:basedOn w:val="Normal"/>
    <w:rsid w:val="0053295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5539922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6046091">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1675621">
      <w:bodyDiv w:val="1"/>
      <w:marLeft w:val="0"/>
      <w:marRight w:val="0"/>
      <w:marTop w:val="0"/>
      <w:marBottom w:val="0"/>
      <w:divBdr>
        <w:top w:val="none" w:sz="0" w:space="0" w:color="auto"/>
        <w:left w:val="none" w:sz="0" w:space="0" w:color="auto"/>
        <w:bottom w:val="none" w:sz="0" w:space="0" w:color="auto"/>
        <w:right w:val="none" w:sz="0" w:space="0" w:color="auto"/>
      </w:divBdr>
      <w:divsChild>
        <w:div w:id="375273281">
          <w:marLeft w:val="0"/>
          <w:marRight w:val="0"/>
          <w:marTop w:val="150"/>
          <w:marBottom w:val="0"/>
          <w:divBdr>
            <w:top w:val="none" w:sz="0" w:space="0" w:color="auto"/>
            <w:left w:val="none" w:sz="0" w:space="0" w:color="auto"/>
            <w:bottom w:val="none" w:sz="0" w:space="0" w:color="auto"/>
            <w:right w:val="none" w:sz="0" w:space="0" w:color="auto"/>
          </w:divBdr>
          <w:divsChild>
            <w:div w:id="953094847">
              <w:marLeft w:val="0"/>
              <w:marRight w:val="0"/>
              <w:marTop w:val="0"/>
              <w:marBottom w:val="0"/>
              <w:divBdr>
                <w:top w:val="none" w:sz="0" w:space="0" w:color="auto"/>
                <w:left w:val="none" w:sz="0" w:space="0" w:color="auto"/>
                <w:bottom w:val="none" w:sz="0" w:space="0" w:color="auto"/>
                <w:right w:val="none" w:sz="0" w:space="0" w:color="auto"/>
              </w:divBdr>
            </w:div>
            <w:div w:id="892233484">
              <w:marLeft w:val="0"/>
              <w:marRight w:val="0"/>
              <w:marTop w:val="0"/>
              <w:marBottom w:val="0"/>
              <w:divBdr>
                <w:top w:val="none" w:sz="0" w:space="0" w:color="auto"/>
                <w:left w:val="none" w:sz="0" w:space="0" w:color="auto"/>
                <w:bottom w:val="none" w:sz="0" w:space="0" w:color="auto"/>
                <w:right w:val="none" w:sz="0" w:space="0" w:color="auto"/>
              </w:divBdr>
            </w:div>
            <w:div w:id="130411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054873">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217</Words>
  <Characters>1322</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1536</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2021-11-14T11:14:00Z</dcterms:created>
  <dcterms:modified xsi:type="dcterms:W3CDTF">2021-11-14T11:38:00Z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