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EC5C76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F32B1">
              <w:rPr>
                <w:sz w:val="32"/>
              </w:rPr>
              <w:t>4</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78A8BDB7" w14:textId="46ED378B" w:rsidR="00B8677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86772">
        <w:t>Foreword</w:t>
      </w:r>
      <w:r w:rsidR="00B86772">
        <w:tab/>
      </w:r>
      <w:r w:rsidR="00B86772">
        <w:fldChar w:fldCharType="begin"/>
      </w:r>
      <w:r w:rsidR="00B86772">
        <w:instrText xml:space="preserve"> PAGEREF _Toc69269451 \h </w:instrText>
      </w:r>
      <w:r w:rsidR="00B86772">
        <w:fldChar w:fldCharType="separate"/>
      </w:r>
      <w:r w:rsidR="00B86772">
        <w:t>11</w:t>
      </w:r>
      <w:r w:rsidR="00B86772">
        <w:fldChar w:fldCharType="end"/>
      </w:r>
    </w:p>
    <w:p w14:paraId="7C831994" w14:textId="3F7CDB44" w:rsidR="00B86772" w:rsidRDefault="00B86772">
      <w:pPr>
        <w:pStyle w:val="TOC1"/>
        <w:rPr>
          <w:rFonts w:asciiTheme="minorHAnsi" w:eastAsiaTheme="minorEastAsia" w:hAnsiTheme="minorHAnsi" w:cstheme="minorBidi"/>
          <w:szCs w:val="22"/>
          <w:lang w:val="en-US"/>
        </w:rPr>
      </w:pPr>
      <w:r>
        <w:t>Introduction</w:t>
      </w:r>
      <w:r>
        <w:tab/>
      </w:r>
      <w:r>
        <w:fldChar w:fldCharType="begin"/>
      </w:r>
      <w:r>
        <w:instrText xml:space="preserve"> PAGEREF _Toc69269452 \h </w:instrText>
      </w:r>
      <w:r>
        <w:fldChar w:fldCharType="separate"/>
      </w:r>
      <w:r>
        <w:t>12</w:t>
      </w:r>
      <w:r>
        <w:fldChar w:fldCharType="end"/>
      </w:r>
    </w:p>
    <w:p w14:paraId="4C793C86" w14:textId="60585842" w:rsidR="00B86772" w:rsidRDefault="00B8677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_Toc69269453 \h </w:instrText>
      </w:r>
      <w:r>
        <w:fldChar w:fldCharType="separate"/>
      </w:r>
      <w:r>
        <w:t>13</w:t>
      </w:r>
      <w:r>
        <w:fldChar w:fldCharType="end"/>
      </w:r>
    </w:p>
    <w:p w14:paraId="6213C0F6" w14:textId="456E5D31" w:rsidR="00B86772" w:rsidRDefault="00B8677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_Toc69269454 \h </w:instrText>
      </w:r>
      <w:r>
        <w:fldChar w:fldCharType="separate"/>
      </w:r>
      <w:r>
        <w:t>13</w:t>
      </w:r>
      <w:r>
        <w:fldChar w:fldCharType="end"/>
      </w:r>
    </w:p>
    <w:p w14:paraId="2ADE86DE" w14:textId="388DF99C" w:rsidR="00B86772" w:rsidRDefault="00B8677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_Toc69269455 \h </w:instrText>
      </w:r>
      <w:r>
        <w:fldChar w:fldCharType="separate"/>
      </w:r>
      <w:r>
        <w:t>17</w:t>
      </w:r>
      <w:r>
        <w:fldChar w:fldCharType="end"/>
      </w:r>
    </w:p>
    <w:p w14:paraId="35E8C2E6" w14:textId="5220BA84" w:rsidR="00B86772" w:rsidRDefault="00B8677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_Toc69269456 \h </w:instrText>
      </w:r>
      <w:r>
        <w:fldChar w:fldCharType="separate"/>
      </w:r>
      <w:r>
        <w:t>17</w:t>
      </w:r>
      <w:r>
        <w:fldChar w:fldCharType="end"/>
      </w:r>
    </w:p>
    <w:p w14:paraId="3D89B9A3" w14:textId="14379D35" w:rsidR="00B86772" w:rsidRDefault="00B8677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_Toc69269457 \h </w:instrText>
      </w:r>
      <w:r>
        <w:fldChar w:fldCharType="separate"/>
      </w:r>
      <w:r>
        <w:t>17</w:t>
      </w:r>
      <w:r>
        <w:fldChar w:fldCharType="end"/>
      </w:r>
    </w:p>
    <w:p w14:paraId="67A37203" w14:textId="50FFC158" w:rsidR="00B86772" w:rsidRDefault="00B8677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_Toc69269458 \h </w:instrText>
      </w:r>
      <w:r>
        <w:fldChar w:fldCharType="separate"/>
      </w:r>
      <w:r>
        <w:t>17</w:t>
      </w:r>
      <w:r>
        <w:fldChar w:fldCharType="end"/>
      </w:r>
    </w:p>
    <w:p w14:paraId="0459C817" w14:textId="39ADA78E" w:rsidR="00B86772" w:rsidRDefault="00B8677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_Toc69269459 \h </w:instrText>
      </w:r>
      <w:r>
        <w:fldChar w:fldCharType="separate"/>
      </w:r>
      <w:r>
        <w:t>19</w:t>
      </w:r>
      <w:r>
        <w:fldChar w:fldCharType="end"/>
      </w:r>
    </w:p>
    <w:p w14:paraId="035DDC85" w14:textId="6F683E2F" w:rsidR="00B86772" w:rsidRDefault="00B8677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_Toc69269460 \h </w:instrText>
      </w:r>
      <w:r>
        <w:fldChar w:fldCharType="separate"/>
      </w:r>
      <w:r>
        <w:t>19</w:t>
      </w:r>
      <w:r>
        <w:fldChar w:fldCharType="end"/>
      </w:r>
    </w:p>
    <w:p w14:paraId="42E19CB4" w14:textId="2921251A" w:rsidR="00B86772" w:rsidRDefault="00B8677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_Toc69269461 \h </w:instrText>
      </w:r>
      <w:r>
        <w:fldChar w:fldCharType="separate"/>
      </w:r>
      <w:r>
        <w:t>19</w:t>
      </w:r>
      <w:r>
        <w:fldChar w:fldCharType="end"/>
      </w:r>
    </w:p>
    <w:p w14:paraId="64457CAE" w14:textId="45A8CD47" w:rsidR="00B86772" w:rsidRDefault="00B8677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_Toc69269462 \h </w:instrText>
      </w:r>
      <w:r>
        <w:fldChar w:fldCharType="separate"/>
      </w:r>
      <w:r>
        <w:t>20</w:t>
      </w:r>
      <w:r>
        <w:fldChar w:fldCharType="end"/>
      </w:r>
    </w:p>
    <w:p w14:paraId="58CD1080" w14:textId="4F90798F" w:rsidR="00B86772" w:rsidRDefault="00B8677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_Toc69269463 \h </w:instrText>
      </w:r>
      <w:r>
        <w:fldChar w:fldCharType="separate"/>
      </w:r>
      <w:r>
        <w:t>21</w:t>
      </w:r>
      <w:r>
        <w:fldChar w:fldCharType="end"/>
      </w:r>
    </w:p>
    <w:p w14:paraId="4DFEF0EA" w14:textId="507FB773" w:rsidR="00B86772" w:rsidRDefault="00B86772">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_Toc69269464 \h </w:instrText>
      </w:r>
      <w:r>
        <w:fldChar w:fldCharType="separate"/>
      </w:r>
      <w:r>
        <w:t>21</w:t>
      </w:r>
      <w:r>
        <w:fldChar w:fldCharType="end"/>
      </w:r>
    </w:p>
    <w:p w14:paraId="486D28DC" w14:textId="62C4790F" w:rsidR="00B86772" w:rsidRDefault="00B86772">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_Toc69269465 \h </w:instrText>
      </w:r>
      <w:r>
        <w:fldChar w:fldCharType="separate"/>
      </w:r>
      <w:r>
        <w:t>21</w:t>
      </w:r>
      <w:r>
        <w:fldChar w:fldCharType="end"/>
      </w:r>
    </w:p>
    <w:p w14:paraId="1EC55053" w14:textId="11CD8E76" w:rsidR="00B86772" w:rsidRDefault="00B86772">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_Toc69269466 \h </w:instrText>
      </w:r>
      <w:r>
        <w:fldChar w:fldCharType="separate"/>
      </w:r>
      <w:r>
        <w:t>21</w:t>
      </w:r>
      <w:r>
        <w:fldChar w:fldCharType="end"/>
      </w:r>
    </w:p>
    <w:p w14:paraId="12A72FCF" w14:textId="151FD244" w:rsidR="00B86772" w:rsidRDefault="00B86772">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_Toc69269467 \h </w:instrText>
      </w:r>
      <w:r>
        <w:fldChar w:fldCharType="separate"/>
      </w:r>
      <w:r>
        <w:t>21</w:t>
      </w:r>
      <w:r>
        <w:fldChar w:fldCharType="end"/>
      </w:r>
    </w:p>
    <w:p w14:paraId="32E1DFC2" w14:textId="0E950171" w:rsidR="00B86772" w:rsidRDefault="00B86772">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_Toc69269468 \h </w:instrText>
      </w:r>
      <w:r>
        <w:fldChar w:fldCharType="separate"/>
      </w:r>
      <w:r>
        <w:t>21</w:t>
      </w:r>
      <w:r>
        <w:fldChar w:fldCharType="end"/>
      </w:r>
    </w:p>
    <w:p w14:paraId="1E51DADD" w14:textId="6F00D83A" w:rsidR="00B86772" w:rsidRDefault="00B86772">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_Toc69269469 \h </w:instrText>
      </w:r>
      <w:r>
        <w:fldChar w:fldCharType="separate"/>
      </w:r>
      <w:r>
        <w:t>22</w:t>
      </w:r>
      <w:r>
        <w:fldChar w:fldCharType="end"/>
      </w:r>
    </w:p>
    <w:p w14:paraId="45460B67" w14:textId="4DF6425A" w:rsidR="00B86772" w:rsidRDefault="00B86772">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_Toc69269470 \h </w:instrText>
      </w:r>
      <w:r>
        <w:fldChar w:fldCharType="separate"/>
      </w:r>
      <w:r>
        <w:t>22</w:t>
      </w:r>
      <w:r>
        <w:fldChar w:fldCharType="end"/>
      </w:r>
    </w:p>
    <w:p w14:paraId="2B305452" w14:textId="142222F9" w:rsidR="00B86772" w:rsidRDefault="00B86772">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_Toc69269471 \h </w:instrText>
      </w:r>
      <w:r>
        <w:fldChar w:fldCharType="separate"/>
      </w:r>
      <w:r>
        <w:t>22</w:t>
      </w:r>
      <w:r>
        <w:fldChar w:fldCharType="end"/>
      </w:r>
    </w:p>
    <w:p w14:paraId="781FA8D3" w14:textId="6D7D7738" w:rsidR="00B86772" w:rsidRDefault="00B86772">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_Toc69269472 \h </w:instrText>
      </w:r>
      <w:r>
        <w:fldChar w:fldCharType="separate"/>
      </w:r>
      <w:r>
        <w:t>22</w:t>
      </w:r>
      <w:r>
        <w:fldChar w:fldCharType="end"/>
      </w:r>
    </w:p>
    <w:p w14:paraId="719C9B17" w14:textId="2BE5C19F" w:rsidR="00B86772" w:rsidRDefault="00B86772">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_Toc69269473 \h </w:instrText>
      </w:r>
      <w:r>
        <w:fldChar w:fldCharType="separate"/>
      </w:r>
      <w:r>
        <w:t>22</w:t>
      </w:r>
      <w:r>
        <w:fldChar w:fldCharType="end"/>
      </w:r>
    </w:p>
    <w:p w14:paraId="1FF6A5B0" w14:textId="3B589307" w:rsidR="00B86772" w:rsidRDefault="00B86772">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_Toc69269474 \h </w:instrText>
      </w:r>
      <w:r>
        <w:fldChar w:fldCharType="separate"/>
      </w:r>
      <w:r>
        <w:t>22</w:t>
      </w:r>
      <w:r>
        <w:fldChar w:fldCharType="end"/>
      </w:r>
    </w:p>
    <w:p w14:paraId="543F0CCE" w14:textId="369093E9" w:rsidR="00B86772" w:rsidRDefault="00B86772">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_Toc69269475 \h </w:instrText>
      </w:r>
      <w:r>
        <w:fldChar w:fldCharType="separate"/>
      </w:r>
      <w:r>
        <w:t>22</w:t>
      </w:r>
      <w:r>
        <w:fldChar w:fldCharType="end"/>
      </w:r>
    </w:p>
    <w:p w14:paraId="11DB19B3" w14:textId="31FC7FA5" w:rsidR="00B86772" w:rsidRDefault="00B86772">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_Toc69269476 \h </w:instrText>
      </w:r>
      <w:r>
        <w:fldChar w:fldCharType="separate"/>
      </w:r>
      <w:r>
        <w:t>22</w:t>
      </w:r>
      <w:r>
        <w:fldChar w:fldCharType="end"/>
      </w:r>
    </w:p>
    <w:p w14:paraId="1D7599DB" w14:textId="22B13EF5" w:rsidR="00B86772" w:rsidRDefault="00B86772">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_Toc69269477 \h </w:instrText>
      </w:r>
      <w:r>
        <w:fldChar w:fldCharType="separate"/>
      </w:r>
      <w:r>
        <w:t>22</w:t>
      </w:r>
      <w:r>
        <w:fldChar w:fldCharType="end"/>
      </w:r>
    </w:p>
    <w:p w14:paraId="439C3861" w14:textId="72493C9F" w:rsidR="00B86772" w:rsidRDefault="00B86772">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_Toc69269478 \h </w:instrText>
      </w:r>
      <w:r>
        <w:fldChar w:fldCharType="separate"/>
      </w:r>
      <w:r>
        <w:t>22</w:t>
      </w:r>
      <w:r>
        <w:fldChar w:fldCharType="end"/>
      </w:r>
    </w:p>
    <w:p w14:paraId="5B2BC890" w14:textId="17F48C59" w:rsidR="00B86772" w:rsidRDefault="00B86772">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_Toc69269479 \h </w:instrText>
      </w:r>
      <w:r>
        <w:fldChar w:fldCharType="separate"/>
      </w:r>
      <w:r>
        <w:t>23</w:t>
      </w:r>
      <w:r>
        <w:fldChar w:fldCharType="end"/>
      </w:r>
    </w:p>
    <w:p w14:paraId="39BA28A9" w14:textId="15EAAEC9" w:rsidR="00B86772" w:rsidRDefault="00B8677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_Toc69269480 \h </w:instrText>
      </w:r>
      <w:r>
        <w:fldChar w:fldCharType="separate"/>
      </w:r>
      <w:r>
        <w:t>23</w:t>
      </w:r>
      <w:r>
        <w:fldChar w:fldCharType="end"/>
      </w:r>
    </w:p>
    <w:p w14:paraId="35B6A7E6" w14:textId="0EB6736C" w:rsidR="00B86772" w:rsidRDefault="00B86772">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_Toc69269481 \h </w:instrText>
      </w:r>
      <w:r>
        <w:fldChar w:fldCharType="separate"/>
      </w:r>
      <w:r>
        <w:t>23</w:t>
      </w:r>
      <w:r>
        <w:fldChar w:fldCharType="end"/>
      </w:r>
    </w:p>
    <w:p w14:paraId="3B53E77D" w14:textId="4C5964E1" w:rsidR="00B86772" w:rsidRDefault="00B86772">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_Toc69269482 \h </w:instrText>
      </w:r>
      <w:r>
        <w:fldChar w:fldCharType="separate"/>
      </w:r>
      <w:r>
        <w:t>23</w:t>
      </w:r>
      <w:r>
        <w:fldChar w:fldCharType="end"/>
      </w:r>
    </w:p>
    <w:p w14:paraId="1CE48473" w14:textId="1361BF7F" w:rsidR="00B86772" w:rsidRDefault="00B86772">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_Toc69269483 \h </w:instrText>
      </w:r>
      <w:r>
        <w:fldChar w:fldCharType="separate"/>
      </w:r>
      <w:r>
        <w:t>23</w:t>
      </w:r>
      <w:r>
        <w:fldChar w:fldCharType="end"/>
      </w:r>
    </w:p>
    <w:p w14:paraId="05B9E1AF" w14:textId="6AA15536" w:rsidR="00B86772" w:rsidRDefault="00B86772">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_Toc69269484 \h </w:instrText>
      </w:r>
      <w:r>
        <w:fldChar w:fldCharType="separate"/>
      </w:r>
      <w:r>
        <w:t>23</w:t>
      </w:r>
      <w:r>
        <w:fldChar w:fldCharType="end"/>
      </w:r>
    </w:p>
    <w:p w14:paraId="4713A900" w14:textId="15787503" w:rsidR="00B86772" w:rsidRDefault="00B86772">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_Toc69269485 \h </w:instrText>
      </w:r>
      <w:r>
        <w:fldChar w:fldCharType="separate"/>
      </w:r>
      <w:r>
        <w:t>23</w:t>
      </w:r>
      <w:r>
        <w:fldChar w:fldCharType="end"/>
      </w:r>
    </w:p>
    <w:p w14:paraId="58474834" w14:textId="1086B402" w:rsidR="00B86772" w:rsidRDefault="00B86772">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_Toc69269486 \h </w:instrText>
      </w:r>
      <w:r>
        <w:fldChar w:fldCharType="separate"/>
      </w:r>
      <w:r>
        <w:t>24</w:t>
      </w:r>
      <w:r>
        <w:fldChar w:fldCharType="end"/>
      </w:r>
    </w:p>
    <w:p w14:paraId="41A9DF9D" w14:textId="7EA898F6" w:rsidR="00B86772" w:rsidRDefault="00B8677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_Toc69269487 \h </w:instrText>
      </w:r>
      <w:r>
        <w:fldChar w:fldCharType="separate"/>
      </w:r>
      <w:r>
        <w:t>24</w:t>
      </w:r>
      <w:r>
        <w:fldChar w:fldCharType="end"/>
      </w:r>
    </w:p>
    <w:p w14:paraId="2CF45304" w14:textId="6582B9B5" w:rsidR="00B86772" w:rsidRDefault="00B8677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_Toc69269488 \h </w:instrText>
      </w:r>
      <w:r>
        <w:fldChar w:fldCharType="separate"/>
      </w:r>
      <w:r>
        <w:t>24</w:t>
      </w:r>
      <w:r>
        <w:fldChar w:fldCharType="end"/>
      </w:r>
    </w:p>
    <w:p w14:paraId="34219725" w14:textId="0A0B4534" w:rsidR="00B86772" w:rsidRDefault="00B8677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_Toc69269489 \h </w:instrText>
      </w:r>
      <w:r>
        <w:fldChar w:fldCharType="separate"/>
      </w:r>
      <w:r>
        <w:t>25</w:t>
      </w:r>
      <w:r>
        <w:fldChar w:fldCharType="end"/>
      </w:r>
    </w:p>
    <w:p w14:paraId="07B0465A" w14:textId="3FB0A58B" w:rsidR="00B86772" w:rsidRDefault="00B8677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_Toc69269490 \h </w:instrText>
      </w:r>
      <w:r>
        <w:fldChar w:fldCharType="separate"/>
      </w:r>
      <w:r>
        <w:t>25</w:t>
      </w:r>
      <w:r>
        <w:fldChar w:fldCharType="end"/>
      </w:r>
    </w:p>
    <w:p w14:paraId="1087B15B" w14:textId="0D2EB93E" w:rsidR="00B86772" w:rsidRDefault="00B8677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_Toc69269491 \h </w:instrText>
      </w:r>
      <w:r>
        <w:fldChar w:fldCharType="separate"/>
      </w:r>
      <w:r>
        <w:t>26</w:t>
      </w:r>
      <w:r>
        <w:fldChar w:fldCharType="end"/>
      </w:r>
    </w:p>
    <w:p w14:paraId="40ABAE8D" w14:textId="13AD3F63" w:rsidR="00B86772" w:rsidRDefault="00B8677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_Toc69269492 \h </w:instrText>
      </w:r>
      <w:r>
        <w:fldChar w:fldCharType="separate"/>
      </w:r>
      <w:r>
        <w:t>26</w:t>
      </w:r>
      <w:r>
        <w:fldChar w:fldCharType="end"/>
      </w:r>
    </w:p>
    <w:p w14:paraId="15541D6F" w14:textId="719AB71F" w:rsidR="00B86772" w:rsidRDefault="00B8677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_Toc69269493 \h </w:instrText>
      </w:r>
      <w:r>
        <w:fldChar w:fldCharType="separate"/>
      </w:r>
      <w:r>
        <w:t>27</w:t>
      </w:r>
      <w:r>
        <w:fldChar w:fldCharType="end"/>
      </w:r>
    </w:p>
    <w:p w14:paraId="56F9E65E" w14:textId="0872FA16" w:rsidR="00B86772" w:rsidRDefault="00B8677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_Toc69269494 \h </w:instrText>
      </w:r>
      <w:r>
        <w:fldChar w:fldCharType="separate"/>
      </w:r>
      <w:r>
        <w:t>27</w:t>
      </w:r>
      <w:r>
        <w:fldChar w:fldCharType="end"/>
      </w:r>
    </w:p>
    <w:p w14:paraId="4C078315" w14:textId="63169C17" w:rsidR="00B86772" w:rsidRDefault="00B86772">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_Toc69269495 \h </w:instrText>
      </w:r>
      <w:r>
        <w:fldChar w:fldCharType="separate"/>
      </w:r>
      <w:r>
        <w:t>27</w:t>
      </w:r>
      <w:r>
        <w:fldChar w:fldCharType="end"/>
      </w:r>
    </w:p>
    <w:p w14:paraId="573C9BC9" w14:textId="66B2012C" w:rsidR="00B86772" w:rsidRDefault="00B86772">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_Toc69269496 \h </w:instrText>
      </w:r>
      <w:r>
        <w:fldChar w:fldCharType="separate"/>
      </w:r>
      <w:r>
        <w:t>27</w:t>
      </w:r>
      <w:r>
        <w:fldChar w:fldCharType="end"/>
      </w:r>
    </w:p>
    <w:p w14:paraId="4B316215" w14:textId="71401118" w:rsidR="00B86772" w:rsidRDefault="00B86772">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_Toc69269497 \h </w:instrText>
      </w:r>
      <w:r>
        <w:fldChar w:fldCharType="separate"/>
      </w:r>
      <w:r>
        <w:t>27</w:t>
      </w:r>
      <w:r>
        <w:fldChar w:fldCharType="end"/>
      </w:r>
    </w:p>
    <w:p w14:paraId="408CA754" w14:textId="364521B8" w:rsidR="00B86772" w:rsidRDefault="00B86772">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_Toc69269498 \h </w:instrText>
      </w:r>
      <w:r>
        <w:fldChar w:fldCharType="separate"/>
      </w:r>
      <w:r>
        <w:t>29</w:t>
      </w:r>
      <w:r>
        <w:fldChar w:fldCharType="end"/>
      </w:r>
    </w:p>
    <w:p w14:paraId="6EFC2A56" w14:textId="6FA992AF" w:rsidR="00B86772" w:rsidRDefault="00B8677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_Toc69269499 \h </w:instrText>
      </w:r>
      <w:r>
        <w:fldChar w:fldCharType="separate"/>
      </w:r>
      <w:r>
        <w:t>29</w:t>
      </w:r>
      <w:r>
        <w:fldChar w:fldCharType="end"/>
      </w:r>
    </w:p>
    <w:p w14:paraId="5AF129DD" w14:textId="1678C3D8" w:rsidR="00B86772" w:rsidRDefault="00B8677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_Toc69269500 \h </w:instrText>
      </w:r>
      <w:r>
        <w:fldChar w:fldCharType="separate"/>
      </w:r>
      <w:r>
        <w:t>30</w:t>
      </w:r>
      <w:r>
        <w:fldChar w:fldCharType="end"/>
      </w:r>
    </w:p>
    <w:p w14:paraId="70DFF09A" w14:textId="7213B8CA" w:rsidR="00B86772" w:rsidRDefault="00B86772">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_Toc69269501 \h </w:instrText>
      </w:r>
      <w:r>
        <w:fldChar w:fldCharType="separate"/>
      </w:r>
      <w:r>
        <w:t>31</w:t>
      </w:r>
      <w:r>
        <w:fldChar w:fldCharType="end"/>
      </w:r>
    </w:p>
    <w:p w14:paraId="5A1E44AC" w14:textId="3ED2F5F5" w:rsidR="00B86772" w:rsidRDefault="00B86772">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_Toc69269502 \h </w:instrText>
      </w:r>
      <w:r>
        <w:fldChar w:fldCharType="separate"/>
      </w:r>
      <w:r>
        <w:t>33</w:t>
      </w:r>
      <w:r>
        <w:fldChar w:fldCharType="end"/>
      </w:r>
    </w:p>
    <w:p w14:paraId="563D56B8" w14:textId="42964C23" w:rsidR="00B86772" w:rsidRDefault="00B86772">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_Toc69269503 \h </w:instrText>
      </w:r>
      <w:r>
        <w:fldChar w:fldCharType="separate"/>
      </w:r>
      <w:r>
        <w:t>33</w:t>
      </w:r>
      <w:r>
        <w:fldChar w:fldCharType="end"/>
      </w:r>
    </w:p>
    <w:p w14:paraId="0A34C1B0" w14:textId="4DB9A8AE" w:rsidR="00B86772" w:rsidRDefault="00B86772">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_Toc69269504 \h </w:instrText>
      </w:r>
      <w:r>
        <w:fldChar w:fldCharType="separate"/>
      </w:r>
      <w:r>
        <w:t>34</w:t>
      </w:r>
      <w:r>
        <w:fldChar w:fldCharType="end"/>
      </w:r>
    </w:p>
    <w:p w14:paraId="24F7458C" w14:textId="44DBFB9A" w:rsidR="00B86772" w:rsidRDefault="00B86772">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_Toc69269505 \h </w:instrText>
      </w:r>
      <w:r>
        <w:fldChar w:fldCharType="separate"/>
      </w:r>
      <w:r>
        <w:t>34</w:t>
      </w:r>
      <w:r>
        <w:fldChar w:fldCharType="end"/>
      </w:r>
    </w:p>
    <w:p w14:paraId="3D33BFB6" w14:textId="6BE3CF37" w:rsidR="00B86772" w:rsidRDefault="00B8677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_Toc69269506 \h </w:instrText>
      </w:r>
      <w:r>
        <w:fldChar w:fldCharType="separate"/>
      </w:r>
      <w:r>
        <w:t>34</w:t>
      </w:r>
      <w:r>
        <w:fldChar w:fldCharType="end"/>
      </w:r>
    </w:p>
    <w:p w14:paraId="054E7745" w14:textId="3B94DA1D" w:rsidR="00B86772" w:rsidRDefault="00B8677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_Toc69269507 \h </w:instrText>
      </w:r>
      <w:r>
        <w:fldChar w:fldCharType="separate"/>
      </w:r>
      <w:r>
        <w:t>35</w:t>
      </w:r>
      <w:r>
        <w:fldChar w:fldCharType="end"/>
      </w:r>
    </w:p>
    <w:p w14:paraId="2E4256DA" w14:textId="7DDE820F" w:rsidR="00B86772" w:rsidRDefault="00B8677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_Toc69269508 \h </w:instrText>
      </w:r>
      <w:r>
        <w:fldChar w:fldCharType="separate"/>
      </w:r>
      <w:r>
        <w:t>35</w:t>
      </w:r>
      <w:r>
        <w:fldChar w:fldCharType="end"/>
      </w:r>
    </w:p>
    <w:p w14:paraId="420AB94B" w14:textId="572C9C02" w:rsidR="00B86772" w:rsidRDefault="00B8677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_Toc69269509 \h </w:instrText>
      </w:r>
      <w:r>
        <w:fldChar w:fldCharType="separate"/>
      </w:r>
      <w:r>
        <w:t>35</w:t>
      </w:r>
      <w:r>
        <w:fldChar w:fldCharType="end"/>
      </w:r>
    </w:p>
    <w:p w14:paraId="307352C1" w14:textId="581CD8C1" w:rsidR="00B86772" w:rsidRDefault="00B8677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_Toc69269510 \h </w:instrText>
      </w:r>
      <w:r>
        <w:fldChar w:fldCharType="separate"/>
      </w:r>
      <w:r>
        <w:t>36</w:t>
      </w:r>
      <w:r>
        <w:fldChar w:fldCharType="end"/>
      </w:r>
    </w:p>
    <w:p w14:paraId="533A8E27" w14:textId="1745CF93" w:rsidR="00B86772" w:rsidRDefault="00B86772">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_Toc69269511 \h </w:instrText>
      </w:r>
      <w:r>
        <w:fldChar w:fldCharType="separate"/>
      </w:r>
      <w:r>
        <w:t>36</w:t>
      </w:r>
      <w:r>
        <w:fldChar w:fldCharType="end"/>
      </w:r>
    </w:p>
    <w:p w14:paraId="086C586C" w14:textId="106D2531" w:rsidR="00B86772" w:rsidRDefault="00B86772">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_Toc69269512 \h </w:instrText>
      </w:r>
      <w:r>
        <w:fldChar w:fldCharType="separate"/>
      </w:r>
      <w:r>
        <w:t>37</w:t>
      </w:r>
      <w:r>
        <w:fldChar w:fldCharType="end"/>
      </w:r>
    </w:p>
    <w:p w14:paraId="3F88CA14" w14:textId="59A121BA" w:rsidR="00B86772" w:rsidRDefault="00B86772">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_Toc69269513 \h </w:instrText>
      </w:r>
      <w:r>
        <w:fldChar w:fldCharType="separate"/>
      </w:r>
      <w:r>
        <w:t>37</w:t>
      </w:r>
      <w:r>
        <w:fldChar w:fldCharType="end"/>
      </w:r>
    </w:p>
    <w:p w14:paraId="7DBD267F" w14:textId="13DAABE8" w:rsidR="00B86772" w:rsidRDefault="00B86772">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_Toc69269514 \h </w:instrText>
      </w:r>
      <w:r>
        <w:fldChar w:fldCharType="separate"/>
      </w:r>
      <w:r>
        <w:t>37</w:t>
      </w:r>
      <w:r>
        <w:fldChar w:fldCharType="end"/>
      </w:r>
    </w:p>
    <w:p w14:paraId="5C7AD00B" w14:textId="1C876654" w:rsidR="00B86772" w:rsidRDefault="00B86772">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_Toc69269515 \h </w:instrText>
      </w:r>
      <w:r>
        <w:fldChar w:fldCharType="separate"/>
      </w:r>
      <w:r>
        <w:t>38</w:t>
      </w:r>
      <w:r>
        <w:fldChar w:fldCharType="end"/>
      </w:r>
    </w:p>
    <w:p w14:paraId="6E8C2437" w14:textId="74BA89E1" w:rsidR="00B86772" w:rsidRDefault="00B86772">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_Toc69269516 \h </w:instrText>
      </w:r>
      <w:r>
        <w:fldChar w:fldCharType="separate"/>
      </w:r>
      <w:r>
        <w:t>38</w:t>
      </w:r>
      <w:r>
        <w:fldChar w:fldCharType="end"/>
      </w:r>
    </w:p>
    <w:p w14:paraId="1156333E" w14:textId="460D38CF" w:rsidR="00B86772" w:rsidRDefault="00B86772">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_Toc69269517 \h </w:instrText>
      </w:r>
      <w:r>
        <w:fldChar w:fldCharType="separate"/>
      </w:r>
      <w:r>
        <w:t>38</w:t>
      </w:r>
      <w:r>
        <w:fldChar w:fldCharType="end"/>
      </w:r>
    </w:p>
    <w:p w14:paraId="32F87C4F" w14:textId="42B3EDE8" w:rsidR="00B86772" w:rsidRDefault="00B86772">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_Toc69269518 \h </w:instrText>
      </w:r>
      <w:r>
        <w:fldChar w:fldCharType="separate"/>
      </w:r>
      <w:r>
        <w:t>38</w:t>
      </w:r>
      <w:r>
        <w:fldChar w:fldCharType="end"/>
      </w:r>
    </w:p>
    <w:p w14:paraId="01C5B1AE" w14:textId="313C931C" w:rsidR="00B86772" w:rsidRDefault="00B86772">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_Toc69269519 \h </w:instrText>
      </w:r>
      <w:r>
        <w:fldChar w:fldCharType="separate"/>
      </w:r>
      <w:r>
        <w:t>38</w:t>
      </w:r>
      <w:r>
        <w:fldChar w:fldCharType="end"/>
      </w:r>
    </w:p>
    <w:p w14:paraId="183DFE8F" w14:textId="294BF7A3" w:rsidR="00B86772" w:rsidRDefault="00B86772">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_Toc69269520 \h </w:instrText>
      </w:r>
      <w:r>
        <w:fldChar w:fldCharType="separate"/>
      </w:r>
      <w:r>
        <w:t>39</w:t>
      </w:r>
      <w:r>
        <w:fldChar w:fldCharType="end"/>
      </w:r>
    </w:p>
    <w:p w14:paraId="1D5B7D16" w14:textId="0A90E2D8" w:rsidR="00B86772" w:rsidRDefault="00B86772">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_Toc69269521 \h </w:instrText>
      </w:r>
      <w:r>
        <w:fldChar w:fldCharType="separate"/>
      </w:r>
      <w:r>
        <w:t>39</w:t>
      </w:r>
      <w:r>
        <w:fldChar w:fldCharType="end"/>
      </w:r>
    </w:p>
    <w:p w14:paraId="59DA63E5" w14:textId="5AD0E1E8" w:rsidR="00B86772" w:rsidRDefault="00B86772">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_Toc69269522 \h </w:instrText>
      </w:r>
      <w:r>
        <w:fldChar w:fldCharType="separate"/>
      </w:r>
      <w:r>
        <w:t>39</w:t>
      </w:r>
      <w:r>
        <w:fldChar w:fldCharType="end"/>
      </w:r>
    </w:p>
    <w:p w14:paraId="2A373D28" w14:textId="4A7C9F36" w:rsidR="00B86772" w:rsidRDefault="00B86772">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_Toc69269523 \h </w:instrText>
      </w:r>
      <w:r>
        <w:fldChar w:fldCharType="separate"/>
      </w:r>
      <w:r>
        <w:t>39</w:t>
      </w:r>
      <w:r>
        <w:fldChar w:fldCharType="end"/>
      </w:r>
    </w:p>
    <w:p w14:paraId="2431EFC4" w14:textId="47135C9B" w:rsidR="00B86772" w:rsidRDefault="00B86772">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_Toc69269524 \h </w:instrText>
      </w:r>
      <w:r>
        <w:fldChar w:fldCharType="separate"/>
      </w:r>
      <w:r>
        <w:t>39</w:t>
      </w:r>
      <w:r>
        <w:fldChar w:fldCharType="end"/>
      </w:r>
    </w:p>
    <w:p w14:paraId="2AC7E994" w14:textId="4F9F660B" w:rsidR="00B86772" w:rsidRDefault="00B8677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_Toc69269525 \h </w:instrText>
      </w:r>
      <w:r>
        <w:fldChar w:fldCharType="separate"/>
      </w:r>
      <w:r>
        <w:t>39</w:t>
      </w:r>
      <w:r>
        <w:fldChar w:fldCharType="end"/>
      </w:r>
    </w:p>
    <w:p w14:paraId="52588F28" w14:textId="3F85E581" w:rsidR="00B86772" w:rsidRDefault="00B8677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_Toc69269526 \h </w:instrText>
      </w:r>
      <w:r>
        <w:fldChar w:fldCharType="separate"/>
      </w:r>
      <w:r>
        <w:t>39</w:t>
      </w:r>
      <w:r>
        <w:fldChar w:fldCharType="end"/>
      </w:r>
    </w:p>
    <w:p w14:paraId="2A78DACF" w14:textId="2F9B141D" w:rsidR="00B86772" w:rsidRDefault="00B8677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_Toc69269527 \h </w:instrText>
      </w:r>
      <w:r>
        <w:fldChar w:fldCharType="separate"/>
      </w:r>
      <w:r>
        <w:t>39</w:t>
      </w:r>
      <w:r>
        <w:fldChar w:fldCharType="end"/>
      </w:r>
    </w:p>
    <w:p w14:paraId="796EF28A" w14:textId="65B213F4" w:rsidR="00B86772" w:rsidRDefault="00B8677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_Toc69269528 \h </w:instrText>
      </w:r>
      <w:r>
        <w:fldChar w:fldCharType="separate"/>
      </w:r>
      <w:r>
        <w:t>40</w:t>
      </w:r>
      <w:r>
        <w:fldChar w:fldCharType="end"/>
      </w:r>
    </w:p>
    <w:p w14:paraId="305B92F1" w14:textId="29FB43F7" w:rsidR="00B86772" w:rsidRDefault="00B8677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_Toc69269529 \h </w:instrText>
      </w:r>
      <w:r>
        <w:fldChar w:fldCharType="separate"/>
      </w:r>
      <w:r>
        <w:t>41</w:t>
      </w:r>
      <w:r>
        <w:fldChar w:fldCharType="end"/>
      </w:r>
    </w:p>
    <w:p w14:paraId="4420F64D" w14:textId="74CBB861" w:rsidR="00B86772" w:rsidRDefault="00B8677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_Toc69269530 \h </w:instrText>
      </w:r>
      <w:r>
        <w:fldChar w:fldCharType="separate"/>
      </w:r>
      <w:r>
        <w:t>41</w:t>
      </w:r>
      <w:r>
        <w:fldChar w:fldCharType="end"/>
      </w:r>
    </w:p>
    <w:p w14:paraId="3F95BE24" w14:textId="78E6E4DB" w:rsidR="00B86772" w:rsidRDefault="00B86772">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_Toc69269531 \h </w:instrText>
      </w:r>
      <w:r>
        <w:fldChar w:fldCharType="separate"/>
      </w:r>
      <w:r>
        <w:t>41</w:t>
      </w:r>
      <w:r>
        <w:fldChar w:fldCharType="end"/>
      </w:r>
    </w:p>
    <w:p w14:paraId="6EAC4092" w14:textId="1E027BDB" w:rsidR="00B86772" w:rsidRDefault="00B86772">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_Toc69269532 \h </w:instrText>
      </w:r>
      <w:r>
        <w:fldChar w:fldCharType="separate"/>
      </w:r>
      <w:r>
        <w:t>41</w:t>
      </w:r>
      <w:r>
        <w:fldChar w:fldCharType="end"/>
      </w:r>
    </w:p>
    <w:p w14:paraId="6136048B" w14:textId="57EAE9ED" w:rsidR="00B86772" w:rsidRDefault="00B86772">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_Toc69269533 \h </w:instrText>
      </w:r>
      <w:r>
        <w:fldChar w:fldCharType="separate"/>
      </w:r>
      <w:r>
        <w:t>42</w:t>
      </w:r>
      <w:r>
        <w:fldChar w:fldCharType="end"/>
      </w:r>
    </w:p>
    <w:p w14:paraId="70592AB9" w14:textId="0C898900" w:rsidR="00B86772" w:rsidRDefault="00B86772">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_Toc69269534 \h </w:instrText>
      </w:r>
      <w:r>
        <w:fldChar w:fldCharType="separate"/>
      </w:r>
      <w:r>
        <w:t>42</w:t>
      </w:r>
      <w:r>
        <w:fldChar w:fldCharType="end"/>
      </w:r>
    </w:p>
    <w:p w14:paraId="27C9006E" w14:textId="1100BFF3" w:rsidR="00B86772" w:rsidRDefault="00B86772">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_Toc69269535 \h </w:instrText>
      </w:r>
      <w:r>
        <w:fldChar w:fldCharType="separate"/>
      </w:r>
      <w:r>
        <w:t>42</w:t>
      </w:r>
      <w:r>
        <w:fldChar w:fldCharType="end"/>
      </w:r>
    </w:p>
    <w:p w14:paraId="6522544D" w14:textId="7E021CAB" w:rsidR="00B86772" w:rsidRDefault="00B86772">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_Toc69269536 \h </w:instrText>
      </w:r>
      <w:r>
        <w:fldChar w:fldCharType="separate"/>
      </w:r>
      <w:r>
        <w:t>42</w:t>
      </w:r>
      <w:r>
        <w:fldChar w:fldCharType="end"/>
      </w:r>
    </w:p>
    <w:p w14:paraId="7108EDBA" w14:textId="5B56B43E" w:rsidR="00B86772" w:rsidRDefault="00B86772">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_Toc69269537 \h </w:instrText>
      </w:r>
      <w:r>
        <w:fldChar w:fldCharType="separate"/>
      </w:r>
      <w:r>
        <w:t>42</w:t>
      </w:r>
      <w:r>
        <w:fldChar w:fldCharType="end"/>
      </w:r>
    </w:p>
    <w:p w14:paraId="7E94FE04" w14:textId="5DD531DF" w:rsidR="00B86772" w:rsidRDefault="00B86772">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_Toc69269538 \h </w:instrText>
      </w:r>
      <w:r>
        <w:fldChar w:fldCharType="separate"/>
      </w:r>
      <w:r>
        <w:t>42</w:t>
      </w:r>
      <w:r>
        <w:fldChar w:fldCharType="end"/>
      </w:r>
    </w:p>
    <w:p w14:paraId="34E1CCA0" w14:textId="52206CD9" w:rsidR="00B86772" w:rsidRDefault="00B86772">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_Toc69269539 \h </w:instrText>
      </w:r>
      <w:r>
        <w:fldChar w:fldCharType="separate"/>
      </w:r>
      <w:r>
        <w:t>43</w:t>
      </w:r>
      <w:r>
        <w:fldChar w:fldCharType="end"/>
      </w:r>
    </w:p>
    <w:p w14:paraId="5573E2A0" w14:textId="1AC815DC" w:rsidR="00B86772" w:rsidRDefault="00B86772">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_Toc69269540 \h </w:instrText>
      </w:r>
      <w:r>
        <w:fldChar w:fldCharType="separate"/>
      </w:r>
      <w:r>
        <w:t>44</w:t>
      </w:r>
      <w:r>
        <w:fldChar w:fldCharType="end"/>
      </w:r>
    </w:p>
    <w:p w14:paraId="59C9FF6C" w14:textId="27540D9C" w:rsidR="00B86772" w:rsidRDefault="00B8677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_Toc69269541 \h </w:instrText>
      </w:r>
      <w:r>
        <w:fldChar w:fldCharType="separate"/>
      </w:r>
      <w:r>
        <w:t>44</w:t>
      </w:r>
      <w:r>
        <w:fldChar w:fldCharType="end"/>
      </w:r>
    </w:p>
    <w:p w14:paraId="3558B045" w14:textId="1C24D9E0" w:rsidR="00B86772" w:rsidRDefault="00B8677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_Toc69269542 \h </w:instrText>
      </w:r>
      <w:r>
        <w:fldChar w:fldCharType="separate"/>
      </w:r>
      <w:r>
        <w:t>44</w:t>
      </w:r>
      <w:r>
        <w:fldChar w:fldCharType="end"/>
      </w:r>
    </w:p>
    <w:p w14:paraId="266F1F55" w14:textId="4C832CAE" w:rsidR="00B86772" w:rsidRDefault="00B8677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_Toc69269543 \h </w:instrText>
      </w:r>
      <w:r>
        <w:fldChar w:fldCharType="separate"/>
      </w:r>
      <w:r>
        <w:t>44</w:t>
      </w:r>
      <w:r>
        <w:fldChar w:fldCharType="end"/>
      </w:r>
    </w:p>
    <w:p w14:paraId="1011D8AC" w14:textId="7E35CC27" w:rsidR="00B86772" w:rsidRDefault="00B8677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_Toc69269544 \h </w:instrText>
      </w:r>
      <w:r>
        <w:fldChar w:fldCharType="separate"/>
      </w:r>
      <w:r>
        <w:t>45</w:t>
      </w:r>
      <w:r>
        <w:fldChar w:fldCharType="end"/>
      </w:r>
    </w:p>
    <w:p w14:paraId="17B1FB54" w14:textId="4E484488" w:rsidR="00B86772" w:rsidRDefault="00B86772">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_Toc69269545 \h </w:instrText>
      </w:r>
      <w:r>
        <w:fldChar w:fldCharType="separate"/>
      </w:r>
      <w:r>
        <w:t>45</w:t>
      </w:r>
      <w:r>
        <w:fldChar w:fldCharType="end"/>
      </w:r>
    </w:p>
    <w:p w14:paraId="22038BE0" w14:textId="2CD579C4" w:rsidR="00B86772" w:rsidRDefault="00B86772">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_Toc69269546 \h </w:instrText>
      </w:r>
      <w:r>
        <w:fldChar w:fldCharType="separate"/>
      </w:r>
      <w:r>
        <w:t>46</w:t>
      </w:r>
      <w:r>
        <w:fldChar w:fldCharType="end"/>
      </w:r>
    </w:p>
    <w:p w14:paraId="7D19D95A" w14:textId="5CB2C491" w:rsidR="00B86772" w:rsidRDefault="00B86772">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_Toc69269547 \h </w:instrText>
      </w:r>
      <w:r>
        <w:fldChar w:fldCharType="separate"/>
      </w:r>
      <w:r>
        <w:t>46</w:t>
      </w:r>
      <w:r>
        <w:fldChar w:fldCharType="end"/>
      </w:r>
    </w:p>
    <w:p w14:paraId="63B44EC0" w14:textId="41399DCC" w:rsidR="00B86772" w:rsidRDefault="00B86772">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_Toc69269548 \h </w:instrText>
      </w:r>
      <w:r>
        <w:fldChar w:fldCharType="separate"/>
      </w:r>
      <w:r>
        <w:t>46</w:t>
      </w:r>
      <w:r>
        <w:fldChar w:fldCharType="end"/>
      </w:r>
    </w:p>
    <w:p w14:paraId="173DFBBC" w14:textId="233E6BF2" w:rsidR="00B86772" w:rsidRDefault="00B86772">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_Toc69269549 \h </w:instrText>
      </w:r>
      <w:r>
        <w:fldChar w:fldCharType="separate"/>
      </w:r>
      <w:r>
        <w:t>47</w:t>
      </w:r>
      <w:r>
        <w:fldChar w:fldCharType="end"/>
      </w:r>
    </w:p>
    <w:p w14:paraId="3FEF28EC" w14:textId="0A1262C1" w:rsidR="00B86772" w:rsidRDefault="00B86772">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_Toc69269550 \h </w:instrText>
      </w:r>
      <w:r>
        <w:fldChar w:fldCharType="separate"/>
      </w:r>
      <w:r>
        <w:t>47</w:t>
      </w:r>
      <w:r>
        <w:fldChar w:fldCharType="end"/>
      </w:r>
    </w:p>
    <w:p w14:paraId="5501C677" w14:textId="1FED8558" w:rsidR="00B86772" w:rsidRDefault="00B86772">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_Toc69269551 \h </w:instrText>
      </w:r>
      <w:r>
        <w:fldChar w:fldCharType="separate"/>
      </w:r>
      <w:r>
        <w:t>47</w:t>
      </w:r>
      <w:r>
        <w:fldChar w:fldCharType="end"/>
      </w:r>
    </w:p>
    <w:p w14:paraId="4027B02D" w14:textId="1F9C83D3" w:rsidR="00B86772" w:rsidRDefault="00B86772">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_Toc69269552 \h </w:instrText>
      </w:r>
      <w:r>
        <w:fldChar w:fldCharType="separate"/>
      </w:r>
      <w:r>
        <w:t>47</w:t>
      </w:r>
      <w:r>
        <w:fldChar w:fldCharType="end"/>
      </w:r>
    </w:p>
    <w:p w14:paraId="4D9E8C3B" w14:textId="305C0E46" w:rsidR="00B86772" w:rsidRDefault="00B86772">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_Toc69269553 \h </w:instrText>
      </w:r>
      <w:r>
        <w:fldChar w:fldCharType="separate"/>
      </w:r>
      <w:r>
        <w:t>47</w:t>
      </w:r>
      <w:r>
        <w:fldChar w:fldCharType="end"/>
      </w:r>
    </w:p>
    <w:p w14:paraId="5676A420" w14:textId="3D67C355" w:rsidR="00B86772" w:rsidRDefault="00B86772">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_Toc69269554 \h </w:instrText>
      </w:r>
      <w:r>
        <w:fldChar w:fldCharType="separate"/>
      </w:r>
      <w:r>
        <w:t>48</w:t>
      </w:r>
      <w:r>
        <w:fldChar w:fldCharType="end"/>
      </w:r>
    </w:p>
    <w:p w14:paraId="208340A9" w14:textId="2C89F0C7"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_Toc69269555 \h </w:instrText>
      </w:r>
      <w:r>
        <w:fldChar w:fldCharType="separate"/>
      </w:r>
      <w:r>
        <w:t>48</w:t>
      </w:r>
      <w:r>
        <w:fldChar w:fldCharType="end"/>
      </w:r>
    </w:p>
    <w:p w14:paraId="66544F7C" w14:textId="2FA328B3"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_Toc69269556 \h </w:instrText>
      </w:r>
      <w:r>
        <w:fldChar w:fldCharType="separate"/>
      </w:r>
      <w:r>
        <w:t>48</w:t>
      </w:r>
      <w:r>
        <w:fldChar w:fldCharType="end"/>
      </w:r>
    </w:p>
    <w:p w14:paraId="4B7A3BD0" w14:textId="66D187D4" w:rsidR="00B86772" w:rsidRDefault="00B86772">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_Toc69269557 \h </w:instrText>
      </w:r>
      <w:r>
        <w:fldChar w:fldCharType="separate"/>
      </w:r>
      <w:r>
        <w:t>49</w:t>
      </w:r>
      <w:r>
        <w:fldChar w:fldCharType="end"/>
      </w:r>
    </w:p>
    <w:p w14:paraId="2B556664" w14:textId="1AD5E911" w:rsidR="00B86772" w:rsidRDefault="00B86772">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_Toc69269558 \h </w:instrText>
      </w:r>
      <w:r>
        <w:fldChar w:fldCharType="separate"/>
      </w:r>
      <w:r>
        <w:t>49</w:t>
      </w:r>
      <w:r>
        <w:fldChar w:fldCharType="end"/>
      </w:r>
    </w:p>
    <w:p w14:paraId="0645DD47" w14:textId="10D20B23"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_Toc69269559 \h </w:instrText>
      </w:r>
      <w:r>
        <w:fldChar w:fldCharType="separate"/>
      </w:r>
      <w:r>
        <w:t>49</w:t>
      </w:r>
      <w:r>
        <w:fldChar w:fldCharType="end"/>
      </w:r>
    </w:p>
    <w:p w14:paraId="4146A331" w14:textId="03F400ED"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_Toc69269560 \h </w:instrText>
      </w:r>
      <w:r>
        <w:fldChar w:fldCharType="separate"/>
      </w:r>
      <w:r>
        <w:t>49</w:t>
      </w:r>
      <w:r>
        <w:fldChar w:fldCharType="end"/>
      </w:r>
    </w:p>
    <w:p w14:paraId="4DEF63B2" w14:textId="4136E724" w:rsidR="00B86772" w:rsidRDefault="00B86772">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_Toc69269561 \h </w:instrText>
      </w:r>
      <w:r>
        <w:fldChar w:fldCharType="separate"/>
      </w:r>
      <w:r>
        <w:t>51</w:t>
      </w:r>
      <w:r>
        <w:fldChar w:fldCharType="end"/>
      </w:r>
    </w:p>
    <w:p w14:paraId="73D075C8" w14:textId="064C04A1" w:rsidR="00B86772" w:rsidRDefault="00B86772">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_Toc69269562 \h </w:instrText>
      </w:r>
      <w:r>
        <w:fldChar w:fldCharType="separate"/>
      </w:r>
      <w:r>
        <w:t>51</w:t>
      </w:r>
      <w:r>
        <w:fldChar w:fldCharType="end"/>
      </w:r>
    </w:p>
    <w:p w14:paraId="1F437CDC" w14:textId="5BD09F74" w:rsidR="00B86772" w:rsidRDefault="00B86772">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_Toc69269563 \h </w:instrText>
      </w:r>
      <w:r>
        <w:fldChar w:fldCharType="separate"/>
      </w:r>
      <w:r>
        <w:t>51</w:t>
      </w:r>
      <w:r>
        <w:fldChar w:fldCharType="end"/>
      </w:r>
    </w:p>
    <w:p w14:paraId="7B19B97E" w14:textId="32ED0F0B" w:rsidR="00B86772" w:rsidRDefault="00B86772">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_Toc69269564 \h </w:instrText>
      </w:r>
      <w:r>
        <w:fldChar w:fldCharType="separate"/>
      </w:r>
      <w:r>
        <w:t>51</w:t>
      </w:r>
      <w:r>
        <w:fldChar w:fldCharType="end"/>
      </w:r>
    </w:p>
    <w:p w14:paraId="24EE121B" w14:textId="7E097732" w:rsidR="00B86772" w:rsidRDefault="00B86772">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_Toc69269565 \h </w:instrText>
      </w:r>
      <w:r>
        <w:fldChar w:fldCharType="separate"/>
      </w:r>
      <w:r>
        <w:t>52</w:t>
      </w:r>
      <w:r>
        <w:fldChar w:fldCharType="end"/>
      </w:r>
    </w:p>
    <w:p w14:paraId="5C396F0C" w14:textId="6C34C3FB" w:rsidR="00B86772" w:rsidRDefault="00B86772">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_Toc69269566 \h </w:instrText>
      </w:r>
      <w:r>
        <w:fldChar w:fldCharType="separate"/>
      </w:r>
      <w:r>
        <w:t>52</w:t>
      </w:r>
      <w:r>
        <w:fldChar w:fldCharType="end"/>
      </w:r>
    </w:p>
    <w:p w14:paraId="22660603" w14:textId="428BD09E" w:rsidR="00B86772" w:rsidRDefault="00B86772">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_Toc69269567 \h </w:instrText>
      </w:r>
      <w:r>
        <w:fldChar w:fldCharType="separate"/>
      </w:r>
      <w:r>
        <w:t>52</w:t>
      </w:r>
      <w:r>
        <w:fldChar w:fldCharType="end"/>
      </w:r>
    </w:p>
    <w:p w14:paraId="3F017516" w14:textId="594CAF85" w:rsidR="00B86772" w:rsidRDefault="00B8677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_Toc69269568 \h </w:instrText>
      </w:r>
      <w:r>
        <w:fldChar w:fldCharType="separate"/>
      </w:r>
      <w:r>
        <w:t>52</w:t>
      </w:r>
      <w:r>
        <w:fldChar w:fldCharType="end"/>
      </w:r>
    </w:p>
    <w:p w14:paraId="35F59839" w14:textId="75C7D00F" w:rsidR="00B86772" w:rsidRDefault="00B8677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_Toc69269569 \h </w:instrText>
      </w:r>
      <w:r>
        <w:fldChar w:fldCharType="separate"/>
      </w:r>
      <w:r>
        <w:t>54</w:t>
      </w:r>
      <w:r>
        <w:fldChar w:fldCharType="end"/>
      </w:r>
    </w:p>
    <w:p w14:paraId="29DD8445" w14:textId="3FD60007" w:rsidR="00B86772" w:rsidRDefault="00B8677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_Toc69269570 \h </w:instrText>
      </w:r>
      <w:r>
        <w:fldChar w:fldCharType="separate"/>
      </w:r>
      <w:r>
        <w:t>55</w:t>
      </w:r>
      <w:r>
        <w:fldChar w:fldCharType="end"/>
      </w:r>
    </w:p>
    <w:p w14:paraId="3228226F" w14:textId="1AFA944A" w:rsidR="00B86772" w:rsidRDefault="00B8677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_Toc69269571 \h </w:instrText>
      </w:r>
      <w:r>
        <w:fldChar w:fldCharType="separate"/>
      </w:r>
      <w:r>
        <w:t>55</w:t>
      </w:r>
      <w:r>
        <w:fldChar w:fldCharType="end"/>
      </w:r>
    </w:p>
    <w:p w14:paraId="48BDCE38" w14:textId="2883DE6C" w:rsidR="00B86772" w:rsidRDefault="00B86772">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_Toc69269572 \h </w:instrText>
      </w:r>
      <w:r>
        <w:fldChar w:fldCharType="separate"/>
      </w:r>
      <w:r>
        <w:t>56</w:t>
      </w:r>
      <w:r>
        <w:fldChar w:fldCharType="end"/>
      </w:r>
    </w:p>
    <w:p w14:paraId="349D28A4" w14:textId="32CFE93A" w:rsidR="00B86772" w:rsidRDefault="00B86772">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_Toc69269573 \h </w:instrText>
      </w:r>
      <w:r>
        <w:fldChar w:fldCharType="separate"/>
      </w:r>
      <w:r>
        <w:t>56</w:t>
      </w:r>
      <w:r>
        <w:fldChar w:fldCharType="end"/>
      </w:r>
    </w:p>
    <w:p w14:paraId="0C2CDD72" w14:textId="7BE83807" w:rsidR="00B86772" w:rsidRDefault="00B86772">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_Toc69269574 \h </w:instrText>
      </w:r>
      <w:r>
        <w:fldChar w:fldCharType="separate"/>
      </w:r>
      <w:r>
        <w:t>56</w:t>
      </w:r>
      <w:r>
        <w:fldChar w:fldCharType="end"/>
      </w:r>
    </w:p>
    <w:p w14:paraId="303804EE" w14:textId="1868ED11" w:rsidR="00B86772" w:rsidRDefault="00B86772">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_Toc69269575 \h </w:instrText>
      </w:r>
      <w:r>
        <w:fldChar w:fldCharType="separate"/>
      </w:r>
      <w:r>
        <w:t>56</w:t>
      </w:r>
      <w:r>
        <w:fldChar w:fldCharType="end"/>
      </w:r>
    </w:p>
    <w:p w14:paraId="7021DFDF" w14:textId="512B2F6A" w:rsidR="00B86772" w:rsidRDefault="00B86772">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_Toc69269576 \h </w:instrText>
      </w:r>
      <w:r>
        <w:fldChar w:fldCharType="separate"/>
      </w:r>
      <w:r>
        <w:t>56</w:t>
      </w:r>
      <w:r>
        <w:fldChar w:fldCharType="end"/>
      </w:r>
    </w:p>
    <w:p w14:paraId="5E965DCE" w14:textId="6C2447BE" w:rsidR="00B86772" w:rsidRDefault="00B86772">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_Toc69269577 \h </w:instrText>
      </w:r>
      <w:r>
        <w:fldChar w:fldCharType="separate"/>
      </w:r>
      <w:r>
        <w:t>57</w:t>
      </w:r>
      <w:r>
        <w:fldChar w:fldCharType="end"/>
      </w:r>
    </w:p>
    <w:p w14:paraId="499981F9" w14:textId="2CCBA98A" w:rsidR="00B86772" w:rsidRDefault="00B86772">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_Toc69269578 \h </w:instrText>
      </w:r>
      <w:r>
        <w:fldChar w:fldCharType="separate"/>
      </w:r>
      <w:r>
        <w:t>57</w:t>
      </w:r>
      <w:r>
        <w:fldChar w:fldCharType="end"/>
      </w:r>
    </w:p>
    <w:p w14:paraId="211C1B01" w14:textId="1F441207" w:rsidR="00B86772" w:rsidRDefault="00B86772">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_Toc69269579 \h </w:instrText>
      </w:r>
      <w:r>
        <w:fldChar w:fldCharType="separate"/>
      </w:r>
      <w:r>
        <w:t>57</w:t>
      </w:r>
      <w:r>
        <w:fldChar w:fldCharType="end"/>
      </w:r>
    </w:p>
    <w:p w14:paraId="4E44BE45" w14:textId="4D0ABA09"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_Toc69269580 \h </w:instrText>
      </w:r>
      <w:r>
        <w:fldChar w:fldCharType="separate"/>
      </w:r>
      <w:r>
        <w:t>57</w:t>
      </w:r>
      <w:r>
        <w:fldChar w:fldCharType="end"/>
      </w:r>
    </w:p>
    <w:p w14:paraId="3E442CCA" w14:textId="1522B5FE"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_Toc69269581 \h </w:instrText>
      </w:r>
      <w:r>
        <w:fldChar w:fldCharType="separate"/>
      </w:r>
      <w:r>
        <w:t>58</w:t>
      </w:r>
      <w:r>
        <w:fldChar w:fldCharType="end"/>
      </w:r>
    </w:p>
    <w:p w14:paraId="58772569" w14:textId="1F22454B" w:rsidR="00B86772" w:rsidRDefault="00B86772">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_Toc69269582 \h </w:instrText>
      </w:r>
      <w:r>
        <w:fldChar w:fldCharType="separate"/>
      </w:r>
      <w:r>
        <w:t>58</w:t>
      </w:r>
      <w:r>
        <w:fldChar w:fldCharType="end"/>
      </w:r>
    </w:p>
    <w:p w14:paraId="6DE319CA" w14:textId="1C6132CE" w:rsidR="00B86772" w:rsidRDefault="00B86772">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_Toc69269583 \h </w:instrText>
      </w:r>
      <w:r>
        <w:fldChar w:fldCharType="separate"/>
      </w:r>
      <w:r>
        <w:t>58</w:t>
      </w:r>
      <w:r>
        <w:fldChar w:fldCharType="end"/>
      </w:r>
    </w:p>
    <w:p w14:paraId="3C6142C2" w14:textId="344D3547" w:rsidR="00B86772" w:rsidRDefault="00B86772">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_Toc69269584 \h </w:instrText>
      </w:r>
      <w:r>
        <w:fldChar w:fldCharType="separate"/>
      </w:r>
      <w:r>
        <w:t>58</w:t>
      </w:r>
      <w:r>
        <w:fldChar w:fldCharType="end"/>
      </w:r>
    </w:p>
    <w:p w14:paraId="7A4AE75D" w14:textId="2BA812EA" w:rsidR="00B86772" w:rsidRDefault="00B86772">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_Toc69269585 \h </w:instrText>
      </w:r>
      <w:r>
        <w:fldChar w:fldCharType="separate"/>
      </w:r>
      <w:r>
        <w:t>58</w:t>
      </w:r>
      <w:r>
        <w:fldChar w:fldCharType="end"/>
      </w:r>
    </w:p>
    <w:p w14:paraId="269AC14A" w14:textId="3DB19D6A" w:rsidR="00B86772" w:rsidRDefault="00B86772">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_Toc69269586 \h </w:instrText>
      </w:r>
      <w:r>
        <w:fldChar w:fldCharType="separate"/>
      </w:r>
      <w:r>
        <w:t>59</w:t>
      </w:r>
      <w:r>
        <w:fldChar w:fldCharType="end"/>
      </w:r>
    </w:p>
    <w:p w14:paraId="19F5F9F2" w14:textId="03DF0191"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_Toc69269587 \h </w:instrText>
      </w:r>
      <w:r>
        <w:fldChar w:fldCharType="separate"/>
      </w:r>
      <w:r>
        <w:t>59</w:t>
      </w:r>
      <w:r>
        <w:fldChar w:fldCharType="end"/>
      </w:r>
    </w:p>
    <w:p w14:paraId="0C826606" w14:textId="1260EE6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_Toc69269588 \h </w:instrText>
      </w:r>
      <w:r>
        <w:fldChar w:fldCharType="separate"/>
      </w:r>
      <w:r>
        <w:t>59</w:t>
      </w:r>
      <w:r>
        <w:fldChar w:fldCharType="end"/>
      </w:r>
    </w:p>
    <w:p w14:paraId="0190B4FF" w14:textId="2A12F95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_Toc69269589 \h </w:instrText>
      </w:r>
      <w:r>
        <w:fldChar w:fldCharType="separate"/>
      </w:r>
      <w:r>
        <w:t>60</w:t>
      </w:r>
      <w:r>
        <w:fldChar w:fldCharType="end"/>
      </w:r>
    </w:p>
    <w:p w14:paraId="277C52AF" w14:textId="0C0F3E40"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_Toc69269590 \h </w:instrText>
      </w:r>
      <w:r>
        <w:fldChar w:fldCharType="separate"/>
      </w:r>
      <w:r>
        <w:t>60</w:t>
      </w:r>
      <w:r>
        <w:fldChar w:fldCharType="end"/>
      </w:r>
    </w:p>
    <w:p w14:paraId="677CD851" w14:textId="17120904"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_Toc69269591 \h </w:instrText>
      </w:r>
      <w:r>
        <w:fldChar w:fldCharType="separate"/>
      </w:r>
      <w:r>
        <w:t>60</w:t>
      </w:r>
      <w:r>
        <w:fldChar w:fldCharType="end"/>
      </w:r>
    </w:p>
    <w:p w14:paraId="3B83917A" w14:textId="12DC5A2D"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_Toc69269592 \h </w:instrText>
      </w:r>
      <w:r>
        <w:fldChar w:fldCharType="separate"/>
      </w:r>
      <w:r>
        <w:t>60</w:t>
      </w:r>
      <w:r>
        <w:fldChar w:fldCharType="end"/>
      </w:r>
    </w:p>
    <w:p w14:paraId="4170C2A6" w14:textId="3313589B" w:rsidR="00B86772" w:rsidRDefault="00B8677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_Toc69269593 \h </w:instrText>
      </w:r>
      <w:r>
        <w:fldChar w:fldCharType="separate"/>
      </w:r>
      <w:r>
        <w:t>61</w:t>
      </w:r>
      <w:r>
        <w:fldChar w:fldCharType="end"/>
      </w:r>
    </w:p>
    <w:p w14:paraId="1DE81F2B" w14:textId="65A9E5DD" w:rsidR="00B86772" w:rsidRDefault="00B8677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_Toc69269594 \h </w:instrText>
      </w:r>
      <w:r>
        <w:fldChar w:fldCharType="separate"/>
      </w:r>
      <w:r>
        <w:t>61</w:t>
      </w:r>
      <w:r>
        <w:fldChar w:fldCharType="end"/>
      </w:r>
    </w:p>
    <w:p w14:paraId="6D006552" w14:textId="1B28E7C1" w:rsidR="00B86772" w:rsidRDefault="00B8677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_Toc69269595 \h </w:instrText>
      </w:r>
      <w:r>
        <w:fldChar w:fldCharType="separate"/>
      </w:r>
      <w:r>
        <w:t>61</w:t>
      </w:r>
      <w:r>
        <w:fldChar w:fldCharType="end"/>
      </w:r>
    </w:p>
    <w:p w14:paraId="433BFD8A" w14:textId="3A12CF11" w:rsidR="00B86772" w:rsidRDefault="00B8677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_Toc69269596 \h </w:instrText>
      </w:r>
      <w:r>
        <w:fldChar w:fldCharType="separate"/>
      </w:r>
      <w:r>
        <w:t>62</w:t>
      </w:r>
      <w:r>
        <w:fldChar w:fldCharType="end"/>
      </w:r>
    </w:p>
    <w:p w14:paraId="6F7A6F9F" w14:textId="6614C92A" w:rsidR="00B86772" w:rsidRDefault="00B8677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_Toc69269597 \h </w:instrText>
      </w:r>
      <w:r>
        <w:fldChar w:fldCharType="separate"/>
      </w:r>
      <w:r>
        <w:t>62</w:t>
      </w:r>
      <w:r>
        <w:fldChar w:fldCharType="end"/>
      </w:r>
    </w:p>
    <w:p w14:paraId="47191475" w14:textId="36FBE6B0" w:rsidR="00B86772" w:rsidRDefault="00B8677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_Toc69269598 \h </w:instrText>
      </w:r>
      <w:r>
        <w:fldChar w:fldCharType="separate"/>
      </w:r>
      <w:r>
        <w:t>62</w:t>
      </w:r>
      <w:r>
        <w:fldChar w:fldCharType="end"/>
      </w:r>
    </w:p>
    <w:p w14:paraId="2832A359" w14:textId="3B781216" w:rsidR="00B86772" w:rsidRDefault="00B8677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_Toc69269599 \h </w:instrText>
      </w:r>
      <w:r>
        <w:fldChar w:fldCharType="separate"/>
      </w:r>
      <w:r>
        <w:t>62</w:t>
      </w:r>
      <w:r>
        <w:fldChar w:fldCharType="end"/>
      </w:r>
    </w:p>
    <w:p w14:paraId="39B154D0" w14:textId="6AFCA0C8" w:rsidR="00B86772" w:rsidRDefault="00B8677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_Toc69269600 \h </w:instrText>
      </w:r>
      <w:r>
        <w:fldChar w:fldCharType="separate"/>
      </w:r>
      <w:r>
        <w:t>63</w:t>
      </w:r>
      <w:r>
        <w:fldChar w:fldCharType="end"/>
      </w:r>
    </w:p>
    <w:p w14:paraId="630F9457" w14:textId="09DC17DA" w:rsidR="00B86772" w:rsidRDefault="00B8677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_Toc69269601 \h </w:instrText>
      </w:r>
      <w:r>
        <w:fldChar w:fldCharType="separate"/>
      </w:r>
      <w:r>
        <w:t>63</w:t>
      </w:r>
      <w:r>
        <w:fldChar w:fldCharType="end"/>
      </w:r>
    </w:p>
    <w:p w14:paraId="67BAB335" w14:textId="5B467749" w:rsidR="00B86772" w:rsidRDefault="00B86772">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_Toc69269602 \h </w:instrText>
      </w:r>
      <w:r>
        <w:fldChar w:fldCharType="separate"/>
      </w:r>
      <w:r>
        <w:t>63</w:t>
      </w:r>
      <w:r>
        <w:fldChar w:fldCharType="end"/>
      </w:r>
    </w:p>
    <w:p w14:paraId="0079DDC9" w14:textId="0A1888DD" w:rsidR="00B86772" w:rsidRDefault="00B86772">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_Toc69269603 \h </w:instrText>
      </w:r>
      <w:r>
        <w:fldChar w:fldCharType="separate"/>
      </w:r>
      <w:r>
        <w:t>63</w:t>
      </w:r>
      <w:r>
        <w:fldChar w:fldCharType="end"/>
      </w:r>
    </w:p>
    <w:p w14:paraId="5E3E2037" w14:textId="508A7093" w:rsidR="00B86772" w:rsidRDefault="00B8677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_Toc69269604 \h </w:instrText>
      </w:r>
      <w:r>
        <w:fldChar w:fldCharType="separate"/>
      </w:r>
      <w:r>
        <w:t>63</w:t>
      </w:r>
      <w:r>
        <w:fldChar w:fldCharType="end"/>
      </w:r>
    </w:p>
    <w:p w14:paraId="1066C0AA" w14:textId="279C1C7D" w:rsidR="00B86772" w:rsidRDefault="00B86772">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_Toc69269605 \h </w:instrText>
      </w:r>
      <w:r>
        <w:fldChar w:fldCharType="separate"/>
      </w:r>
      <w:r>
        <w:t>64</w:t>
      </w:r>
      <w:r>
        <w:fldChar w:fldCharType="end"/>
      </w:r>
    </w:p>
    <w:p w14:paraId="50FA012A" w14:textId="3E92D2AD" w:rsidR="00B86772" w:rsidRDefault="00B86772">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_Toc69269606 \h </w:instrText>
      </w:r>
      <w:r>
        <w:fldChar w:fldCharType="separate"/>
      </w:r>
      <w:r>
        <w:t>64</w:t>
      </w:r>
      <w:r>
        <w:fldChar w:fldCharType="end"/>
      </w:r>
    </w:p>
    <w:p w14:paraId="220B8612" w14:textId="3F7846D2" w:rsidR="00B86772" w:rsidRDefault="00B86772">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_Toc69269607 \h </w:instrText>
      </w:r>
      <w:r>
        <w:fldChar w:fldCharType="separate"/>
      </w:r>
      <w:r>
        <w:t>65</w:t>
      </w:r>
      <w:r>
        <w:fldChar w:fldCharType="end"/>
      </w:r>
    </w:p>
    <w:p w14:paraId="2F2323E7" w14:textId="4BD07957" w:rsidR="00B86772" w:rsidRDefault="00B86772">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_Toc69269608 \h </w:instrText>
      </w:r>
      <w:r>
        <w:fldChar w:fldCharType="separate"/>
      </w:r>
      <w:r>
        <w:t>65</w:t>
      </w:r>
      <w:r>
        <w:fldChar w:fldCharType="end"/>
      </w:r>
    </w:p>
    <w:p w14:paraId="722513B5" w14:textId="7D38A727" w:rsidR="00B86772" w:rsidRDefault="00B86772">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_Toc69269609 \h </w:instrText>
      </w:r>
      <w:r>
        <w:fldChar w:fldCharType="separate"/>
      </w:r>
      <w:r>
        <w:t>65</w:t>
      </w:r>
      <w:r>
        <w:fldChar w:fldCharType="end"/>
      </w:r>
    </w:p>
    <w:p w14:paraId="1371E8D7" w14:textId="12FD021F" w:rsidR="00B86772" w:rsidRDefault="00B86772">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_Toc69269610 \h </w:instrText>
      </w:r>
      <w:r>
        <w:fldChar w:fldCharType="separate"/>
      </w:r>
      <w:r>
        <w:t>65</w:t>
      </w:r>
      <w:r>
        <w:fldChar w:fldCharType="end"/>
      </w:r>
    </w:p>
    <w:p w14:paraId="13FE2ABE" w14:textId="00D82250" w:rsidR="00B86772" w:rsidRDefault="00B86772">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_Toc69269611 \h </w:instrText>
      </w:r>
      <w:r>
        <w:fldChar w:fldCharType="separate"/>
      </w:r>
      <w:r>
        <w:t>65</w:t>
      </w:r>
      <w:r>
        <w:fldChar w:fldCharType="end"/>
      </w:r>
    </w:p>
    <w:p w14:paraId="18BA7C10" w14:textId="6AD4C1F4" w:rsidR="00B86772" w:rsidRDefault="00B86772">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_Toc69269612 \h </w:instrText>
      </w:r>
      <w:r>
        <w:fldChar w:fldCharType="separate"/>
      </w:r>
      <w:r>
        <w:t>65</w:t>
      </w:r>
      <w:r>
        <w:fldChar w:fldCharType="end"/>
      </w:r>
    </w:p>
    <w:p w14:paraId="45363EC4" w14:textId="7AEA4922" w:rsidR="00B86772" w:rsidRDefault="00B86772">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_Toc69269613 \h </w:instrText>
      </w:r>
      <w:r>
        <w:fldChar w:fldCharType="separate"/>
      </w:r>
      <w:r>
        <w:t>66</w:t>
      </w:r>
      <w:r>
        <w:fldChar w:fldCharType="end"/>
      </w:r>
    </w:p>
    <w:p w14:paraId="4D12AD95" w14:textId="5AAC5F38" w:rsidR="00B86772" w:rsidRDefault="00B86772">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_Toc69269614 \h </w:instrText>
      </w:r>
      <w:r>
        <w:fldChar w:fldCharType="separate"/>
      </w:r>
      <w:r>
        <w:t>66</w:t>
      </w:r>
      <w:r>
        <w:fldChar w:fldCharType="end"/>
      </w:r>
    </w:p>
    <w:p w14:paraId="609A18CD" w14:textId="36D6F953" w:rsidR="00B86772" w:rsidRDefault="00B86772">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_Toc69269615 \h </w:instrText>
      </w:r>
      <w:r>
        <w:fldChar w:fldCharType="separate"/>
      </w:r>
      <w:r>
        <w:t>66</w:t>
      </w:r>
      <w:r>
        <w:fldChar w:fldCharType="end"/>
      </w:r>
    </w:p>
    <w:p w14:paraId="12B64AFD" w14:textId="11BB6EF1" w:rsidR="00B86772" w:rsidRDefault="00B86772">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_Toc69269616 \h </w:instrText>
      </w:r>
      <w:r>
        <w:fldChar w:fldCharType="separate"/>
      </w:r>
      <w:r>
        <w:t>67</w:t>
      </w:r>
      <w:r>
        <w:fldChar w:fldCharType="end"/>
      </w:r>
    </w:p>
    <w:p w14:paraId="76678F91" w14:textId="2B0AEF7E" w:rsidR="00B86772" w:rsidRDefault="00B86772">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_Toc69269617 \h </w:instrText>
      </w:r>
      <w:r>
        <w:fldChar w:fldCharType="separate"/>
      </w:r>
      <w:r>
        <w:t>67</w:t>
      </w:r>
      <w:r>
        <w:fldChar w:fldCharType="end"/>
      </w:r>
    </w:p>
    <w:p w14:paraId="7DFBAEB3" w14:textId="1EEBB9A4" w:rsidR="00B86772" w:rsidRDefault="00B86772">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_Toc69269618 \h </w:instrText>
      </w:r>
      <w:r>
        <w:fldChar w:fldCharType="separate"/>
      </w:r>
      <w:r>
        <w:t>67</w:t>
      </w:r>
      <w:r>
        <w:fldChar w:fldCharType="end"/>
      </w:r>
    </w:p>
    <w:p w14:paraId="3B6A0123" w14:textId="44223156"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_Toc69269619 \h </w:instrText>
      </w:r>
      <w:r>
        <w:fldChar w:fldCharType="separate"/>
      </w:r>
      <w:r>
        <w:t>67</w:t>
      </w:r>
      <w:r>
        <w:fldChar w:fldCharType="end"/>
      </w:r>
    </w:p>
    <w:p w14:paraId="6CBA7C25" w14:textId="6449C092"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_Toc69269620 \h </w:instrText>
      </w:r>
      <w:r>
        <w:fldChar w:fldCharType="separate"/>
      </w:r>
      <w:r>
        <w:t>68</w:t>
      </w:r>
      <w:r>
        <w:fldChar w:fldCharType="end"/>
      </w:r>
    </w:p>
    <w:p w14:paraId="49398EE0" w14:textId="2168C8A9" w:rsidR="00B86772" w:rsidRDefault="00B8677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_Toc69269621 \h </w:instrText>
      </w:r>
      <w:r>
        <w:fldChar w:fldCharType="separate"/>
      </w:r>
      <w:r>
        <w:t>68</w:t>
      </w:r>
      <w:r>
        <w:fldChar w:fldCharType="end"/>
      </w:r>
    </w:p>
    <w:p w14:paraId="402B15E5" w14:textId="5A880BFE" w:rsidR="00B86772" w:rsidRDefault="00B8677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_Toc69269622 \h </w:instrText>
      </w:r>
      <w:r>
        <w:fldChar w:fldCharType="separate"/>
      </w:r>
      <w:r>
        <w:t>68</w:t>
      </w:r>
      <w:r>
        <w:fldChar w:fldCharType="end"/>
      </w:r>
    </w:p>
    <w:p w14:paraId="4FF3C8F5" w14:textId="06732778" w:rsidR="00B86772" w:rsidRDefault="00B8677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_Toc69269623 \h </w:instrText>
      </w:r>
      <w:r>
        <w:fldChar w:fldCharType="separate"/>
      </w:r>
      <w:r>
        <w:t>68</w:t>
      </w:r>
      <w:r>
        <w:fldChar w:fldCharType="end"/>
      </w:r>
    </w:p>
    <w:p w14:paraId="567145E1" w14:textId="119B3308" w:rsidR="00B86772" w:rsidRDefault="00B8677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_Toc69269624 \h </w:instrText>
      </w:r>
      <w:r>
        <w:fldChar w:fldCharType="separate"/>
      </w:r>
      <w:r>
        <w:t>68</w:t>
      </w:r>
      <w:r>
        <w:fldChar w:fldCharType="end"/>
      </w:r>
    </w:p>
    <w:p w14:paraId="5292B1A3" w14:textId="5DCA97DD" w:rsidR="00B86772" w:rsidRDefault="00B8677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_Toc69269625 \h </w:instrText>
      </w:r>
      <w:r>
        <w:fldChar w:fldCharType="separate"/>
      </w:r>
      <w:r>
        <w:t>68</w:t>
      </w:r>
      <w:r>
        <w:fldChar w:fldCharType="end"/>
      </w:r>
    </w:p>
    <w:p w14:paraId="60B59F71" w14:textId="6CE8F0FF" w:rsidR="00B86772" w:rsidRDefault="00B86772">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_Toc69269626 \h </w:instrText>
      </w:r>
      <w:r>
        <w:fldChar w:fldCharType="separate"/>
      </w:r>
      <w:r>
        <w:t>68</w:t>
      </w:r>
      <w:r>
        <w:fldChar w:fldCharType="end"/>
      </w:r>
    </w:p>
    <w:p w14:paraId="32B29B1A" w14:textId="455AE9A1" w:rsidR="00B86772" w:rsidRDefault="00B86772">
      <w:pPr>
        <w:pStyle w:val="TOC3"/>
        <w:rPr>
          <w:rFonts w:asciiTheme="minorHAnsi" w:eastAsiaTheme="minorEastAsia" w:hAnsiTheme="minorHAnsi" w:cstheme="minorBidi"/>
          <w:sz w:val="22"/>
          <w:szCs w:val="22"/>
          <w:lang w:val="en-US"/>
        </w:rPr>
      </w:pPr>
      <w:r>
        <w:lastRenderedPageBreak/>
        <w:t>8.2.1</w:t>
      </w:r>
      <w:r>
        <w:rPr>
          <w:rFonts w:asciiTheme="minorHAnsi" w:eastAsiaTheme="minorEastAsia" w:hAnsiTheme="minorHAnsi" w:cstheme="minorBidi"/>
          <w:sz w:val="22"/>
          <w:szCs w:val="22"/>
          <w:lang w:val="en-US"/>
        </w:rPr>
        <w:tab/>
      </w:r>
      <w:r>
        <w:t>Overview</w:t>
      </w:r>
      <w:r>
        <w:tab/>
      </w:r>
      <w:r>
        <w:fldChar w:fldCharType="begin"/>
      </w:r>
      <w:r>
        <w:instrText xml:space="preserve"> PAGEREF _Toc69269627 \h </w:instrText>
      </w:r>
      <w:r>
        <w:fldChar w:fldCharType="separate"/>
      </w:r>
      <w:r>
        <w:t>68</w:t>
      </w:r>
      <w:r>
        <w:fldChar w:fldCharType="end"/>
      </w:r>
    </w:p>
    <w:p w14:paraId="08F50140" w14:textId="45028B8D" w:rsidR="00B86772" w:rsidRDefault="00B86772">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_Toc69269628 \h </w:instrText>
      </w:r>
      <w:r>
        <w:fldChar w:fldCharType="separate"/>
      </w:r>
      <w:r>
        <w:t>69</w:t>
      </w:r>
      <w:r>
        <w:fldChar w:fldCharType="end"/>
      </w:r>
    </w:p>
    <w:p w14:paraId="3A3DAEB2" w14:textId="6542B6F9" w:rsidR="00B86772" w:rsidRDefault="00B86772">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_Toc69269629 \h </w:instrText>
      </w:r>
      <w:r>
        <w:fldChar w:fldCharType="separate"/>
      </w:r>
      <w:r>
        <w:t>70</w:t>
      </w:r>
      <w:r>
        <w:fldChar w:fldCharType="end"/>
      </w:r>
    </w:p>
    <w:p w14:paraId="6B63B036" w14:textId="738F393F" w:rsidR="00B86772" w:rsidRDefault="00B86772">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_Toc69269630 \h </w:instrText>
      </w:r>
      <w:r>
        <w:fldChar w:fldCharType="separate"/>
      </w:r>
      <w:r>
        <w:t>70</w:t>
      </w:r>
      <w:r>
        <w:fldChar w:fldCharType="end"/>
      </w:r>
    </w:p>
    <w:p w14:paraId="6A6C07BE" w14:textId="7F617C13" w:rsidR="00B86772" w:rsidRDefault="00B86772">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_Toc69269631 \h </w:instrText>
      </w:r>
      <w:r>
        <w:fldChar w:fldCharType="separate"/>
      </w:r>
      <w:r>
        <w:t>70</w:t>
      </w:r>
      <w:r>
        <w:fldChar w:fldCharType="end"/>
      </w:r>
    </w:p>
    <w:p w14:paraId="4D71F53D" w14:textId="2313CE4F" w:rsidR="00B86772" w:rsidRDefault="00B86772">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_Toc69269632 \h </w:instrText>
      </w:r>
      <w:r>
        <w:fldChar w:fldCharType="separate"/>
      </w:r>
      <w:r>
        <w:t>70</w:t>
      </w:r>
      <w:r>
        <w:fldChar w:fldCharType="end"/>
      </w:r>
    </w:p>
    <w:p w14:paraId="27DA109C" w14:textId="5B7A5E10" w:rsidR="00B86772" w:rsidRDefault="00B86772">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_Toc69269633 \h </w:instrText>
      </w:r>
      <w:r>
        <w:fldChar w:fldCharType="separate"/>
      </w:r>
      <w:r>
        <w:t>70</w:t>
      </w:r>
      <w:r>
        <w:fldChar w:fldCharType="end"/>
      </w:r>
    </w:p>
    <w:p w14:paraId="73BBF647" w14:textId="07BA0511" w:rsidR="00B86772" w:rsidRDefault="00B86772">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_Toc69269634 \h </w:instrText>
      </w:r>
      <w:r>
        <w:fldChar w:fldCharType="separate"/>
      </w:r>
      <w:r>
        <w:t>70</w:t>
      </w:r>
      <w:r>
        <w:fldChar w:fldCharType="end"/>
      </w:r>
    </w:p>
    <w:p w14:paraId="0CE3F82F" w14:textId="5CC63928" w:rsidR="00B86772" w:rsidRDefault="00B86772">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_Toc69269635 \h </w:instrText>
      </w:r>
      <w:r>
        <w:fldChar w:fldCharType="separate"/>
      </w:r>
      <w:r>
        <w:t>71</w:t>
      </w:r>
      <w:r>
        <w:fldChar w:fldCharType="end"/>
      </w:r>
    </w:p>
    <w:p w14:paraId="20B4D641" w14:textId="0BDCB8BA" w:rsidR="00B86772" w:rsidRDefault="00B86772">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_Toc69269636 \h </w:instrText>
      </w:r>
      <w:r>
        <w:fldChar w:fldCharType="separate"/>
      </w:r>
      <w:r>
        <w:t>71</w:t>
      </w:r>
      <w:r>
        <w:fldChar w:fldCharType="end"/>
      </w:r>
    </w:p>
    <w:p w14:paraId="548C3169" w14:textId="704E6062" w:rsidR="00B86772" w:rsidRDefault="00B86772">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_Toc69269637 \h </w:instrText>
      </w:r>
      <w:r>
        <w:fldChar w:fldCharType="separate"/>
      </w:r>
      <w:r>
        <w:t>71</w:t>
      </w:r>
      <w:r>
        <w:fldChar w:fldCharType="end"/>
      </w:r>
    </w:p>
    <w:p w14:paraId="21507305" w14:textId="5B048DC4" w:rsidR="00B86772" w:rsidRDefault="00B86772">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_Toc69269638 \h </w:instrText>
      </w:r>
      <w:r>
        <w:fldChar w:fldCharType="separate"/>
      </w:r>
      <w:r>
        <w:t>72</w:t>
      </w:r>
      <w:r>
        <w:fldChar w:fldCharType="end"/>
      </w:r>
    </w:p>
    <w:p w14:paraId="2659538B" w14:textId="7D01059B" w:rsidR="00B86772" w:rsidRDefault="00B86772">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_Toc69269639 \h </w:instrText>
      </w:r>
      <w:r>
        <w:fldChar w:fldCharType="separate"/>
      </w:r>
      <w:r>
        <w:t>72</w:t>
      </w:r>
      <w:r>
        <w:fldChar w:fldCharType="end"/>
      </w:r>
    </w:p>
    <w:p w14:paraId="4BE6D556" w14:textId="4BFB33E4" w:rsidR="00B86772" w:rsidRDefault="00B86772">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_Toc69269640 \h </w:instrText>
      </w:r>
      <w:r>
        <w:fldChar w:fldCharType="separate"/>
      </w:r>
      <w:r>
        <w:t>72</w:t>
      </w:r>
      <w:r>
        <w:fldChar w:fldCharType="end"/>
      </w:r>
    </w:p>
    <w:p w14:paraId="719315E9" w14:textId="661E3427" w:rsidR="00B86772" w:rsidRDefault="00B86772">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_Toc69269641 \h </w:instrText>
      </w:r>
      <w:r>
        <w:fldChar w:fldCharType="separate"/>
      </w:r>
      <w:r>
        <w:t>72</w:t>
      </w:r>
      <w:r>
        <w:fldChar w:fldCharType="end"/>
      </w:r>
    </w:p>
    <w:p w14:paraId="32BC8B66" w14:textId="3AC7EB72" w:rsidR="00B86772" w:rsidRDefault="00B86772">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_Toc69269642 \h </w:instrText>
      </w:r>
      <w:r>
        <w:fldChar w:fldCharType="separate"/>
      </w:r>
      <w:r>
        <w:t>73</w:t>
      </w:r>
      <w:r>
        <w:fldChar w:fldCharType="end"/>
      </w:r>
    </w:p>
    <w:p w14:paraId="063C965C" w14:textId="3E771AFC" w:rsidR="00B86772" w:rsidRDefault="00B86772">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_Toc69269643 \h </w:instrText>
      </w:r>
      <w:r>
        <w:fldChar w:fldCharType="separate"/>
      </w:r>
      <w:r>
        <w:t>73</w:t>
      </w:r>
      <w:r>
        <w:fldChar w:fldCharType="end"/>
      </w:r>
    </w:p>
    <w:p w14:paraId="5D60F3C7" w14:textId="6611F541" w:rsidR="00B86772" w:rsidRDefault="00B86772">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_Toc69269644 \h </w:instrText>
      </w:r>
      <w:r>
        <w:fldChar w:fldCharType="separate"/>
      </w:r>
      <w:r>
        <w:t>73</w:t>
      </w:r>
      <w:r>
        <w:fldChar w:fldCharType="end"/>
      </w:r>
    </w:p>
    <w:p w14:paraId="6B750783" w14:textId="4738E512" w:rsidR="00B86772" w:rsidRDefault="00B86772">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_Toc69269645 \h </w:instrText>
      </w:r>
      <w:r>
        <w:fldChar w:fldCharType="separate"/>
      </w:r>
      <w:r>
        <w:t>74</w:t>
      </w:r>
      <w:r>
        <w:fldChar w:fldCharType="end"/>
      </w:r>
    </w:p>
    <w:p w14:paraId="03AE0DDA" w14:textId="497433AD" w:rsidR="00B86772" w:rsidRDefault="00B86772">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_Toc69269646 \h </w:instrText>
      </w:r>
      <w:r>
        <w:fldChar w:fldCharType="separate"/>
      </w:r>
      <w:r>
        <w:t>74</w:t>
      </w:r>
      <w:r>
        <w:fldChar w:fldCharType="end"/>
      </w:r>
    </w:p>
    <w:p w14:paraId="47560EFB" w14:textId="3582992B" w:rsidR="00B86772" w:rsidRDefault="00B86772">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_Toc69269647 \h </w:instrText>
      </w:r>
      <w:r>
        <w:fldChar w:fldCharType="separate"/>
      </w:r>
      <w:r>
        <w:t>75</w:t>
      </w:r>
      <w:r>
        <w:fldChar w:fldCharType="end"/>
      </w:r>
    </w:p>
    <w:p w14:paraId="4B898228" w14:textId="689D242C" w:rsidR="00B86772" w:rsidRDefault="00B86772">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_Toc69269648 \h </w:instrText>
      </w:r>
      <w:r>
        <w:fldChar w:fldCharType="separate"/>
      </w:r>
      <w:r>
        <w:t>75</w:t>
      </w:r>
      <w:r>
        <w:fldChar w:fldCharType="end"/>
      </w:r>
    </w:p>
    <w:p w14:paraId="7553239A" w14:textId="404967BC" w:rsidR="00B86772" w:rsidRDefault="00B86772">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_Toc69269649 \h </w:instrText>
      </w:r>
      <w:r>
        <w:fldChar w:fldCharType="separate"/>
      </w:r>
      <w:r>
        <w:t>75</w:t>
      </w:r>
      <w:r>
        <w:fldChar w:fldCharType="end"/>
      </w:r>
    </w:p>
    <w:p w14:paraId="1189BA71" w14:textId="468E08AD" w:rsidR="00B86772" w:rsidRDefault="00B86772">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_Toc69269650 \h </w:instrText>
      </w:r>
      <w:r>
        <w:fldChar w:fldCharType="separate"/>
      </w:r>
      <w:r>
        <w:t>75</w:t>
      </w:r>
      <w:r>
        <w:fldChar w:fldCharType="end"/>
      </w:r>
    </w:p>
    <w:p w14:paraId="6BC23F50" w14:textId="132929AB" w:rsidR="00B86772" w:rsidRDefault="00B86772">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_Toc69269651 \h </w:instrText>
      </w:r>
      <w:r>
        <w:fldChar w:fldCharType="separate"/>
      </w:r>
      <w:r>
        <w:t>75</w:t>
      </w:r>
      <w:r>
        <w:fldChar w:fldCharType="end"/>
      </w:r>
    </w:p>
    <w:p w14:paraId="1603DE18" w14:textId="1BEC45D0" w:rsidR="00B86772" w:rsidRDefault="00B86772">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_Toc69269652 \h </w:instrText>
      </w:r>
      <w:r>
        <w:fldChar w:fldCharType="separate"/>
      </w:r>
      <w:r>
        <w:t>76</w:t>
      </w:r>
      <w:r>
        <w:fldChar w:fldCharType="end"/>
      </w:r>
    </w:p>
    <w:p w14:paraId="2D6C0647" w14:textId="626A7CC0" w:rsidR="00B86772" w:rsidRDefault="00B86772">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_Toc69269653 \h </w:instrText>
      </w:r>
      <w:r>
        <w:fldChar w:fldCharType="separate"/>
      </w:r>
      <w:r>
        <w:t>76</w:t>
      </w:r>
      <w:r>
        <w:fldChar w:fldCharType="end"/>
      </w:r>
    </w:p>
    <w:p w14:paraId="2439972E" w14:textId="761F827A" w:rsidR="00B86772" w:rsidRDefault="00B8677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_Toc69269654 \h </w:instrText>
      </w:r>
      <w:r>
        <w:fldChar w:fldCharType="separate"/>
      </w:r>
      <w:r>
        <w:t>76</w:t>
      </w:r>
      <w:r>
        <w:fldChar w:fldCharType="end"/>
      </w:r>
    </w:p>
    <w:p w14:paraId="50697AD4" w14:textId="3B0B3DF1" w:rsidR="00B86772" w:rsidRDefault="00B8677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_Toc69269655 \h </w:instrText>
      </w:r>
      <w:r>
        <w:fldChar w:fldCharType="separate"/>
      </w:r>
      <w:r>
        <w:t>76</w:t>
      </w:r>
      <w:r>
        <w:fldChar w:fldCharType="end"/>
      </w:r>
    </w:p>
    <w:p w14:paraId="7999FCEA" w14:textId="685912EA" w:rsidR="00B86772" w:rsidRDefault="00B86772">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_Toc69269656 \h </w:instrText>
      </w:r>
      <w:r>
        <w:fldChar w:fldCharType="separate"/>
      </w:r>
      <w:r>
        <w:t>77</w:t>
      </w:r>
      <w:r>
        <w:fldChar w:fldCharType="end"/>
      </w:r>
    </w:p>
    <w:p w14:paraId="23889E69" w14:textId="774644DD" w:rsidR="00B86772" w:rsidRDefault="00B8677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_Toc69269657 \h </w:instrText>
      </w:r>
      <w:r>
        <w:fldChar w:fldCharType="separate"/>
      </w:r>
      <w:r>
        <w:t>77</w:t>
      </w:r>
      <w:r>
        <w:fldChar w:fldCharType="end"/>
      </w:r>
    </w:p>
    <w:p w14:paraId="4B31F04B" w14:textId="5286EBE5" w:rsidR="00B86772" w:rsidRDefault="00B8677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_Toc69269658 \h </w:instrText>
      </w:r>
      <w:r>
        <w:fldChar w:fldCharType="separate"/>
      </w:r>
      <w:r>
        <w:t>77</w:t>
      </w:r>
      <w:r>
        <w:fldChar w:fldCharType="end"/>
      </w:r>
    </w:p>
    <w:p w14:paraId="55DC5864" w14:textId="2646EA1F" w:rsidR="00B86772" w:rsidRDefault="00B86772">
      <w:pPr>
        <w:pStyle w:val="TOC3"/>
        <w:rPr>
          <w:rFonts w:asciiTheme="minorHAnsi" w:eastAsiaTheme="minorEastAsia" w:hAnsiTheme="minorHAnsi" w:cstheme="minorBidi"/>
          <w:sz w:val="22"/>
          <w:szCs w:val="22"/>
          <w:lang w:val="en-US"/>
        </w:rPr>
      </w:pPr>
      <w:r>
        <w:t xml:space="preserve">B.2.1 </w:t>
      </w:r>
      <w:r w:rsidRPr="00AF7515">
        <w:rPr>
          <w:lang w:val="en-US"/>
        </w:rPr>
        <w:t>Ov</w:t>
      </w:r>
      <w:r>
        <w:t>erview</w:t>
      </w:r>
      <w:r>
        <w:tab/>
      </w:r>
      <w:r>
        <w:fldChar w:fldCharType="begin"/>
      </w:r>
      <w:r>
        <w:instrText xml:space="preserve"> PAGEREF _Toc69269659 \h </w:instrText>
      </w:r>
      <w:r>
        <w:fldChar w:fldCharType="separate"/>
      </w:r>
      <w:r>
        <w:t>77</w:t>
      </w:r>
      <w:r>
        <w:fldChar w:fldCharType="end"/>
      </w:r>
    </w:p>
    <w:p w14:paraId="0137EACB" w14:textId="076C3016" w:rsidR="00B86772" w:rsidRDefault="00B86772">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_Toc69269660 \h </w:instrText>
      </w:r>
      <w:r>
        <w:fldChar w:fldCharType="separate"/>
      </w:r>
      <w:r>
        <w:t>78</w:t>
      </w:r>
      <w:r>
        <w:fldChar w:fldCharType="end"/>
      </w:r>
    </w:p>
    <w:p w14:paraId="593727E4" w14:textId="3372B809" w:rsidR="00B86772" w:rsidRDefault="00B86772">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_Toc69269661 \h </w:instrText>
      </w:r>
      <w:r>
        <w:fldChar w:fldCharType="separate"/>
      </w:r>
      <w:r>
        <w:t>78</w:t>
      </w:r>
      <w:r>
        <w:fldChar w:fldCharType="end"/>
      </w:r>
    </w:p>
    <w:p w14:paraId="34022DDF" w14:textId="5BA8527D" w:rsidR="00B86772" w:rsidRDefault="00B86772">
      <w:pPr>
        <w:pStyle w:val="TOC1"/>
        <w:rPr>
          <w:rFonts w:asciiTheme="minorHAnsi" w:eastAsiaTheme="minorEastAsia" w:hAnsiTheme="minorHAnsi" w:cstheme="minorBidi"/>
          <w:szCs w:val="22"/>
          <w:lang w:val="en-US"/>
        </w:rPr>
      </w:pPr>
      <w:r w:rsidRPr="00AF7515">
        <w:rPr>
          <w:lang w:val="en-US"/>
        </w:rPr>
        <w:t>B.</w:t>
      </w:r>
      <w:r>
        <w:t>3</w:t>
      </w:r>
      <w:r>
        <w:rPr>
          <w:rFonts w:asciiTheme="minorHAnsi" w:eastAsiaTheme="minorEastAsia" w:hAnsiTheme="minorHAnsi" w:cstheme="minorBidi"/>
          <w:szCs w:val="22"/>
          <w:lang w:val="en-US"/>
        </w:rPr>
        <w:tab/>
      </w:r>
      <w:r>
        <w:t>Encoded</w:t>
      </w:r>
      <w:r w:rsidRPr="00AF7515">
        <w:rPr>
          <w:lang w:val="en-US"/>
        </w:rPr>
        <w:t xml:space="preserve"> Video Sequences</w:t>
      </w:r>
      <w:r>
        <w:tab/>
      </w:r>
      <w:r>
        <w:fldChar w:fldCharType="begin"/>
      </w:r>
      <w:r>
        <w:instrText xml:space="preserve"> PAGEREF _Toc69269662 \h </w:instrText>
      </w:r>
      <w:r>
        <w:fldChar w:fldCharType="separate"/>
      </w:r>
      <w:r>
        <w:t>79</w:t>
      </w:r>
      <w:r>
        <w:fldChar w:fldCharType="end"/>
      </w:r>
    </w:p>
    <w:p w14:paraId="52A6935C" w14:textId="7915B44A" w:rsidR="00B86772" w:rsidRDefault="00B86772">
      <w:pPr>
        <w:pStyle w:val="TOC3"/>
        <w:rPr>
          <w:rFonts w:asciiTheme="minorHAnsi" w:eastAsiaTheme="minorEastAsia" w:hAnsiTheme="minorHAnsi" w:cstheme="minorBidi"/>
          <w:sz w:val="22"/>
          <w:szCs w:val="22"/>
          <w:lang w:val="en-US"/>
        </w:rPr>
      </w:pPr>
      <w:r w:rsidRPr="00AF7515">
        <w:rPr>
          <w:lang w:val="en-US"/>
        </w:rPr>
        <w:t xml:space="preserve">B.2.1 </w:t>
      </w:r>
      <w:r>
        <w:t>Overview</w:t>
      </w:r>
      <w:r>
        <w:tab/>
      </w:r>
      <w:r>
        <w:fldChar w:fldCharType="begin"/>
      </w:r>
      <w:r>
        <w:instrText xml:space="preserve"> PAGEREF _Toc69269663 \h </w:instrText>
      </w:r>
      <w:r>
        <w:fldChar w:fldCharType="separate"/>
      </w:r>
      <w:r>
        <w:t>79</w:t>
      </w:r>
      <w:r>
        <w:fldChar w:fldCharType="end"/>
      </w:r>
    </w:p>
    <w:p w14:paraId="5B7017F9" w14:textId="070050A1" w:rsidR="00B86772" w:rsidRDefault="00B86772">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_Toc69269664 \h </w:instrText>
      </w:r>
      <w:r>
        <w:fldChar w:fldCharType="separate"/>
      </w:r>
      <w:r>
        <w:t>80</w:t>
      </w:r>
      <w:r>
        <w:fldChar w:fldCharType="end"/>
      </w:r>
    </w:p>
    <w:p w14:paraId="76548658" w14:textId="78C5F075" w:rsidR="00B86772" w:rsidRDefault="00B86772">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_Toc69269665 \h </w:instrText>
      </w:r>
      <w:r>
        <w:fldChar w:fldCharType="separate"/>
      </w:r>
      <w:r>
        <w:t>80</w:t>
      </w:r>
      <w:r>
        <w:fldChar w:fldCharType="end"/>
      </w:r>
    </w:p>
    <w:p w14:paraId="23B2C479" w14:textId="0716D8F8" w:rsidR="00B86772" w:rsidRDefault="00B86772">
      <w:pPr>
        <w:pStyle w:val="TOC1"/>
        <w:rPr>
          <w:rFonts w:asciiTheme="minorHAnsi" w:eastAsiaTheme="minorEastAsia" w:hAnsiTheme="minorHAnsi" w:cstheme="minorBidi"/>
          <w:szCs w:val="22"/>
          <w:lang w:val="en-US"/>
        </w:rPr>
      </w:pPr>
      <w:r w:rsidRPr="00AF7515">
        <w:rPr>
          <w:lang w:val="en-US"/>
        </w:rPr>
        <w:t>B.</w:t>
      </w:r>
      <w:r>
        <w:t>4</w:t>
      </w:r>
      <w:r w:rsidRPr="00AF7515">
        <w:rPr>
          <w:lang w:val="en-US"/>
        </w:rPr>
        <w:t>Verification</w:t>
      </w:r>
      <w:r>
        <w:tab/>
      </w:r>
      <w:r>
        <w:fldChar w:fldCharType="begin"/>
      </w:r>
      <w:r>
        <w:instrText xml:space="preserve"> PAGEREF _Toc69269666 \h </w:instrText>
      </w:r>
      <w:r>
        <w:fldChar w:fldCharType="separate"/>
      </w:r>
      <w:r>
        <w:t>80</w:t>
      </w:r>
      <w:r>
        <w:fldChar w:fldCharType="end"/>
      </w:r>
    </w:p>
    <w:p w14:paraId="1C281C04" w14:textId="1EDF7FFB" w:rsidR="00B86772" w:rsidRDefault="00B86772">
      <w:pPr>
        <w:pStyle w:val="TOC3"/>
        <w:rPr>
          <w:rFonts w:asciiTheme="minorHAnsi" w:eastAsiaTheme="minorEastAsia" w:hAnsiTheme="minorHAnsi" w:cstheme="minorBidi"/>
          <w:sz w:val="22"/>
          <w:szCs w:val="22"/>
          <w:lang w:val="en-US"/>
        </w:rPr>
      </w:pPr>
      <w:r w:rsidRPr="00AF7515">
        <w:rPr>
          <w:lang w:val="en-US"/>
        </w:rPr>
        <w:t xml:space="preserve">B.4.1 </w:t>
      </w:r>
      <w:r>
        <w:t>Overview</w:t>
      </w:r>
      <w:r>
        <w:tab/>
      </w:r>
      <w:r>
        <w:fldChar w:fldCharType="begin"/>
      </w:r>
      <w:r>
        <w:instrText xml:space="preserve"> PAGEREF _Toc69269667 \h </w:instrText>
      </w:r>
      <w:r>
        <w:fldChar w:fldCharType="separate"/>
      </w:r>
      <w:r>
        <w:t>80</w:t>
      </w:r>
      <w:r>
        <w:fldChar w:fldCharType="end"/>
      </w:r>
    </w:p>
    <w:p w14:paraId="49C798EC" w14:textId="49359CE9" w:rsidR="00B86772" w:rsidRDefault="00B86772">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_Toc69269668 \h </w:instrText>
      </w:r>
      <w:r>
        <w:fldChar w:fldCharType="separate"/>
      </w:r>
      <w:r>
        <w:t>80</w:t>
      </w:r>
      <w:r>
        <w:fldChar w:fldCharType="end"/>
      </w:r>
    </w:p>
    <w:p w14:paraId="09427CEA" w14:textId="70BA1FCA" w:rsidR="00B86772" w:rsidRDefault="00B86772">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_Toc69269669 \h </w:instrText>
      </w:r>
      <w:r>
        <w:fldChar w:fldCharType="separate"/>
      </w:r>
      <w:r>
        <w:t>81</w:t>
      </w:r>
      <w:r>
        <w:fldChar w:fldCharType="end"/>
      </w:r>
    </w:p>
    <w:p w14:paraId="56BED50E" w14:textId="549BBF67" w:rsidR="00B86772" w:rsidRDefault="00B86772">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_Toc69269670 \h </w:instrText>
      </w:r>
      <w:r>
        <w:fldChar w:fldCharType="separate"/>
      </w:r>
      <w:r>
        <w:t>82</w:t>
      </w:r>
      <w:r>
        <w:fldChar w:fldCharType="end"/>
      </w:r>
    </w:p>
    <w:p w14:paraId="72004ED4" w14:textId="7F54A768" w:rsidR="00B86772" w:rsidRDefault="00B8677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_Toc69269671 \h </w:instrText>
      </w:r>
      <w:r>
        <w:fldChar w:fldCharType="separate"/>
      </w:r>
      <w:r>
        <w:t>82</w:t>
      </w:r>
      <w:r>
        <w:fldChar w:fldCharType="end"/>
      </w:r>
    </w:p>
    <w:p w14:paraId="10DD0591" w14:textId="14620BF8" w:rsidR="00B86772" w:rsidRDefault="00B8677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_Toc69269672 \h </w:instrText>
      </w:r>
      <w:r>
        <w:fldChar w:fldCharType="separate"/>
      </w:r>
      <w:r>
        <w:t>82</w:t>
      </w:r>
      <w:r>
        <w:fldChar w:fldCharType="end"/>
      </w:r>
    </w:p>
    <w:p w14:paraId="0A2B4A8B" w14:textId="0C6F5370" w:rsidR="00B86772" w:rsidRDefault="00B86772">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_Toc69269673 \h </w:instrText>
      </w:r>
      <w:r>
        <w:fldChar w:fldCharType="separate"/>
      </w:r>
      <w:r>
        <w:t>82</w:t>
      </w:r>
      <w:r>
        <w:fldChar w:fldCharType="end"/>
      </w:r>
    </w:p>
    <w:p w14:paraId="39D7792F" w14:textId="44B4CB6A" w:rsidR="00B86772" w:rsidRDefault="00B86772">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_Toc69269674 \h </w:instrText>
      </w:r>
      <w:r>
        <w:fldChar w:fldCharType="separate"/>
      </w:r>
      <w:r>
        <w:t>83</w:t>
      </w:r>
      <w:r>
        <w:fldChar w:fldCharType="end"/>
      </w:r>
    </w:p>
    <w:p w14:paraId="1A50CCE1" w14:textId="31DBA087" w:rsidR="00B86772" w:rsidRDefault="00B86772">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_Toc69269675 \h </w:instrText>
      </w:r>
      <w:r>
        <w:fldChar w:fldCharType="separate"/>
      </w:r>
      <w:r>
        <w:t>83</w:t>
      </w:r>
      <w:r>
        <w:fldChar w:fldCharType="end"/>
      </w:r>
    </w:p>
    <w:p w14:paraId="28D08E2F" w14:textId="1243DC18" w:rsidR="00B86772" w:rsidRDefault="00B86772">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_Toc69269676 \h </w:instrText>
      </w:r>
      <w:r>
        <w:fldChar w:fldCharType="separate"/>
      </w:r>
      <w:r>
        <w:t>84</w:t>
      </w:r>
      <w:r>
        <w:fldChar w:fldCharType="end"/>
      </w:r>
    </w:p>
    <w:p w14:paraId="63EB6EA0" w14:textId="74EA7FFE" w:rsidR="00B86772" w:rsidRDefault="00B86772">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_Toc69269677 \h </w:instrText>
      </w:r>
      <w:r>
        <w:fldChar w:fldCharType="separate"/>
      </w:r>
      <w:r>
        <w:t>84</w:t>
      </w:r>
      <w:r>
        <w:fldChar w:fldCharType="end"/>
      </w:r>
    </w:p>
    <w:p w14:paraId="59FFC9E3" w14:textId="7B1D95C7" w:rsidR="00B86772" w:rsidRDefault="00B86772">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_Toc69269678 \h </w:instrText>
      </w:r>
      <w:r>
        <w:fldChar w:fldCharType="separate"/>
      </w:r>
      <w:r>
        <w:t>84</w:t>
      </w:r>
      <w:r>
        <w:fldChar w:fldCharType="end"/>
      </w:r>
    </w:p>
    <w:p w14:paraId="44F0FA88" w14:textId="7FA4A6AA" w:rsidR="00B86772" w:rsidRDefault="00B86772">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_Toc69269679 \h </w:instrText>
      </w:r>
      <w:r>
        <w:fldChar w:fldCharType="separate"/>
      </w:r>
      <w:r>
        <w:t>84</w:t>
      </w:r>
      <w:r>
        <w:fldChar w:fldCharType="end"/>
      </w:r>
    </w:p>
    <w:p w14:paraId="6BC810EA" w14:textId="4F6FEEF5" w:rsidR="00B86772" w:rsidRDefault="00B86772">
      <w:pPr>
        <w:pStyle w:val="TOC3"/>
        <w:rPr>
          <w:rFonts w:asciiTheme="minorHAnsi" w:eastAsiaTheme="minorEastAsia" w:hAnsiTheme="minorHAnsi" w:cstheme="minorBidi"/>
          <w:sz w:val="22"/>
          <w:szCs w:val="22"/>
          <w:lang w:val="en-US"/>
        </w:rPr>
      </w:pPr>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_Toc69269680 \h </w:instrText>
      </w:r>
      <w:r>
        <w:fldChar w:fldCharType="separate"/>
      </w:r>
      <w:r>
        <w:t>85</w:t>
      </w:r>
      <w:r>
        <w:fldChar w:fldCharType="end"/>
      </w:r>
    </w:p>
    <w:p w14:paraId="753DD538" w14:textId="4DB5FBBF" w:rsidR="00B86772" w:rsidRDefault="00B86772">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_Toc69269681 \h </w:instrText>
      </w:r>
      <w:r>
        <w:fldChar w:fldCharType="separate"/>
      </w:r>
      <w:r>
        <w:t>85</w:t>
      </w:r>
      <w:r>
        <w:fldChar w:fldCharType="end"/>
      </w:r>
    </w:p>
    <w:p w14:paraId="6029BB0E" w14:textId="07067DAD" w:rsidR="00B86772" w:rsidRDefault="00B86772">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_Toc69269682 \h </w:instrText>
      </w:r>
      <w:r>
        <w:fldChar w:fldCharType="separate"/>
      </w:r>
      <w:r>
        <w:t>85</w:t>
      </w:r>
      <w:r>
        <w:fldChar w:fldCharType="end"/>
      </w:r>
    </w:p>
    <w:p w14:paraId="3BF9EFB6" w14:textId="43FFA73D" w:rsidR="00B86772" w:rsidRDefault="00B86772">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_Toc69269683 \h </w:instrText>
      </w:r>
      <w:r>
        <w:fldChar w:fldCharType="separate"/>
      </w:r>
      <w:r>
        <w:t>85</w:t>
      </w:r>
      <w:r>
        <w:fldChar w:fldCharType="end"/>
      </w:r>
    </w:p>
    <w:p w14:paraId="7E6DFAF8" w14:textId="7FF136D8" w:rsidR="00B86772" w:rsidRDefault="00B86772">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_Toc69269684 \h </w:instrText>
      </w:r>
      <w:r>
        <w:fldChar w:fldCharType="separate"/>
      </w:r>
      <w:r>
        <w:t>86</w:t>
      </w:r>
      <w:r>
        <w:fldChar w:fldCharType="end"/>
      </w:r>
    </w:p>
    <w:p w14:paraId="5C4204D6" w14:textId="7DB22D7C" w:rsidR="00B86772" w:rsidRDefault="00B86772">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_Toc69269685 \h </w:instrText>
      </w:r>
      <w:r>
        <w:fldChar w:fldCharType="separate"/>
      </w:r>
      <w:r>
        <w:t>86</w:t>
      </w:r>
      <w:r>
        <w:fldChar w:fldCharType="end"/>
      </w:r>
    </w:p>
    <w:p w14:paraId="6BC0729C" w14:textId="1D5A3865" w:rsidR="00B86772" w:rsidRDefault="00B86772">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_Toc69269686 \h </w:instrText>
      </w:r>
      <w:r>
        <w:fldChar w:fldCharType="separate"/>
      </w:r>
      <w:r>
        <w:t>86</w:t>
      </w:r>
      <w:r>
        <w:fldChar w:fldCharType="end"/>
      </w:r>
    </w:p>
    <w:p w14:paraId="50F9C7F4" w14:textId="49CF6FA5" w:rsidR="00B86772" w:rsidRDefault="00B86772">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_Toc69269687 \h </w:instrText>
      </w:r>
      <w:r>
        <w:fldChar w:fldCharType="separate"/>
      </w:r>
      <w:r>
        <w:t>86</w:t>
      </w:r>
      <w:r>
        <w:fldChar w:fldCharType="end"/>
      </w:r>
    </w:p>
    <w:p w14:paraId="1978AA18" w14:textId="0D352EDE" w:rsidR="00B86772" w:rsidRDefault="00B86772">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_Toc69269688 \h </w:instrText>
      </w:r>
      <w:r>
        <w:fldChar w:fldCharType="separate"/>
      </w:r>
      <w:r>
        <w:t>87</w:t>
      </w:r>
      <w:r>
        <w:fldChar w:fldCharType="end"/>
      </w:r>
    </w:p>
    <w:p w14:paraId="45221503" w14:textId="28F3B57F" w:rsidR="00B86772" w:rsidRDefault="00B86772">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_Toc69269689 \h </w:instrText>
      </w:r>
      <w:r>
        <w:fldChar w:fldCharType="separate"/>
      </w:r>
      <w:r>
        <w:t>87</w:t>
      </w:r>
      <w:r>
        <w:fldChar w:fldCharType="end"/>
      </w:r>
    </w:p>
    <w:p w14:paraId="478CFA11" w14:textId="3489D79A" w:rsidR="00B86772" w:rsidRDefault="00B86772">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_Toc69269690 \h </w:instrText>
      </w:r>
      <w:r>
        <w:fldChar w:fldCharType="separate"/>
      </w:r>
      <w:r>
        <w:t>87</w:t>
      </w:r>
      <w:r>
        <w:fldChar w:fldCharType="end"/>
      </w:r>
    </w:p>
    <w:p w14:paraId="06624030" w14:textId="38A6A6E6" w:rsidR="00B86772" w:rsidRDefault="00B86772">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_Toc69269691 \h </w:instrText>
      </w:r>
      <w:r>
        <w:fldChar w:fldCharType="separate"/>
      </w:r>
      <w:r>
        <w:t>87</w:t>
      </w:r>
      <w:r>
        <w:fldChar w:fldCharType="end"/>
      </w:r>
    </w:p>
    <w:p w14:paraId="02451508" w14:textId="4A628B4A" w:rsidR="00B86772" w:rsidRDefault="00B86772">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_Toc69269692 \h </w:instrText>
      </w:r>
      <w:r>
        <w:fldChar w:fldCharType="separate"/>
      </w:r>
      <w:r>
        <w:t>88</w:t>
      </w:r>
      <w:r>
        <w:fldChar w:fldCharType="end"/>
      </w:r>
    </w:p>
    <w:p w14:paraId="2F449219" w14:textId="2C8F2823" w:rsidR="00B86772" w:rsidRDefault="00B86772">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_Toc69269693 \h </w:instrText>
      </w:r>
      <w:r>
        <w:fldChar w:fldCharType="separate"/>
      </w:r>
      <w:r>
        <w:t>88</w:t>
      </w:r>
      <w:r>
        <w:fldChar w:fldCharType="end"/>
      </w:r>
    </w:p>
    <w:p w14:paraId="74A599C7" w14:textId="68816B65" w:rsidR="00B86772" w:rsidRDefault="00B86772">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_Toc69269694 \h </w:instrText>
      </w:r>
      <w:r>
        <w:fldChar w:fldCharType="separate"/>
      </w:r>
      <w:r>
        <w:t>88</w:t>
      </w:r>
      <w:r>
        <w:fldChar w:fldCharType="end"/>
      </w:r>
    </w:p>
    <w:p w14:paraId="10097031" w14:textId="65C3DAC4" w:rsidR="00B86772" w:rsidRDefault="00B86772">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_Toc69269695 \h </w:instrText>
      </w:r>
      <w:r>
        <w:fldChar w:fldCharType="separate"/>
      </w:r>
      <w:r>
        <w:t>88</w:t>
      </w:r>
      <w:r>
        <w:fldChar w:fldCharType="end"/>
      </w:r>
    </w:p>
    <w:p w14:paraId="5521B5E1" w14:textId="0D774308" w:rsidR="00B86772" w:rsidRDefault="00B86772">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_Toc69269696 \h </w:instrText>
      </w:r>
      <w:r>
        <w:fldChar w:fldCharType="separate"/>
      </w:r>
      <w:r>
        <w:t>89</w:t>
      </w:r>
      <w:r>
        <w:fldChar w:fldCharType="end"/>
      </w:r>
    </w:p>
    <w:p w14:paraId="094B6DC8" w14:textId="28CE9548" w:rsidR="00B86772" w:rsidRDefault="00B86772">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_Toc69269697 \h </w:instrText>
      </w:r>
      <w:r>
        <w:fldChar w:fldCharType="separate"/>
      </w:r>
      <w:r>
        <w:t>89</w:t>
      </w:r>
      <w:r>
        <w:fldChar w:fldCharType="end"/>
      </w:r>
    </w:p>
    <w:p w14:paraId="2DBF3A7E" w14:textId="53CD3D4D" w:rsidR="00B86772" w:rsidRDefault="00B86772">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_Toc69269698 \h </w:instrText>
      </w:r>
      <w:r>
        <w:fldChar w:fldCharType="separate"/>
      </w:r>
      <w:r>
        <w:t>89</w:t>
      </w:r>
      <w:r>
        <w:fldChar w:fldCharType="end"/>
      </w:r>
    </w:p>
    <w:p w14:paraId="1C33CD64" w14:textId="65BDE53A" w:rsidR="00B86772" w:rsidRDefault="00B86772">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_Toc69269699 \h </w:instrText>
      </w:r>
      <w:r>
        <w:fldChar w:fldCharType="separate"/>
      </w:r>
      <w:r>
        <w:t>89</w:t>
      </w:r>
      <w:r>
        <w:fldChar w:fldCharType="end"/>
      </w:r>
    </w:p>
    <w:p w14:paraId="0A5B3219" w14:textId="14DFAC05" w:rsidR="00B86772" w:rsidRDefault="00B86772">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_Toc69269700 \h </w:instrText>
      </w:r>
      <w:r>
        <w:fldChar w:fldCharType="separate"/>
      </w:r>
      <w:r>
        <w:t>90</w:t>
      </w:r>
      <w:r>
        <w:fldChar w:fldCharType="end"/>
      </w:r>
    </w:p>
    <w:p w14:paraId="679DA878" w14:textId="79B129A7" w:rsidR="00B86772" w:rsidRDefault="00B86772">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_Toc69269701 \h </w:instrText>
      </w:r>
      <w:r>
        <w:fldChar w:fldCharType="separate"/>
      </w:r>
      <w:r>
        <w:t>90</w:t>
      </w:r>
      <w:r>
        <w:fldChar w:fldCharType="end"/>
      </w:r>
    </w:p>
    <w:p w14:paraId="2654F70F" w14:textId="4E97283D" w:rsidR="00B86772" w:rsidRDefault="00B86772">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_Toc69269702 \h </w:instrText>
      </w:r>
      <w:r>
        <w:fldChar w:fldCharType="separate"/>
      </w:r>
      <w:r>
        <w:t>90</w:t>
      </w:r>
      <w:r>
        <w:fldChar w:fldCharType="end"/>
      </w:r>
    </w:p>
    <w:p w14:paraId="2496D0C5" w14:textId="25A22DE2" w:rsidR="00B86772" w:rsidRDefault="00B86772">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_Toc69269703 \h </w:instrText>
      </w:r>
      <w:r>
        <w:fldChar w:fldCharType="separate"/>
      </w:r>
      <w:r>
        <w:t>90</w:t>
      </w:r>
      <w:r>
        <w:fldChar w:fldCharType="end"/>
      </w:r>
    </w:p>
    <w:p w14:paraId="48D3D2A2" w14:textId="4D35310A" w:rsidR="00B86772" w:rsidRDefault="00B86772">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_Toc69269704 \h </w:instrText>
      </w:r>
      <w:r>
        <w:fldChar w:fldCharType="separate"/>
      </w:r>
      <w:r>
        <w:t>91</w:t>
      </w:r>
      <w:r>
        <w:fldChar w:fldCharType="end"/>
      </w:r>
    </w:p>
    <w:p w14:paraId="01446C1E" w14:textId="706A639B" w:rsidR="00B86772" w:rsidRDefault="00B86772">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_Toc69269705 \h </w:instrText>
      </w:r>
      <w:r>
        <w:fldChar w:fldCharType="separate"/>
      </w:r>
      <w:r>
        <w:t>91</w:t>
      </w:r>
      <w:r>
        <w:fldChar w:fldCharType="end"/>
      </w:r>
    </w:p>
    <w:p w14:paraId="38F47784" w14:textId="15DDEE03" w:rsidR="00B86772" w:rsidRDefault="00B86772">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_Toc69269706 \h </w:instrText>
      </w:r>
      <w:r>
        <w:fldChar w:fldCharType="separate"/>
      </w:r>
      <w:r>
        <w:t>91</w:t>
      </w:r>
      <w:r>
        <w:fldChar w:fldCharType="end"/>
      </w:r>
    </w:p>
    <w:p w14:paraId="1599DAC6" w14:textId="3974B3A0" w:rsidR="00B86772" w:rsidRDefault="00B86772">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_Toc69269707 \h </w:instrText>
      </w:r>
      <w:r>
        <w:fldChar w:fldCharType="separate"/>
      </w:r>
      <w:r>
        <w:t>91</w:t>
      </w:r>
      <w:r>
        <w:fldChar w:fldCharType="end"/>
      </w:r>
    </w:p>
    <w:p w14:paraId="4A6A9860" w14:textId="3E3E358F" w:rsidR="00B86772" w:rsidRDefault="00B86772">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_Toc69269708 \h </w:instrText>
      </w:r>
      <w:r>
        <w:fldChar w:fldCharType="separate"/>
      </w:r>
      <w:r>
        <w:t>92</w:t>
      </w:r>
      <w:r>
        <w:fldChar w:fldCharType="end"/>
      </w:r>
    </w:p>
    <w:p w14:paraId="7664686C" w14:textId="3970E13F" w:rsidR="00B86772" w:rsidRDefault="00B86772">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_Toc69269709 \h </w:instrText>
      </w:r>
      <w:r>
        <w:fldChar w:fldCharType="separate"/>
      </w:r>
      <w:r>
        <w:t>92</w:t>
      </w:r>
      <w:r>
        <w:fldChar w:fldCharType="end"/>
      </w:r>
    </w:p>
    <w:p w14:paraId="0506F75E" w14:textId="73ACD533" w:rsidR="00B86772" w:rsidRDefault="00B86772">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_Toc69269710 \h </w:instrText>
      </w:r>
      <w:r>
        <w:fldChar w:fldCharType="separate"/>
      </w:r>
      <w:r>
        <w:t>92</w:t>
      </w:r>
      <w:r>
        <w:fldChar w:fldCharType="end"/>
      </w:r>
    </w:p>
    <w:p w14:paraId="774C75A3" w14:textId="4F0EE900" w:rsidR="00B86772" w:rsidRDefault="00B86772">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_Toc69269711 \h </w:instrText>
      </w:r>
      <w:r>
        <w:fldChar w:fldCharType="separate"/>
      </w:r>
      <w:r>
        <w:t>92</w:t>
      </w:r>
      <w:r>
        <w:fldChar w:fldCharType="end"/>
      </w:r>
    </w:p>
    <w:p w14:paraId="4B49D9A9" w14:textId="04D234D6" w:rsidR="00B86772" w:rsidRDefault="00B86772">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_Toc69269712 \h </w:instrText>
      </w:r>
      <w:r>
        <w:fldChar w:fldCharType="separate"/>
      </w:r>
      <w:r>
        <w:t>93</w:t>
      </w:r>
      <w:r>
        <w:fldChar w:fldCharType="end"/>
      </w:r>
    </w:p>
    <w:p w14:paraId="6B301484" w14:textId="6FD2E393" w:rsidR="00B86772" w:rsidRDefault="00B86772">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_Toc69269713 \h </w:instrText>
      </w:r>
      <w:r>
        <w:fldChar w:fldCharType="separate"/>
      </w:r>
      <w:r>
        <w:t>93</w:t>
      </w:r>
      <w:r>
        <w:fldChar w:fldCharType="end"/>
      </w:r>
    </w:p>
    <w:p w14:paraId="2E8FE9EA" w14:textId="7911CF11" w:rsidR="00B86772" w:rsidRDefault="00B86772">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_Toc69269714 \h </w:instrText>
      </w:r>
      <w:r>
        <w:fldChar w:fldCharType="separate"/>
      </w:r>
      <w:r>
        <w:t>93</w:t>
      </w:r>
      <w:r>
        <w:fldChar w:fldCharType="end"/>
      </w:r>
    </w:p>
    <w:p w14:paraId="620D8774" w14:textId="466029FF" w:rsidR="00B86772" w:rsidRDefault="00B86772">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_Toc69269715 \h </w:instrText>
      </w:r>
      <w:r>
        <w:fldChar w:fldCharType="separate"/>
      </w:r>
      <w:r>
        <w:t>93</w:t>
      </w:r>
      <w:r>
        <w:fldChar w:fldCharType="end"/>
      </w:r>
    </w:p>
    <w:p w14:paraId="3C1257FD" w14:textId="69559842" w:rsidR="00B86772" w:rsidRDefault="00B86772">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_Toc69269716 \h </w:instrText>
      </w:r>
      <w:r>
        <w:fldChar w:fldCharType="separate"/>
      </w:r>
      <w:r>
        <w:t>94</w:t>
      </w:r>
      <w:r>
        <w:fldChar w:fldCharType="end"/>
      </w:r>
    </w:p>
    <w:p w14:paraId="26C65F80" w14:textId="519E4BC7" w:rsidR="00B86772" w:rsidRDefault="00B86772">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_Toc69269717 \h </w:instrText>
      </w:r>
      <w:r>
        <w:fldChar w:fldCharType="separate"/>
      </w:r>
      <w:r>
        <w:t>94</w:t>
      </w:r>
      <w:r>
        <w:fldChar w:fldCharType="end"/>
      </w:r>
    </w:p>
    <w:p w14:paraId="234A7C21" w14:textId="0960CB84" w:rsidR="00B86772" w:rsidRDefault="00B86772">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_Toc69269718 \h </w:instrText>
      </w:r>
      <w:r>
        <w:fldChar w:fldCharType="separate"/>
      </w:r>
      <w:r>
        <w:t>94</w:t>
      </w:r>
      <w:r>
        <w:fldChar w:fldCharType="end"/>
      </w:r>
    </w:p>
    <w:p w14:paraId="7B88D487" w14:textId="261860E3" w:rsidR="00B86772" w:rsidRDefault="00B86772">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_Toc69269719 \h </w:instrText>
      </w:r>
      <w:r>
        <w:fldChar w:fldCharType="separate"/>
      </w:r>
      <w:r>
        <w:t>94</w:t>
      </w:r>
      <w:r>
        <w:fldChar w:fldCharType="end"/>
      </w:r>
    </w:p>
    <w:p w14:paraId="4B4E3761" w14:textId="235E5D45" w:rsidR="00B86772" w:rsidRDefault="00B86772">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_Toc69269720 \h </w:instrText>
      </w:r>
      <w:r>
        <w:fldChar w:fldCharType="separate"/>
      </w:r>
      <w:r>
        <w:t>95</w:t>
      </w:r>
      <w:r>
        <w:fldChar w:fldCharType="end"/>
      </w:r>
    </w:p>
    <w:p w14:paraId="12AF534A" w14:textId="55EE2CCC" w:rsidR="00B86772" w:rsidRDefault="00B86772">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_Toc69269721 \h </w:instrText>
      </w:r>
      <w:r>
        <w:fldChar w:fldCharType="separate"/>
      </w:r>
      <w:r>
        <w:t>95</w:t>
      </w:r>
      <w:r>
        <w:fldChar w:fldCharType="end"/>
      </w:r>
    </w:p>
    <w:p w14:paraId="6B1B098F" w14:textId="1A16976A" w:rsidR="00B86772" w:rsidRDefault="00B86772">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_Toc69269722 \h </w:instrText>
      </w:r>
      <w:r>
        <w:fldChar w:fldCharType="separate"/>
      </w:r>
      <w:r>
        <w:t>95</w:t>
      </w:r>
      <w:r>
        <w:fldChar w:fldCharType="end"/>
      </w:r>
    </w:p>
    <w:p w14:paraId="074A9E53" w14:textId="2BD8BE85" w:rsidR="00B86772" w:rsidRDefault="00B86772">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_Toc69269723 \h </w:instrText>
      </w:r>
      <w:r>
        <w:fldChar w:fldCharType="separate"/>
      </w:r>
      <w:r>
        <w:t>95</w:t>
      </w:r>
      <w:r>
        <w:fldChar w:fldCharType="end"/>
      </w:r>
    </w:p>
    <w:p w14:paraId="54A894DE" w14:textId="78FA9B03" w:rsidR="00B86772" w:rsidRDefault="00B86772">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_Toc69269724 \h </w:instrText>
      </w:r>
      <w:r>
        <w:fldChar w:fldCharType="separate"/>
      </w:r>
      <w:r>
        <w:t>96</w:t>
      </w:r>
      <w:r>
        <w:fldChar w:fldCharType="end"/>
      </w:r>
    </w:p>
    <w:p w14:paraId="6263E3C2" w14:textId="4773873F" w:rsidR="00B86772" w:rsidRDefault="00B86772">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_Toc69269725 \h </w:instrText>
      </w:r>
      <w:r>
        <w:fldChar w:fldCharType="separate"/>
      </w:r>
      <w:r>
        <w:t>96</w:t>
      </w:r>
      <w:r>
        <w:fldChar w:fldCharType="end"/>
      </w:r>
    </w:p>
    <w:p w14:paraId="2D2584E3" w14:textId="7DA59200" w:rsidR="00B86772" w:rsidRDefault="00B86772">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_Toc69269726 \h </w:instrText>
      </w:r>
      <w:r>
        <w:fldChar w:fldCharType="separate"/>
      </w:r>
      <w:r>
        <w:t>96</w:t>
      </w:r>
      <w:r>
        <w:fldChar w:fldCharType="end"/>
      </w:r>
    </w:p>
    <w:p w14:paraId="1367B22A" w14:textId="61BA52DD" w:rsidR="00B86772" w:rsidRDefault="00B86772">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_Toc69269727 \h </w:instrText>
      </w:r>
      <w:r>
        <w:fldChar w:fldCharType="separate"/>
      </w:r>
      <w:r>
        <w:t>96</w:t>
      </w:r>
      <w:r>
        <w:fldChar w:fldCharType="end"/>
      </w:r>
    </w:p>
    <w:p w14:paraId="0C2AA37E" w14:textId="51BEE019" w:rsidR="00B86772" w:rsidRDefault="00B86772">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_Toc69269728 \h </w:instrText>
      </w:r>
      <w:r>
        <w:fldChar w:fldCharType="separate"/>
      </w:r>
      <w:r>
        <w:t>96</w:t>
      </w:r>
      <w:r>
        <w:fldChar w:fldCharType="end"/>
      </w:r>
    </w:p>
    <w:p w14:paraId="5ACECF05" w14:textId="0F67BD9B" w:rsidR="00B86772" w:rsidRDefault="00B86772">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_Toc69269729 \h </w:instrText>
      </w:r>
      <w:r>
        <w:fldChar w:fldCharType="separate"/>
      </w:r>
      <w:r>
        <w:t>96</w:t>
      </w:r>
      <w:r>
        <w:fldChar w:fldCharType="end"/>
      </w:r>
    </w:p>
    <w:p w14:paraId="4AE8E023" w14:textId="232439C2" w:rsidR="00B86772" w:rsidRDefault="00B86772">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_Toc69269730 \h </w:instrText>
      </w:r>
      <w:r>
        <w:fldChar w:fldCharType="separate"/>
      </w:r>
      <w:r>
        <w:t>97</w:t>
      </w:r>
      <w:r>
        <w:fldChar w:fldCharType="end"/>
      </w:r>
    </w:p>
    <w:p w14:paraId="62EB7914" w14:textId="2035FB9D" w:rsidR="00B86772" w:rsidRDefault="00B86772">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_Toc69269731 \h </w:instrText>
      </w:r>
      <w:r>
        <w:fldChar w:fldCharType="separate"/>
      </w:r>
      <w:r>
        <w:t>97</w:t>
      </w:r>
      <w:r>
        <w:fldChar w:fldCharType="end"/>
      </w:r>
    </w:p>
    <w:p w14:paraId="7E90D059" w14:textId="047BC477" w:rsidR="00B86772" w:rsidRDefault="00B86772">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_Toc69269732 \h </w:instrText>
      </w:r>
      <w:r>
        <w:fldChar w:fldCharType="separate"/>
      </w:r>
      <w:r>
        <w:t>97</w:t>
      </w:r>
      <w:r>
        <w:fldChar w:fldCharType="end"/>
      </w:r>
    </w:p>
    <w:p w14:paraId="1495EF9B" w14:textId="77214E9E" w:rsidR="00B86772" w:rsidRDefault="00B86772">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_Toc69269733 \h </w:instrText>
      </w:r>
      <w:r>
        <w:fldChar w:fldCharType="separate"/>
      </w:r>
      <w:r>
        <w:t>98</w:t>
      </w:r>
      <w:r>
        <w:fldChar w:fldCharType="end"/>
      </w:r>
    </w:p>
    <w:p w14:paraId="5715B7CB" w14:textId="350E36DE" w:rsidR="00B86772" w:rsidRDefault="00B86772">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_Toc69269734 \h </w:instrText>
      </w:r>
      <w:r>
        <w:fldChar w:fldCharType="separate"/>
      </w:r>
      <w:r>
        <w:t>98</w:t>
      </w:r>
      <w:r>
        <w:fldChar w:fldCharType="end"/>
      </w:r>
    </w:p>
    <w:p w14:paraId="7738C035" w14:textId="5E836B5A" w:rsidR="00B86772" w:rsidRDefault="00B86772">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_Toc69269735 \h </w:instrText>
      </w:r>
      <w:r>
        <w:fldChar w:fldCharType="separate"/>
      </w:r>
      <w:r>
        <w:t>98</w:t>
      </w:r>
      <w:r>
        <w:fldChar w:fldCharType="end"/>
      </w:r>
    </w:p>
    <w:p w14:paraId="5732ACCF" w14:textId="6FCDEA30" w:rsidR="00B86772" w:rsidRDefault="00B86772">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_Toc69269736 \h </w:instrText>
      </w:r>
      <w:r>
        <w:fldChar w:fldCharType="separate"/>
      </w:r>
      <w:r>
        <w:t>99</w:t>
      </w:r>
      <w:r>
        <w:fldChar w:fldCharType="end"/>
      </w:r>
    </w:p>
    <w:p w14:paraId="4E1C6F45" w14:textId="7D17F78B" w:rsidR="00B86772" w:rsidRDefault="00B86772">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_Toc69269737 \h </w:instrText>
      </w:r>
      <w:r>
        <w:fldChar w:fldCharType="separate"/>
      </w:r>
      <w:r>
        <w:t>100</w:t>
      </w:r>
      <w:r>
        <w:fldChar w:fldCharType="end"/>
      </w:r>
    </w:p>
    <w:p w14:paraId="33E57D63" w14:textId="279B5967" w:rsidR="00B86772" w:rsidRDefault="00B86772">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_Toc69269738 \h </w:instrText>
      </w:r>
      <w:r>
        <w:fldChar w:fldCharType="separate"/>
      </w:r>
      <w:r>
        <w:t>100</w:t>
      </w:r>
      <w:r>
        <w:fldChar w:fldCharType="end"/>
      </w:r>
    </w:p>
    <w:p w14:paraId="06081835" w14:textId="2591BE48" w:rsidR="00B86772" w:rsidRDefault="00B86772">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_Toc69269739 \h </w:instrText>
      </w:r>
      <w:r>
        <w:fldChar w:fldCharType="separate"/>
      </w:r>
      <w:r>
        <w:t>100</w:t>
      </w:r>
      <w:r>
        <w:fldChar w:fldCharType="end"/>
      </w:r>
    </w:p>
    <w:p w14:paraId="7F95698A" w14:textId="6F36C7FF" w:rsidR="00B86772" w:rsidRDefault="00B86772">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_Toc69269740 \h </w:instrText>
      </w:r>
      <w:r>
        <w:fldChar w:fldCharType="separate"/>
      </w:r>
      <w:r>
        <w:t>102</w:t>
      </w:r>
      <w:r>
        <w:fldChar w:fldCharType="end"/>
      </w:r>
    </w:p>
    <w:p w14:paraId="21FECD7E" w14:textId="3061CF1D" w:rsidR="00B86772" w:rsidRDefault="00B86772">
      <w:pPr>
        <w:pStyle w:val="TOC4"/>
        <w:rPr>
          <w:rFonts w:asciiTheme="minorHAnsi" w:eastAsiaTheme="minorEastAsia" w:hAnsiTheme="minorHAnsi" w:cstheme="minorBidi"/>
          <w:sz w:val="22"/>
          <w:szCs w:val="22"/>
          <w:lang w:val="en-US"/>
        </w:rPr>
      </w:pPr>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_Toc69269741 \h </w:instrText>
      </w:r>
      <w:r>
        <w:fldChar w:fldCharType="separate"/>
      </w:r>
      <w:r>
        <w:t>104</w:t>
      </w:r>
      <w:r>
        <w:fldChar w:fldCharType="end"/>
      </w:r>
    </w:p>
    <w:p w14:paraId="471E2614" w14:textId="3B4F7C05" w:rsidR="00B86772" w:rsidRDefault="00B86772">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_Toc69269742 \h </w:instrText>
      </w:r>
      <w:r>
        <w:fldChar w:fldCharType="separate"/>
      </w:r>
      <w:r>
        <w:t>106</w:t>
      </w:r>
      <w:r>
        <w:fldChar w:fldCharType="end"/>
      </w:r>
    </w:p>
    <w:p w14:paraId="6AA795CB" w14:textId="783C32B4" w:rsidR="00B86772" w:rsidRDefault="00B86772">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_Toc69269743 \h </w:instrText>
      </w:r>
      <w:r>
        <w:fldChar w:fldCharType="separate"/>
      </w:r>
      <w:r>
        <w:t>106</w:t>
      </w:r>
      <w:r>
        <w:fldChar w:fldCharType="end"/>
      </w:r>
    </w:p>
    <w:p w14:paraId="3A2A865B" w14:textId="314D624B" w:rsidR="00B86772" w:rsidRDefault="00B86772">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_Toc69269744 \h </w:instrText>
      </w:r>
      <w:r>
        <w:fldChar w:fldCharType="separate"/>
      </w:r>
      <w:r>
        <w:t>107</w:t>
      </w:r>
      <w:r>
        <w:fldChar w:fldCharType="end"/>
      </w:r>
    </w:p>
    <w:p w14:paraId="0C712355" w14:textId="4152D77D" w:rsidR="00B86772" w:rsidRDefault="00B86772">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_Toc69269745 \h </w:instrText>
      </w:r>
      <w:r>
        <w:fldChar w:fldCharType="separate"/>
      </w:r>
      <w:r>
        <w:t>108</w:t>
      </w:r>
      <w:r>
        <w:fldChar w:fldCharType="end"/>
      </w:r>
    </w:p>
    <w:p w14:paraId="6B653849" w14:textId="623702D9" w:rsidR="00B86772" w:rsidRDefault="00B86772">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_Toc69269746 \h </w:instrText>
      </w:r>
      <w:r>
        <w:fldChar w:fldCharType="separate"/>
      </w:r>
      <w:r>
        <w:t>109</w:t>
      </w:r>
      <w:r>
        <w:fldChar w:fldCharType="end"/>
      </w:r>
    </w:p>
    <w:p w14:paraId="252D4281" w14:textId="08292590" w:rsidR="00B86772" w:rsidRDefault="00B86772">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_Toc69269747 \h </w:instrText>
      </w:r>
      <w:r>
        <w:fldChar w:fldCharType="separate"/>
      </w:r>
      <w:r>
        <w:t>110</w:t>
      </w:r>
      <w:r>
        <w:fldChar w:fldCharType="end"/>
      </w:r>
    </w:p>
    <w:p w14:paraId="545D1D9D" w14:textId="6A529DE2" w:rsidR="00B86772" w:rsidRDefault="00B86772">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_Toc69269748 \h </w:instrText>
      </w:r>
      <w:r>
        <w:fldChar w:fldCharType="separate"/>
      </w:r>
      <w:r>
        <w:t>111</w:t>
      </w:r>
      <w:r>
        <w:fldChar w:fldCharType="end"/>
      </w:r>
    </w:p>
    <w:p w14:paraId="1345E635" w14:textId="19CF7E23" w:rsidR="00B86772" w:rsidRDefault="00B86772">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_Toc69269749 \h </w:instrText>
      </w:r>
      <w:r>
        <w:fldChar w:fldCharType="separate"/>
      </w:r>
      <w:r>
        <w:t>112</w:t>
      </w:r>
      <w:r>
        <w:fldChar w:fldCharType="end"/>
      </w:r>
    </w:p>
    <w:p w14:paraId="7B9D2E61" w14:textId="7CEB7557" w:rsidR="00B86772" w:rsidRDefault="00B86772">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_Toc69269750 \h </w:instrText>
      </w:r>
      <w:r>
        <w:fldChar w:fldCharType="separate"/>
      </w:r>
      <w:r>
        <w:t>113</w:t>
      </w:r>
      <w:r>
        <w:fldChar w:fldCharType="end"/>
      </w:r>
    </w:p>
    <w:p w14:paraId="5809491B" w14:textId="4895583B" w:rsidR="00B86772" w:rsidRDefault="00B86772">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_Toc69269751 \h </w:instrText>
      </w:r>
      <w:r>
        <w:fldChar w:fldCharType="separate"/>
      </w:r>
      <w:r>
        <w:t>114</w:t>
      </w:r>
      <w:r>
        <w:fldChar w:fldCharType="end"/>
      </w:r>
    </w:p>
    <w:p w14:paraId="77467309" w14:textId="2BD8B900" w:rsidR="00B86772" w:rsidRDefault="00B86772">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_Toc69269752 \h </w:instrText>
      </w:r>
      <w:r>
        <w:fldChar w:fldCharType="separate"/>
      </w:r>
      <w:r>
        <w:t>114</w:t>
      </w:r>
      <w:r>
        <w:fldChar w:fldCharType="end"/>
      </w:r>
    </w:p>
    <w:p w14:paraId="64B8257D" w14:textId="4802507C" w:rsidR="00B86772" w:rsidRDefault="00B86772">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_Toc69269753 \h </w:instrText>
      </w:r>
      <w:r>
        <w:fldChar w:fldCharType="separate"/>
      </w:r>
      <w:r>
        <w:t>114</w:t>
      </w:r>
      <w:r>
        <w:fldChar w:fldCharType="end"/>
      </w:r>
    </w:p>
    <w:p w14:paraId="07832B1E" w14:textId="3C91E821" w:rsidR="00B86772" w:rsidRDefault="00B86772">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_Toc69269754 \h </w:instrText>
      </w:r>
      <w:r>
        <w:fldChar w:fldCharType="separate"/>
      </w:r>
      <w:r>
        <w:t>115</w:t>
      </w:r>
      <w:r>
        <w:fldChar w:fldCharType="end"/>
      </w:r>
    </w:p>
    <w:p w14:paraId="4E19D74B" w14:textId="61B2A95A" w:rsidR="00B86772" w:rsidRDefault="00B86772">
      <w:pPr>
        <w:pStyle w:val="TOC4"/>
        <w:rPr>
          <w:rFonts w:asciiTheme="minorHAnsi" w:eastAsiaTheme="minorEastAsia" w:hAnsiTheme="minorHAnsi" w:cstheme="minorBidi"/>
          <w:sz w:val="22"/>
          <w:szCs w:val="22"/>
          <w:lang w:val="en-US"/>
        </w:rPr>
      </w:pPr>
      <w:r w:rsidRPr="00AF7515">
        <w:rPr>
          <w:lang w:val="en-US"/>
        </w:rPr>
        <w:t>C.3.2.1.3</w:t>
      </w:r>
      <w:r>
        <w:rPr>
          <w:rFonts w:asciiTheme="minorHAnsi" w:eastAsiaTheme="minorEastAsia" w:hAnsiTheme="minorHAnsi" w:cstheme="minorBidi"/>
          <w:sz w:val="22"/>
          <w:szCs w:val="22"/>
          <w:lang w:val="en-US"/>
        </w:rPr>
        <w:tab/>
      </w:r>
      <w:r w:rsidRPr="00AF7515">
        <w:rPr>
          <w:lang w:val="en-US"/>
        </w:rPr>
        <w:t>CableLabs Sequences</w:t>
      </w:r>
      <w:r>
        <w:tab/>
      </w:r>
      <w:r>
        <w:fldChar w:fldCharType="begin"/>
      </w:r>
      <w:r>
        <w:instrText xml:space="preserve"> PAGEREF _Toc69269755 \h </w:instrText>
      </w:r>
      <w:r>
        <w:fldChar w:fldCharType="separate"/>
      </w:r>
      <w:r>
        <w:t>116</w:t>
      </w:r>
      <w:r>
        <w:fldChar w:fldCharType="end"/>
      </w:r>
    </w:p>
    <w:p w14:paraId="50653754" w14:textId="1421F071" w:rsidR="00B86772" w:rsidRDefault="00B86772">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_Toc69269756 \h </w:instrText>
      </w:r>
      <w:r>
        <w:fldChar w:fldCharType="separate"/>
      </w:r>
      <w:r>
        <w:t>116</w:t>
      </w:r>
      <w:r>
        <w:fldChar w:fldCharType="end"/>
      </w:r>
    </w:p>
    <w:p w14:paraId="56087E9C" w14:textId="672B2EE9" w:rsidR="00B86772" w:rsidRDefault="00B86772">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_Toc69269757 \h </w:instrText>
      </w:r>
      <w:r>
        <w:fldChar w:fldCharType="separate"/>
      </w:r>
      <w:r>
        <w:t>116</w:t>
      </w:r>
      <w:r>
        <w:fldChar w:fldCharType="end"/>
      </w:r>
    </w:p>
    <w:p w14:paraId="1EEE127F" w14:textId="2E209DDD" w:rsidR="00B86772" w:rsidRDefault="00B86772">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_Toc69269758 \h </w:instrText>
      </w:r>
      <w:r>
        <w:fldChar w:fldCharType="separate"/>
      </w:r>
      <w:r>
        <w:t>116</w:t>
      </w:r>
      <w:r>
        <w:fldChar w:fldCharType="end"/>
      </w:r>
    </w:p>
    <w:p w14:paraId="2E48543A" w14:textId="19BE9983" w:rsidR="00B86772" w:rsidRDefault="00B86772">
      <w:pPr>
        <w:pStyle w:val="TOC4"/>
        <w:rPr>
          <w:rFonts w:asciiTheme="minorHAnsi" w:eastAsiaTheme="minorEastAsia" w:hAnsiTheme="minorHAnsi" w:cstheme="minorBidi"/>
          <w:sz w:val="22"/>
          <w:szCs w:val="22"/>
          <w:lang w:val="en-US"/>
        </w:rPr>
      </w:pPr>
      <w:r w:rsidRPr="00AF7515">
        <w:rPr>
          <w:lang w:val="en-US"/>
        </w:rPr>
        <w:t>C.3.2.2.3</w:t>
      </w:r>
      <w:r>
        <w:rPr>
          <w:rFonts w:asciiTheme="minorHAnsi" w:eastAsiaTheme="minorEastAsia" w:hAnsiTheme="minorHAnsi" w:cstheme="minorBidi"/>
          <w:sz w:val="22"/>
          <w:szCs w:val="22"/>
          <w:lang w:val="en-US"/>
        </w:rPr>
        <w:tab/>
      </w:r>
      <w:r w:rsidRPr="00AF7515">
        <w:rPr>
          <w:lang w:val="en-US"/>
        </w:rPr>
        <w:t>SI-TI Metrics</w:t>
      </w:r>
      <w:r>
        <w:tab/>
      </w:r>
      <w:r>
        <w:fldChar w:fldCharType="begin"/>
      </w:r>
      <w:r>
        <w:instrText xml:space="preserve"> PAGEREF _Toc69269759 \h </w:instrText>
      </w:r>
      <w:r>
        <w:fldChar w:fldCharType="separate"/>
      </w:r>
      <w:r>
        <w:t>119</w:t>
      </w:r>
      <w:r>
        <w:fldChar w:fldCharType="end"/>
      </w:r>
    </w:p>
    <w:p w14:paraId="27D3F07E" w14:textId="6C5008C1" w:rsidR="00B86772" w:rsidRDefault="00B86772">
      <w:pPr>
        <w:pStyle w:val="TOC4"/>
        <w:rPr>
          <w:rFonts w:asciiTheme="minorHAnsi" w:eastAsiaTheme="minorEastAsia" w:hAnsiTheme="minorHAnsi" w:cstheme="minorBidi"/>
          <w:sz w:val="22"/>
          <w:szCs w:val="22"/>
          <w:lang w:val="en-US"/>
        </w:rPr>
      </w:pPr>
      <w:r w:rsidRPr="00AF7515">
        <w:rPr>
          <w:lang w:val="en-US"/>
        </w:rPr>
        <w:t>C.3.2.2.4</w:t>
      </w:r>
      <w:r>
        <w:rPr>
          <w:rFonts w:asciiTheme="minorHAnsi" w:eastAsiaTheme="minorEastAsia" w:hAnsiTheme="minorHAnsi" w:cstheme="minorBidi"/>
          <w:sz w:val="22"/>
          <w:szCs w:val="22"/>
          <w:lang w:val="en-US"/>
        </w:rPr>
        <w:tab/>
      </w:r>
      <w:r w:rsidRPr="00AF7515">
        <w:rPr>
          <w:lang w:val="en-US"/>
        </w:rPr>
        <w:t>Codewords distribution</w:t>
      </w:r>
      <w:r>
        <w:tab/>
      </w:r>
      <w:r>
        <w:fldChar w:fldCharType="begin"/>
      </w:r>
      <w:r>
        <w:instrText xml:space="preserve"> PAGEREF _Toc69269760 \h </w:instrText>
      </w:r>
      <w:r>
        <w:fldChar w:fldCharType="separate"/>
      </w:r>
      <w:r>
        <w:t>121</w:t>
      </w:r>
      <w:r>
        <w:fldChar w:fldCharType="end"/>
      </w:r>
    </w:p>
    <w:p w14:paraId="08BDC6D4" w14:textId="75CDADD1" w:rsidR="00B86772" w:rsidRDefault="00B86772">
      <w:pPr>
        <w:pStyle w:val="TOC4"/>
        <w:rPr>
          <w:rFonts w:asciiTheme="minorHAnsi" w:eastAsiaTheme="minorEastAsia" w:hAnsiTheme="minorHAnsi" w:cstheme="minorBidi"/>
          <w:sz w:val="22"/>
          <w:szCs w:val="22"/>
          <w:lang w:val="en-US"/>
        </w:rPr>
      </w:pPr>
      <w:r w:rsidRPr="00AF7515">
        <w:rPr>
          <w:lang w:val="en-US"/>
        </w:rPr>
        <w:t>C.3.2.2.5</w:t>
      </w:r>
      <w:r>
        <w:rPr>
          <w:rFonts w:asciiTheme="minorHAnsi" w:eastAsiaTheme="minorEastAsia" w:hAnsiTheme="minorHAnsi" w:cstheme="minorBidi"/>
          <w:sz w:val="22"/>
          <w:szCs w:val="22"/>
          <w:lang w:val="en-US"/>
        </w:rPr>
        <w:tab/>
      </w:r>
      <w:r w:rsidRPr="00AF7515">
        <w:rPr>
          <w:lang w:val="en-US"/>
        </w:rPr>
        <w:t>HDR Sequence Selection</w:t>
      </w:r>
      <w:r>
        <w:tab/>
      </w:r>
      <w:r>
        <w:fldChar w:fldCharType="begin"/>
      </w:r>
      <w:r>
        <w:instrText xml:space="preserve"> PAGEREF _Toc69269761 \h </w:instrText>
      </w:r>
      <w:r>
        <w:fldChar w:fldCharType="separate"/>
      </w:r>
      <w:r>
        <w:t>124</w:t>
      </w:r>
      <w:r>
        <w:fldChar w:fldCharType="end"/>
      </w:r>
    </w:p>
    <w:p w14:paraId="73815734" w14:textId="5D9B34C0" w:rsidR="00B86772" w:rsidRDefault="00B86772">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_Toc69269762 \h </w:instrText>
      </w:r>
      <w:r>
        <w:fldChar w:fldCharType="separate"/>
      </w:r>
      <w:r>
        <w:t>126</w:t>
      </w:r>
      <w:r>
        <w:fldChar w:fldCharType="end"/>
      </w:r>
    </w:p>
    <w:p w14:paraId="43FB5BD4" w14:textId="6CE97C48" w:rsidR="00B86772" w:rsidRDefault="00B86772">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_Toc69269763 \h </w:instrText>
      </w:r>
      <w:r>
        <w:fldChar w:fldCharType="separate"/>
      </w:r>
      <w:r>
        <w:t>126</w:t>
      </w:r>
      <w:r>
        <w:fldChar w:fldCharType="end"/>
      </w:r>
    </w:p>
    <w:p w14:paraId="1CFEAA43" w14:textId="32078806" w:rsidR="00B86772" w:rsidRDefault="00B86772">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_Toc69269764 \h </w:instrText>
      </w:r>
      <w:r>
        <w:fldChar w:fldCharType="separate"/>
      </w:r>
      <w:r>
        <w:t>127</w:t>
      </w:r>
      <w:r>
        <w:fldChar w:fldCharType="end"/>
      </w:r>
    </w:p>
    <w:p w14:paraId="70D6826F" w14:textId="6EBF12A0" w:rsidR="00B86772" w:rsidRDefault="00B86772">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_Toc69269765 \h </w:instrText>
      </w:r>
      <w:r>
        <w:fldChar w:fldCharType="separate"/>
      </w:r>
      <w:r>
        <w:t>128</w:t>
      </w:r>
      <w:r>
        <w:fldChar w:fldCharType="end"/>
      </w:r>
    </w:p>
    <w:p w14:paraId="7056E212" w14:textId="7FFB45BB" w:rsidR="00B86772" w:rsidRDefault="00B86772">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_Toc69269766 \h </w:instrText>
      </w:r>
      <w:r>
        <w:fldChar w:fldCharType="separate"/>
      </w:r>
      <w:r>
        <w:t>129</w:t>
      </w:r>
      <w:r>
        <w:fldChar w:fldCharType="end"/>
      </w:r>
    </w:p>
    <w:p w14:paraId="502BAF38" w14:textId="2F5BAD12" w:rsidR="00B86772" w:rsidRDefault="00B86772">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_Toc69269767 \h </w:instrText>
      </w:r>
      <w:r>
        <w:fldChar w:fldCharType="separate"/>
      </w:r>
      <w:r>
        <w:t>130</w:t>
      </w:r>
      <w:r>
        <w:fldChar w:fldCharType="end"/>
      </w:r>
    </w:p>
    <w:p w14:paraId="36EDD9BA" w14:textId="5E7A205B" w:rsidR="00B86772" w:rsidRDefault="00B86772">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_Toc69269768 \h </w:instrText>
      </w:r>
      <w:r>
        <w:fldChar w:fldCharType="separate"/>
      </w:r>
      <w:r>
        <w:t>130</w:t>
      </w:r>
      <w:r>
        <w:fldChar w:fldCharType="end"/>
      </w:r>
    </w:p>
    <w:p w14:paraId="5DC67B00" w14:textId="3D11D006" w:rsidR="00B86772" w:rsidRDefault="00B86772">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_Toc69269769 \h </w:instrText>
      </w:r>
      <w:r>
        <w:fldChar w:fldCharType="separate"/>
      </w:r>
      <w:r>
        <w:t>131</w:t>
      </w:r>
      <w:r>
        <w:fldChar w:fldCharType="end"/>
      </w:r>
    </w:p>
    <w:p w14:paraId="2269A550" w14:textId="7640AB9F" w:rsidR="00B86772" w:rsidRDefault="00B86772">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_Toc69269770 \h </w:instrText>
      </w:r>
      <w:r>
        <w:fldChar w:fldCharType="separate"/>
      </w:r>
      <w:r>
        <w:t>132</w:t>
      </w:r>
      <w:r>
        <w:fldChar w:fldCharType="end"/>
      </w:r>
    </w:p>
    <w:p w14:paraId="49F7C0A2" w14:textId="35D39699" w:rsidR="00B86772" w:rsidRDefault="00B86772">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_Toc69269771 \h </w:instrText>
      </w:r>
      <w:r>
        <w:fldChar w:fldCharType="separate"/>
      </w:r>
      <w:r>
        <w:t>132</w:t>
      </w:r>
      <w:r>
        <w:fldChar w:fldCharType="end"/>
      </w:r>
    </w:p>
    <w:p w14:paraId="40A5E722" w14:textId="714B04E2" w:rsidR="00B86772" w:rsidRDefault="00B86772">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_Toc69269772 \h </w:instrText>
      </w:r>
      <w:r>
        <w:fldChar w:fldCharType="separate"/>
      </w:r>
      <w:r>
        <w:t>132</w:t>
      </w:r>
      <w:r>
        <w:fldChar w:fldCharType="end"/>
      </w:r>
    </w:p>
    <w:p w14:paraId="37A0ECDA" w14:textId="10F84FE5" w:rsidR="00B86772" w:rsidRDefault="00B86772">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_Toc69269773 \h </w:instrText>
      </w:r>
      <w:r>
        <w:fldChar w:fldCharType="separate"/>
      </w:r>
      <w:r>
        <w:t>132</w:t>
      </w:r>
      <w:r>
        <w:fldChar w:fldCharType="end"/>
      </w:r>
    </w:p>
    <w:p w14:paraId="33AB3772" w14:textId="21CF8A5E" w:rsidR="00B86772" w:rsidRDefault="00B86772">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_Toc69269774 \h </w:instrText>
      </w:r>
      <w:r>
        <w:fldChar w:fldCharType="separate"/>
      </w:r>
      <w:r>
        <w:t>132</w:t>
      </w:r>
      <w:r>
        <w:fldChar w:fldCharType="end"/>
      </w:r>
    </w:p>
    <w:p w14:paraId="4A7AD87F" w14:textId="0901AE91" w:rsidR="00B86772" w:rsidRDefault="00B86772">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_Toc69269775 \h </w:instrText>
      </w:r>
      <w:r>
        <w:fldChar w:fldCharType="separate"/>
      </w:r>
      <w:r>
        <w:t>133</w:t>
      </w:r>
      <w:r>
        <w:fldChar w:fldCharType="end"/>
      </w:r>
    </w:p>
    <w:p w14:paraId="65D04FEF" w14:textId="278C02AE" w:rsidR="00B86772" w:rsidRDefault="00B86772">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_Toc69269776 \h </w:instrText>
      </w:r>
      <w:r>
        <w:fldChar w:fldCharType="separate"/>
      </w:r>
      <w:r>
        <w:t>133</w:t>
      </w:r>
      <w:r>
        <w:fldChar w:fldCharType="end"/>
      </w:r>
    </w:p>
    <w:p w14:paraId="03976ED3" w14:textId="540DE2F5" w:rsidR="00B86772" w:rsidRDefault="00B86772">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_Toc69269777 \h </w:instrText>
      </w:r>
      <w:r>
        <w:fldChar w:fldCharType="separate"/>
      </w:r>
      <w:r>
        <w:t>134</w:t>
      </w:r>
      <w:r>
        <w:fldChar w:fldCharType="end"/>
      </w:r>
    </w:p>
    <w:p w14:paraId="638356D0" w14:textId="599F0EDF" w:rsidR="00B86772" w:rsidRDefault="00B86772">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_Toc69269778 \h </w:instrText>
      </w:r>
      <w:r>
        <w:fldChar w:fldCharType="separate"/>
      </w:r>
      <w:r>
        <w:t>134</w:t>
      </w:r>
      <w:r>
        <w:fldChar w:fldCharType="end"/>
      </w:r>
    </w:p>
    <w:p w14:paraId="40A65250" w14:textId="699EFF08" w:rsidR="00B86772" w:rsidRDefault="00B86772">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_Toc69269779 \h </w:instrText>
      </w:r>
      <w:r>
        <w:fldChar w:fldCharType="separate"/>
      </w:r>
      <w:r>
        <w:t>134</w:t>
      </w:r>
      <w:r>
        <w:fldChar w:fldCharType="end"/>
      </w:r>
    </w:p>
    <w:p w14:paraId="47B09E5B" w14:textId="4480B6B7" w:rsidR="00B86772" w:rsidRDefault="00B86772">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_Toc69269780 \h </w:instrText>
      </w:r>
      <w:r>
        <w:fldChar w:fldCharType="separate"/>
      </w:r>
      <w:r>
        <w:t>135</w:t>
      </w:r>
      <w:r>
        <w:fldChar w:fldCharType="end"/>
      </w:r>
    </w:p>
    <w:p w14:paraId="5DB7D3FC" w14:textId="34A18F97" w:rsidR="00B86772" w:rsidRDefault="00B86772">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_Toc69269781 \h </w:instrText>
      </w:r>
      <w:r>
        <w:fldChar w:fldCharType="separate"/>
      </w:r>
      <w:r>
        <w:t>135</w:t>
      </w:r>
      <w:r>
        <w:fldChar w:fldCharType="end"/>
      </w:r>
    </w:p>
    <w:p w14:paraId="704C5CF6" w14:textId="5F65B839" w:rsidR="00B86772" w:rsidRDefault="00B86772">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_Toc69269782 \h </w:instrText>
      </w:r>
      <w:r>
        <w:fldChar w:fldCharType="separate"/>
      </w:r>
      <w:r>
        <w:t>135</w:t>
      </w:r>
      <w:r>
        <w:fldChar w:fldCharType="end"/>
      </w:r>
    </w:p>
    <w:p w14:paraId="3C973138" w14:textId="747B40B8" w:rsidR="00B86772" w:rsidRDefault="00B86772">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_Toc69269783 \h </w:instrText>
      </w:r>
      <w:r>
        <w:fldChar w:fldCharType="separate"/>
      </w:r>
      <w:r>
        <w:t>135</w:t>
      </w:r>
      <w:r>
        <w:fldChar w:fldCharType="end"/>
      </w:r>
    </w:p>
    <w:p w14:paraId="0F4801E5" w14:textId="2A531DBC" w:rsidR="00B86772" w:rsidRDefault="00B86772">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_Toc69269784 \h </w:instrText>
      </w:r>
      <w:r>
        <w:fldChar w:fldCharType="separate"/>
      </w:r>
      <w:r>
        <w:t>135</w:t>
      </w:r>
      <w:r>
        <w:fldChar w:fldCharType="end"/>
      </w:r>
    </w:p>
    <w:p w14:paraId="587D6BC8" w14:textId="51E4C41F" w:rsidR="00B86772" w:rsidRDefault="00B86772">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_Toc69269785 \h </w:instrText>
      </w:r>
      <w:r>
        <w:fldChar w:fldCharType="separate"/>
      </w:r>
      <w:r>
        <w:t>136</w:t>
      </w:r>
      <w:r>
        <w:fldChar w:fldCharType="end"/>
      </w:r>
    </w:p>
    <w:p w14:paraId="5E9CBD55" w14:textId="63B85625" w:rsidR="00B86772" w:rsidRDefault="00B86772">
      <w:pPr>
        <w:pStyle w:val="TOC3"/>
        <w:rPr>
          <w:rFonts w:asciiTheme="minorHAnsi" w:eastAsiaTheme="minorEastAsia" w:hAnsiTheme="minorHAnsi" w:cstheme="minorBidi"/>
          <w:sz w:val="22"/>
          <w:szCs w:val="22"/>
          <w:lang w:val="en-US"/>
        </w:rPr>
      </w:pPr>
      <w:r w:rsidRPr="00AF7515">
        <w:rPr>
          <w:lang w:val="en-US"/>
        </w:rPr>
        <w:t>C.5.2.1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_Toc69269786 \h </w:instrText>
      </w:r>
      <w:r>
        <w:fldChar w:fldCharType="separate"/>
      </w:r>
      <w:r>
        <w:t>136</w:t>
      </w:r>
      <w:r>
        <w:fldChar w:fldCharType="end"/>
      </w:r>
    </w:p>
    <w:p w14:paraId="3E185260" w14:textId="275E6AAB" w:rsidR="00B86772" w:rsidRDefault="00B86772">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_Toc69269787 \h </w:instrText>
      </w:r>
      <w:r>
        <w:fldChar w:fldCharType="separate"/>
      </w:r>
      <w:r>
        <w:t>137</w:t>
      </w:r>
      <w:r>
        <w:fldChar w:fldCharType="end"/>
      </w:r>
    </w:p>
    <w:p w14:paraId="461D0750" w14:textId="2C3C154A" w:rsidR="00B86772" w:rsidRDefault="00B86772">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_Toc69269788 \h </w:instrText>
      </w:r>
      <w:r>
        <w:fldChar w:fldCharType="separate"/>
      </w:r>
      <w:r>
        <w:t>137</w:t>
      </w:r>
      <w:r>
        <w:fldChar w:fldCharType="end"/>
      </w:r>
    </w:p>
    <w:p w14:paraId="62AE6B1E" w14:textId="242BADEB" w:rsidR="00B86772" w:rsidRDefault="00B86772">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_Toc69269789 \h </w:instrText>
      </w:r>
      <w:r>
        <w:fldChar w:fldCharType="separate"/>
      </w:r>
      <w:r>
        <w:t>138</w:t>
      </w:r>
      <w:r>
        <w:fldChar w:fldCharType="end"/>
      </w:r>
    </w:p>
    <w:p w14:paraId="58503CAE" w14:textId="79AC6B35" w:rsidR="00B86772" w:rsidRDefault="00B86772">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_Toc69269790 \h </w:instrText>
      </w:r>
      <w:r>
        <w:fldChar w:fldCharType="separate"/>
      </w:r>
      <w:r>
        <w:t>138</w:t>
      </w:r>
      <w:r>
        <w:fldChar w:fldCharType="end"/>
      </w:r>
    </w:p>
    <w:p w14:paraId="1934D6CD" w14:textId="75A6085D" w:rsidR="00B86772" w:rsidRDefault="00B86772">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_Toc69269791 \h </w:instrText>
      </w:r>
      <w:r>
        <w:fldChar w:fldCharType="separate"/>
      </w:r>
      <w:r>
        <w:t>138</w:t>
      </w:r>
      <w:r>
        <w:fldChar w:fldCharType="end"/>
      </w:r>
    </w:p>
    <w:p w14:paraId="1B21260E" w14:textId="758F2F9B" w:rsidR="00B86772" w:rsidRDefault="00B86772">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_Toc69269792 \h </w:instrText>
      </w:r>
      <w:r>
        <w:fldChar w:fldCharType="separate"/>
      </w:r>
      <w:r>
        <w:t>139</w:t>
      </w:r>
      <w:r>
        <w:fldChar w:fldCharType="end"/>
      </w:r>
    </w:p>
    <w:p w14:paraId="61BDA7AC" w14:textId="08B3074F" w:rsidR="00B86772" w:rsidRDefault="00B86772">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_Toc69269793 \h </w:instrText>
      </w:r>
      <w:r>
        <w:fldChar w:fldCharType="separate"/>
      </w:r>
      <w:r>
        <w:t>139</w:t>
      </w:r>
      <w:r>
        <w:fldChar w:fldCharType="end"/>
      </w:r>
    </w:p>
    <w:p w14:paraId="43D6615A" w14:textId="4D416AD6" w:rsidR="00B86772" w:rsidRDefault="00B86772">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_Toc69269794 \h </w:instrText>
      </w:r>
      <w:r>
        <w:fldChar w:fldCharType="separate"/>
      </w:r>
      <w:r>
        <w:t>139</w:t>
      </w:r>
      <w:r>
        <w:fldChar w:fldCharType="end"/>
      </w:r>
    </w:p>
    <w:p w14:paraId="12619ACE" w14:textId="2BD9C9F0" w:rsidR="00B86772" w:rsidRDefault="00B86772">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_Toc69269795 \h </w:instrText>
      </w:r>
      <w:r>
        <w:fldChar w:fldCharType="separate"/>
      </w:r>
      <w:r>
        <w:t>139</w:t>
      </w:r>
      <w:r>
        <w:fldChar w:fldCharType="end"/>
      </w:r>
    </w:p>
    <w:p w14:paraId="457C93E6" w14:textId="280468B3" w:rsidR="00B86772" w:rsidRDefault="00B86772">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_Toc69269796 \h </w:instrText>
      </w:r>
      <w:r>
        <w:fldChar w:fldCharType="separate"/>
      </w:r>
      <w:r>
        <w:t>140</w:t>
      </w:r>
      <w:r>
        <w:fldChar w:fldCharType="end"/>
      </w:r>
    </w:p>
    <w:p w14:paraId="5742A7D5" w14:textId="7E6672D9" w:rsidR="00B86772" w:rsidRDefault="00B86772">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_Toc69269797 \h </w:instrText>
      </w:r>
      <w:r>
        <w:fldChar w:fldCharType="separate"/>
      </w:r>
      <w:r>
        <w:t>140</w:t>
      </w:r>
      <w:r>
        <w:fldChar w:fldCharType="end"/>
      </w:r>
    </w:p>
    <w:p w14:paraId="332D88F2" w14:textId="5F11D71E" w:rsidR="00B86772" w:rsidRDefault="00B86772">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_Toc69269798 \h </w:instrText>
      </w:r>
      <w:r>
        <w:fldChar w:fldCharType="separate"/>
      </w:r>
      <w:r>
        <w:t>140</w:t>
      </w:r>
      <w:r>
        <w:fldChar w:fldCharType="end"/>
      </w:r>
    </w:p>
    <w:p w14:paraId="74EB7B56" w14:textId="66A61CCD" w:rsidR="00B86772" w:rsidRDefault="00B86772">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_Toc69269799 \h </w:instrText>
      </w:r>
      <w:r>
        <w:fldChar w:fldCharType="separate"/>
      </w:r>
      <w:r>
        <w:t>140</w:t>
      </w:r>
      <w:r>
        <w:fldChar w:fldCharType="end"/>
      </w:r>
    </w:p>
    <w:p w14:paraId="08E780C4" w14:textId="2F03B250" w:rsidR="00B86772" w:rsidRDefault="00B86772">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_Toc69269800 \h </w:instrText>
      </w:r>
      <w:r>
        <w:fldChar w:fldCharType="separate"/>
      </w:r>
      <w:r>
        <w:t>141</w:t>
      </w:r>
      <w:r>
        <w:fldChar w:fldCharType="end"/>
      </w:r>
    </w:p>
    <w:p w14:paraId="34438FAF" w14:textId="2D445B3E" w:rsidR="00B86772" w:rsidRDefault="00B86772">
      <w:pPr>
        <w:pStyle w:val="TOC2"/>
        <w:rPr>
          <w:rFonts w:asciiTheme="minorHAnsi" w:eastAsiaTheme="minorEastAsia" w:hAnsiTheme="minorHAnsi" w:cstheme="minorBidi"/>
          <w:sz w:val="22"/>
          <w:szCs w:val="22"/>
          <w:lang w:val="en-US"/>
        </w:rPr>
      </w:pPr>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_Toc69269801 \h </w:instrText>
      </w:r>
      <w:r>
        <w:fldChar w:fldCharType="separate"/>
      </w:r>
      <w:r>
        <w:t>141</w:t>
      </w:r>
      <w:r>
        <w:fldChar w:fldCharType="end"/>
      </w:r>
    </w:p>
    <w:p w14:paraId="1EEBF40F" w14:textId="48097AD6" w:rsidR="00B86772" w:rsidRDefault="00B86772">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_Toc69269802 \h </w:instrText>
      </w:r>
      <w:r>
        <w:fldChar w:fldCharType="separate"/>
      </w:r>
      <w:r>
        <w:t>141</w:t>
      </w:r>
      <w:r>
        <w:fldChar w:fldCharType="end"/>
      </w:r>
    </w:p>
    <w:p w14:paraId="5CFEA1DD" w14:textId="3B56D795" w:rsidR="00B86772" w:rsidRDefault="00B86772">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_Toc69269803 \h </w:instrText>
      </w:r>
      <w:r>
        <w:fldChar w:fldCharType="separate"/>
      </w:r>
      <w:r>
        <w:t>141</w:t>
      </w:r>
      <w:r>
        <w:fldChar w:fldCharType="end"/>
      </w:r>
    </w:p>
    <w:p w14:paraId="2F9480E4" w14:textId="77B18120" w:rsidR="00B86772" w:rsidRDefault="00B86772">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_Toc69269804 \h </w:instrText>
      </w:r>
      <w:r>
        <w:fldChar w:fldCharType="separate"/>
      </w:r>
      <w:r>
        <w:t>141</w:t>
      </w:r>
      <w:r>
        <w:fldChar w:fldCharType="end"/>
      </w:r>
    </w:p>
    <w:p w14:paraId="6F2169FD" w14:textId="2C9A91F4" w:rsidR="00B86772" w:rsidRDefault="00B86772">
      <w:pPr>
        <w:pStyle w:val="TOC1"/>
        <w:rPr>
          <w:rFonts w:asciiTheme="minorHAnsi" w:eastAsiaTheme="minorEastAsia" w:hAnsiTheme="minorHAnsi" w:cstheme="minorBidi"/>
          <w:szCs w:val="22"/>
          <w:lang w:val="en-US"/>
        </w:rPr>
      </w:pPr>
      <w:r w:rsidRPr="00AF7515">
        <w:rPr>
          <w:lang w:val="en-US"/>
        </w:rPr>
        <w:t>C.6</w:t>
      </w:r>
      <w:r>
        <w:rPr>
          <w:rFonts w:asciiTheme="minorHAnsi" w:eastAsiaTheme="minorEastAsia" w:hAnsiTheme="minorHAnsi" w:cstheme="minorBidi"/>
          <w:szCs w:val="22"/>
          <w:lang w:val="en-US"/>
        </w:rPr>
        <w:tab/>
      </w:r>
      <w:r w:rsidRPr="00AF7515">
        <w:rPr>
          <w:lang w:val="en-US"/>
        </w:rPr>
        <w:t xml:space="preserve"> Screen Content Test Sequences</w:t>
      </w:r>
      <w:r>
        <w:tab/>
      </w:r>
      <w:r>
        <w:fldChar w:fldCharType="begin"/>
      </w:r>
      <w:r>
        <w:instrText xml:space="preserve"> PAGEREF _Toc69269805 \h </w:instrText>
      </w:r>
      <w:r>
        <w:fldChar w:fldCharType="separate"/>
      </w:r>
      <w:r>
        <w:t>142</w:t>
      </w:r>
      <w:r>
        <w:fldChar w:fldCharType="end"/>
      </w:r>
    </w:p>
    <w:p w14:paraId="6FEC13D5" w14:textId="533853AB" w:rsidR="00B86772" w:rsidRDefault="00B86772">
      <w:pPr>
        <w:pStyle w:val="TOC2"/>
        <w:rPr>
          <w:rFonts w:asciiTheme="minorHAnsi" w:eastAsiaTheme="minorEastAsia" w:hAnsiTheme="minorHAnsi" w:cstheme="minorBidi"/>
          <w:sz w:val="22"/>
          <w:szCs w:val="22"/>
          <w:lang w:val="en-US"/>
        </w:rPr>
      </w:pPr>
      <w:r w:rsidRPr="00AF7515">
        <w:rPr>
          <w:lang w:val="en-US"/>
        </w:rPr>
        <w:t xml:space="preserve">C.6.1 </w:t>
      </w:r>
      <w:r>
        <w:rPr>
          <w:rFonts w:asciiTheme="minorHAnsi" w:eastAsiaTheme="minorEastAsia" w:hAnsiTheme="minorHAnsi" w:cstheme="minorBidi"/>
          <w:sz w:val="22"/>
          <w:szCs w:val="22"/>
          <w:lang w:val="en-US"/>
        </w:rPr>
        <w:tab/>
      </w:r>
      <w:r w:rsidRPr="00AF7515">
        <w:rPr>
          <w:lang w:val="en-US"/>
        </w:rPr>
        <w:t>Overview</w:t>
      </w:r>
      <w:r>
        <w:tab/>
      </w:r>
      <w:r>
        <w:fldChar w:fldCharType="begin"/>
      </w:r>
      <w:r>
        <w:instrText xml:space="preserve"> PAGEREF _Toc69269806 \h </w:instrText>
      </w:r>
      <w:r>
        <w:fldChar w:fldCharType="separate"/>
      </w:r>
      <w:r>
        <w:t>142</w:t>
      </w:r>
      <w:r>
        <w:fldChar w:fldCharType="end"/>
      </w:r>
    </w:p>
    <w:p w14:paraId="4EC1B535" w14:textId="2FC83829" w:rsidR="00B86772" w:rsidRDefault="00B86772">
      <w:pPr>
        <w:pStyle w:val="TOC2"/>
        <w:rPr>
          <w:rFonts w:asciiTheme="minorHAnsi" w:eastAsiaTheme="minorEastAsia" w:hAnsiTheme="minorHAnsi" w:cstheme="minorBidi"/>
          <w:sz w:val="22"/>
          <w:szCs w:val="22"/>
          <w:lang w:val="en-US"/>
        </w:rPr>
      </w:pPr>
      <w:r w:rsidRPr="00AF7515">
        <w:rPr>
          <w:lang w:val="en-US"/>
        </w:rPr>
        <w:t>C.6.2</w:t>
      </w:r>
      <w:r>
        <w:rPr>
          <w:rFonts w:asciiTheme="minorHAnsi" w:eastAsiaTheme="minorEastAsia" w:hAnsiTheme="minorHAnsi" w:cstheme="minorBidi"/>
          <w:sz w:val="22"/>
          <w:szCs w:val="22"/>
          <w:lang w:val="en-US"/>
        </w:rPr>
        <w:tab/>
      </w:r>
      <w:r w:rsidRPr="00AF7515">
        <w:rPr>
          <w:lang w:val="en-US"/>
        </w:rPr>
        <w:t>Moving Text 2</w:t>
      </w:r>
      <w:r>
        <w:tab/>
      </w:r>
      <w:r>
        <w:fldChar w:fldCharType="begin"/>
      </w:r>
      <w:r>
        <w:instrText xml:space="preserve"> PAGEREF _Toc69269807 \h </w:instrText>
      </w:r>
      <w:r>
        <w:fldChar w:fldCharType="separate"/>
      </w:r>
      <w:r>
        <w:t>142</w:t>
      </w:r>
      <w:r>
        <w:fldChar w:fldCharType="end"/>
      </w:r>
    </w:p>
    <w:p w14:paraId="7851A291" w14:textId="62B55A0F" w:rsidR="00B86772" w:rsidRDefault="00B86772">
      <w:pPr>
        <w:pStyle w:val="TOC3"/>
        <w:rPr>
          <w:rFonts w:asciiTheme="minorHAnsi" w:eastAsiaTheme="minorEastAsia" w:hAnsiTheme="minorHAnsi" w:cstheme="minorBidi"/>
          <w:sz w:val="22"/>
          <w:szCs w:val="22"/>
          <w:lang w:val="en-US"/>
        </w:rPr>
      </w:pPr>
      <w:r w:rsidRPr="00AF7515">
        <w:rPr>
          <w:lang w:val="en-US"/>
        </w:rPr>
        <w:t>C.6.2.1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_Toc69269808 \h </w:instrText>
      </w:r>
      <w:r>
        <w:fldChar w:fldCharType="separate"/>
      </w:r>
      <w:r>
        <w:t>142</w:t>
      </w:r>
      <w:r>
        <w:fldChar w:fldCharType="end"/>
      </w:r>
    </w:p>
    <w:p w14:paraId="6ED69F97" w14:textId="4479FCD3" w:rsidR="00B86772" w:rsidRDefault="00B86772">
      <w:pPr>
        <w:pStyle w:val="TOC3"/>
        <w:rPr>
          <w:rFonts w:asciiTheme="minorHAnsi" w:eastAsiaTheme="minorEastAsia" w:hAnsiTheme="minorHAnsi" w:cstheme="minorBidi"/>
          <w:sz w:val="22"/>
          <w:szCs w:val="22"/>
          <w:lang w:val="en-US"/>
        </w:rPr>
      </w:pPr>
      <w:r w:rsidRPr="00AF7515">
        <w:rPr>
          <w:lang w:val="en-US"/>
        </w:rPr>
        <w:t>C.6.2.2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_Toc69269809 \h </w:instrText>
      </w:r>
      <w:r>
        <w:fldChar w:fldCharType="separate"/>
      </w:r>
      <w:r>
        <w:t>142</w:t>
      </w:r>
      <w:r>
        <w:fldChar w:fldCharType="end"/>
      </w:r>
    </w:p>
    <w:p w14:paraId="3AB55B11" w14:textId="12C928F9" w:rsidR="00B86772" w:rsidRDefault="00B86772">
      <w:pPr>
        <w:pStyle w:val="TOC3"/>
        <w:rPr>
          <w:rFonts w:asciiTheme="minorHAnsi" w:eastAsiaTheme="minorEastAsia" w:hAnsiTheme="minorHAnsi" w:cstheme="minorBidi"/>
          <w:sz w:val="22"/>
          <w:szCs w:val="22"/>
          <w:lang w:val="en-US"/>
        </w:rPr>
      </w:pPr>
      <w:r w:rsidRPr="00AF7515">
        <w:rPr>
          <w:lang w:val="en-US"/>
        </w:rPr>
        <w:t>C.6.2.3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_Toc69269810 \h </w:instrText>
      </w:r>
      <w:r>
        <w:fldChar w:fldCharType="separate"/>
      </w:r>
      <w:r>
        <w:t>143</w:t>
      </w:r>
      <w:r>
        <w:fldChar w:fldCharType="end"/>
      </w:r>
    </w:p>
    <w:p w14:paraId="5A7374B7" w14:textId="639A9D57" w:rsidR="00B86772" w:rsidRDefault="00B86772">
      <w:pPr>
        <w:pStyle w:val="TOC2"/>
        <w:rPr>
          <w:rFonts w:asciiTheme="minorHAnsi" w:eastAsiaTheme="minorEastAsia" w:hAnsiTheme="minorHAnsi" w:cstheme="minorBidi"/>
          <w:sz w:val="22"/>
          <w:szCs w:val="22"/>
          <w:lang w:val="en-US"/>
        </w:rPr>
      </w:pPr>
      <w:r w:rsidRPr="00AF7515">
        <w:rPr>
          <w:lang w:val="en-US"/>
        </w:rPr>
        <w:t>C.6.3</w:t>
      </w:r>
      <w:r>
        <w:rPr>
          <w:rFonts w:asciiTheme="minorHAnsi" w:eastAsiaTheme="minorEastAsia" w:hAnsiTheme="minorHAnsi" w:cstheme="minorBidi"/>
          <w:sz w:val="22"/>
          <w:szCs w:val="22"/>
          <w:lang w:val="en-US"/>
        </w:rPr>
        <w:tab/>
      </w:r>
      <w:r w:rsidRPr="00AF7515">
        <w:rPr>
          <w:lang w:val="en-US"/>
        </w:rPr>
        <w:t>Text Mix Transitions</w:t>
      </w:r>
      <w:r>
        <w:tab/>
      </w:r>
      <w:r>
        <w:fldChar w:fldCharType="begin"/>
      </w:r>
      <w:r>
        <w:instrText xml:space="preserve"> PAGEREF _Toc69269811 \h </w:instrText>
      </w:r>
      <w:r>
        <w:fldChar w:fldCharType="separate"/>
      </w:r>
      <w:r>
        <w:t>143</w:t>
      </w:r>
      <w:r>
        <w:fldChar w:fldCharType="end"/>
      </w:r>
    </w:p>
    <w:p w14:paraId="1A516CA5" w14:textId="70B1F968" w:rsidR="00B86772" w:rsidRDefault="00B86772">
      <w:pPr>
        <w:pStyle w:val="TOC3"/>
        <w:rPr>
          <w:rFonts w:asciiTheme="minorHAnsi" w:eastAsiaTheme="minorEastAsia" w:hAnsiTheme="minorHAnsi" w:cstheme="minorBidi"/>
          <w:sz w:val="22"/>
          <w:szCs w:val="22"/>
          <w:lang w:val="en-US"/>
        </w:rPr>
      </w:pPr>
      <w:r w:rsidRPr="00AF7515">
        <w:rPr>
          <w:lang w:val="en-US"/>
        </w:rPr>
        <w:t>C.6.3.1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_Toc69269812 \h </w:instrText>
      </w:r>
      <w:r>
        <w:fldChar w:fldCharType="separate"/>
      </w:r>
      <w:r>
        <w:t>143</w:t>
      </w:r>
      <w:r>
        <w:fldChar w:fldCharType="end"/>
      </w:r>
    </w:p>
    <w:p w14:paraId="40C1B974" w14:textId="5D5EB4B2" w:rsidR="00B86772" w:rsidRDefault="00B86772">
      <w:pPr>
        <w:pStyle w:val="TOC3"/>
        <w:rPr>
          <w:rFonts w:asciiTheme="minorHAnsi" w:eastAsiaTheme="minorEastAsia" w:hAnsiTheme="minorHAnsi" w:cstheme="minorBidi"/>
          <w:sz w:val="22"/>
          <w:szCs w:val="22"/>
          <w:lang w:val="en-US"/>
        </w:rPr>
      </w:pPr>
      <w:r w:rsidRPr="00AF7515">
        <w:rPr>
          <w:lang w:val="en-US"/>
        </w:rPr>
        <w:t>C.6.3.2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_Toc69269813 \h </w:instrText>
      </w:r>
      <w:r>
        <w:fldChar w:fldCharType="separate"/>
      </w:r>
      <w:r>
        <w:t>143</w:t>
      </w:r>
      <w:r>
        <w:fldChar w:fldCharType="end"/>
      </w:r>
    </w:p>
    <w:p w14:paraId="62F463DE" w14:textId="62AAB01D" w:rsidR="00B86772" w:rsidRDefault="00B86772">
      <w:pPr>
        <w:pStyle w:val="TOC3"/>
        <w:rPr>
          <w:rFonts w:asciiTheme="minorHAnsi" w:eastAsiaTheme="minorEastAsia" w:hAnsiTheme="minorHAnsi" w:cstheme="minorBidi"/>
          <w:sz w:val="22"/>
          <w:szCs w:val="22"/>
          <w:lang w:val="en-US"/>
        </w:rPr>
      </w:pPr>
      <w:r w:rsidRPr="00AF7515">
        <w:rPr>
          <w:lang w:val="en-US"/>
        </w:rPr>
        <w:t>C.6.3.3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_Toc69269814 \h </w:instrText>
      </w:r>
      <w:r>
        <w:fldChar w:fldCharType="separate"/>
      </w:r>
      <w:r>
        <w:t>144</w:t>
      </w:r>
      <w:r>
        <w:fldChar w:fldCharType="end"/>
      </w:r>
    </w:p>
    <w:p w14:paraId="54A8157D" w14:textId="59402FFB" w:rsidR="00B86772" w:rsidRDefault="00B86772">
      <w:pPr>
        <w:pStyle w:val="TOC2"/>
        <w:rPr>
          <w:rFonts w:asciiTheme="minorHAnsi" w:eastAsiaTheme="minorEastAsia" w:hAnsiTheme="minorHAnsi" w:cstheme="minorBidi"/>
          <w:sz w:val="22"/>
          <w:szCs w:val="22"/>
          <w:lang w:val="en-US"/>
        </w:rPr>
      </w:pPr>
      <w:r w:rsidRPr="00AF7515">
        <w:rPr>
          <w:lang w:val="en-US"/>
        </w:rPr>
        <w:t>C.6.4</w:t>
      </w:r>
      <w:r>
        <w:rPr>
          <w:rFonts w:asciiTheme="minorHAnsi" w:eastAsiaTheme="minorEastAsia" w:hAnsiTheme="minorHAnsi" w:cstheme="minorBidi"/>
          <w:sz w:val="22"/>
          <w:szCs w:val="22"/>
          <w:lang w:val="en-US"/>
        </w:rPr>
        <w:tab/>
      </w:r>
      <w:r w:rsidRPr="00AF7515">
        <w:rPr>
          <w:lang w:val="en-US"/>
        </w:rPr>
        <w:t>Graphics Mix Simple</w:t>
      </w:r>
      <w:r>
        <w:tab/>
      </w:r>
      <w:r>
        <w:fldChar w:fldCharType="begin"/>
      </w:r>
      <w:r>
        <w:instrText xml:space="preserve"> PAGEREF _Toc69269815 \h </w:instrText>
      </w:r>
      <w:r>
        <w:fldChar w:fldCharType="separate"/>
      </w:r>
      <w:r>
        <w:t>144</w:t>
      </w:r>
      <w:r>
        <w:fldChar w:fldCharType="end"/>
      </w:r>
    </w:p>
    <w:p w14:paraId="4F4D2E15" w14:textId="6800C122" w:rsidR="00B86772" w:rsidRDefault="00B86772">
      <w:pPr>
        <w:pStyle w:val="TOC3"/>
        <w:rPr>
          <w:rFonts w:asciiTheme="minorHAnsi" w:eastAsiaTheme="minorEastAsia" w:hAnsiTheme="minorHAnsi" w:cstheme="minorBidi"/>
          <w:sz w:val="22"/>
          <w:szCs w:val="22"/>
          <w:lang w:val="en-US"/>
        </w:rPr>
      </w:pPr>
      <w:r w:rsidRPr="00AF7515">
        <w:rPr>
          <w:lang w:val="en-US"/>
        </w:rPr>
        <w:t>C.6.4.1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_Toc69269816 \h </w:instrText>
      </w:r>
      <w:r>
        <w:fldChar w:fldCharType="separate"/>
      </w:r>
      <w:r>
        <w:t>144</w:t>
      </w:r>
      <w:r>
        <w:fldChar w:fldCharType="end"/>
      </w:r>
    </w:p>
    <w:p w14:paraId="5EEDB504" w14:textId="0209086A" w:rsidR="00B86772" w:rsidRDefault="00B86772">
      <w:pPr>
        <w:pStyle w:val="TOC3"/>
        <w:rPr>
          <w:rFonts w:asciiTheme="minorHAnsi" w:eastAsiaTheme="minorEastAsia" w:hAnsiTheme="minorHAnsi" w:cstheme="minorBidi"/>
          <w:sz w:val="22"/>
          <w:szCs w:val="22"/>
          <w:lang w:val="en-US"/>
        </w:rPr>
      </w:pPr>
      <w:r w:rsidRPr="00AF7515">
        <w:rPr>
          <w:lang w:val="en-US"/>
        </w:rPr>
        <w:t>C.6.4.2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_Toc69269817 \h </w:instrText>
      </w:r>
      <w:r>
        <w:fldChar w:fldCharType="separate"/>
      </w:r>
      <w:r>
        <w:t>144</w:t>
      </w:r>
      <w:r>
        <w:fldChar w:fldCharType="end"/>
      </w:r>
    </w:p>
    <w:p w14:paraId="60464F0A" w14:textId="412145C2" w:rsidR="00B86772" w:rsidRDefault="00B86772">
      <w:pPr>
        <w:pStyle w:val="TOC3"/>
        <w:rPr>
          <w:rFonts w:asciiTheme="minorHAnsi" w:eastAsiaTheme="minorEastAsia" w:hAnsiTheme="minorHAnsi" w:cstheme="minorBidi"/>
          <w:sz w:val="22"/>
          <w:szCs w:val="22"/>
          <w:lang w:val="en-US"/>
        </w:rPr>
      </w:pPr>
      <w:r w:rsidRPr="00AF7515">
        <w:rPr>
          <w:lang w:val="en-US"/>
        </w:rPr>
        <w:t>C.6.4.3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_Toc69269818 \h </w:instrText>
      </w:r>
      <w:r>
        <w:fldChar w:fldCharType="separate"/>
      </w:r>
      <w:r>
        <w:t>145</w:t>
      </w:r>
      <w:r>
        <w:fldChar w:fldCharType="end"/>
      </w:r>
    </w:p>
    <w:p w14:paraId="045324C1" w14:textId="35260DA0" w:rsidR="00B86772" w:rsidRDefault="00B86772">
      <w:pPr>
        <w:pStyle w:val="TOC2"/>
        <w:rPr>
          <w:rFonts w:asciiTheme="minorHAnsi" w:eastAsiaTheme="minorEastAsia" w:hAnsiTheme="minorHAnsi" w:cstheme="minorBidi"/>
          <w:sz w:val="22"/>
          <w:szCs w:val="22"/>
          <w:lang w:val="en-US"/>
        </w:rPr>
      </w:pPr>
      <w:r w:rsidRPr="00AF7515">
        <w:rPr>
          <w:lang w:val="en-US"/>
        </w:rPr>
        <w:t>C.6.5</w:t>
      </w:r>
      <w:r>
        <w:rPr>
          <w:rFonts w:asciiTheme="minorHAnsi" w:eastAsiaTheme="minorEastAsia" w:hAnsiTheme="minorHAnsi" w:cstheme="minorBidi"/>
          <w:sz w:val="22"/>
          <w:szCs w:val="22"/>
          <w:lang w:val="en-US"/>
        </w:rPr>
        <w:tab/>
      </w:r>
      <w:r w:rsidRPr="00AF7515">
        <w:rPr>
          <w:lang w:val="en-US"/>
        </w:rPr>
        <w:t>Graphics Mix Transition</w:t>
      </w:r>
      <w:r>
        <w:tab/>
      </w:r>
      <w:r>
        <w:fldChar w:fldCharType="begin"/>
      </w:r>
      <w:r>
        <w:instrText xml:space="preserve"> PAGEREF _Toc69269819 \h </w:instrText>
      </w:r>
      <w:r>
        <w:fldChar w:fldCharType="separate"/>
      </w:r>
      <w:r>
        <w:t>145</w:t>
      </w:r>
      <w:r>
        <w:fldChar w:fldCharType="end"/>
      </w:r>
    </w:p>
    <w:p w14:paraId="04B5A5BB" w14:textId="61564C89" w:rsidR="00B86772" w:rsidRDefault="00B86772">
      <w:pPr>
        <w:pStyle w:val="TOC3"/>
        <w:rPr>
          <w:rFonts w:asciiTheme="minorHAnsi" w:eastAsiaTheme="minorEastAsia" w:hAnsiTheme="minorHAnsi" w:cstheme="minorBidi"/>
          <w:sz w:val="22"/>
          <w:szCs w:val="22"/>
          <w:lang w:val="en-US"/>
        </w:rPr>
      </w:pPr>
      <w:r w:rsidRPr="00AF7515">
        <w:rPr>
          <w:lang w:val="en-US"/>
        </w:rPr>
        <w:t>C.6.5.1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_Toc69269820 \h </w:instrText>
      </w:r>
      <w:r>
        <w:fldChar w:fldCharType="separate"/>
      </w:r>
      <w:r>
        <w:t>145</w:t>
      </w:r>
      <w:r>
        <w:fldChar w:fldCharType="end"/>
      </w:r>
    </w:p>
    <w:p w14:paraId="47A3B174" w14:textId="6A28DCFC" w:rsidR="00B86772" w:rsidRDefault="00B86772">
      <w:pPr>
        <w:pStyle w:val="TOC3"/>
        <w:rPr>
          <w:rFonts w:asciiTheme="minorHAnsi" w:eastAsiaTheme="minorEastAsia" w:hAnsiTheme="minorHAnsi" w:cstheme="minorBidi"/>
          <w:sz w:val="22"/>
          <w:szCs w:val="22"/>
          <w:lang w:val="en-US"/>
        </w:rPr>
      </w:pPr>
      <w:r w:rsidRPr="00AF7515">
        <w:rPr>
          <w:lang w:val="en-US"/>
        </w:rPr>
        <w:t>C.6.5.2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_Toc69269821 \h </w:instrText>
      </w:r>
      <w:r>
        <w:fldChar w:fldCharType="separate"/>
      </w:r>
      <w:r>
        <w:t>145</w:t>
      </w:r>
      <w:r>
        <w:fldChar w:fldCharType="end"/>
      </w:r>
    </w:p>
    <w:p w14:paraId="6DDB83A8" w14:textId="77B27CB1" w:rsidR="00B86772" w:rsidRDefault="00B86772">
      <w:pPr>
        <w:pStyle w:val="TOC3"/>
        <w:rPr>
          <w:rFonts w:asciiTheme="minorHAnsi" w:eastAsiaTheme="minorEastAsia" w:hAnsiTheme="minorHAnsi" w:cstheme="minorBidi"/>
          <w:sz w:val="22"/>
          <w:szCs w:val="22"/>
          <w:lang w:val="en-US"/>
        </w:rPr>
      </w:pPr>
      <w:r w:rsidRPr="00AF7515">
        <w:rPr>
          <w:lang w:val="en-US"/>
        </w:rPr>
        <w:t>C.6.5.3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_Toc69269822 \h </w:instrText>
      </w:r>
      <w:r>
        <w:fldChar w:fldCharType="separate"/>
      </w:r>
      <w:r>
        <w:t>146</w:t>
      </w:r>
      <w:r>
        <w:fldChar w:fldCharType="end"/>
      </w:r>
    </w:p>
    <w:p w14:paraId="1956C00A" w14:textId="69A41E60" w:rsidR="00B86772" w:rsidRDefault="00B86772">
      <w:pPr>
        <w:pStyle w:val="TOC2"/>
        <w:rPr>
          <w:rFonts w:asciiTheme="minorHAnsi" w:eastAsiaTheme="minorEastAsia" w:hAnsiTheme="minorHAnsi" w:cstheme="minorBidi"/>
          <w:sz w:val="22"/>
          <w:szCs w:val="22"/>
          <w:lang w:val="en-US"/>
        </w:rPr>
      </w:pPr>
      <w:r w:rsidRPr="00AF7515">
        <w:rPr>
          <w:lang w:val="en-US"/>
        </w:rPr>
        <w:t>C.6.6</w:t>
      </w:r>
      <w:r>
        <w:rPr>
          <w:rFonts w:asciiTheme="minorHAnsi" w:eastAsiaTheme="minorEastAsia" w:hAnsiTheme="minorHAnsi" w:cstheme="minorBidi"/>
          <w:sz w:val="22"/>
          <w:szCs w:val="22"/>
          <w:lang w:val="en-US"/>
        </w:rPr>
        <w:tab/>
      </w:r>
      <w:r w:rsidRPr="00AF7515">
        <w:rPr>
          <w:lang w:val="en-US"/>
        </w:rPr>
        <w:t>Mission Control</w:t>
      </w:r>
      <w:r>
        <w:tab/>
      </w:r>
      <w:r>
        <w:fldChar w:fldCharType="begin"/>
      </w:r>
      <w:r>
        <w:instrText xml:space="preserve"> PAGEREF _Toc69269823 \h </w:instrText>
      </w:r>
      <w:r>
        <w:fldChar w:fldCharType="separate"/>
      </w:r>
      <w:r>
        <w:t>146</w:t>
      </w:r>
      <w:r>
        <w:fldChar w:fldCharType="end"/>
      </w:r>
    </w:p>
    <w:p w14:paraId="30120ACA" w14:textId="41BE2F43" w:rsidR="00B86772" w:rsidRDefault="00B86772">
      <w:pPr>
        <w:pStyle w:val="TOC3"/>
        <w:rPr>
          <w:rFonts w:asciiTheme="minorHAnsi" w:eastAsiaTheme="minorEastAsia" w:hAnsiTheme="minorHAnsi" w:cstheme="minorBidi"/>
          <w:sz w:val="22"/>
          <w:szCs w:val="22"/>
          <w:lang w:val="en-US"/>
        </w:rPr>
      </w:pPr>
      <w:r w:rsidRPr="00AF7515">
        <w:rPr>
          <w:lang w:val="en-US"/>
        </w:rPr>
        <w:t>C.6.6.1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_Toc69269824 \h </w:instrText>
      </w:r>
      <w:r>
        <w:fldChar w:fldCharType="separate"/>
      </w:r>
      <w:r>
        <w:t>146</w:t>
      </w:r>
      <w:r>
        <w:fldChar w:fldCharType="end"/>
      </w:r>
    </w:p>
    <w:p w14:paraId="3F34A1FA" w14:textId="0C252DB0" w:rsidR="00B86772" w:rsidRDefault="00B86772">
      <w:pPr>
        <w:pStyle w:val="TOC3"/>
        <w:rPr>
          <w:rFonts w:asciiTheme="minorHAnsi" w:eastAsiaTheme="minorEastAsia" w:hAnsiTheme="minorHAnsi" w:cstheme="minorBidi"/>
          <w:sz w:val="22"/>
          <w:szCs w:val="22"/>
          <w:lang w:val="en-US"/>
        </w:rPr>
      </w:pPr>
      <w:r w:rsidRPr="00AF7515">
        <w:rPr>
          <w:lang w:val="en-US"/>
        </w:rPr>
        <w:t>C.6.6.2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_Toc69269825 \h </w:instrText>
      </w:r>
      <w:r>
        <w:fldChar w:fldCharType="separate"/>
      </w:r>
      <w:r>
        <w:t>146</w:t>
      </w:r>
      <w:r>
        <w:fldChar w:fldCharType="end"/>
      </w:r>
    </w:p>
    <w:p w14:paraId="6136CF4E" w14:textId="330D9CB0" w:rsidR="00B86772" w:rsidRDefault="00B86772">
      <w:pPr>
        <w:pStyle w:val="TOC3"/>
        <w:rPr>
          <w:rFonts w:asciiTheme="minorHAnsi" w:eastAsiaTheme="minorEastAsia" w:hAnsiTheme="minorHAnsi" w:cstheme="minorBidi"/>
          <w:sz w:val="22"/>
          <w:szCs w:val="22"/>
          <w:lang w:val="en-US"/>
        </w:rPr>
      </w:pPr>
      <w:r w:rsidRPr="00AF7515">
        <w:rPr>
          <w:lang w:val="en-US"/>
        </w:rPr>
        <w:t>C.6.6.3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_Toc69269826 \h </w:instrText>
      </w:r>
      <w:r>
        <w:fldChar w:fldCharType="separate"/>
      </w:r>
      <w:r>
        <w:t>147</w:t>
      </w:r>
      <w:r>
        <w:fldChar w:fldCharType="end"/>
      </w:r>
    </w:p>
    <w:p w14:paraId="0EBBDB39" w14:textId="001FBD0C" w:rsidR="00B86772" w:rsidRDefault="00B86772">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_Toc69269827 \h </w:instrText>
      </w:r>
      <w:r>
        <w:fldChar w:fldCharType="separate"/>
      </w:r>
      <w:r>
        <w:t>147</w:t>
      </w:r>
      <w:r>
        <w:fldChar w:fldCharType="end"/>
      </w:r>
    </w:p>
    <w:p w14:paraId="57D5E529" w14:textId="1207D7D9" w:rsidR="00B86772" w:rsidRDefault="00B8677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_Toc69269828 \h </w:instrText>
      </w:r>
      <w:r>
        <w:fldChar w:fldCharType="separate"/>
      </w:r>
      <w:r>
        <w:t>147</w:t>
      </w:r>
      <w:r>
        <w:fldChar w:fldCharType="end"/>
      </w:r>
    </w:p>
    <w:p w14:paraId="43C52C5D" w14:textId="480B63AB" w:rsidR="00B86772" w:rsidRDefault="00B86772">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_Toc69269829 \h </w:instrText>
      </w:r>
      <w:r>
        <w:fldChar w:fldCharType="separate"/>
      </w:r>
      <w:r>
        <w:t>147</w:t>
      </w:r>
      <w:r>
        <w:fldChar w:fldCharType="end"/>
      </w:r>
    </w:p>
    <w:p w14:paraId="7E43B6C9" w14:textId="69ED44CB" w:rsidR="00B86772" w:rsidRDefault="00B86772">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_Toc69269830 \h </w:instrText>
      </w:r>
      <w:r>
        <w:fldChar w:fldCharType="separate"/>
      </w:r>
      <w:r>
        <w:t>147</w:t>
      </w:r>
      <w:r>
        <w:fldChar w:fldCharType="end"/>
      </w:r>
    </w:p>
    <w:p w14:paraId="06C83668" w14:textId="1CD900D3" w:rsidR="00B86772" w:rsidRDefault="00B86772">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_Toc69269831 \h </w:instrText>
      </w:r>
      <w:r>
        <w:fldChar w:fldCharType="separate"/>
      </w:r>
      <w:r>
        <w:t>147</w:t>
      </w:r>
      <w:r>
        <w:fldChar w:fldCharType="end"/>
      </w:r>
    </w:p>
    <w:p w14:paraId="49DBF126" w14:textId="663881B8" w:rsidR="00B86772" w:rsidRDefault="00B86772">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_Toc69269832 \h </w:instrText>
      </w:r>
      <w:r>
        <w:fldChar w:fldCharType="separate"/>
      </w:r>
      <w:r>
        <w:t>147</w:t>
      </w:r>
      <w:r>
        <w:fldChar w:fldCharType="end"/>
      </w:r>
    </w:p>
    <w:p w14:paraId="15BF0F95" w14:textId="37F1D0ED" w:rsidR="00B86772" w:rsidRDefault="00B86772">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_Toc69269833 \h </w:instrText>
      </w:r>
      <w:r>
        <w:fldChar w:fldCharType="separate"/>
      </w:r>
      <w:r>
        <w:t>147</w:t>
      </w:r>
      <w:r>
        <w:fldChar w:fldCharType="end"/>
      </w:r>
    </w:p>
    <w:p w14:paraId="5DC57343" w14:textId="7793F274" w:rsidR="00B86772" w:rsidRDefault="00B86772">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_Toc69269834 \h </w:instrText>
      </w:r>
      <w:r>
        <w:fldChar w:fldCharType="separate"/>
      </w:r>
      <w:r>
        <w:t>147</w:t>
      </w:r>
      <w:r>
        <w:fldChar w:fldCharType="end"/>
      </w:r>
    </w:p>
    <w:p w14:paraId="7AE3AAA7" w14:textId="31716572" w:rsidR="00B86772" w:rsidRDefault="00B86772">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_Toc69269835 \h </w:instrText>
      </w:r>
      <w:r>
        <w:fldChar w:fldCharType="separate"/>
      </w:r>
      <w:r>
        <w:t>147</w:t>
      </w:r>
      <w:r>
        <w:fldChar w:fldCharType="end"/>
      </w:r>
    </w:p>
    <w:p w14:paraId="0B16B64B" w14:textId="34BDAAF9" w:rsidR="00B86772" w:rsidRDefault="00B86772">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_Toc69269836 \h </w:instrText>
      </w:r>
      <w:r>
        <w:fldChar w:fldCharType="separate"/>
      </w:r>
      <w:r>
        <w:t>147</w:t>
      </w:r>
      <w:r>
        <w:fldChar w:fldCharType="end"/>
      </w:r>
    </w:p>
    <w:p w14:paraId="015C04D6" w14:textId="091BB9E3" w:rsidR="00B86772" w:rsidRDefault="00B86772">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_Toc69269837 \h </w:instrText>
      </w:r>
      <w:r>
        <w:fldChar w:fldCharType="separate"/>
      </w:r>
      <w:r>
        <w:t>148</w:t>
      </w:r>
      <w:r>
        <w:fldChar w:fldCharType="end"/>
      </w:r>
    </w:p>
    <w:p w14:paraId="423231F3" w14:textId="7F6EA4C6" w:rsidR="00B86772" w:rsidRDefault="00B8677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_Toc69269838 \h </w:instrText>
      </w:r>
      <w:r>
        <w:fldChar w:fldCharType="separate"/>
      </w:r>
      <w:r>
        <w:t>148</w:t>
      </w:r>
      <w:r>
        <w:fldChar w:fldCharType="end"/>
      </w:r>
    </w:p>
    <w:p w14:paraId="1AB31790" w14:textId="53FCDCC1" w:rsidR="00B86772" w:rsidRDefault="00B8677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_Toc69269839 \h </w:instrText>
      </w:r>
      <w:r>
        <w:fldChar w:fldCharType="separate"/>
      </w:r>
      <w:r>
        <w:t>148</w:t>
      </w:r>
      <w:r>
        <w:fldChar w:fldCharType="end"/>
      </w:r>
    </w:p>
    <w:p w14:paraId="639BBDE9" w14:textId="5B6774FF" w:rsidR="00B86772" w:rsidRDefault="00B86772">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_Toc69269840 \h </w:instrText>
      </w:r>
      <w:r>
        <w:fldChar w:fldCharType="separate"/>
      </w:r>
      <w:r>
        <w:t>148</w:t>
      </w:r>
      <w:r>
        <w:fldChar w:fldCharType="end"/>
      </w:r>
    </w:p>
    <w:p w14:paraId="68D1823D" w14:textId="34C4012C" w:rsidR="00B86772" w:rsidRDefault="00B86772">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_Toc69269841 \h </w:instrText>
      </w:r>
      <w:r>
        <w:fldChar w:fldCharType="separate"/>
      </w:r>
      <w:r>
        <w:t>148</w:t>
      </w:r>
      <w:r>
        <w:fldChar w:fldCharType="end"/>
      </w:r>
    </w:p>
    <w:p w14:paraId="487E3BE5" w14:textId="37EBF2FB" w:rsidR="00B86772" w:rsidRDefault="00B86772">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_Toc69269842 \h </w:instrText>
      </w:r>
      <w:r>
        <w:fldChar w:fldCharType="separate"/>
      </w:r>
      <w:r>
        <w:t>148</w:t>
      </w:r>
      <w:r>
        <w:fldChar w:fldCharType="end"/>
      </w:r>
    </w:p>
    <w:p w14:paraId="2DCCA2F3" w14:textId="63EC54CD" w:rsidR="00B86772" w:rsidRDefault="00B86772">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_Toc69269843 \h </w:instrText>
      </w:r>
      <w:r>
        <w:fldChar w:fldCharType="separate"/>
      </w:r>
      <w:r>
        <w:t>149</w:t>
      </w:r>
      <w:r>
        <w:fldChar w:fldCharType="end"/>
      </w:r>
    </w:p>
    <w:p w14:paraId="1E940731" w14:textId="5A6EA9D2" w:rsidR="00B86772" w:rsidRDefault="00B86772">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_Toc69269844 \h </w:instrText>
      </w:r>
      <w:r>
        <w:fldChar w:fldCharType="separate"/>
      </w:r>
      <w:r>
        <w:t>149</w:t>
      </w:r>
      <w:r>
        <w:fldChar w:fldCharType="end"/>
      </w:r>
    </w:p>
    <w:p w14:paraId="2FE49E25" w14:textId="56C25DCE" w:rsidR="00B86772" w:rsidRDefault="00B86772">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_Toc69269845 \h </w:instrText>
      </w:r>
      <w:r>
        <w:fldChar w:fldCharType="separate"/>
      </w:r>
      <w:r>
        <w:t>150</w:t>
      </w:r>
      <w:r>
        <w:fldChar w:fldCharType="end"/>
      </w:r>
    </w:p>
    <w:p w14:paraId="7093C5E2" w14:textId="0EFA88BE" w:rsidR="00B86772" w:rsidRDefault="00B86772">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_Toc69269846 \h </w:instrText>
      </w:r>
      <w:r>
        <w:fldChar w:fldCharType="separate"/>
      </w:r>
      <w:r>
        <w:t>150</w:t>
      </w:r>
      <w:r>
        <w:fldChar w:fldCharType="end"/>
      </w:r>
    </w:p>
    <w:p w14:paraId="701B6423" w14:textId="4E0D2C5F" w:rsidR="00B86772" w:rsidRDefault="00B86772">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_Toc69269847 \h </w:instrText>
      </w:r>
      <w:r>
        <w:fldChar w:fldCharType="separate"/>
      </w:r>
      <w:r>
        <w:t>150</w:t>
      </w:r>
      <w:r>
        <w:fldChar w:fldCharType="end"/>
      </w:r>
    </w:p>
    <w:p w14:paraId="65DD886D" w14:textId="118EB57F" w:rsidR="00B86772" w:rsidRDefault="00B86772">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_Toc69269848 \h </w:instrText>
      </w:r>
      <w:r>
        <w:fldChar w:fldCharType="separate"/>
      </w:r>
      <w:r>
        <w:t>150</w:t>
      </w:r>
      <w:r>
        <w:fldChar w:fldCharType="end"/>
      </w:r>
    </w:p>
    <w:p w14:paraId="7EC7A538" w14:textId="0AD6B5DE" w:rsidR="00B86772" w:rsidRDefault="00B86772">
      <w:pPr>
        <w:pStyle w:val="TOC1"/>
        <w:rPr>
          <w:rFonts w:asciiTheme="minorHAnsi" w:eastAsiaTheme="minorEastAsia" w:hAnsiTheme="minorHAnsi" w:cstheme="minorBidi"/>
          <w:szCs w:val="22"/>
          <w:lang w:val="en-US"/>
        </w:rPr>
      </w:pPr>
      <w:r>
        <w:lastRenderedPageBreak/>
        <w:t>E.5</w:t>
      </w:r>
      <w:r>
        <w:rPr>
          <w:rFonts w:asciiTheme="minorHAnsi" w:eastAsiaTheme="minorEastAsia" w:hAnsiTheme="minorHAnsi" w:cstheme="minorBidi"/>
          <w:szCs w:val="22"/>
          <w:lang w:val="en-US"/>
        </w:rPr>
        <w:tab/>
      </w:r>
      <w:r>
        <w:t>Verification</w:t>
      </w:r>
      <w:r>
        <w:tab/>
      </w:r>
      <w:r>
        <w:fldChar w:fldCharType="begin"/>
      </w:r>
      <w:r>
        <w:instrText xml:space="preserve"> PAGEREF _Toc69269849 \h </w:instrText>
      </w:r>
      <w:r>
        <w:fldChar w:fldCharType="separate"/>
      </w:r>
      <w:r>
        <w:t>151</w:t>
      </w:r>
      <w:r>
        <w:fldChar w:fldCharType="end"/>
      </w:r>
    </w:p>
    <w:p w14:paraId="4C1A5D90" w14:textId="5835758B" w:rsidR="00B86772" w:rsidRDefault="00B86772">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_Toc69269850 \h </w:instrText>
      </w:r>
      <w:r>
        <w:fldChar w:fldCharType="separate"/>
      </w:r>
      <w:r>
        <w:t>151</w:t>
      </w:r>
      <w:r>
        <w:fldChar w:fldCharType="end"/>
      </w:r>
    </w:p>
    <w:p w14:paraId="2A843FD8" w14:textId="2FEA8919" w:rsidR="00B86772" w:rsidRDefault="00B8677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_Toc69269851 \h </w:instrText>
      </w:r>
      <w:r>
        <w:fldChar w:fldCharType="separate"/>
      </w:r>
      <w:r>
        <w:t>151</w:t>
      </w:r>
      <w:r>
        <w:fldChar w:fldCharType="end"/>
      </w:r>
    </w:p>
    <w:p w14:paraId="2E9215D7" w14:textId="34331E74" w:rsidR="00B86772" w:rsidRDefault="00B8677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_Toc69269852 \h </w:instrText>
      </w:r>
      <w:r>
        <w:fldChar w:fldCharType="separate"/>
      </w:r>
      <w:r>
        <w:t>151</w:t>
      </w:r>
      <w:r>
        <w:fldChar w:fldCharType="end"/>
      </w:r>
    </w:p>
    <w:p w14:paraId="355CA0D0" w14:textId="66AA614B" w:rsidR="00B86772" w:rsidRDefault="00B8677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_Toc69269853 \h </w:instrText>
      </w:r>
      <w:r>
        <w:fldChar w:fldCharType="separate"/>
      </w:r>
      <w:r>
        <w:t>151</w:t>
      </w:r>
      <w:r>
        <w:fldChar w:fldCharType="end"/>
      </w:r>
    </w:p>
    <w:p w14:paraId="3D921EE2" w14:textId="218807EA" w:rsidR="00B86772" w:rsidRDefault="00B8677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_Toc69269854 \h </w:instrText>
      </w:r>
      <w:r>
        <w:fldChar w:fldCharType="separate"/>
      </w:r>
      <w:r>
        <w:t>152</w:t>
      </w:r>
      <w:r>
        <w:fldChar w:fldCharType="end"/>
      </w:r>
    </w:p>
    <w:p w14:paraId="29B79D58" w14:textId="58052304" w:rsidR="00B86772" w:rsidRDefault="00B86772">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_Toc69269855 \h </w:instrText>
      </w:r>
      <w:r>
        <w:fldChar w:fldCharType="separate"/>
      </w:r>
      <w:r>
        <w:t>152</w:t>
      </w:r>
      <w:r>
        <w:fldChar w:fldCharType="end"/>
      </w:r>
    </w:p>
    <w:p w14:paraId="041BF943" w14:textId="3AF1DC11" w:rsidR="00B86772" w:rsidRDefault="00B86772">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_Toc69269856 \h </w:instrText>
      </w:r>
      <w:r>
        <w:fldChar w:fldCharType="separate"/>
      </w:r>
      <w:r>
        <w:t>152</w:t>
      </w:r>
      <w:r>
        <w:fldChar w:fldCharType="end"/>
      </w:r>
    </w:p>
    <w:p w14:paraId="40362CF9" w14:textId="01B3E198" w:rsidR="00B86772" w:rsidRDefault="00B86772">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_Toc69269857 \h </w:instrText>
      </w:r>
      <w:r>
        <w:fldChar w:fldCharType="separate"/>
      </w:r>
      <w:r>
        <w:t>152</w:t>
      </w:r>
      <w:r>
        <w:fldChar w:fldCharType="end"/>
      </w:r>
    </w:p>
    <w:p w14:paraId="796817AF" w14:textId="09CADC6F" w:rsidR="00B86772" w:rsidRDefault="00B86772">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_Toc69269858 \h </w:instrText>
      </w:r>
      <w:r>
        <w:fldChar w:fldCharType="separate"/>
      </w:r>
      <w:r>
        <w:t>152</w:t>
      </w:r>
      <w:r>
        <w:fldChar w:fldCharType="end"/>
      </w:r>
    </w:p>
    <w:p w14:paraId="29617C80" w14:textId="50049100" w:rsidR="00B86772" w:rsidRDefault="00B86772">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_Toc69269859 \h </w:instrText>
      </w:r>
      <w:r>
        <w:fldChar w:fldCharType="separate"/>
      </w:r>
      <w:r>
        <w:t>152</w:t>
      </w:r>
      <w:r>
        <w:fldChar w:fldCharType="end"/>
      </w:r>
    </w:p>
    <w:p w14:paraId="1BF211F2" w14:textId="40D6D781" w:rsidR="00B86772" w:rsidRDefault="00B86772">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_Toc69269860 \h </w:instrText>
      </w:r>
      <w:r>
        <w:fldChar w:fldCharType="separate"/>
      </w:r>
      <w:r>
        <w:t>152</w:t>
      </w:r>
      <w:r>
        <w:fldChar w:fldCharType="end"/>
      </w:r>
    </w:p>
    <w:p w14:paraId="30A7236B" w14:textId="4F4F1636" w:rsidR="00B86772" w:rsidRDefault="00B86772">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_Toc69269861 \h </w:instrText>
      </w:r>
      <w:r>
        <w:fldChar w:fldCharType="separate"/>
      </w:r>
      <w:r>
        <w:t>153</w:t>
      </w:r>
      <w:r>
        <w:fldChar w:fldCharType="end"/>
      </w:r>
    </w:p>
    <w:p w14:paraId="170683AF" w14:textId="7DED46C6" w:rsidR="00B86772" w:rsidRDefault="00B86772">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_Toc69269862 \h </w:instrText>
      </w:r>
      <w:r>
        <w:fldChar w:fldCharType="separate"/>
      </w:r>
      <w:r>
        <w:t>153</w:t>
      </w:r>
      <w:r>
        <w:fldChar w:fldCharType="end"/>
      </w:r>
    </w:p>
    <w:p w14:paraId="6FF692CF" w14:textId="0FA9EC6E" w:rsidR="00B86772" w:rsidRDefault="00B86772">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_Toc69269863 \h </w:instrText>
      </w:r>
      <w:r>
        <w:fldChar w:fldCharType="separate"/>
      </w:r>
      <w:r>
        <w:t>153</w:t>
      </w:r>
      <w:r>
        <w:fldChar w:fldCharType="end"/>
      </w:r>
    </w:p>
    <w:p w14:paraId="616AFEEA" w14:textId="7FFBB859" w:rsidR="00B86772" w:rsidRDefault="00B86772">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_Toc69269864 \h </w:instrText>
      </w:r>
      <w:r>
        <w:fldChar w:fldCharType="separate"/>
      </w:r>
      <w:r>
        <w:t>154</w:t>
      </w:r>
      <w:r>
        <w:fldChar w:fldCharType="end"/>
      </w:r>
    </w:p>
    <w:p w14:paraId="60C2509D" w14:textId="1ECF70DB" w:rsidR="00B86772" w:rsidRDefault="00B86772">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_Toc69269865 \h </w:instrText>
      </w:r>
      <w:r>
        <w:fldChar w:fldCharType="separate"/>
      </w:r>
      <w:r>
        <w:t>154</w:t>
      </w:r>
      <w:r>
        <w:fldChar w:fldCharType="end"/>
      </w:r>
    </w:p>
    <w:p w14:paraId="199B8FAC" w14:textId="46E086B5" w:rsidR="00B86772" w:rsidRDefault="00B86772">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_Toc69269866 \h </w:instrText>
      </w:r>
      <w:r>
        <w:fldChar w:fldCharType="separate"/>
      </w:r>
      <w:r>
        <w:t>154</w:t>
      </w:r>
      <w:r>
        <w:fldChar w:fldCharType="end"/>
      </w:r>
    </w:p>
    <w:p w14:paraId="7FE37DE4" w14:textId="132391EC" w:rsidR="00B86772" w:rsidRDefault="00B86772">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_Toc69269867 \h </w:instrText>
      </w:r>
      <w:r>
        <w:fldChar w:fldCharType="separate"/>
      </w:r>
      <w:r>
        <w:t>155</w:t>
      </w:r>
      <w:r>
        <w:fldChar w:fldCharType="end"/>
      </w:r>
    </w:p>
    <w:p w14:paraId="55618DCF" w14:textId="67997FBF" w:rsidR="00B86772" w:rsidRDefault="00B86772">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_Toc69269868 \h </w:instrText>
      </w:r>
      <w:r>
        <w:fldChar w:fldCharType="separate"/>
      </w:r>
      <w:r>
        <w:t>155</w:t>
      </w:r>
      <w:r>
        <w:fldChar w:fldCharType="end"/>
      </w:r>
    </w:p>
    <w:p w14:paraId="1A8A3351" w14:textId="0035D1B7" w:rsidR="00B86772" w:rsidRDefault="00B8677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_Toc69269869 \h </w:instrText>
      </w:r>
      <w:r>
        <w:fldChar w:fldCharType="separate"/>
      </w:r>
      <w:r>
        <w:t>155</w:t>
      </w:r>
      <w:r>
        <w:fldChar w:fldCharType="end"/>
      </w:r>
    </w:p>
    <w:p w14:paraId="42DF5A3B" w14:textId="108E7A11" w:rsidR="00B86772" w:rsidRDefault="00B86772">
      <w:pPr>
        <w:pStyle w:val="TOC8"/>
        <w:rPr>
          <w:rFonts w:asciiTheme="minorHAnsi" w:eastAsiaTheme="minorEastAsia" w:hAnsiTheme="minorHAnsi" w:cstheme="minorBidi"/>
          <w:b w:val="0"/>
          <w:szCs w:val="22"/>
          <w:lang w:val="en-US"/>
        </w:rPr>
      </w:pPr>
      <w:r>
        <w:t>Annex H: Non-verified results</w:t>
      </w:r>
      <w:r>
        <w:tab/>
      </w:r>
      <w:r>
        <w:fldChar w:fldCharType="begin"/>
      </w:r>
      <w:r>
        <w:instrText xml:space="preserve"> PAGEREF _Toc69269870 \h </w:instrText>
      </w:r>
      <w:r>
        <w:fldChar w:fldCharType="separate"/>
      </w:r>
      <w:r>
        <w:t>155</w:t>
      </w:r>
      <w:r>
        <w:fldChar w:fldCharType="end"/>
      </w:r>
    </w:p>
    <w:p w14:paraId="0D955EEE" w14:textId="2BC4B524" w:rsidR="00B86772" w:rsidRDefault="00B86772">
      <w:pPr>
        <w:pStyle w:val="TOC1"/>
        <w:rPr>
          <w:rFonts w:asciiTheme="minorHAnsi" w:eastAsiaTheme="minorEastAsia" w:hAnsiTheme="minorHAnsi" w:cstheme="minorBidi"/>
          <w:szCs w:val="22"/>
          <w:lang w:val="en-US"/>
        </w:rPr>
      </w:pPr>
      <w:r>
        <w:t>H.1</w:t>
      </w:r>
      <w:r>
        <w:rPr>
          <w:rFonts w:asciiTheme="minorHAnsi" w:eastAsiaTheme="minorEastAsia" w:hAnsiTheme="minorHAnsi" w:cstheme="minorBidi"/>
          <w:szCs w:val="22"/>
          <w:lang w:val="en-US"/>
        </w:rPr>
        <w:tab/>
      </w:r>
      <w:r>
        <w:t>Introduction</w:t>
      </w:r>
      <w:r>
        <w:tab/>
      </w:r>
      <w:r>
        <w:fldChar w:fldCharType="begin"/>
      </w:r>
      <w:r>
        <w:instrText xml:space="preserve"> PAGEREF _Toc69269871 \h </w:instrText>
      </w:r>
      <w:r>
        <w:fldChar w:fldCharType="separate"/>
      </w:r>
      <w:r>
        <w:t>155</w:t>
      </w:r>
      <w:r>
        <w:fldChar w:fldCharType="end"/>
      </w:r>
    </w:p>
    <w:p w14:paraId="36678D9A" w14:textId="731F9C07" w:rsidR="00B86772" w:rsidRDefault="00B8677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_Toc69269872 \h </w:instrText>
      </w:r>
      <w:r>
        <w:fldChar w:fldCharType="separate"/>
      </w:r>
      <w:r>
        <w:t>155</w:t>
      </w:r>
      <w:r>
        <w:fldChar w:fldCharType="end"/>
      </w:r>
    </w:p>
    <w:p w14:paraId="0CF6F626" w14:textId="3DB02F2D"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9269451"/>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9269452"/>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9269453"/>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9269454"/>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9269455"/>
      <w:bookmarkEnd w:id="39"/>
      <w:r w:rsidRPr="004D3578">
        <w:lastRenderedPageBreak/>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69269456"/>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9269457"/>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0557BE80" w14:textId="0AC9C211" w:rsidR="009C032E" w:rsidRDefault="009C032E">
      <w:pPr>
        <w:pStyle w:val="EW"/>
        <w:rPr>
          <w:rFonts w:ascii="Courier New" w:hAnsi="Courier New"/>
        </w:rPr>
      </w:pPr>
      <w:r>
        <w:rPr>
          <w:rFonts w:ascii="Courier New" w:hAnsi="Courier New"/>
        </w:rPr>
        <w:t>MSE_Y</w:t>
      </w:r>
      <w:r>
        <w:rPr>
          <w:rFonts w:ascii="Courier New" w:hAnsi="Courier New"/>
        </w:rPr>
        <w:tab/>
      </w:r>
      <w:r w:rsidRPr="00B35A71">
        <w:t>Mean Square Error of luminance component</w:t>
      </w:r>
    </w:p>
    <w:p w14:paraId="58C8AB89" w14:textId="233CABA3" w:rsidR="00080512" w:rsidRDefault="00B064F0">
      <w:pPr>
        <w:pStyle w:val="EW"/>
      </w:pPr>
      <w:r w:rsidRPr="00882D8E">
        <w:rPr>
          <w:rFonts w:ascii="Courier New" w:hAnsi="Courier New"/>
        </w:rPr>
        <w:t>PSNRy</w:t>
      </w:r>
      <w:r w:rsidR="00080512" w:rsidRPr="004D3578">
        <w:tab/>
      </w:r>
      <w:r w:rsidRPr="00B064F0">
        <w:t>Peak-Signal to Noise Ratio of luminance component</w:t>
      </w:r>
    </w:p>
    <w:p w14:paraId="09954993" w14:textId="7A4DE429" w:rsidR="00B064F0" w:rsidRDefault="00B064F0">
      <w:pPr>
        <w:pStyle w:val="EW"/>
      </w:pPr>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MS_SSIM(I,I' )</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9269458"/>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lastRenderedPageBreak/>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9269459"/>
      <w:bookmarkEnd w:id="56"/>
      <w:r w:rsidRPr="004D3578">
        <w:lastRenderedPageBreak/>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9269460"/>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9269461"/>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69" w:name="_Toc55812939"/>
      <w:bookmarkStart w:id="70" w:name="_Toc49376963"/>
      <w:bookmarkStart w:id="71" w:name="_Toc41600559"/>
      <w:bookmarkStart w:id="72" w:name="_Toc69269462"/>
      <w:r w:rsidRPr="00882D8E">
        <w:t>4.3</w:t>
      </w:r>
      <w:r w:rsidRPr="00882D8E">
        <w:tab/>
        <w:t>VR Video Profiles</w:t>
      </w:r>
      <w:bookmarkEnd w:id="69"/>
      <w:bookmarkEnd w:id="70"/>
      <w:bookmarkEnd w:id="72"/>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3" w:name="_Toc55812940"/>
      <w:bookmarkStart w:id="74" w:name="_Toc49376964"/>
      <w:bookmarkStart w:id="75" w:name="_Toc69269463"/>
      <w:r>
        <w:t>4.4</w:t>
      </w:r>
      <w:r>
        <w:tab/>
      </w:r>
      <w:r w:rsidR="00741A68">
        <w:t>5G Media Streaming</w:t>
      </w:r>
      <w:bookmarkEnd w:id="71"/>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41600560"/>
      <w:bookmarkStart w:id="79" w:name="_Toc69269464"/>
      <w:r>
        <w:t>4.4.1</w:t>
      </w:r>
      <w:r>
        <w:tab/>
        <w:t>Introduction</w:t>
      </w:r>
      <w:bookmarkEnd w:id="76"/>
      <w:bookmarkEnd w:id="77"/>
      <w:bookmarkEnd w:id="79"/>
    </w:p>
    <w:p w14:paraId="549AEEB3" w14:textId="52EB91BF" w:rsidR="0018502A" w:rsidRDefault="00891226" w:rsidP="00891226">
      <w:r>
        <w:t>5G Media Streaming</w:t>
      </w:r>
      <w:bookmarkEnd w:id="78"/>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9269465"/>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9269466"/>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9269467"/>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9269468"/>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41600562"/>
      <w:bookmarkStart w:id="95" w:name="_Toc69269469"/>
      <w:r>
        <w:lastRenderedPageBreak/>
        <w:t>4.4.3</w:t>
      </w:r>
      <w:r>
        <w:tab/>
        <w:t>5GMS Uplink Streaming default profile</w:t>
      </w:r>
      <w:bookmarkEnd w:id="92"/>
      <w:bookmarkEnd w:id="93"/>
      <w:bookmarkEnd w:id="95"/>
    </w:p>
    <w:p w14:paraId="2825206C" w14:textId="77777777" w:rsidR="00DA47D1" w:rsidRDefault="00DA47D1" w:rsidP="00DA47D1">
      <w:pPr>
        <w:pStyle w:val="Heading4"/>
      </w:pPr>
      <w:bookmarkStart w:id="96" w:name="_Toc55812947"/>
      <w:bookmarkStart w:id="97" w:name="_Toc49376971"/>
      <w:bookmarkStart w:id="98" w:name="_Toc69269470"/>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9269471"/>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69269472"/>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9269473"/>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9269474"/>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9269475"/>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 w:name="_Toc55812953"/>
      <w:bookmarkStart w:id="116" w:name="_Toc49376977"/>
      <w:bookmarkStart w:id="117" w:name="_Toc69269476"/>
      <w:r w:rsidRPr="00882D8E">
        <w:t>4.4.5</w:t>
      </w:r>
      <w:r w:rsidRPr="00882D8E">
        <w:tab/>
        <w:t>5GMS Downlink 360 Virtual Reality (VR) profile</w:t>
      </w:r>
      <w:bookmarkEnd w:id="115"/>
      <w:bookmarkEnd w:id="116"/>
      <w:bookmarkEnd w:id="117"/>
    </w:p>
    <w:p w14:paraId="118216C3" w14:textId="77777777" w:rsidR="00DA47D1" w:rsidRPr="00882D8E" w:rsidRDefault="00DA47D1" w:rsidP="007D6C1B">
      <w:pPr>
        <w:pStyle w:val="Heading4"/>
      </w:pPr>
      <w:bookmarkStart w:id="118" w:name="_Toc55812954"/>
      <w:bookmarkStart w:id="119" w:name="_Toc49376978"/>
      <w:bookmarkStart w:id="120" w:name="_Toc69269477"/>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69269478"/>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69269479"/>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9269480"/>
      <w:r>
        <w:t>4.5</w:t>
      </w:r>
      <w:r>
        <w:tab/>
        <w:t>Multimedia Telephony Services over IMS</w:t>
      </w:r>
      <w:bookmarkEnd w:id="94"/>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9269481"/>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9269482"/>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9269483"/>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9269484"/>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9269485"/>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9269486"/>
      <w:r>
        <w:lastRenderedPageBreak/>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41600566"/>
      <w:bookmarkStart w:id="154" w:name="_Toc69269487"/>
      <w:r>
        <w:t>5</w:t>
      </w:r>
      <w:r>
        <w:tab/>
        <w:t xml:space="preserve">Test and </w:t>
      </w:r>
      <w:bookmarkEnd w:id="151"/>
      <w:r>
        <w:t>Characterization Framework for Video Codecs</w:t>
      </w:r>
      <w:bookmarkEnd w:id="152"/>
      <w:bookmarkEnd w:id="154"/>
    </w:p>
    <w:p w14:paraId="368D6088" w14:textId="77777777" w:rsidR="00984AFD" w:rsidRDefault="00984AFD" w:rsidP="00984AFD">
      <w:pPr>
        <w:pStyle w:val="Heading2"/>
      </w:pPr>
      <w:bookmarkStart w:id="155" w:name="_Toc49376989"/>
      <w:bookmarkStart w:id="156" w:name="_Toc55812965"/>
      <w:bookmarkStart w:id="157" w:name="_Toc69269488"/>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9269489"/>
      <w:r>
        <w:t>5.2</w:t>
      </w:r>
      <w:r>
        <w:tab/>
        <w:t>Reference Sequences</w:t>
      </w:r>
      <w:bookmarkEnd w:id="158"/>
      <w:bookmarkEnd w:id="159"/>
      <w:bookmarkEnd w:id="1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1" w:name="_Toc55812967"/>
      <w:bookmarkStart w:id="162" w:name="_Toc69269490"/>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63" w:name="_Toc55812968"/>
      <w:bookmarkStart w:id="164" w:name="_Toc49376992"/>
      <w:bookmarkStart w:id="165" w:name="_Toc69269491"/>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9269492"/>
      <w:r>
        <w:t>5.4.1</w:t>
      </w:r>
      <w:r>
        <w:tab/>
        <w:t>General</w:t>
      </w:r>
      <w:bookmarkEnd w:id="166"/>
      <w:bookmarkEnd w:id="167"/>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9269493"/>
      <w:r>
        <w:lastRenderedPageBreak/>
        <w:t>5.4.2</w:t>
      </w:r>
      <w:r>
        <w:tab/>
        <w:t>H.264/AVC</w:t>
      </w:r>
      <w:bookmarkEnd w:id="168"/>
      <w:bookmarkEnd w:id="16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70" w:name="_Toc55812971"/>
      <w:bookmarkStart w:id="171" w:name="_Toc69269494"/>
      <w:r w:rsidRPr="00882D8E">
        <w:t>5.4.3</w:t>
      </w:r>
      <w:r w:rsidRPr="00882D8E">
        <w:tab/>
        <w:t>H.265/HEVC</w:t>
      </w:r>
      <w:bookmarkEnd w:id="170"/>
      <w:bookmarkEnd w:id="17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72" w:name="_Toc62567309"/>
      <w:bookmarkStart w:id="173" w:name="_Toc55812972"/>
      <w:bookmarkStart w:id="174" w:name="_Toc69269495"/>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69269496"/>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8" w:name="_Toc62567311"/>
      <w:bookmarkStart w:id="179" w:name="_Toc55812974"/>
      <w:bookmarkStart w:id="180" w:name="_Toc69269497"/>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lastRenderedPageBreak/>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r w:rsidR="006E4F61">
        <w:t>u</w:t>
      </w:r>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3" w:name="_Toc55812975"/>
      <w:bookmarkStart w:id="184" w:name="_Toc69269498"/>
      <w:r w:rsidRPr="00882D8E">
        <w:t>5.5.3</w:t>
      </w:r>
      <w:r w:rsidRPr="00882D8E">
        <w:tab/>
        <w:t>HDR Metrics</w:t>
      </w:r>
      <w:bookmarkEnd w:id="183"/>
      <w:bookmarkEnd w:id="18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5" w:name="_Toc69269499"/>
      <w:r w:rsidRPr="00882D8E">
        <w:t>5.5.</w:t>
      </w:r>
      <w:r>
        <w:t>4</w:t>
      </w:r>
      <w:r w:rsidRPr="00882D8E">
        <w:tab/>
      </w:r>
      <w:r>
        <w:t>Anchor Tuple Metrics Reporting</w:t>
      </w:r>
      <w:bookmarkEnd w:id="185"/>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6" w:name="_Toc55812976"/>
      <w:bookmarkStart w:id="187" w:name="_Toc69269500"/>
      <w:r>
        <w:t>5.6</w:t>
      </w:r>
      <w:r>
        <w:tab/>
        <w:t>Tests</w:t>
      </w:r>
      <w:bookmarkEnd w:id="186"/>
      <w:bookmarkEnd w:id="18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lastRenderedPageBreak/>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8" w:name="_Toc55812977"/>
      <w:bookmarkStart w:id="189" w:name="_Toc69269501"/>
      <w:r>
        <w:t>5.7</w:t>
      </w:r>
      <w:r>
        <w:tab/>
        <w:t>Characterization</w:t>
      </w:r>
      <w:bookmarkEnd w:id="188"/>
      <w:bookmarkEnd w:id="18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153"/>
      <w:r>
        <w:t>[44].</w:t>
      </w:r>
    </w:p>
    <w:p w14:paraId="5DC1B924" w14:textId="77777777" w:rsidR="00792743" w:rsidRDefault="00792743" w:rsidP="00792743">
      <w:pPr>
        <w:pStyle w:val="Heading2"/>
      </w:pPr>
      <w:bookmarkStart w:id="190" w:name="_Toc69269502"/>
      <w:r>
        <w:lastRenderedPageBreak/>
        <w:t>5.8</w:t>
      </w:r>
      <w:r>
        <w:tab/>
        <w:t>Verification</w:t>
      </w:r>
      <w:bookmarkEnd w:id="190"/>
    </w:p>
    <w:p w14:paraId="6BE87C15" w14:textId="77777777" w:rsidR="00792743" w:rsidRDefault="00792743" w:rsidP="00792743">
      <w:pPr>
        <w:pStyle w:val="Heading3"/>
      </w:pPr>
      <w:bookmarkStart w:id="191" w:name="_Toc69269503"/>
      <w:r w:rsidRPr="00882D8E">
        <w:t>5.</w:t>
      </w:r>
      <w:r>
        <w:t>8</w:t>
      </w:r>
      <w:r w:rsidRPr="00882D8E">
        <w:t>.</w:t>
      </w:r>
      <w:r>
        <w:t>1</w:t>
      </w:r>
      <w:r w:rsidRPr="00882D8E">
        <w:tab/>
      </w:r>
      <w:r>
        <w:t>Principles</w:t>
      </w:r>
      <w:bookmarkEnd w:id="19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7777777"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uality metrics identical up to 2 decimal digits</w:t>
      </w:r>
    </w:p>
    <w:p w14:paraId="7788002F" w14:textId="77777777" w:rsidR="00792743" w:rsidRPr="007C520D" w:rsidRDefault="00792743" w:rsidP="00B35A71">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p>
    <w:p w14:paraId="377C15C4" w14:textId="77777777"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p>
    <w:p w14:paraId="2E5BE26F" w14:textId="77777777" w:rsidR="00792743" w:rsidRDefault="00792743" w:rsidP="00792743">
      <w:pPr>
        <w:pStyle w:val="Heading3"/>
      </w:pPr>
      <w:bookmarkStart w:id="192" w:name="_Toc69269504"/>
      <w:r>
        <w:t>5.8.2</w:t>
      </w:r>
      <w:r>
        <w:tab/>
        <w:t>Documentation</w:t>
      </w:r>
      <w:bookmarkEnd w:id="192"/>
    </w:p>
    <w:p w14:paraId="160A9B30" w14:textId="77777777"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p>
    <w:p w14:paraId="2FF03244" w14:textId="77777777" w:rsidR="00792743" w:rsidRDefault="00792743" w:rsidP="00792743">
      <w:pPr>
        <w:pStyle w:val="List"/>
        <w:numPr>
          <w:ilvl w:val="0"/>
          <w:numId w:val="13"/>
        </w:numPr>
        <w:rPr>
          <w:lang w:val="en-US"/>
        </w:rPr>
      </w:pPr>
      <w:r>
        <w:rPr>
          <w:lang w:val="en-US"/>
        </w:rPr>
        <w:t>an upload date</w:t>
      </w:r>
    </w:p>
    <w:p w14:paraId="2CC52C87" w14:textId="77777777" w:rsidR="00792743" w:rsidRDefault="00792743" w:rsidP="00792743">
      <w:pPr>
        <w:pStyle w:val="List"/>
        <w:numPr>
          <w:ilvl w:val="0"/>
          <w:numId w:val="13"/>
        </w:numPr>
        <w:rPr>
          <w:lang w:val="en-US"/>
        </w:rPr>
      </w:pPr>
      <w:r>
        <w:rPr>
          <w:lang w:val="en-US"/>
        </w:rPr>
        <w:t>the meeting when the data was uploaded</w:t>
      </w:r>
    </w:p>
    <w:p w14:paraId="2349F802" w14:textId="77777777" w:rsidR="00792743" w:rsidRDefault="00792743" w:rsidP="00792743">
      <w:pPr>
        <w:pStyle w:val="List"/>
        <w:numPr>
          <w:ilvl w:val="0"/>
          <w:numId w:val="13"/>
        </w:numPr>
        <w:rPr>
          <w:lang w:val="en-US"/>
        </w:rPr>
      </w:pPr>
      <w:r>
        <w:rPr>
          <w:lang w:val="en-US"/>
        </w:rPr>
        <w:t>verification information including</w:t>
      </w:r>
    </w:p>
    <w:p w14:paraId="67BC2AB5" w14:textId="77777777" w:rsidR="00792743" w:rsidRDefault="00792743" w:rsidP="00792743">
      <w:pPr>
        <w:pStyle w:val="List2"/>
        <w:rPr>
          <w:lang w:val="en-US"/>
        </w:rPr>
      </w:pPr>
      <w:r>
        <w:rPr>
          <w:lang w:val="en-US"/>
        </w:rPr>
        <w:t>- C</w:t>
      </w:r>
      <w:r w:rsidRPr="002006F3">
        <w:rPr>
          <w:lang w:val="en-US"/>
        </w:rPr>
        <w:t>ross-check</w:t>
      </w:r>
      <w:r>
        <w:rPr>
          <w:lang w:val="en-US"/>
        </w:rPr>
        <w:t xml:space="preserve"> S</w:t>
      </w:r>
      <w:r w:rsidRPr="002006F3">
        <w:rPr>
          <w:lang w:val="en-US"/>
        </w:rPr>
        <w:t xml:space="preserve">tatus: </w:t>
      </w:r>
    </w:p>
    <w:p w14:paraId="38BF549F" w14:textId="77777777" w:rsidR="00792743" w:rsidRDefault="00792743" w:rsidP="00792743">
      <w:pPr>
        <w:pStyle w:val="List3"/>
        <w:rPr>
          <w:lang w:val="en-US"/>
        </w:rPr>
      </w:pPr>
      <w:r>
        <w:rPr>
          <w:lang w:val="en-US"/>
        </w:rPr>
        <w:t xml:space="preserve">- </w:t>
      </w:r>
      <w:r w:rsidRPr="002006F3">
        <w:rPr>
          <w:lang w:val="en-US"/>
        </w:rPr>
        <w:t>successfu</w:t>
      </w:r>
      <w:r>
        <w:rPr>
          <w:lang w:val="en-US"/>
        </w:rPr>
        <w:t>l:  the cross-check was successful</w:t>
      </w:r>
    </w:p>
    <w:p w14:paraId="1F1E1CB3" w14:textId="77777777" w:rsidR="00792743" w:rsidRDefault="00792743" w:rsidP="00792743">
      <w:pPr>
        <w:pStyle w:val="List3"/>
        <w:rPr>
          <w:lang w:val="en-US"/>
        </w:rPr>
      </w:pPr>
      <w:r>
        <w:rPr>
          <w:lang w:val="en-US"/>
        </w:rPr>
        <w:t xml:space="preserve">- </w:t>
      </w:r>
      <w:r w:rsidRPr="002006F3">
        <w:rPr>
          <w:lang w:val="en-US"/>
        </w:rPr>
        <w:t>pending</w:t>
      </w:r>
      <w:r>
        <w:rPr>
          <w:lang w:val="en-US"/>
        </w:rPr>
        <w:t>: the cross-check is pending, but agreed to be done</w:t>
      </w:r>
    </w:p>
    <w:p w14:paraId="613FB6B3" w14:textId="77777777" w:rsidR="00792743" w:rsidRDefault="00792743" w:rsidP="00792743">
      <w:pPr>
        <w:pStyle w:val="List3"/>
        <w:rPr>
          <w:lang w:val="en-US"/>
        </w:rPr>
      </w:pPr>
      <w:r>
        <w:rPr>
          <w:lang w:val="en-US"/>
        </w:rPr>
        <w:t xml:space="preserve">- </w:t>
      </w:r>
      <w:r w:rsidRPr="002006F3">
        <w:rPr>
          <w:lang w:val="en-US"/>
        </w:rPr>
        <w:t>missing</w:t>
      </w:r>
      <w:r>
        <w:rPr>
          <w:lang w:val="en-US"/>
        </w:rPr>
        <w:t>: the cross-check is missing</w:t>
      </w:r>
    </w:p>
    <w:p w14:paraId="6450C94A" w14:textId="5F0DABE1" w:rsidR="00792743" w:rsidRDefault="00792743" w:rsidP="00B35A71">
      <w:pPr>
        <w:pStyle w:val="List3"/>
        <w:rPr>
          <w:lang w:val="en-US"/>
        </w:rPr>
      </w:pPr>
      <w:r>
        <w:rPr>
          <w:lang w:val="en-US"/>
        </w:rPr>
        <w:t xml:space="preserve">- failed: the cross-check was done, but was not </w:t>
      </w:r>
      <w:r w:rsidR="00F92CB1">
        <w:rPr>
          <w:lang w:val="en-US"/>
        </w:rPr>
        <w:t>successful</w:t>
      </w:r>
    </w:p>
    <w:p w14:paraId="0A471B0A" w14:textId="77777777" w:rsidR="00792743" w:rsidRDefault="00792743" w:rsidP="00792743">
      <w:pPr>
        <w:pStyle w:val="List2"/>
        <w:rPr>
          <w:lang w:val="en-US"/>
        </w:rPr>
      </w:pPr>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p>
    <w:p w14:paraId="64E50B79" w14:textId="77777777" w:rsidR="00792743" w:rsidRPr="002006F3" w:rsidRDefault="00792743" w:rsidP="00792743">
      <w:pPr>
        <w:pStyle w:val="List2"/>
        <w:rPr>
          <w:lang w:val="en-US"/>
        </w:rPr>
      </w:pPr>
      <w:r>
        <w:rPr>
          <w:lang w:val="en-US"/>
        </w:rPr>
        <w:t>- Verification reports:</w:t>
      </w:r>
    </w:p>
    <w:p w14:paraId="41F60DAE" w14:textId="77777777" w:rsidR="00792743" w:rsidRPr="00CB6270" w:rsidRDefault="00792743" w:rsidP="00792743">
      <w:pPr>
        <w:pStyle w:val="List3"/>
        <w:rPr>
          <w:lang w:val="en-US"/>
        </w:rPr>
      </w:pPr>
      <w:r w:rsidRPr="00CB6270">
        <w:rPr>
          <w:lang w:val="en-US"/>
        </w:rPr>
        <w:t>-</w:t>
      </w:r>
      <w:r w:rsidRPr="00CB6270">
        <w:rPr>
          <w:lang w:val="en-US"/>
        </w:rPr>
        <w:tab/>
        <w:t>an upload date</w:t>
      </w:r>
    </w:p>
    <w:p w14:paraId="17779532" w14:textId="77777777" w:rsidR="00792743" w:rsidRDefault="00792743" w:rsidP="00792743">
      <w:pPr>
        <w:pStyle w:val="List3"/>
        <w:rPr>
          <w:lang w:val="en-US"/>
        </w:rPr>
      </w:pPr>
      <w:r w:rsidRPr="00CB6270">
        <w:rPr>
          <w:lang w:val="en-US"/>
        </w:rPr>
        <w:t>-</w:t>
      </w:r>
      <w:r w:rsidRPr="00CB6270">
        <w:rPr>
          <w:lang w:val="en-US"/>
        </w:rPr>
        <w:tab/>
        <w:t>the meeting when the data was uploaded</w:t>
      </w:r>
    </w:p>
    <w:p w14:paraId="61A34F7E" w14:textId="77777777" w:rsidR="00792743" w:rsidRDefault="00792743" w:rsidP="00792743">
      <w:pPr>
        <w:pStyle w:val="List3"/>
        <w:rPr>
          <w:lang w:val="en-US"/>
        </w:rPr>
      </w:pPr>
      <w:r>
        <w:rPr>
          <w:lang w:val="en-US"/>
        </w:rPr>
        <w:t>-</w:t>
      </w:r>
      <w:r>
        <w:rPr>
          <w:lang w:val="en-US"/>
        </w:rPr>
        <w:tab/>
        <w:t>the status of the verification for anchor bitstream (true, false, unknown) and reconstruction (true, false, unknown)</w:t>
      </w:r>
    </w:p>
    <w:p w14:paraId="512D74AE" w14:textId="77777777" w:rsidR="00792743" w:rsidRPr="002006F3" w:rsidRDefault="00792743" w:rsidP="00B35A71">
      <w:pPr>
        <w:pStyle w:val="List3"/>
        <w:rPr>
          <w:lang w:val="en-US"/>
        </w:rPr>
      </w:pPr>
      <w:r>
        <w:rPr>
          <w:lang w:val="en-US"/>
        </w:rPr>
        <w:t xml:space="preserve">- </w:t>
      </w:r>
      <w:r>
        <w:rPr>
          <w:lang w:val="en-US"/>
        </w:rPr>
        <w:tab/>
        <w:t>reference to a verification report</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3" w:name="_Toc41600571"/>
      <w:bookmarkStart w:id="194" w:name="_Toc55812978"/>
      <w:bookmarkStart w:id="195" w:name="_Toc49376993"/>
      <w:bookmarkStart w:id="196" w:name="_Toc69269505"/>
      <w:r>
        <w:t>6</w:t>
      </w:r>
      <w:r>
        <w:tab/>
        <w:t>Relevant Scenarios</w:t>
      </w:r>
      <w:bookmarkEnd w:id="193"/>
      <w:bookmarkEnd w:id="194"/>
      <w:bookmarkEnd w:id="195"/>
      <w:bookmarkEnd w:id="196"/>
    </w:p>
    <w:p w14:paraId="321F3ADB" w14:textId="77777777" w:rsidR="000E52A9" w:rsidRDefault="000E52A9" w:rsidP="000E52A9">
      <w:pPr>
        <w:pStyle w:val="Heading2"/>
      </w:pPr>
      <w:bookmarkStart w:id="197" w:name="_Toc41600572"/>
      <w:bookmarkStart w:id="198" w:name="_Toc55812979"/>
      <w:bookmarkStart w:id="199" w:name="_Toc49376994"/>
      <w:bookmarkStart w:id="200" w:name="_Toc69269506"/>
      <w:r>
        <w:t>6.1</w:t>
      </w:r>
      <w:r>
        <w:tab/>
        <w:t>Introduction</w:t>
      </w:r>
      <w:bookmarkEnd w:id="197"/>
      <w:bookmarkEnd w:id="198"/>
      <w:bookmarkEnd w:id="199"/>
      <w:bookmarkEnd w:id="200"/>
    </w:p>
    <w:p w14:paraId="7321AC50" w14:textId="77777777" w:rsidR="000E52A9" w:rsidRDefault="000E52A9" w:rsidP="000E52A9">
      <w:bookmarkStart w:id="201" w:name="_Toc41600573"/>
      <w:bookmarkStart w:id="202" w:name="_Toc55812980"/>
      <w:bookmarkStart w:id="20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lastRenderedPageBreak/>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4" w:name="_Toc69269507"/>
      <w:r>
        <w:t>6.2</w:t>
      </w:r>
      <w:r>
        <w:tab/>
        <w:t>Scenario 1: Full HD Streaming</w:t>
      </w:r>
      <w:bookmarkEnd w:id="201"/>
      <w:bookmarkEnd w:id="202"/>
      <w:bookmarkEnd w:id="203"/>
      <w:bookmarkEnd w:id="204"/>
    </w:p>
    <w:p w14:paraId="696E5536" w14:textId="77777777" w:rsidR="000E52A9" w:rsidRDefault="000E52A9" w:rsidP="000E52A9">
      <w:pPr>
        <w:pStyle w:val="Heading3"/>
      </w:pPr>
      <w:bookmarkStart w:id="205" w:name="_Toc41600574"/>
      <w:bookmarkStart w:id="206" w:name="_Toc55812981"/>
      <w:bookmarkStart w:id="207" w:name="_Toc49376996"/>
      <w:bookmarkStart w:id="208" w:name="_Toc69269508"/>
      <w:r>
        <w:t>6.2.1</w:t>
      </w:r>
      <w:r>
        <w:tab/>
        <w:t>Motivation</w:t>
      </w:r>
      <w:bookmarkEnd w:id="205"/>
      <w:bookmarkEnd w:id="206"/>
      <w:bookmarkEnd w:id="207"/>
      <w:bookmarkEnd w:id="20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9" w:name="_Toc41600575"/>
      <w:bookmarkStart w:id="210" w:name="_Toc55812982"/>
      <w:bookmarkStart w:id="211" w:name="_Toc49376997"/>
      <w:bookmarkStart w:id="212" w:name="_Toc69269509"/>
      <w:r>
        <w:t>6.2.2</w:t>
      </w:r>
      <w:r>
        <w:tab/>
        <w:t>Description of the Anticipated Application</w:t>
      </w:r>
      <w:bookmarkEnd w:id="209"/>
      <w:bookmarkEnd w:id="210"/>
      <w:bookmarkEnd w:id="211"/>
      <w:bookmarkEnd w:id="212"/>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lastRenderedPageBreak/>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3" w:name="_Toc41600576"/>
      <w:bookmarkStart w:id="214" w:name="_Toc55812983"/>
      <w:bookmarkStart w:id="215" w:name="_Toc49376998"/>
      <w:bookmarkStart w:id="216" w:name="_Toc69269510"/>
      <w:r>
        <w:t>6.2.3</w:t>
      </w:r>
      <w:r>
        <w:tab/>
        <w:t>Source Format Properties</w:t>
      </w:r>
      <w:bookmarkEnd w:id="213"/>
      <w:bookmarkEnd w:id="214"/>
      <w:bookmarkEnd w:id="215"/>
      <w:bookmarkEnd w:id="21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7" w:name="_Toc41600577"/>
      <w:bookmarkStart w:id="218" w:name="_Toc55812984"/>
      <w:bookmarkStart w:id="219" w:name="_Toc49376999"/>
      <w:bookmarkStart w:id="220" w:name="_Toc69269511"/>
      <w:r>
        <w:t>6.2.4</w:t>
      </w:r>
      <w:r>
        <w:tab/>
        <w:t>Encoding and Decoding Constraints</w:t>
      </w:r>
      <w:bookmarkEnd w:id="217"/>
      <w:bookmarkEnd w:id="218"/>
      <w:bookmarkEnd w:id="219"/>
      <w:bookmarkEnd w:id="22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21" w:name="_Hlk36584825"/>
            <w:r w:rsidRPr="00882D8E">
              <w:rPr>
                <w:lang w:val="en-US"/>
              </w:rPr>
              <w:t>QP for example [23, 25, 28, 31</w:t>
            </w:r>
            <w:bookmarkEnd w:id="221"/>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22" w:name="_Toc41600578"/>
      <w:bookmarkStart w:id="223" w:name="_Toc55812985"/>
      <w:bookmarkStart w:id="224" w:name="_Toc49377000"/>
      <w:bookmarkStart w:id="225" w:name="_Toc69269512"/>
      <w:r>
        <w:t>6.2.5</w:t>
      </w:r>
      <w:r>
        <w:tab/>
        <w:t>Performance Metrics</w:t>
      </w:r>
      <w:bookmarkEnd w:id="222"/>
      <w:bookmarkEnd w:id="223"/>
      <w:bookmarkEnd w:id="224"/>
      <w:bookmarkEnd w:id="225"/>
    </w:p>
    <w:p w14:paraId="76F068BC" w14:textId="1D6D4706" w:rsidR="003F2C37" w:rsidRDefault="003F2C37" w:rsidP="003F2C37">
      <w:bookmarkStart w:id="226" w:name="_Toc41600579"/>
      <w:bookmarkStart w:id="227" w:name="_Toc55812986"/>
      <w:bookmarkStart w:id="228" w:name="_Toc49377001"/>
      <w:r>
        <w:t>All metrics as defined in clause 5.5 apply.</w:t>
      </w:r>
      <w:r w:rsidR="00E806F6">
        <w:t xml:space="preserve"> </w:t>
      </w:r>
    </w:p>
    <w:p w14:paraId="7FEEDBC5" w14:textId="77777777" w:rsidR="003F2C37" w:rsidRDefault="003F2C37" w:rsidP="003F2C37">
      <w:pPr>
        <w:pStyle w:val="Heading3"/>
      </w:pPr>
      <w:bookmarkStart w:id="229" w:name="_Toc69269513"/>
      <w:r>
        <w:t>6.2.6</w:t>
      </w:r>
      <w:r>
        <w:tab/>
        <w:t>Interoperability Considerations</w:t>
      </w:r>
      <w:bookmarkEnd w:id="226"/>
      <w:bookmarkEnd w:id="227"/>
      <w:bookmarkEnd w:id="228"/>
      <w:bookmarkEnd w:id="22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0" w:name="_Toc49377002"/>
      <w:bookmarkStart w:id="231" w:name="_Toc41600583"/>
      <w:bookmarkStart w:id="232" w:name="_Toc49377005"/>
      <w:bookmarkStart w:id="233" w:name="_Toc69269514"/>
      <w:r>
        <w:t>6.2.7</w:t>
      </w:r>
      <w:r>
        <w:tab/>
        <w:t>Reference Sequences</w:t>
      </w:r>
      <w:bookmarkEnd w:id="230"/>
      <w:bookmarkEnd w:id="233"/>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4" w:name="_Toc41600587"/>
            <w:bookmarkStart w:id="235" w:name="_Toc49377009"/>
            <w:bookmarkEnd w:id="231"/>
            <w:bookmarkEnd w:id="23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236" w:name="_Toc69269515"/>
      <w:r>
        <w:t>6.2.8</w:t>
      </w:r>
      <w:r>
        <w:tab/>
        <w:t>Anchor Definition</w:t>
      </w:r>
      <w:bookmarkEnd w:id="236"/>
    </w:p>
    <w:p w14:paraId="77CA284D" w14:textId="77777777" w:rsidR="00F279A4" w:rsidRDefault="00F279A4" w:rsidP="00F279A4">
      <w:pPr>
        <w:pStyle w:val="Heading4"/>
      </w:pPr>
      <w:bookmarkStart w:id="237" w:name="_Toc41600584"/>
      <w:bookmarkStart w:id="238" w:name="_Toc55812991"/>
      <w:bookmarkStart w:id="239" w:name="_Toc49377006"/>
      <w:bookmarkStart w:id="240" w:name="_Toc69269516"/>
      <w:r>
        <w:t>6.2.8.1</w:t>
      </w:r>
      <w:r>
        <w:tab/>
        <w:t>Overview</w:t>
      </w:r>
      <w:bookmarkEnd w:id="237"/>
      <w:bookmarkEnd w:id="238"/>
      <w:bookmarkEnd w:id="239"/>
      <w:bookmarkEnd w:id="240"/>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1" w:name="_Toc41600585"/>
      <w:bookmarkStart w:id="242" w:name="_Toc55812992"/>
      <w:bookmarkStart w:id="243" w:name="_Toc49377007"/>
      <w:bookmarkStart w:id="244" w:name="_Toc69269517"/>
      <w:r>
        <w:t>6.2.8.2</w:t>
      </w:r>
      <w:r>
        <w:tab/>
      </w:r>
      <w:bookmarkEnd w:id="241"/>
      <w:bookmarkEnd w:id="242"/>
      <w:r>
        <w:t xml:space="preserve">H.264/AVC </w:t>
      </w:r>
      <w:bookmarkEnd w:id="243"/>
      <w:r>
        <w:t>Anchors</w:t>
      </w:r>
      <w:bookmarkStart w:id="245" w:name="_Toc41600586"/>
      <w:bookmarkStart w:id="246" w:name="_Toc55812993"/>
      <w:bookmarkEnd w:id="244"/>
    </w:p>
    <w:p w14:paraId="2449E673" w14:textId="77777777" w:rsidR="00F279A4" w:rsidRDefault="00F279A4" w:rsidP="00F279A4">
      <w:pPr>
        <w:pStyle w:val="Heading5"/>
      </w:pPr>
      <w:bookmarkStart w:id="247" w:name="_Toc49377008"/>
      <w:bookmarkStart w:id="248" w:name="_Toc69269518"/>
      <w:r>
        <w:t>6.2.8.2.1</w:t>
      </w:r>
      <w:r>
        <w:tab/>
        <w:t>Overview</w:t>
      </w:r>
      <w:bookmarkEnd w:id="248"/>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249" w:name="_Toc69269519"/>
      <w:r>
        <w:t>6.2.8.2.2</w:t>
      </w:r>
      <w:r>
        <w:tab/>
      </w:r>
      <w:r w:rsidR="00D370FD">
        <w:t>JM-01</w:t>
      </w:r>
      <w:bookmarkEnd w:id="249"/>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50" w:name="_Toc69269520"/>
      <w:bookmarkEnd w:id="245"/>
      <w:bookmarkEnd w:id="246"/>
      <w:r>
        <w:lastRenderedPageBreak/>
        <w:t>6.2.8.3</w:t>
      </w:r>
      <w:r>
        <w:tab/>
        <w:t xml:space="preserve">H.265/HEVC </w:t>
      </w:r>
      <w:bookmarkEnd w:id="247"/>
      <w:r>
        <w:t>Anchors</w:t>
      </w:r>
      <w:bookmarkEnd w:id="250"/>
    </w:p>
    <w:p w14:paraId="7879DFA4" w14:textId="1B5B15D1" w:rsidR="007D5411" w:rsidRDefault="007D5411" w:rsidP="007D5411">
      <w:pPr>
        <w:pStyle w:val="Heading5"/>
      </w:pPr>
      <w:bookmarkStart w:id="251" w:name="_Toc69269521"/>
      <w:r>
        <w:t>6.2.8.</w:t>
      </w:r>
      <w:r w:rsidR="00121109">
        <w:t>3</w:t>
      </w:r>
      <w:r>
        <w:t>.1</w:t>
      </w:r>
      <w:r>
        <w:tab/>
        <w:t>Overview</w:t>
      </w:r>
      <w:bookmarkEnd w:id="251"/>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52" w:name="_Toc69269522"/>
      <w:r>
        <w:t>6.2.8.3.2</w:t>
      </w:r>
      <w:r>
        <w:tab/>
      </w:r>
      <w:r w:rsidR="00D370FD">
        <w:t>HM-0x</w:t>
      </w:r>
      <w:bookmarkEnd w:id="252"/>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3" w:name="_Toc69269523"/>
      <w:r>
        <w:t>6.2.9</w:t>
      </w:r>
      <w:r>
        <w:tab/>
      </w:r>
      <w:bookmarkEnd w:id="234"/>
      <w:bookmarkEnd w:id="235"/>
      <w:r>
        <w:t xml:space="preserve">Anchor </w:t>
      </w:r>
      <w:r w:rsidR="008D1A7B">
        <w:t>Results</w:t>
      </w:r>
      <w:bookmarkEnd w:id="253"/>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4" w:name="_Toc41600588"/>
      <w:bookmarkStart w:id="255" w:name="_Toc55812995"/>
      <w:bookmarkStart w:id="256" w:name="_Toc49377010"/>
      <w:bookmarkStart w:id="257" w:name="_Toc69269524"/>
      <w:r>
        <w:t>6.2.10</w:t>
      </w:r>
      <w:r>
        <w:tab/>
        <w:t>Additional Information</w:t>
      </w:r>
      <w:bookmarkEnd w:id="254"/>
      <w:bookmarkEnd w:id="255"/>
      <w:bookmarkEnd w:id="256"/>
      <w:r>
        <w:t xml:space="preserve"> and Performance Data</w:t>
      </w:r>
      <w:bookmarkEnd w:id="257"/>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8" w:name="_Toc41600589"/>
      <w:bookmarkStart w:id="259" w:name="_Toc55812996"/>
      <w:bookmarkStart w:id="260" w:name="_Toc49377011"/>
      <w:bookmarkStart w:id="261" w:name="_Toc69269525"/>
      <w:r>
        <w:t>6.3</w:t>
      </w:r>
      <w:r>
        <w:tab/>
      </w:r>
      <w:r w:rsidR="005C68FF" w:rsidRPr="005C68FF">
        <w:t>Scenario 2: 4K-TV</w:t>
      </w:r>
      <w:bookmarkEnd w:id="258"/>
      <w:bookmarkEnd w:id="259"/>
      <w:bookmarkEnd w:id="260"/>
      <w:bookmarkEnd w:id="261"/>
    </w:p>
    <w:p w14:paraId="17136405" w14:textId="25D71381" w:rsidR="00A81680" w:rsidRDefault="00A81680" w:rsidP="00A81680">
      <w:pPr>
        <w:pStyle w:val="Heading3"/>
      </w:pPr>
      <w:bookmarkStart w:id="262" w:name="_Toc41600590"/>
      <w:bookmarkStart w:id="263" w:name="_Toc55812997"/>
      <w:bookmarkStart w:id="264" w:name="_Toc49377012"/>
      <w:bookmarkStart w:id="265" w:name="_Toc69269526"/>
      <w:r>
        <w:t>6.</w:t>
      </w:r>
      <w:r w:rsidR="009E231B">
        <w:t>3</w:t>
      </w:r>
      <w:r>
        <w:t>.1</w:t>
      </w:r>
      <w:r>
        <w:tab/>
        <w:t>Motivation</w:t>
      </w:r>
      <w:bookmarkEnd w:id="262"/>
      <w:bookmarkEnd w:id="263"/>
      <w:bookmarkEnd w:id="264"/>
      <w:bookmarkEnd w:id="26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6" w:name="_Toc41600591"/>
      <w:bookmarkStart w:id="267" w:name="_Toc55812998"/>
      <w:bookmarkStart w:id="268" w:name="_Toc49377013"/>
      <w:bookmarkStart w:id="269" w:name="_Toc69269527"/>
      <w:r>
        <w:t>6.</w:t>
      </w:r>
      <w:r w:rsidR="00F474EC">
        <w:t>3</w:t>
      </w:r>
      <w:r>
        <w:t>.2</w:t>
      </w:r>
      <w:r>
        <w:tab/>
        <w:t>Description of the Anticipated Application</w:t>
      </w:r>
      <w:bookmarkEnd w:id="266"/>
      <w:bookmarkEnd w:id="267"/>
      <w:bookmarkEnd w:id="268"/>
      <w:bookmarkEnd w:id="269"/>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lastRenderedPageBreak/>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0" w:name="_Toc41600592"/>
      <w:bookmarkStart w:id="271" w:name="_Toc55812999"/>
      <w:bookmarkStart w:id="272" w:name="_Toc49377014"/>
      <w:bookmarkStart w:id="273" w:name="_Toc69269528"/>
      <w:r>
        <w:t>6.</w:t>
      </w:r>
      <w:r w:rsidR="009E231B">
        <w:t>3</w:t>
      </w:r>
      <w:r>
        <w:t>.3</w:t>
      </w:r>
      <w:r>
        <w:tab/>
      </w:r>
      <w:bookmarkStart w:id="274" w:name="_Hlk40365089"/>
      <w:r>
        <w:t>Source Format Properties</w:t>
      </w:r>
      <w:bookmarkEnd w:id="270"/>
      <w:bookmarkEnd w:id="271"/>
      <w:bookmarkEnd w:id="272"/>
      <w:bookmarkEnd w:id="27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4"/>
    <w:p w14:paraId="7FA824C6" w14:textId="4A864F3B" w:rsidR="00A81680" w:rsidRDefault="005B17A4" w:rsidP="005B17A4">
      <w:pPr>
        <w:pStyle w:val="NO"/>
      </w:pPr>
      <w:r w:rsidRPr="005B17A4">
        <w:lastRenderedPageBreak/>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5" w:name="_Toc55813000"/>
      <w:bookmarkStart w:id="276" w:name="_Toc49377015"/>
      <w:bookmarkStart w:id="277" w:name="_Toc69269529"/>
      <w:r>
        <w:t>6.</w:t>
      </w:r>
      <w:r w:rsidR="009E231B">
        <w:t>3</w:t>
      </w:r>
      <w:r>
        <w:t>.4</w:t>
      </w:r>
      <w:r>
        <w:tab/>
        <w:t>Encoding and Decoding Constraints</w:t>
      </w:r>
      <w:bookmarkEnd w:id="275"/>
      <w:bookmarkEnd w:id="276"/>
      <w:bookmarkEnd w:id="27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8" w:name="_Toc41600593"/>
      <w:bookmarkStart w:id="279" w:name="_Toc55813001"/>
      <w:bookmarkStart w:id="280" w:name="_Toc49377016"/>
      <w:bookmarkStart w:id="281" w:name="_Toc69269530"/>
      <w:r>
        <w:t>6.</w:t>
      </w:r>
      <w:r w:rsidR="00436F0F">
        <w:t>3</w:t>
      </w:r>
      <w:r>
        <w:t>.5</w:t>
      </w:r>
      <w:r>
        <w:tab/>
        <w:t>Performance Metrics</w:t>
      </w:r>
      <w:bookmarkEnd w:id="278"/>
      <w:bookmarkEnd w:id="279"/>
      <w:bookmarkEnd w:id="280"/>
      <w:bookmarkEnd w:id="281"/>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2" w:name="_Toc41600594"/>
      <w:bookmarkStart w:id="283" w:name="_Toc55813002"/>
      <w:bookmarkStart w:id="284" w:name="_Toc49377017"/>
      <w:bookmarkStart w:id="285" w:name="_Toc69269531"/>
      <w:r>
        <w:t>6.</w:t>
      </w:r>
      <w:r w:rsidR="00A12856">
        <w:t>3</w:t>
      </w:r>
      <w:r>
        <w:t>.6</w:t>
      </w:r>
      <w:r>
        <w:tab/>
        <w:t>Interoperability Considerations</w:t>
      </w:r>
      <w:bookmarkEnd w:id="282"/>
      <w:bookmarkEnd w:id="283"/>
      <w:bookmarkEnd w:id="284"/>
      <w:bookmarkEnd w:id="28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6" w:name="_Toc41600595"/>
      <w:bookmarkStart w:id="287" w:name="_Toc49377018"/>
      <w:bookmarkStart w:id="288" w:name="_Toc69269532"/>
      <w:r>
        <w:t>6.</w:t>
      </w:r>
      <w:r w:rsidR="00335EFB">
        <w:t>3</w:t>
      </w:r>
      <w:r>
        <w:t>.7</w:t>
      </w:r>
      <w:r>
        <w:tab/>
        <w:t>Reference Sequences</w:t>
      </w:r>
      <w:bookmarkEnd w:id="286"/>
      <w:bookmarkEnd w:id="287"/>
      <w:bookmarkEnd w:id="288"/>
    </w:p>
    <w:p w14:paraId="413D62CA" w14:textId="3D4F4F88" w:rsidR="00BC5903" w:rsidRDefault="00BC5903" w:rsidP="00BC5903">
      <w:bookmarkStart w:id="289" w:name="_Hlk56115431"/>
      <w:bookmarkStart w:id="290" w:name="_Toc41600596"/>
      <w:bookmarkStart w:id="29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2" w:name="_Toc69269533"/>
      <w:bookmarkEnd w:id="289"/>
      <w:r>
        <w:t>6.</w:t>
      </w:r>
      <w:r w:rsidR="00C27FB8">
        <w:t>3</w:t>
      </w:r>
      <w:r>
        <w:t>.8</w:t>
      </w:r>
      <w:r>
        <w:tab/>
      </w:r>
      <w:bookmarkEnd w:id="290"/>
      <w:bookmarkEnd w:id="291"/>
      <w:r>
        <w:t>Anchor Definition</w:t>
      </w:r>
      <w:bookmarkEnd w:id="292"/>
    </w:p>
    <w:p w14:paraId="10DE3E3E" w14:textId="78010CA6" w:rsidR="00A81680" w:rsidRDefault="00A81680" w:rsidP="00A81680">
      <w:pPr>
        <w:pStyle w:val="Heading4"/>
      </w:pPr>
      <w:bookmarkStart w:id="293" w:name="_Toc41600597"/>
      <w:bookmarkStart w:id="294" w:name="_Toc49377020"/>
      <w:bookmarkStart w:id="295" w:name="_Toc69269534"/>
      <w:r>
        <w:t>6.</w:t>
      </w:r>
      <w:r w:rsidR="007E65B1">
        <w:t>3</w:t>
      </w:r>
      <w:r>
        <w:t>.8.1</w:t>
      </w:r>
      <w:r>
        <w:tab/>
        <w:t>Overview</w:t>
      </w:r>
      <w:bookmarkEnd w:id="293"/>
      <w:bookmarkEnd w:id="294"/>
      <w:bookmarkEnd w:id="295"/>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296" w:name="_Toc41600598"/>
      <w:bookmarkStart w:id="297" w:name="_Toc55813006"/>
      <w:bookmarkStart w:id="298" w:name="_Toc49377021"/>
      <w:bookmarkStart w:id="299" w:name="_Toc69269535"/>
      <w:r>
        <w:t>6.</w:t>
      </w:r>
      <w:r w:rsidR="007E65B1">
        <w:t>3</w:t>
      </w:r>
      <w:r>
        <w:t>.8.2</w:t>
      </w:r>
      <w:r>
        <w:tab/>
        <w:t>H.264/AVC Anchors</w:t>
      </w:r>
      <w:bookmarkEnd w:id="29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0" w:name="_Toc41600600"/>
      <w:bookmarkStart w:id="301" w:name="_Toc49377023"/>
      <w:bookmarkStart w:id="302" w:name="_Toc69269536"/>
      <w:bookmarkEnd w:id="296"/>
      <w:bookmarkEnd w:id="297"/>
      <w:bookmarkEnd w:id="298"/>
      <w:r>
        <w:t>6.3.8.3</w:t>
      </w:r>
      <w:r>
        <w:tab/>
        <w:t>H.265/HEVC Anchors</w:t>
      </w:r>
      <w:bookmarkEnd w:id="302"/>
    </w:p>
    <w:p w14:paraId="0055B61C" w14:textId="77777777" w:rsidR="001478FA" w:rsidRDefault="001478FA" w:rsidP="001478FA">
      <w:pPr>
        <w:pStyle w:val="Heading5"/>
      </w:pPr>
      <w:bookmarkStart w:id="303" w:name="_Toc69269537"/>
      <w:r>
        <w:t>6.3.8.3.1</w:t>
      </w:r>
      <w:r>
        <w:tab/>
        <w:t>Overview</w:t>
      </w:r>
      <w:bookmarkEnd w:id="303"/>
    </w:p>
    <w:p w14:paraId="74AB359E" w14:textId="05793B3E" w:rsidR="00965CC0" w:rsidRDefault="00965CC0" w:rsidP="00965CC0">
      <w:pPr>
        <w:pStyle w:val="EditorsNote"/>
      </w:pPr>
      <w:r>
        <w:t xml:space="preserve">Editor’s Note: </w:t>
      </w:r>
      <w:r>
        <w:t>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304" w:name="_Toc69269538"/>
      <w:r>
        <w:t>6.3.8.3.2</w:t>
      </w:r>
      <w:r>
        <w:tab/>
      </w:r>
      <w:r>
        <w:tab/>
        <w:t>HM-0x</w:t>
      </w:r>
      <w:bookmarkEnd w:id="304"/>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lastRenderedPageBreak/>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 xml:space="preserve">Editor’s Note: </w:t>
      </w:r>
      <w:r>
        <w:t>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t xml:space="preserve">IntraPeriod: Intra Period </w:t>
      </w:r>
      <w:r>
        <w:t xml:space="preserve">aligned with GOPSize </w:t>
      </w:r>
      <w:r w:rsidRPr="00882D8E">
        <w:t xml:space="preserve">such that </w:t>
      </w:r>
      <w:r>
        <w:t xml:space="preserve"> approximately </w:t>
      </w:r>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42F24988" w:rsidR="001478FA" w:rsidRDefault="001478FA" w:rsidP="001478FA">
      <w:pPr>
        <w:pStyle w:val="B1"/>
      </w:pPr>
      <w:r w:rsidRPr="00882D8E">
        <w:t xml:space="preserve">- </w:t>
      </w:r>
      <w:r w:rsidRPr="00882D8E">
        <w:tab/>
        <w:t xml:space="preserve">GOPSize: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r>
        <w:t>IntraPeriod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Do we add the VUI also to SDR? (Currently not the case, so we decided for no). I would prefer yes, but I accept coding experts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Do we add the SEIMasteringDisplayColourVolumeSEI? (It is yes for now and we decided to do so)</w:t>
      </w:r>
    </w:p>
    <w:p w14:paraId="74F97AD8" w14:textId="77777777" w:rsidR="001478FA" w:rsidRDefault="001478FA" w:rsidP="001478FA">
      <w:pPr>
        <w:pStyle w:val="EditorsNote"/>
        <w:ind w:hanging="567"/>
      </w:pPr>
      <w:r>
        <w:t>5)</w:t>
      </w:r>
      <w:r>
        <w:tab/>
        <w:t>However, is we do so, then we need to have the SEI message information for each source sequence as it likely not the same? If so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305" w:name="_Toc69269539"/>
      <w:r>
        <w:t>6.</w:t>
      </w:r>
      <w:r w:rsidR="00AE264E">
        <w:t>3</w:t>
      </w:r>
      <w:r>
        <w:t>.9</w:t>
      </w:r>
      <w:r>
        <w:tab/>
        <w:t>Anchor Results</w:t>
      </w:r>
      <w:bookmarkEnd w:id="305"/>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6" w:name="_Toc69269540"/>
      <w:r>
        <w:lastRenderedPageBreak/>
        <w:t>6.</w:t>
      </w:r>
      <w:r w:rsidR="00AE264E">
        <w:t>3</w:t>
      </w:r>
      <w:r>
        <w:t>.10</w:t>
      </w:r>
      <w:r>
        <w:tab/>
        <w:t>Additional Information and Performance Data</w:t>
      </w:r>
      <w:bookmarkEnd w:id="300"/>
      <w:bookmarkEnd w:id="301"/>
      <w:bookmarkEnd w:id="306"/>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07" w:name="_Toc41600601"/>
      <w:bookmarkStart w:id="308" w:name="_Toc55813009"/>
      <w:bookmarkStart w:id="309" w:name="_Toc49377024"/>
      <w:bookmarkStart w:id="310" w:name="_Toc69269541"/>
      <w:r>
        <w:t>6.4</w:t>
      </w:r>
      <w:r>
        <w:tab/>
        <w:t xml:space="preserve">Scenario </w:t>
      </w:r>
      <w:r w:rsidR="001522A4" w:rsidRPr="001522A4">
        <w:t>3: Screen Content Scenario</w:t>
      </w:r>
      <w:bookmarkEnd w:id="307"/>
      <w:bookmarkEnd w:id="308"/>
      <w:bookmarkEnd w:id="309"/>
      <w:bookmarkEnd w:id="310"/>
    </w:p>
    <w:p w14:paraId="0415BC7B" w14:textId="4B3ED6F9" w:rsidR="00AE264E" w:rsidRDefault="00AE264E" w:rsidP="00AE264E">
      <w:pPr>
        <w:pStyle w:val="Heading3"/>
      </w:pPr>
      <w:bookmarkStart w:id="311" w:name="_Toc41600602"/>
      <w:bookmarkStart w:id="312" w:name="_Toc55813010"/>
      <w:bookmarkStart w:id="313" w:name="_Toc49377025"/>
      <w:bookmarkStart w:id="314" w:name="_Toc69269542"/>
      <w:r>
        <w:t>6.</w:t>
      </w:r>
      <w:r w:rsidR="007E1C0F">
        <w:t>4</w:t>
      </w:r>
      <w:r>
        <w:t>.1</w:t>
      </w:r>
      <w:r>
        <w:tab/>
        <w:t>Motivation</w:t>
      </w:r>
      <w:bookmarkEnd w:id="311"/>
      <w:bookmarkEnd w:id="312"/>
      <w:bookmarkEnd w:id="313"/>
      <w:bookmarkEnd w:id="31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5" w:name="_Toc41600603"/>
      <w:bookmarkStart w:id="316" w:name="_Toc55813011"/>
      <w:bookmarkStart w:id="317" w:name="_Toc49377026"/>
      <w:bookmarkStart w:id="318" w:name="_Toc69269543"/>
      <w:r>
        <w:t>6.</w:t>
      </w:r>
      <w:r w:rsidR="007E1C0F">
        <w:t>4</w:t>
      </w:r>
      <w:r>
        <w:t>.2</w:t>
      </w:r>
      <w:r>
        <w:tab/>
        <w:t>Description of the Anticipated Application</w:t>
      </w:r>
      <w:bookmarkEnd w:id="315"/>
      <w:bookmarkEnd w:id="316"/>
      <w:bookmarkEnd w:id="317"/>
      <w:bookmarkEnd w:id="31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9" w:name="_Toc41600604"/>
      <w:bookmarkStart w:id="320" w:name="_Toc55813012"/>
      <w:bookmarkStart w:id="321" w:name="_Toc49377027"/>
      <w:bookmarkStart w:id="322" w:name="_Toc69269544"/>
      <w:r>
        <w:lastRenderedPageBreak/>
        <w:t>6.</w:t>
      </w:r>
      <w:r w:rsidR="00AB266F">
        <w:t>4</w:t>
      </w:r>
      <w:r>
        <w:t>.3</w:t>
      </w:r>
      <w:r>
        <w:tab/>
        <w:t>Source Format Properties</w:t>
      </w:r>
      <w:bookmarkEnd w:id="319"/>
      <w:bookmarkEnd w:id="320"/>
      <w:bookmarkEnd w:id="321"/>
      <w:bookmarkEnd w:id="322"/>
    </w:p>
    <w:p w14:paraId="3C7D4737" w14:textId="5C615F22" w:rsidR="00AE264E" w:rsidRDefault="004F2BE8" w:rsidP="00882D8E">
      <w:r w:rsidRPr="004F2BE8">
        <w:t>Table 6.4</w:t>
      </w:r>
      <w:r>
        <w:t>.3</w:t>
      </w:r>
      <w:r w:rsidRPr="004F2BE8">
        <w:t xml:space="preserve">-1 provides an overview of the different source signal properties for </w:t>
      </w:r>
      <w:bookmarkStart w:id="323" w:name="_Hlk40708147"/>
      <w:r w:rsidRPr="004F2BE8">
        <w:t xml:space="preserve">Screen Content </w:t>
      </w:r>
      <w:bookmarkEnd w:id="32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24" w:name="_Toc41600605"/>
      <w:bookmarkStart w:id="325" w:name="_Toc49377028"/>
      <w:bookmarkStart w:id="326" w:name="_Toc69269545"/>
      <w:r>
        <w:t>6.</w:t>
      </w:r>
      <w:r w:rsidR="00C01F4F">
        <w:t>4</w:t>
      </w:r>
      <w:r>
        <w:t>.4</w:t>
      </w:r>
      <w:r>
        <w:tab/>
      </w:r>
      <w:bookmarkEnd w:id="324"/>
      <w:bookmarkEnd w:id="325"/>
      <w:r>
        <w:t>Encoding and Decoding Constraints</w:t>
      </w:r>
      <w:bookmarkEnd w:id="326"/>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3AF5F4EA" w:rsidR="00057222" w:rsidRDefault="00057222" w:rsidP="00B35A71">
      <w:pPr>
        <w:pStyle w:val="ListBullet"/>
      </w:pPr>
      <w:r>
        <w:t>-</w:t>
      </w:r>
      <w:r>
        <w:tab/>
      </w:r>
      <w:r w:rsidRPr="00882D8E">
        <w:t xml:space="preserve">using </w:t>
      </w:r>
      <w:r>
        <w:t>H.265/</w:t>
      </w:r>
      <w:r w:rsidRPr="00882D8E">
        <w:t xml:space="preserve">AVC 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27" w:name="_Toc41600606"/>
      <w:bookmarkStart w:id="328" w:name="_Toc55813015"/>
      <w:bookmarkStart w:id="329" w:name="_Toc49377030"/>
      <w:bookmarkStart w:id="330" w:name="_Toc69269546"/>
      <w:r>
        <w:t>6.</w:t>
      </w:r>
      <w:r w:rsidR="00676EDA">
        <w:t>4</w:t>
      </w:r>
      <w:r>
        <w:t>.5</w:t>
      </w:r>
      <w:r>
        <w:tab/>
        <w:t>Performance Metrics</w:t>
      </w:r>
      <w:bookmarkEnd w:id="327"/>
      <w:bookmarkEnd w:id="328"/>
      <w:bookmarkEnd w:id="329"/>
      <w:bookmarkEnd w:id="330"/>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31" w:name="_Toc41600607"/>
      <w:bookmarkStart w:id="332" w:name="_Toc55813016"/>
      <w:bookmarkStart w:id="333" w:name="_Toc49377031"/>
      <w:bookmarkStart w:id="334" w:name="_Toc69269547"/>
      <w:r>
        <w:t>6.</w:t>
      </w:r>
      <w:r w:rsidR="00E668D4">
        <w:t>4</w:t>
      </w:r>
      <w:r>
        <w:t>.6</w:t>
      </w:r>
      <w:r>
        <w:tab/>
        <w:t>Interoperability Considerations</w:t>
      </w:r>
      <w:bookmarkEnd w:id="331"/>
      <w:bookmarkEnd w:id="332"/>
      <w:bookmarkEnd w:id="333"/>
      <w:bookmarkEnd w:id="33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5" w:name="_Toc41600608"/>
      <w:bookmarkStart w:id="336" w:name="_Toc49377032"/>
      <w:bookmarkStart w:id="337" w:name="_Toc69269548"/>
      <w:r>
        <w:t>6.</w:t>
      </w:r>
      <w:r w:rsidR="00337580">
        <w:t>4</w:t>
      </w:r>
      <w:r>
        <w:t>.7</w:t>
      </w:r>
      <w:r>
        <w:tab/>
        <w:t>Reference Sequences</w:t>
      </w:r>
      <w:bookmarkEnd w:id="335"/>
      <w:bookmarkEnd w:id="336"/>
      <w:bookmarkEnd w:id="337"/>
    </w:p>
    <w:p w14:paraId="7A1C67E4" w14:textId="24243CC1" w:rsidR="00AE264E" w:rsidRDefault="00AE264E" w:rsidP="00AE264E">
      <w:bookmarkStart w:id="338" w:name="_Toc41600609"/>
      <w:bookmarkStart w:id="3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40" w:name="_Toc69269549"/>
      <w:r>
        <w:t>6.</w:t>
      </w:r>
      <w:r w:rsidR="00FC689A">
        <w:t>4</w:t>
      </w:r>
      <w:r>
        <w:t>.8</w:t>
      </w:r>
      <w:r>
        <w:tab/>
        <w:t>Anchor Definition</w:t>
      </w:r>
      <w:bookmarkEnd w:id="340"/>
    </w:p>
    <w:p w14:paraId="023F81D0" w14:textId="4C163307" w:rsidR="00AE264E" w:rsidRDefault="00AE264E" w:rsidP="00AE264E">
      <w:pPr>
        <w:pStyle w:val="Heading4"/>
      </w:pPr>
      <w:bookmarkStart w:id="341" w:name="_Toc69269550"/>
      <w:r>
        <w:t>6.</w:t>
      </w:r>
      <w:r w:rsidR="00010C91">
        <w:t>4</w:t>
      </w:r>
      <w:r>
        <w:t>.8.1</w:t>
      </w:r>
      <w:r>
        <w:tab/>
        <w:t>Overview</w:t>
      </w:r>
      <w:bookmarkEnd w:id="3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2" w:name="_Toc69269551"/>
      <w:r>
        <w:t>6.4.8.2</w:t>
      </w:r>
      <w:r>
        <w:tab/>
        <w:t>H.264/AVC Anchors</w:t>
      </w:r>
      <w:bookmarkEnd w:id="342"/>
    </w:p>
    <w:p w14:paraId="0A4170AF" w14:textId="77777777" w:rsidR="00C13789" w:rsidRDefault="00C13789" w:rsidP="00C13789">
      <w:pPr>
        <w:pStyle w:val="Heading5"/>
      </w:pPr>
      <w:bookmarkStart w:id="343" w:name="_Toc69269552"/>
      <w:r>
        <w:t>6.4.8.2.1</w:t>
      </w:r>
      <w:r>
        <w:tab/>
        <w:t>Overview</w:t>
      </w:r>
      <w:bookmarkEnd w:id="343"/>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Change w:id="344">
          <w:tblGrid>
            <w:gridCol w:w="1255"/>
            <w:gridCol w:w="839"/>
            <w:gridCol w:w="1487"/>
            <w:gridCol w:w="1184"/>
            <w:gridCol w:w="1170"/>
            <w:gridCol w:w="2070"/>
            <w:gridCol w:w="1626"/>
          </w:tblGrid>
        </w:tblGridChange>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5" w:name="_Toc69269553"/>
      <w:r>
        <w:t>6.4.8.2.2</w:t>
      </w:r>
      <w:r>
        <w:tab/>
        <w:t>Common Parameters</w:t>
      </w:r>
      <w:bookmarkEnd w:id="345"/>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12B34CBA" w14:textId="77777777" w:rsidR="00C13789" w:rsidRPr="00807777" w:rsidRDefault="00C13789" w:rsidP="00C13789">
      <w:pPr>
        <w:pStyle w:val="B1"/>
      </w:pPr>
      <w:r w:rsidRPr="00807777">
        <w:t>-</w:t>
      </w:r>
      <w:r w:rsidRPr="00807777">
        <w:tab/>
        <w:t xml:space="preserve">QPISlice = QPPSlice = </w:t>
      </w:r>
      <w:r>
        <w:t>QP</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14BEFC50" w14:textId="77777777" w:rsidR="00C13789" w:rsidRDefault="00C13789" w:rsidP="00C13789">
      <w:pPr>
        <w:pStyle w:val="B1"/>
      </w:pPr>
      <w:r>
        <w:t>-</w:t>
      </w:r>
      <w:r>
        <w:tab/>
        <w:t xml:space="preserve">SearchMode: </w:t>
      </w:r>
      <w:r w:rsidRPr="00CF1AC4">
        <w:t>Enhanced Predictive Zonal Search (EPZS)</w:t>
      </w:r>
    </w:p>
    <w:p w14:paraId="7DE24274" w14:textId="77777777" w:rsidR="00C13789" w:rsidRPr="00807777" w:rsidRDefault="00C13789" w:rsidP="00C13789">
      <w:pPr>
        <w:pStyle w:val="B1"/>
      </w:pPr>
      <w:r w:rsidRPr="00807777">
        <w:t>-</w:t>
      </w:r>
      <w:r w:rsidRPr="00807777">
        <w:tab/>
        <w:t xml:space="preserve">SearchRange = </w:t>
      </w:r>
      <w:r>
        <w:t>64</w:t>
      </w:r>
      <w:r w:rsidRPr="00807777">
        <w:t xml:space="preserve">; </w:t>
      </w:r>
    </w:p>
    <w:p w14:paraId="6C1C6196" w14:textId="77777777" w:rsidR="00C13789" w:rsidRDefault="00C13789" w:rsidP="00C13789">
      <w:pPr>
        <w:pStyle w:val="B1"/>
        <w:ind w:left="0" w:firstLine="0"/>
      </w:pPr>
      <w:r>
        <w:t>The following parameters are variables and triggered through updates of the config-file.</w:t>
      </w:r>
    </w:p>
    <w:p w14:paraId="17D8A4AA" w14:textId="77777777" w:rsidR="00C13789" w:rsidRDefault="00C13789" w:rsidP="00B35A71">
      <w:pPr>
        <w:pStyle w:val="B1"/>
        <w:numPr>
          <w:ilvl w:val="0"/>
          <w:numId w:val="15"/>
        </w:numPr>
      </w:pPr>
      <w:r w:rsidRPr="00882D8E">
        <w:t>QP:</w:t>
      </w:r>
      <w:r>
        <w:t xml:space="preserve"> </w:t>
      </w:r>
      <w:r w:rsidRPr="00BE6792">
        <w:t>[17,20,23,26,29,32]</w:t>
      </w:r>
    </w:p>
    <w:p w14:paraId="6D31DA42" w14:textId="16AC6965" w:rsidR="00C13789" w:rsidRDefault="00C13789" w:rsidP="00C13789">
      <w:pPr>
        <w:pStyle w:val="Heading5"/>
      </w:pPr>
      <w:bookmarkStart w:id="346" w:name="_Toc69269554"/>
      <w:r>
        <w:t>6.4.8.2.3</w:t>
      </w:r>
      <w:r>
        <w:tab/>
        <w:t>S3-JM-01: Full HD, no Intra</w:t>
      </w:r>
      <w:bookmarkEnd w:id="34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r w:rsidRPr="0043279D">
        <w:t xml:space="preserve">LevelIDC = </w:t>
      </w:r>
      <w:r>
        <w:t>4</w:t>
      </w:r>
      <w:r w:rsidRPr="0043279D">
        <w:t>2</w:t>
      </w:r>
    </w:p>
    <w:p w14:paraId="560B31ED" w14:textId="77777777" w:rsidR="00C13789" w:rsidRDefault="00C13789" w:rsidP="00C13789">
      <w:pPr>
        <w:pStyle w:val="B1"/>
      </w:pPr>
      <w:r>
        <w:t>-</w:t>
      </w:r>
      <w:r>
        <w:tab/>
      </w:r>
      <w:r w:rsidRPr="00807777">
        <w:t>IntraPeriod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r w:rsidRPr="00807777">
        <w:t xml:space="preserve">NumberBFrames = </w:t>
      </w:r>
      <w:r>
        <w:t>4</w:t>
      </w:r>
    </w:p>
    <w:p w14:paraId="521A27A5" w14:textId="77777777" w:rsidR="00C13789" w:rsidRDefault="00C13789" w:rsidP="00C13789">
      <w:pPr>
        <w:pStyle w:val="B1"/>
        <w:ind w:hanging="1"/>
      </w:pPr>
      <w:r>
        <w:t>-</w:t>
      </w:r>
      <w:r>
        <w:tab/>
      </w:r>
      <w:r w:rsidRPr="009C7A25">
        <w:t>HierarchyLevelQPEnable  =  1</w:t>
      </w:r>
    </w:p>
    <w:p w14:paraId="506FBBA2" w14:textId="77777777" w:rsidR="00C13789" w:rsidRPr="00807777" w:rsidRDefault="00C13789" w:rsidP="00B35A71">
      <w:pPr>
        <w:pStyle w:val="B1"/>
        <w:ind w:hanging="1"/>
      </w:pPr>
      <w:r>
        <w:t>-</w:t>
      </w:r>
      <w:r>
        <w:tab/>
      </w:r>
      <w:r w:rsidRPr="00D41A23">
        <w:t>ExplicitHierarchyFormat = "P0r5P1r4P2r5P3r4"</w:t>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3C282862" w:rsidR="00C13789" w:rsidRDefault="00C13789" w:rsidP="00C13789">
      <w:pPr>
        <w:pStyle w:val="Heading5"/>
      </w:pPr>
      <w:bookmarkStart w:id="347" w:name="_Toc69269555"/>
      <w:r>
        <w:t>6.4.8.2.4</w:t>
      </w:r>
      <w:r>
        <w:tab/>
        <w:t>JM-02: 4K, no Intra</w:t>
      </w:r>
      <w:bookmarkEnd w:id="347"/>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t xml:space="preserve">LevelIDC = </w:t>
      </w:r>
      <w:r>
        <w:t>5</w:t>
      </w:r>
      <w:r w:rsidRPr="0043279D">
        <w:t>2</w:t>
      </w:r>
    </w:p>
    <w:p w14:paraId="5A5C191A" w14:textId="77777777" w:rsidR="00C13789" w:rsidRDefault="00C13789" w:rsidP="00C13789">
      <w:pPr>
        <w:pStyle w:val="B1"/>
      </w:pPr>
      <w:r w:rsidRPr="00807777">
        <w:t>-</w:t>
      </w:r>
      <w:r w:rsidRPr="00807777">
        <w:tab/>
        <w:t>IntraPeriod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r w:rsidRPr="00807777">
        <w:t xml:space="preserve">NumberBFrames = </w:t>
      </w:r>
      <w:r>
        <w:t>4</w:t>
      </w:r>
    </w:p>
    <w:p w14:paraId="403BB53F" w14:textId="77777777" w:rsidR="00C13789" w:rsidRDefault="00C13789" w:rsidP="00C13789">
      <w:pPr>
        <w:pStyle w:val="B1"/>
        <w:ind w:hanging="1"/>
      </w:pPr>
      <w:r>
        <w:t>-</w:t>
      </w:r>
      <w:r>
        <w:tab/>
      </w:r>
      <w:r w:rsidRPr="009C7A25">
        <w:t>HierarchyLevelQPEnable  =  1</w:t>
      </w:r>
    </w:p>
    <w:p w14:paraId="4DA5056E" w14:textId="77777777" w:rsidR="00C13789" w:rsidRPr="00807777" w:rsidRDefault="00C13789" w:rsidP="00B35A71">
      <w:pPr>
        <w:pStyle w:val="B1"/>
        <w:ind w:hanging="1"/>
      </w:pPr>
      <w:r>
        <w:t>-</w:t>
      </w:r>
      <w:r>
        <w:tab/>
      </w:r>
      <w:r w:rsidRPr="00D41A23">
        <w:t>ExplicitHierarchyFormat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7777777" w:rsidR="00C13789" w:rsidRDefault="00C13789" w:rsidP="00C13789">
      <w:pPr>
        <w:pStyle w:val="Heading5"/>
      </w:pPr>
      <w:bookmarkStart w:id="348" w:name="_Toc69269556"/>
      <w:r>
        <w:t>6.4.8.2.4</w:t>
      </w:r>
      <w:r>
        <w:tab/>
        <w:t>JM-03: Full HD, Intra 1 sec</w:t>
      </w:r>
      <w:bookmarkEnd w:id="348"/>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77777777" w:rsidR="00C13789" w:rsidRDefault="00C13789" w:rsidP="00C13789">
      <w:pPr>
        <w:pStyle w:val="B1"/>
      </w:pPr>
      <w:r w:rsidRPr="00807777">
        <w:lastRenderedPageBreak/>
        <w:t>-</w:t>
      </w:r>
      <w:r w:rsidRPr="00807777">
        <w:tab/>
        <w:t xml:space="preserve">IntraPeriod = </w:t>
      </w:r>
      <w:r>
        <w:t>6</w:t>
      </w:r>
      <w:r w:rsidRPr="00807777">
        <w:t>0</w:t>
      </w:r>
      <w:r>
        <w:t xml:space="preserve"> (1 second intra)</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702E499" w:rsidR="00C13789" w:rsidRDefault="00C13789" w:rsidP="00C13789">
      <w:pPr>
        <w:pStyle w:val="Heading5"/>
      </w:pPr>
      <w:bookmarkStart w:id="349" w:name="_Toc69269557"/>
      <w:r>
        <w:t>6.4.8.2.5</w:t>
      </w:r>
      <w:r>
        <w:tab/>
        <w:t>JM-04: 4K, Intra 1 sec</w:t>
      </w:r>
      <w:bookmarkEnd w:id="349"/>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76451B5"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3E9F7C66" w14:textId="77777777" w:rsidR="00C13789" w:rsidRPr="00807777" w:rsidRDefault="00C13789" w:rsidP="00C13789">
      <w:pPr>
        <w:pStyle w:val="B1"/>
      </w:pPr>
      <w:r>
        <w:t>-</w:t>
      </w:r>
      <w:r>
        <w:tab/>
        <w:t>NumberBFrames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0" w:name="_Toc69269558"/>
      <w:r>
        <w:t>6.</w:t>
      </w:r>
      <w:r w:rsidR="00D147B5">
        <w:t>4</w:t>
      </w:r>
      <w:r>
        <w:t>.8.3</w:t>
      </w:r>
      <w:r>
        <w:tab/>
        <w:t>H.265/HEVC Anchors</w:t>
      </w:r>
      <w:bookmarkEnd w:id="350"/>
    </w:p>
    <w:p w14:paraId="43ACECBF" w14:textId="5D523767" w:rsidR="00AE264E" w:rsidRDefault="00AE264E" w:rsidP="00AE264E">
      <w:pPr>
        <w:pStyle w:val="Heading5"/>
      </w:pPr>
      <w:bookmarkStart w:id="351" w:name="_Toc69269559"/>
      <w:r>
        <w:t>6.</w:t>
      </w:r>
      <w:r w:rsidR="00D147B5">
        <w:t>4</w:t>
      </w:r>
      <w:r>
        <w:t>.8.3.1</w:t>
      </w:r>
      <w:r>
        <w:tab/>
        <w:t>Overview</w:t>
      </w:r>
      <w:bookmarkEnd w:id="351"/>
    </w:p>
    <w:p w14:paraId="4AFC4021" w14:textId="77777777" w:rsidR="00454D78" w:rsidRDefault="00454D78" w:rsidP="00454D78">
      <w:pPr>
        <w:pStyle w:val="Heading5"/>
      </w:pPr>
      <w:bookmarkStart w:id="352" w:name="_Toc69269560"/>
      <w:r>
        <w:t>6.4.8.3.1</w:t>
      </w:r>
      <w:r>
        <w:tab/>
        <w:t>Overview</w:t>
      </w:r>
      <w:bookmarkEnd w:id="352"/>
    </w:p>
    <w:p w14:paraId="4A351D23" w14:textId="77777777" w:rsidR="00454D78" w:rsidRDefault="00454D78" w:rsidP="00454D78">
      <w:r>
        <w:t>Table 6.4.8.3.1-1 provides an overview of the H.265/HEVC anchor tuples. Keys are identified to refer to the anchors in the context of the scenario.</w:t>
      </w:r>
    </w:p>
    <w:p w14:paraId="72AB97CF" w14:textId="77777777" w:rsidR="00454D78" w:rsidRDefault="00454D78" w:rsidP="00454D78">
      <w:r>
        <w:t xml:space="preserve">The details are also provided here: </w:t>
      </w:r>
      <w:hyperlink r:id="rId38" w:history="1">
        <w:r w:rsidRPr="00142DC1">
          <w:rPr>
            <w:rStyle w:val="Hyperlink"/>
          </w:rPr>
          <w:t>http://dash.akamaized.net/WAVE/3GPP/5GVideo/Anchors/Scenario-3/anchors.csv</w:t>
        </w:r>
      </w:hyperlink>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sz w:val="16"/>
                <w:szCs w:val="18"/>
                <w:lang w:val="en-US"/>
              </w:rPr>
            </w:pPr>
            <w:r w:rsidRPr="001A75E1">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68D1DC8" w14:textId="5656716B" w:rsidR="005276B2" w:rsidRDefault="005276B2" w:rsidP="005276B2">
      <w:pPr>
        <w:pStyle w:val="Heading5"/>
      </w:pPr>
      <w:bookmarkStart w:id="353" w:name="_Toc69269561"/>
      <w:r>
        <w:lastRenderedPageBreak/>
        <w:t>6.4.8.3.2</w:t>
      </w:r>
      <w:r>
        <w:tab/>
        <w:t>S3-HM-01: Main 10 Profile with no fixed Intra</w:t>
      </w:r>
      <w:bookmarkEnd w:id="353"/>
      <w:r>
        <w:t xml:space="preserve"> </w:t>
      </w:r>
    </w:p>
    <w:p w14:paraId="7EBC6BE7" w14:textId="77777777" w:rsidR="005276B2" w:rsidRDefault="005276B2" w:rsidP="005276B2">
      <w:r>
        <w:t>To generate the anchor bitstreams, HM16.22 is used.</w:t>
      </w:r>
    </w:p>
    <w:p w14:paraId="1D846C7D" w14:textId="2A9D3259" w:rsidR="005276B2" w:rsidRDefault="005276B2" w:rsidP="005276B2">
      <w:r>
        <w:t xml:space="preserve">The settings are defined in the attached configuration file </w:t>
      </w:r>
      <w:r w:rsidRPr="00B35A71">
        <w:rPr>
          <w:rFonts w:ascii="Courier New" w:hAnsi="Courier New" w:cs="Courier New"/>
        </w:rPr>
        <w:t>s3-hm-01.cfg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t>IntraPeriod with no fix interval</w:t>
      </w:r>
    </w:p>
    <w:p w14:paraId="67077A4A" w14:textId="77777777" w:rsidR="005276B2" w:rsidRDefault="005276B2" w:rsidP="005276B2">
      <w:pPr>
        <w:pStyle w:val="B2"/>
      </w:pPr>
      <w:r>
        <w:t>-</w:t>
      </w:r>
      <w:r>
        <w:tab/>
        <w:t>GOPSize is equal to 8. Each P picture refers to up to 4 preceding pictures in display order</w:t>
      </w:r>
    </w:p>
    <w:p w14:paraId="24EB60D8" w14:textId="77777777" w:rsidR="005276B2" w:rsidRPr="008B36DE" w:rsidRDefault="005276B2" w:rsidP="005276B2">
      <w:pPr>
        <w:pStyle w:val="B2"/>
      </w:pPr>
      <w:r>
        <w:t>-</w:t>
      </w:r>
      <w:r>
        <w:tab/>
        <w:t>IntraQPOffset is -1. P picture QP offsets are alternatively equal to 4, 5, and are set to 1 every 8 pictures.</w:t>
      </w:r>
    </w:p>
    <w:p w14:paraId="59838B41" w14:textId="263E507B" w:rsidR="003273DE" w:rsidRDefault="003273DE" w:rsidP="003273DE">
      <w:pPr>
        <w:pStyle w:val="Heading5"/>
      </w:pPr>
      <w:bookmarkStart w:id="354" w:name="_Toc69269562"/>
      <w:r>
        <w:t>6.4.8.3.3</w:t>
      </w:r>
      <w:r>
        <w:tab/>
        <w:t>S3-HM-02: Main 10 Profile with fixed Intra every second</w:t>
      </w:r>
      <w:bookmarkEnd w:id="354"/>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355" w:name="_Toc69269563"/>
      <w:r>
        <w:t>6.4.8.3.4</w:t>
      </w:r>
      <w:r>
        <w:tab/>
        <w:t>S3-SCC-01: Screen Content Profile with no fixed Intra</w:t>
      </w:r>
      <w:bookmarkEnd w:id="355"/>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77777777" w:rsidR="00442032" w:rsidRPr="008B36DE" w:rsidRDefault="00442032" w:rsidP="00442032">
      <w:pPr>
        <w:pStyle w:val="B2"/>
      </w:pPr>
      <w:r>
        <w:t xml:space="preserve">- </w:t>
      </w:r>
      <w:r>
        <w:tab/>
      </w:r>
      <w:r w:rsidRPr="00624E64">
        <w:t>InternalBitDepth</w:t>
      </w:r>
      <w:r>
        <w:t xml:space="preserve"> is 10</w:t>
      </w:r>
      <w:r w:rsidRPr="00624E64">
        <w:t xml:space="preserve"> # codec operating bit-depth</w:t>
      </w:r>
    </w:p>
    <w:p w14:paraId="766D59C8" w14:textId="26CDE576" w:rsidR="007B1A5E" w:rsidRDefault="007B1A5E" w:rsidP="007B1A5E">
      <w:pPr>
        <w:pStyle w:val="Heading5"/>
      </w:pPr>
      <w:bookmarkStart w:id="356" w:name="_Toc69269564"/>
      <w:r>
        <w:t>6.4.8.3.5</w:t>
      </w:r>
      <w:r>
        <w:tab/>
        <w:t>S3-SCC-02: Screen Content Profile with fixed Intra every second</w:t>
      </w:r>
      <w:bookmarkEnd w:id="356"/>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lastRenderedPageBreak/>
        <w:t>-  Each P picture refers to immediately preceding pictures in display order.</w:t>
      </w:r>
    </w:p>
    <w:p w14:paraId="3794499A" w14:textId="77777777" w:rsidR="007B1A5E" w:rsidRDefault="007B1A5E" w:rsidP="007B1A5E">
      <w:pPr>
        <w:pStyle w:val="B2"/>
      </w:pPr>
      <w:r>
        <w:t xml:space="preserve">- </w:t>
      </w:r>
      <w:r>
        <w:tab/>
      </w:r>
      <w:r w:rsidRPr="00624E64">
        <w:t>InternalBitDepth</w:t>
      </w:r>
      <w:r>
        <w:t xml:space="preserve"> is 10</w:t>
      </w:r>
      <w:r w:rsidRPr="00624E64">
        <w:t xml:space="preserve"> # codec operating bit-depth</w:t>
      </w:r>
    </w:p>
    <w:p w14:paraId="13FADFEC" w14:textId="54EFB7EB" w:rsidR="00AE264E" w:rsidRDefault="00AE264E" w:rsidP="00AE264E">
      <w:pPr>
        <w:pStyle w:val="Heading3"/>
      </w:pPr>
      <w:bookmarkStart w:id="357" w:name="_Toc69269565"/>
      <w:r>
        <w:t>6.</w:t>
      </w:r>
      <w:r w:rsidR="00313528">
        <w:t>4</w:t>
      </w:r>
      <w:r>
        <w:t>.9</w:t>
      </w:r>
      <w:r>
        <w:tab/>
        <w:t>Anchor Results</w:t>
      </w:r>
      <w:bookmarkEnd w:id="357"/>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77777777" w:rsidR="00270AA6" w:rsidRDefault="00270AA6" w:rsidP="00270AA6">
      <w:pPr>
        <w:pStyle w:val="EditorsNote"/>
        <w:numPr>
          <w:ilvl w:val="0"/>
          <w:numId w:val="2"/>
        </w:numPr>
      </w:pPr>
      <w:r>
        <w:t>Results for H2.64/AVC are still needed</w:t>
      </w:r>
    </w:p>
    <w:p w14:paraId="501E8FDE" w14:textId="77777777" w:rsidR="00270AA6" w:rsidRPr="009A6CC1" w:rsidRDefault="00270AA6" w:rsidP="00270AA6">
      <w:pPr>
        <w:pStyle w:val="EditorsNote"/>
        <w:numPr>
          <w:ilvl w:val="0"/>
          <w:numId w:val="2"/>
        </w:numPr>
      </w:pPr>
      <w:r>
        <w:t>The usage of 8 bit sequences with HEVC needs to be clarified, both on sequences as well as metrics computation</w:t>
      </w:r>
    </w:p>
    <w:p w14:paraId="67DDB412" w14:textId="5E92693F" w:rsidR="00AE264E" w:rsidRDefault="00AE264E" w:rsidP="00AE264E">
      <w:pPr>
        <w:pStyle w:val="Heading3"/>
      </w:pPr>
      <w:bookmarkStart w:id="358" w:name="_Toc69269566"/>
      <w:r>
        <w:t>6.</w:t>
      </w:r>
      <w:r w:rsidR="00313528">
        <w:t>4</w:t>
      </w:r>
      <w:r>
        <w:t>.10</w:t>
      </w:r>
      <w:r>
        <w:tab/>
        <w:t>Additional Information</w:t>
      </w:r>
      <w:r w:rsidRPr="00E4352E">
        <w:t xml:space="preserve"> and</w:t>
      </w:r>
      <w:bookmarkStart w:id="359" w:name="_Toc41600610"/>
      <w:bookmarkStart w:id="360" w:name="_Toc49377034"/>
      <w:bookmarkEnd w:id="338"/>
      <w:bookmarkEnd w:id="339"/>
      <w:r w:rsidRPr="00E4352E">
        <w:t xml:space="preserve"> </w:t>
      </w:r>
      <w:r>
        <w:t>Performance Data</w:t>
      </w:r>
      <w:bookmarkEnd w:id="358"/>
      <w:bookmarkEnd w:id="359"/>
      <w:bookmarkEnd w:id="36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1" w:name="_Toc41600612"/>
      <w:bookmarkStart w:id="362" w:name="_Toc55813025"/>
      <w:bookmarkStart w:id="363" w:name="_Toc49377036"/>
      <w:bookmarkStart w:id="364" w:name="_Toc69269567"/>
      <w:r>
        <w:t>6.5</w:t>
      </w:r>
      <w:r>
        <w:tab/>
        <w:t xml:space="preserve">Scenario 4: </w:t>
      </w:r>
      <w:r w:rsidR="00EF6484" w:rsidRPr="00EF6484">
        <w:t>Messaging and Social Sharing</w:t>
      </w:r>
      <w:bookmarkEnd w:id="361"/>
      <w:bookmarkEnd w:id="362"/>
      <w:bookmarkEnd w:id="363"/>
      <w:bookmarkEnd w:id="364"/>
    </w:p>
    <w:p w14:paraId="48213CDD" w14:textId="4777AD55" w:rsidR="004B6290" w:rsidRDefault="004B6290" w:rsidP="004B6290">
      <w:pPr>
        <w:pStyle w:val="Heading3"/>
      </w:pPr>
      <w:bookmarkStart w:id="365" w:name="_Toc41600613"/>
      <w:bookmarkStart w:id="366" w:name="_Toc55813026"/>
      <w:bookmarkStart w:id="367" w:name="_Toc49377037"/>
      <w:bookmarkStart w:id="368" w:name="_Toc69269568"/>
      <w:r>
        <w:t>6.</w:t>
      </w:r>
      <w:r w:rsidR="00EF6484">
        <w:t>5</w:t>
      </w:r>
      <w:r>
        <w:t>.1</w:t>
      </w:r>
      <w:r>
        <w:tab/>
        <w:t>Motivation</w:t>
      </w:r>
      <w:bookmarkEnd w:id="365"/>
      <w:bookmarkEnd w:id="366"/>
      <w:bookmarkEnd w:id="367"/>
      <w:bookmarkEnd w:id="36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t>
      </w:r>
      <w:r w:rsidRPr="00882D8E">
        <w:lastRenderedPageBreak/>
        <w:t>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9" w:name="_Toc41600614"/>
      <w:bookmarkStart w:id="370" w:name="_Toc55813027"/>
      <w:bookmarkStart w:id="371" w:name="_Toc49377038"/>
      <w:bookmarkStart w:id="372" w:name="_Toc69269569"/>
      <w:r>
        <w:t>6.</w:t>
      </w:r>
      <w:r w:rsidR="00A64869">
        <w:t>5</w:t>
      </w:r>
      <w:r>
        <w:t>.2</w:t>
      </w:r>
      <w:r>
        <w:tab/>
        <w:t>Description of the Anticipated Application</w:t>
      </w:r>
      <w:bookmarkEnd w:id="369"/>
      <w:bookmarkEnd w:id="370"/>
      <w:bookmarkEnd w:id="371"/>
      <w:bookmarkEnd w:id="37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3" w:name="_Toc41600615"/>
      <w:bookmarkStart w:id="374" w:name="_Toc55813028"/>
      <w:bookmarkStart w:id="375" w:name="_Toc49377039"/>
      <w:bookmarkStart w:id="376" w:name="_Toc69269570"/>
      <w:r w:rsidRPr="005D58B4">
        <w:t>6.</w:t>
      </w:r>
      <w:r w:rsidR="00CE2E87" w:rsidRPr="005D58B4">
        <w:t>5</w:t>
      </w:r>
      <w:r w:rsidRPr="005D58B4">
        <w:t>.3</w:t>
      </w:r>
      <w:r w:rsidRPr="005D58B4">
        <w:tab/>
        <w:t>Source Format Properties</w:t>
      </w:r>
      <w:bookmarkEnd w:id="373"/>
      <w:bookmarkEnd w:id="374"/>
      <w:bookmarkEnd w:id="375"/>
      <w:bookmarkEnd w:id="37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77" w:name="_Toc41600616"/>
            <w:bookmarkStart w:id="378" w:name="_Toc55813029"/>
            <w:bookmarkStart w:id="37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80" w:name="_Toc69269571"/>
      <w:r>
        <w:t>6.</w:t>
      </w:r>
      <w:r w:rsidR="005D58B4">
        <w:t>5</w:t>
      </w:r>
      <w:r>
        <w:t>.4</w:t>
      </w:r>
      <w:r>
        <w:tab/>
        <w:t>Encoding and Decoding Constraints</w:t>
      </w:r>
      <w:bookmarkEnd w:id="377"/>
      <w:bookmarkEnd w:id="378"/>
      <w:bookmarkEnd w:id="379"/>
      <w:bookmarkEnd w:id="38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81" w:name="_Toc41600617"/>
            <w:bookmarkStart w:id="382" w:name="_Toc55813030"/>
            <w:bookmarkStart w:id="38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384" w:name="_Toc69269572"/>
      <w:r>
        <w:t>6.</w:t>
      </w:r>
      <w:r w:rsidR="00813412">
        <w:t>5</w:t>
      </w:r>
      <w:r>
        <w:t>.5</w:t>
      </w:r>
      <w:r>
        <w:tab/>
        <w:t>Performance Metrics</w:t>
      </w:r>
      <w:bookmarkEnd w:id="381"/>
      <w:bookmarkEnd w:id="382"/>
      <w:bookmarkEnd w:id="383"/>
      <w:bookmarkEnd w:id="384"/>
    </w:p>
    <w:p w14:paraId="5083712B" w14:textId="77777777" w:rsidR="004B6290" w:rsidRDefault="004B6290" w:rsidP="004B6290">
      <w:bookmarkStart w:id="385" w:name="_Toc41600618"/>
      <w:bookmarkStart w:id="386" w:name="_Toc55813031"/>
      <w:bookmarkStart w:id="387" w:name="_Toc49377042"/>
      <w:r>
        <w:t>All metrics as defined in clause 5.5 apply.</w:t>
      </w:r>
    </w:p>
    <w:p w14:paraId="5D996413" w14:textId="6F463CF8" w:rsidR="004B6290" w:rsidRDefault="004B6290" w:rsidP="004B6290">
      <w:pPr>
        <w:pStyle w:val="Heading3"/>
      </w:pPr>
      <w:bookmarkStart w:id="388" w:name="_Toc69269573"/>
      <w:r>
        <w:t>6.</w:t>
      </w:r>
      <w:r w:rsidR="00813412">
        <w:t>5</w:t>
      </w:r>
      <w:r>
        <w:t>.6</w:t>
      </w:r>
      <w:r>
        <w:tab/>
        <w:t>Interoperability Considerations</w:t>
      </w:r>
      <w:bookmarkEnd w:id="385"/>
      <w:bookmarkEnd w:id="386"/>
      <w:bookmarkEnd w:id="387"/>
      <w:bookmarkEnd w:id="388"/>
    </w:p>
    <w:p w14:paraId="1BFD09AF" w14:textId="65107F7D" w:rsidR="00F55F89" w:rsidRDefault="00F55F89" w:rsidP="00F55F89">
      <w:bookmarkStart w:id="389" w:name="_Toc41600619"/>
      <w:bookmarkStart w:id="390" w:name="_Toc55813032"/>
      <w:bookmarkStart w:id="39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2" w:name="_Toc69269574"/>
      <w:r>
        <w:t>6.</w:t>
      </w:r>
      <w:r w:rsidR="004142EE">
        <w:t>5</w:t>
      </w:r>
      <w:r>
        <w:t>.7</w:t>
      </w:r>
      <w:r>
        <w:tab/>
        <w:t>Reference Sequences</w:t>
      </w:r>
      <w:bookmarkEnd w:id="389"/>
      <w:bookmarkEnd w:id="390"/>
      <w:bookmarkEnd w:id="391"/>
      <w:bookmarkEnd w:id="392"/>
    </w:p>
    <w:p w14:paraId="2130F722" w14:textId="1B8F0E73" w:rsidR="004B6290" w:rsidRDefault="004142EE" w:rsidP="004B6290">
      <w:bookmarkStart w:id="393" w:name="_Toc41600620"/>
      <w:bookmarkStart w:id="39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93"/>
          <w:bookmarkEnd w:id="394"/>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95" w:name="_Toc41600621"/>
      <w:bookmarkStart w:id="396" w:name="_Toc49377045"/>
      <w:bookmarkStart w:id="397" w:name="_Toc69269575"/>
      <w:r>
        <w:t>6.</w:t>
      </w:r>
      <w:r w:rsidR="004C626A">
        <w:t>5</w:t>
      </w:r>
      <w:r>
        <w:t>.8</w:t>
      </w:r>
      <w:r>
        <w:tab/>
        <w:t>Anchor Definition</w:t>
      </w:r>
      <w:bookmarkEnd w:id="397"/>
    </w:p>
    <w:p w14:paraId="697D3247" w14:textId="630F7688" w:rsidR="004B6290" w:rsidRDefault="004B6290" w:rsidP="004B6290">
      <w:pPr>
        <w:pStyle w:val="Heading4"/>
      </w:pPr>
      <w:bookmarkStart w:id="398" w:name="_Toc69269576"/>
      <w:r>
        <w:t>6.</w:t>
      </w:r>
      <w:r w:rsidR="004C626A">
        <w:t>5</w:t>
      </w:r>
      <w:r>
        <w:t>.8.1</w:t>
      </w:r>
      <w:r>
        <w:tab/>
        <w:t>Overview</w:t>
      </w:r>
      <w:bookmarkEnd w:id="398"/>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9" w:name="_Toc69269577"/>
      <w:r>
        <w:lastRenderedPageBreak/>
        <w:t>6.</w:t>
      </w:r>
      <w:r w:rsidR="00A60EB6">
        <w:t>5</w:t>
      </w:r>
      <w:r>
        <w:t>.8.2</w:t>
      </w:r>
      <w:r>
        <w:tab/>
        <w:t>H.264/AVC Anchors</w:t>
      </w:r>
      <w:bookmarkEnd w:id="399"/>
    </w:p>
    <w:p w14:paraId="19C0D414" w14:textId="6AD6670A" w:rsidR="004B6290" w:rsidRDefault="004B6290" w:rsidP="004B6290">
      <w:pPr>
        <w:pStyle w:val="Heading5"/>
      </w:pPr>
      <w:bookmarkStart w:id="400" w:name="_Toc69269578"/>
      <w:r>
        <w:t>6.</w:t>
      </w:r>
      <w:r w:rsidR="00A60EB6">
        <w:t>5</w:t>
      </w:r>
      <w:r>
        <w:t>.8.2.1</w:t>
      </w:r>
      <w:r>
        <w:tab/>
        <w:t>Overview</w:t>
      </w:r>
      <w:bookmarkEnd w:id="400"/>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Change w:id="401">
          <w:tblGrid>
            <w:gridCol w:w="1255"/>
            <w:gridCol w:w="839"/>
            <w:gridCol w:w="1487"/>
            <w:gridCol w:w="1184"/>
            <w:gridCol w:w="1170"/>
            <w:gridCol w:w="2070"/>
            <w:gridCol w:w="1626"/>
          </w:tblGrid>
        </w:tblGridChange>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402" w:name="_Toc69269579"/>
      <w:r>
        <w:t>6.5.8.2.2</w:t>
      </w:r>
      <w:r>
        <w:tab/>
        <w:t>Common Parameters</w:t>
      </w:r>
      <w:bookmarkEnd w:id="402"/>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t xml:space="preserve">ProfileIDC = </w:t>
      </w:r>
      <w:r>
        <w:t>100</w:t>
      </w:r>
      <w:r w:rsidRPr="00807777">
        <w:t xml:space="preserve"> (High Profile)</w:t>
      </w:r>
    </w:p>
    <w:p w14:paraId="4A21D8CF" w14:textId="77777777" w:rsidR="00BA670E" w:rsidRPr="00807777" w:rsidRDefault="00BA670E" w:rsidP="00BA670E">
      <w:pPr>
        <w:pStyle w:val="B1"/>
      </w:pPr>
      <w:r w:rsidRPr="00807777">
        <w:t>-</w:t>
      </w:r>
      <w:r w:rsidRPr="00807777">
        <w:tab/>
        <w:t xml:space="preserve">IDRPeriod = </w:t>
      </w:r>
      <w:r>
        <w:t>IntraPeriod</w:t>
      </w:r>
    </w:p>
    <w:p w14:paraId="0F875817" w14:textId="77777777" w:rsidR="00BA670E" w:rsidRPr="00807777" w:rsidRDefault="00BA670E" w:rsidP="00BA670E">
      <w:pPr>
        <w:pStyle w:val="B1"/>
      </w:pPr>
      <w:r w:rsidRPr="00807777">
        <w:t>-</w:t>
      </w:r>
      <w:r w:rsidRPr="00807777">
        <w:tab/>
        <w:t xml:space="preserve">QPISlice = QPPSlice = </w:t>
      </w:r>
      <w:r>
        <w:t>QP</w:t>
      </w:r>
    </w:p>
    <w:p w14:paraId="564B2A7E" w14:textId="77777777" w:rsidR="00BA670E" w:rsidRDefault="00BA670E" w:rsidP="00BA670E">
      <w:pPr>
        <w:pStyle w:val="B1"/>
      </w:pPr>
      <w:r w:rsidRPr="00807777">
        <w:t>-</w:t>
      </w:r>
      <w:r w:rsidRPr="00807777">
        <w:tab/>
        <w:t xml:space="preserve">NumberOfReferenceFrames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r w:rsidRPr="00F7498C">
        <w:t>rd-optimized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t>NumberBFrames = 0</w:t>
      </w:r>
    </w:p>
    <w:p w14:paraId="49F689F4" w14:textId="77777777" w:rsidR="00BA670E" w:rsidRDefault="00BA670E" w:rsidP="00BA670E">
      <w:pPr>
        <w:pStyle w:val="B1"/>
      </w:pPr>
      <w:r w:rsidRPr="00807777">
        <w:t>-</w:t>
      </w:r>
      <w:r w:rsidRPr="00807777">
        <w:tab/>
        <w:t>SearchMode = 0 (fast full search)</w:t>
      </w:r>
    </w:p>
    <w:p w14:paraId="12172A63" w14:textId="77777777" w:rsidR="00BA670E" w:rsidRDefault="00BA670E" w:rsidP="00BA670E">
      <w:pPr>
        <w:pStyle w:val="B1"/>
        <w:ind w:left="0" w:firstLine="0"/>
      </w:pPr>
      <w:r>
        <w:t>The following parameters are variables and triggered through updates of the config-file.</w:t>
      </w:r>
    </w:p>
    <w:p w14:paraId="312782E2" w14:textId="1FEA9304" w:rsidR="00BA670E" w:rsidRPr="00670FB7" w:rsidRDefault="00BA670E" w:rsidP="00B35A71">
      <w:pPr>
        <w:pStyle w:val="B1"/>
        <w:numPr>
          <w:ilvl w:val="0"/>
          <w:numId w:val="14"/>
        </w:numPr>
      </w:pPr>
      <w:r w:rsidRPr="00882D8E">
        <w:t>QP:</w:t>
      </w:r>
      <w:r>
        <w:t xml:space="preserve"> </w:t>
      </w:r>
      <w:r w:rsidRPr="00BE6792">
        <w:t>[17,20,23,26,29,32]</w:t>
      </w:r>
    </w:p>
    <w:p w14:paraId="53D4F337" w14:textId="77777777" w:rsidR="00BA670E" w:rsidRDefault="00BA670E" w:rsidP="00BA670E">
      <w:pPr>
        <w:pStyle w:val="Heading5"/>
      </w:pPr>
      <w:bookmarkStart w:id="403" w:name="_Toc69269580"/>
      <w:r>
        <w:t>6.5.8.2.3</w:t>
      </w:r>
      <w:r>
        <w:tab/>
        <w:t>S4-JM-01: FullHD, no Intra</w:t>
      </w:r>
      <w:bookmarkEnd w:id="403"/>
    </w:p>
    <w:p w14:paraId="2B835A07" w14:textId="77777777" w:rsidR="00BA670E" w:rsidRDefault="00BA670E" w:rsidP="00BA670E">
      <w:r>
        <w:t>The common parameters as defined in 6.5.8.2.2 apply.</w:t>
      </w:r>
    </w:p>
    <w:p w14:paraId="6921783C" w14:textId="77777777" w:rsidR="00BA670E" w:rsidRPr="00882D8E" w:rsidRDefault="00BA670E" w:rsidP="00BA670E">
      <w:r>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r w:rsidRPr="0043279D">
        <w:t xml:space="preserve">LevelIDC = </w:t>
      </w:r>
      <w:r>
        <w:t>42</w:t>
      </w:r>
    </w:p>
    <w:p w14:paraId="7DD418B9" w14:textId="77777777" w:rsidR="00BA670E" w:rsidRPr="00807777" w:rsidRDefault="00BA670E" w:rsidP="00BA670E">
      <w:pPr>
        <w:pStyle w:val="B1"/>
      </w:pPr>
      <w:r>
        <w:t>-</w:t>
      </w:r>
      <w:r>
        <w:tab/>
      </w:r>
      <w:r w:rsidRPr="00807777">
        <w:t>IntraPeriod = 0</w:t>
      </w:r>
      <w:r>
        <w:t xml:space="preserve"> (no intra)</w:t>
      </w:r>
    </w:p>
    <w:p w14:paraId="4CC55E87" w14:textId="77777777" w:rsidR="00BA670E" w:rsidRDefault="00BA670E" w:rsidP="00BA670E">
      <w:pPr>
        <w:pStyle w:val="B1"/>
      </w:pPr>
      <w:r w:rsidRPr="00807777">
        <w:t>-</w:t>
      </w:r>
      <w:r w:rsidRPr="00807777">
        <w:tab/>
        <w:t xml:space="preserve">SearchRange = 64; </w:t>
      </w:r>
    </w:p>
    <w:p w14:paraId="4AC83B7B" w14:textId="77777777" w:rsidR="00BA670E" w:rsidRDefault="00BA670E" w:rsidP="00BA670E">
      <w:r>
        <w:lastRenderedPageBreak/>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404" w:name="_Toc69269581"/>
      <w:r>
        <w:t>6.5.8.2.3</w:t>
      </w:r>
      <w:r>
        <w:tab/>
        <w:t>S4-JM-02: 4K, no Intra</w:t>
      </w:r>
      <w:bookmarkEnd w:id="404"/>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r w:rsidRPr="0043279D">
        <w:t xml:space="preserve">LevelIDC = </w:t>
      </w:r>
      <w:r>
        <w:t>52</w:t>
      </w:r>
    </w:p>
    <w:p w14:paraId="3D0CF160" w14:textId="77777777" w:rsidR="00BA670E" w:rsidRPr="00807777" w:rsidRDefault="00BA670E" w:rsidP="00BA670E">
      <w:pPr>
        <w:pStyle w:val="B1"/>
      </w:pPr>
      <w:r>
        <w:t>-</w:t>
      </w:r>
      <w:r>
        <w:tab/>
      </w:r>
      <w:r w:rsidRPr="00807777">
        <w:t>IntraPeriod = 0</w:t>
      </w:r>
      <w:r>
        <w:t xml:space="preserve"> (no intra)</w:t>
      </w:r>
    </w:p>
    <w:p w14:paraId="3494B9D5" w14:textId="77777777" w:rsidR="00BA670E" w:rsidRDefault="00BA670E" w:rsidP="00BA670E">
      <w:pPr>
        <w:pStyle w:val="B1"/>
      </w:pPr>
      <w:r w:rsidRPr="00807777">
        <w:t>-</w:t>
      </w:r>
      <w:r w:rsidRPr="00807777">
        <w:tab/>
        <w:t xml:space="preserve">SearchRange = </w:t>
      </w:r>
      <w:r>
        <w:t>128</w:t>
      </w:r>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405" w:name="_Toc69269582"/>
      <w:r>
        <w:t>6.5.8.2.4</w:t>
      </w:r>
      <w:r>
        <w:tab/>
        <w:t>S4-JM-03: FullHD, Intra 1 sec</w:t>
      </w:r>
      <w:bookmarkEnd w:id="405"/>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r w:rsidRPr="0043279D">
        <w:t xml:space="preserve">LevelIDC = </w:t>
      </w:r>
      <w:r>
        <w:t>42</w:t>
      </w:r>
    </w:p>
    <w:p w14:paraId="65234A5F" w14:textId="77777777" w:rsidR="00BA670E" w:rsidRPr="00807777" w:rsidRDefault="00BA670E" w:rsidP="00BA670E">
      <w:pPr>
        <w:pStyle w:val="B1"/>
      </w:pPr>
      <w:r>
        <w:t>-</w:t>
      </w:r>
      <w:r>
        <w:tab/>
      </w:r>
      <w:r w:rsidRPr="00807777">
        <w:t xml:space="preserve">IntraPeriod = </w:t>
      </w:r>
      <w:r>
        <w:t>30</w:t>
      </w:r>
    </w:p>
    <w:p w14:paraId="15E8FECC" w14:textId="77777777" w:rsidR="00BA670E" w:rsidRDefault="00BA670E" w:rsidP="00BA670E">
      <w:pPr>
        <w:pStyle w:val="B1"/>
      </w:pPr>
      <w:r w:rsidRPr="00807777">
        <w:t>-</w:t>
      </w:r>
      <w:r w:rsidRPr="00807777">
        <w:tab/>
        <w:t xml:space="preserve">SearchRange = 64;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406" w:name="_Toc69269583"/>
      <w:r>
        <w:t>6.5.8.2.5</w:t>
      </w:r>
      <w:r>
        <w:tab/>
        <w:t>S4-JM-04: FullHD, Intra 1 sec</w:t>
      </w:r>
      <w:bookmarkEnd w:id="406"/>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r w:rsidRPr="0043279D">
        <w:t xml:space="preserve">LevelIDC = </w:t>
      </w:r>
      <w:r>
        <w:t>52</w:t>
      </w:r>
    </w:p>
    <w:p w14:paraId="3116F652" w14:textId="77777777" w:rsidR="00BA670E" w:rsidRPr="00807777" w:rsidRDefault="00BA670E" w:rsidP="00BA670E">
      <w:pPr>
        <w:pStyle w:val="B1"/>
      </w:pPr>
      <w:r>
        <w:t>-</w:t>
      </w:r>
      <w:r>
        <w:tab/>
      </w:r>
      <w:r w:rsidRPr="00807777">
        <w:t xml:space="preserve">IntraPeriod = </w:t>
      </w:r>
      <w:r>
        <w:t>3</w:t>
      </w:r>
      <w:r w:rsidRPr="00807777">
        <w:t>0</w:t>
      </w:r>
      <w:r>
        <w:t xml:space="preserve"> (no intra)</w:t>
      </w:r>
    </w:p>
    <w:p w14:paraId="58F46A2D" w14:textId="77777777" w:rsidR="00BA670E" w:rsidRDefault="00BA670E" w:rsidP="00BA670E">
      <w:pPr>
        <w:pStyle w:val="B1"/>
      </w:pPr>
      <w:r w:rsidRPr="00807777">
        <w:t>-</w:t>
      </w:r>
      <w:r w:rsidRPr="00807777">
        <w:tab/>
        <w:t xml:space="preserve">SearchRange = </w:t>
      </w:r>
      <w:r>
        <w:t>128</w:t>
      </w:r>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407" w:name="_Toc69269584"/>
      <w:r>
        <w:t>6.</w:t>
      </w:r>
      <w:r w:rsidR="003073CC">
        <w:t>5</w:t>
      </w:r>
      <w:r>
        <w:t>.8.3</w:t>
      </w:r>
      <w:r>
        <w:tab/>
        <w:t>H.265/HEVC Anchors</w:t>
      </w:r>
      <w:bookmarkEnd w:id="407"/>
    </w:p>
    <w:p w14:paraId="09F384B9" w14:textId="77777777" w:rsidR="00013BDC" w:rsidRDefault="00013BDC" w:rsidP="00013BDC">
      <w:pPr>
        <w:pStyle w:val="Heading5"/>
      </w:pPr>
      <w:bookmarkStart w:id="408" w:name="_Toc69269585"/>
      <w:r>
        <w:t>6.5.8.3.1</w:t>
      </w:r>
      <w:r>
        <w:tab/>
        <w:t>Overview</w:t>
      </w:r>
      <w:bookmarkEnd w:id="408"/>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409" w:name="_Toc69269586"/>
      <w:r>
        <w:t>6.5.8.3.2</w:t>
      </w:r>
      <w:r>
        <w:tab/>
        <w:t>Common Parameters</w:t>
      </w:r>
      <w:bookmarkEnd w:id="409"/>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t xml:space="preserve">ProfileIDC = </w:t>
      </w:r>
      <w:r w:rsidRPr="00B35A71">
        <w:rPr>
          <w:highlight w:val="yellow"/>
        </w:rPr>
        <w:t>tbd</w:t>
      </w:r>
    </w:p>
    <w:p w14:paraId="0C969576" w14:textId="77777777" w:rsidR="00013BDC" w:rsidRPr="00807777" w:rsidRDefault="00013BDC" w:rsidP="00013BDC">
      <w:pPr>
        <w:pStyle w:val="B1"/>
      </w:pPr>
      <w:r w:rsidRPr="00807777">
        <w:t>-</w:t>
      </w:r>
      <w:r w:rsidRPr="00807777">
        <w:tab/>
        <w:t xml:space="preserve">IDRPeriod = </w:t>
      </w:r>
      <w:r>
        <w:t>IntraPeriod</w:t>
      </w:r>
    </w:p>
    <w:p w14:paraId="07F076C2" w14:textId="77777777" w:rsidR="00013BDC" w:rsidRDefault="00013BDC" w:rsidP="00013BDC">
      <w:pPr>
        <w:pStyle w:val="B1"/>
      </w:pPr>
      <w:r w:rsidRPr="00807777">
        <w:t>-</w:t>
      </w:r>
      <w:r w:rsidRPr="00807777">
        <w:tab/>
        <w:t xml:space="preserve">QPISlice = QPPSlice = </w:t>
      </w:r>
      <w:r>
        <w:t>QP</w:t>
      </w:r>
    </w:p>
    <w:p w14:paraId="2F08AE5E" w14:textId="77777777" w:rsidR="00013BDC" w:rsidRDefault="00013BDC" w:rsidP="00013BDC">
      <w:pPr>
        <w:pStyle w:val="B1"/>
      </w:pPr>
      <w:r w:rsidRPr="00B35A71">
        <w:rPr>
          <w:highlight w:val="yellow"/>
        </w:rPr>
        <w:t xml:space="preserve">- </w:t>
      </w:r>
      <w:r w:rsidRPr="00B35A71">
        <w:rPr>
          <w:highlight w:val="yellow"/>
        </w:rPr>
        <w:tab/>
        <w:t>tbd</w:t>
      </w:r>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410" w:name="_Toc69269587"/>
      <w:r>
        <w:t>6.5.8.3.3</w:t>
      </w:r>
      <w:r>
        <w:tab/>
        <w:t>S4-JM-01: FullHD, no Intra</w:t>
      </w:r>
      <w:bookmarkEnd w:id="410"/>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r w:rsidRPr="0043279D">
        <w:t xml:space="preserve">LevelIDC = </w:t>
      </w:r>
      <w:r>
        <w:t>41</w:t>
      </w:r>
    </w:p>
    <w:p w14:paraId="2FC3B0AE" w14:textId="77777777" w:rsidR="00013BDC" w:rsidRPr="00807777" w:rsidRDefault="00013BDC" w:rsidP="00013BDC">
      <w:pPr>
        <w:pStyle w:val="B1"/>
      </w:pPr>
      <w:r>
        <w:t>-</w:t>
      </w:r>
      <w:r>
        <w:tab/>
      </w:r>
      <w:r w:rsidRPr="00807777">
        <w:t>IntraPeriod = 0</w:t>
      </w:r>
      <w:r>
        <w:t xml:space="preserve"> (no intra)</w:t>
      </w:r>
    </w:p>
    <w:p w14:paraId="015DD08B" w14:textId="77777777" w:rsidR="00013BDC" w:rsidRDefault="00013BDC" w:rsidP="00013BDC">
      <w:pPr>
        <w:pStyle w:val="B1"/>
      </w:pPr>
      <w:r w:rsidRPr="00807777">
        <w:t>-</w:t>
      </w:r>
      <w:r w:rsidRPr="00807777">
        <w:tab/>
      </w:r>
      <w:r w:rsidRPr="00B35A71">
        <w:rPr>
          <w:highlight w:val="yellow"/>
        </w:rPr>
        <w:t>tbd</w:t>
      </w:r>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411" w:name="_Toc69269588"/>
      <w:r>
        <w:t>6.5.8.3.3</w:t>
      </w:r>
      <w:r>
        <w:tab/>
        <w:t>S4-JM-02: 4K, no Intra</w:t>
      </w:r>
      <w:bookmarkEnd w:id="411"/>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r w:rsidRPr="0043279D">
        <w:t xml:space="preserve">LevelIDC = </w:t>
      </w:r>
      <w:r>
        <w:t>51</w:t>
      </w:r>
    </w:p>
    <w:p w14:paraId="5A7B8AAE" w14:textId="77777777" w:rsidR="00013BDC" w:rsidRPr="00807777" w:rsidRDefault="00013BDC" w:rsidP="00013BDC">
      <w:pPr>
        <w:pStyle w:val="B1"/>
      </w:pPr>
      <w:r>
        <w:t>-</w:t>
      </w:r>
      <w:r>
        <w:tab/>
      </w:r>
      <w:r w:rsidRPr="00807777">
        <w:t>IntraPeriod = 0</w:t>
      </w:r>
      <w:r>
        <w:t xml:space="preserve"> (no intra)</w:t>
      </w:r>
    </w:p>
    <w:p w14:paraId="50841FD5" w14:textId="77777777" w:rsidR="00013BDC" w:rsidRDefault="00013BDC" w:rsidP="00013BDC">
      <w:pPr>
        <w:pStyle w:val="B1"/>
      </w:pPr>
      <w:r w:rsidRPr="00807777">
        <w:t>-</w:t>
      </w:r>
      <w:r w:rsidRPr="00807777">
        <w:tab/>
      </w:r>
      <w:r w:rsidRPr="00B35A71">
        <w:rPr>
          <w:highlight w:val="yellow"/>
        </w:rPr>
        <w:t>tbd</w:t>
      </w:r>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412" w:name="_Toc69269589"/>
      <w:r>
        <w:lastRenderedPageBreak/>
        <w:t>6.5.8.3.3</w:t>
      </w:r>
      <w:r>
        <w:tab/>
        <w:t>S4-HM-03: FullHD, Intra 1 sec</w:t>
      </w:r>
      <w:bookmarkEnd w:id="412"/>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r w:rsidRPr="0043279D">
        <w:t xml:space="preserve">LevelIDC = </w:t>
      </w:r>
      <w:r>
        <w:t>41</w:t>
      </w:r>
    </w:p>
    <w:p w14:paraId="38288364" w14:textId="77777777" w:rsidR="00013BDC" w:rsidRPr="00807777" w:rsidRDefault="00013BDC" w:rsidP="00013BDC">
      <w:pPr>
        <w:pStyle w:val="B1"/>
      </w:pPr>
      <w:r>
        <w:t>-</w:t>
      </w:r>
      <w:r>
        <w:tab/>
      </w:r>
      <w:r w:rsidRPr="00807777">
        <w:t xml:space="preserve">IntraPeriod = </w:t>
      </w:r>
      <w:r>
        <w:t>30</w:t>
      </w:r>
    </w:p>
    <w:p w14:paraId="0545727E" w14:textId="77777777" w:rsidR="00013BDC" w:rsidRDefault="00013BDC" w:rsidP="00013BDC">
      <w:pPr>
        <w:pStyle w:val="B1"/>
      </w:pPr>
      <w:r w:rsidRPr="00807777">
        <w:t>-</w:t>
      </w:r>
      <w:r w:rsidRPr="00807777">
        <w:tab/>
      </w:r>
      <w:r w:rsidRPr="00B35A71">
        <w:rPr>
          <w:highlight w:val="yellow"/>
        </w:rPr>
        <w:t>tbd</w:t>
      </w:r>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413" w:name="_Toc69269590"/>
      <w:r>
        <w:t>6.5.8.3.3</w:t>
      </w:r>
      <w:r>
        <w:tab/>
        <w:t>S4-HM-04: FullHD, Intra 1 sec</w:t>
      </w:r>
      <w:bookmarkEnd w:id="413"/>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r w:rsidRPr="0043279D">
        <w:t xml:space="preserve">LevelIDC = </w:t>
      </w:r>
      <w:r>
        <w:t>51</w:t>
      </w:r>
    </w:p>
    <w:p w14:paraId="3665EC7D" w14:textId="77777777" w:rsidR="00013BDC" w:rsidRPr="00807777" w:rsidRDefault="00013BDC" w:rsidP="00013BDC">
      <w:pPr>
        <w:pStyle w:val="B1"/>
      </w:pPr>
      <w:r>
        <w:t>-</w:t>
      </w:r>
      <w:r>
        <w:tab/>
      </w:r>
      <w:r w:rsidRPr="00807777">
        <w:t xml:space="preserve">IntraPeriod = </w:t>
      </w:r>
      <w:r>
        <w:t>3</w:t>
      </w:r>
      <w:r w:rsidRPr="00807777">
        <w:t>0</w:t>
      </w:r>
      <w:r>
        <w:t xml:space="preserve"> </w:t>
      </w:r>
    </w:p>
    <w:p w14:paraId="7F2E3C6A" w14:textId="77777777" w:rsidR="00013BDC" w:rsidRDefault="00013BDC" w:rsidP="00013BDC">
      <w:pPr>
        <w:pStyle w:val="B1"/>
      </w:pPr>
      <w:r w:rsidRPr="00807777">
        <w:t>-</w:t>
      </w:r>
      <w:r w:rsidRPr="00807777">
        <w:tab/>
      </w:r>
      <w:r w:rsidRPr="00B35A71">
        <w:rPr>
          <w:highlight w:val="yellow"/>
        </w:rPr>
        <w:t>tbd</w:t>
      </w:r>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414" w:name="_Toc69269591"/>
      <w:r>
        <w:t>6.</w:t>
      </w:r>
      <w:r w:rsidR="00C13ED1">
        <w:t>5</w:t>
      </w:r>
      <w:r>
        <w:t>.9</w:t>
      </w:r>
      <w:r>
        <w:tab/>
      </w:r>
      <w:bookmarkEnd w:id="395"/>
      <w:bookmarkEnd w:id="396"/>
      <w:r>
        <w:t>Anchor Results</w:t>
      </w:r>
      <w:bookmarkEnd w:id="414"/>
    </w:p>
    <w:p w14:paraId="2BFA344B" w14:textId="77777777" w:rsidR="00703FB2" w:rsidRDefault="00703FB2" w:rsidP="00703FB2">
      <w:bookmarkStart w:id="415" w:name="_Toc41600622"/>
      <w:bookmarkStart w:id="416" w:name="_Toc55813035"/>
      <w:bookmarkStart w:id="417" w:name="_Toc49377046"/>
      <w:r>
        <w:t xml:space="preserve">AVC anchor streams are provided according to the key system here: </w:t>
      </w:r>
    </w:p>
    <w:p w14:paraId="38B4EB33" w14:textId="77777777" w:rsidR="00703FB2" w:rsidRDefault="00703FB2" w:rsidP="00703FB2">
      <w:pPr>
        <w:pStyle w:val="List"/>
        <w:numPr>
          <w:ilvl w:val="0"/>
          <w:numId w:val="2"/>
        </w:numPr>
      </w:pPr>
      <w:r w:rsidRPr="00AA1F35">
        <w:t>https://dash-large-files.akamaized.net/WAVE/3GPP/5GVideo/Anchors/Scenario-3</w:t>
      </w:r>
      <w:r>
        <w:t>/264</w:t>
      </w:r>
    </w:p>
    <w:p w14:paraId="0FAFE816" w14:textId="77777777" w:rsidR="00703FB2" w:rsidRDefault="00703FB2" w:rsidP="00703FB2">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7777777" w:rsidR="00703FB2" w:rsidRDefault="00703FB2" w:rsidP="00B35A71">
      <w:pPr>
        <w:pStyle w:val="List"/>
        <w:numPr>
          <w:ilvl w:val="0"/>
          <w:numId w:val="2"/>
        </w:numPr>
      </w:pPr>
      <w:r w:rsidRPr="002F6126">
        <w:t>https://dash-large-files.akamaized.net/WAVE/3GPP/5GVideo/Anchors/Metrics/Scenario-3/</w:t>
      </w:r>
      <w:r>
        <w:t>264</w:t>
      </w:r>
    </w:p>
    <w:p w14:paraId="3DA8CB6F" w14:textId="77777777" w:rsidR="00703FB2" w:rsidRDefault="00703FB2" w:rsidP="00703FB2">
      <w:r>
        <w:t xml:space="preserve">HEVC anchor streams are provided according to the key system here: </w:t>
      </w:r>
    </w:p>
    <w:p w14:paraId="0F912836" w14:textId="77777777" w:rsidR="00703FB2" w:rsidRDefault="00703FB2" w:rsidP="00703FB2">
      <w:pPr>
        <w:pStyle w:val="List"/>
        <w:numPr>
          <w:ilvl w:val="0"/>
          <w:numId w:val="2"/>
        </w:numPr>
      </w:pPr>
      <w:r w:rsidRPr="00AA1F35">
        <w:t>https://dash-large-files.akamaized.net/WAVE/3GPP/5GVideo/Anchors/Scenario-3</w:t>
      </w:r>
      <w:r>
        <w:t>/265</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77777777" w:rsidR="00703FB2" w:rsidRDefault="00703FB2" w:rsidP="00703FB2">
      <w:pPr>
        <w:pStyle w:val="List"/>
        <w:numPr>
          <w:ilvl w:val="0"/>
          <w:numId w:val="2"/>
        </w:numPr>
      </w:pPr>
      <w:r w:rsidRPr="002F6126">
        <w:t>https://dash-large-files.akamaized.net/WAVE/3GPP/5GVideo/Anchors/Metrics/Scenario-3/</w:t>
      </w:r>
      <w:r>
        <w:t>265</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8" w:name="_Toc69269592"/>
      <w:r>
        <w:t>6.</w:t>
      </w:r>
      <w:r w:rsidR="00C13ED1">
        <w:t>5</w:t>
      </w:r>
      <w:r>
        <w:t>.10</w:t>
      </w:r>
      <w:r>
        <w:tab/>
        <w:t>Additional Information</w:t>
      </w:r>
      <w:bookmarkEnd w:id="415"/>
      <w:bookmarkEnd w:id="416"/>
      <w:bookmarkEnd w:id="417"/>
      <w:r>
        <w:t xml:space="preserve"> and Performance Data</w:t>
      </w:r>
      <w:bookmarkEnd w:id="418"/>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9" w:name="_Toc55813036"/>
      <w:bookmarkStart w:id="420" w:name="_Toc49377047"/>
      <w:bookmarkStart w:id="421" w:name="_Toc69269593"/>
      <w:r>
        <w:lastRenderedPageBreak/>
        <w:t>6.</w:t>
      </w:r>
      <w:r w:rsidR="006E7432">
        <w:t>6</w:t>
      </w:r>
      <w:r>
        <w:tab/>
        <w:t xml:space="preserve">Scenario </w:t>
      </w:r>
      <w:r w:rsidR="00992DC2">
        <w:t>5</w:t>
      </w:r>
      <w:r>
        <w:t xml:space="preserve">: </w:t>
      </w:r>
      <w:r w:rsidR="00992DC2">
        <w:t>Online Gaming</w:t>
      </w:r>
      <w:bookmarkEnd w:id="419"/>
      <w:bookmarkEnd w:id="420"/>
      <w:bookmarkEnd w:id="421"/>
    </w:p>
    <w:p w14:paraId="4272AE06" w14:textId="65D8006A" w:rsidR="00C03546" w:rsidRDefault="00C03546" w:rsidP="00C03546">
      <w:pPr>
        <w:pStyle w:val="Heading3"/>
      </w:pPr>
      <w:bookmarkStart w:id="422" w:name="_Toc55813037"/>
      <w:bookmarkStart w:id="423" w:name="_Toc49377048"/>
      <w:bookmarkStart w:id="424" w:name="_Hlk45730437"/>
      <w:bookmarkStart w:id="425" w:name="_Toc69269594"/>
      <w:r>
        <w:t>6.</w:t>
      </w:r>
      <w:r w:rsidR="00A400EB">
        <w:t>6</w:t>
      </w:r>
      <w:r>
        <w:t>.1</w:t>
      </w:r>
      <w:r>
        <w:tab/>
        <w:t>Motivation</w:t>
      </w:r>
      <w:bookmarkEnd w:id="422"/>
      <w:bookmarkEnd w:id="423"/>
      <w:bookmarkEnd w:id="42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6" w:name="_Toc55813038"/>
      <w:bookmarkStart w:id="427" w:name="_Toc49377049"/>
      <w:bookmarkStart w:id="428" w:name="_Toc69269595"/>
      <w:bookmarkEnd w:id="424"/>
      <w:r>
        <w:t>6.</w:t>
      </w:r>
      <w:r w:rsidR="00321296">
        <w:t>6</w:t>
      </w:r>
      <w:r>
        <w:t>.2</w:t>
      </w:r>
      <w:r>
        <w:tab/>
        <w:t>Description of the Anticipated Application</w:t>
      </w:r>
      <w:bookmarkEnd w:id="426"/>
      <w:bookmarkEnd w:id="427"/>
      <w:bookmarkEnd w:id="428"/>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29" w:name="_Toc55813039"/>
      <w:bookmarkStart w:id="430" w:name="_Toc49377050"/>
      <w:bookmarkStart w:id="431" w:name="_Toc69269596"/>
      <w:r w:rsidRPr="00882D8E">
        <w:t>6.</w:t>
      </w:r>
      <w:r w:rsidR="000936DD" w:rsidRPr="00882D8E">
        <w:t>6</w:t>
      </w:r>
      <w:r w:rsidRPr="00882D8E">
        <w:t>.3</w:t>
      </w:r>
      <w:r w:rsidRPr="00882D8E">
        <w:tab/>
        <w:t>Source Format Properties</w:t>
      </w:r>
      <w:bookmarkEnd w:id="429"/>
      <w:bookmarkEnd w:id="430"/>
      <w:bookmarkEnd w:id="431"/>
    </w:p>
    <w:p w14:paraId="49AEDA89" w14:textId="77777777" w:rsidR="000936DD" w:rsidRPr="00882D8E" w:rsidRDefault="000936DD" w:rsidP="000936DD">
      <w:pPr>
        <w:pStyle w:val="Heading4"/>
      </w:pPr>
      <w:bookmarkStart w:id="432" w:name="_Toc55813040"/>
      <w:bookmarkStart w:id="433" w:name="_Toc49377051"/>
      <w:bookmarkStart w:id="434" w:name="_Toc69269597"/>
      <w:r w:rsidRPr="00882D8E">
        <w:t>6.6.3.1</w:t>
      </w:r>
      <w:r w:rsidRPr="00882D8E">
        <w:tab/>
        <w:t>Introduction</w:t>
      </w:r>
      <w:bookmarkEnd w:id="432"/>
      <w:bookmarkEnd w:id="433"/>
      <w:bookmarkEnd w:id="434"/>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5" w:name="_Toc55813041"/>
      <w:bookmarkStart w:id="436" w:name="_Toc49377052"/>
      <w:bookmarkStart w:id="437" w:name="_Toc69269598"/>
      <w:r w:rsidRPr="00882D8E">
        <w:t>6.6.3.2</w:t>
      </w:r>
      <w:r w:rsidRPr="00882D8E">
        <w:tab/>
        <w:t>Category A: Low/medium dynamicity with low/medium complexity.</w:t>
      </w:r>
      <w:bookmarkEnd w:id="435"/>
      <w:bookmarkEnd w:id="436"/>
      <w:bookmarkEnd w:id="437"/>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8" w:name="_Toc55813042"/>
      <w:bookmarkStart w:id="439" w:name="_Toc49377053"/>
      <w:bookmarkStart w:id="440" w:name="_Toc69269599"/>
      <w:r w:rsidRPr="00882D8E">
        <w:t>6.6.3.3</w:t>
      </w:r>
      <w:r w:rsidRPr="00882D8E">
        <w:tab/>
        <w:t>Category B: games with high dynamicity and low/medium complexity.</w:t>
      </w:r>
      <w:bookmarkEnd w:id="438"/>
      <w:bookmarkEnd w:id="439"/>
      <w:bookmarkEnd w:id="440"/>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1" w:name="_Toc55813043"/>
      <w:bookmarkStart w:id="442" w:name="_Toc49377054"/>
      <w:bookmarkStart w:id="443" w:name="_Toc69269600"/>
      <w:r w:rsidRPr="00882D8E">
        <w:t>6.6.3.4</w:t>
      </w:r>
      <w:r w:rsidRPr="00882D8E">
        <w:tab/>
        <w:t>Category C: games with high dynamicity and high complexity.</w:t>
      </w:r>
      <w:bookmarkEnd w:id="441"/>
      <w:bookmarkEnd w:id="442"/>
      <w:bookmarkEnd w:id="44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4" w:name="_Toc55813044"/>
      <w:bookmarkStart w:id="445" w:name="_Toc49377055"/>
      <w:bookmarkStart w:id="446" w:name="_Toc69269601"/>
      <w:r w:rsidRPr="00882D8E">
        <w:t>6.6.3.5</w:t>
      </w:r>
      <w:r w:rsidRPr="00882D8E">
        <w:tab/>
        <w:t>Category D: photo-realistic games or games based on natural images/video.</w:t>
      </w:r>
      <w:bookmarkEnd w:id="444"/>
      <w:bookmarkEnd w:id="445"/>
      <w:bookmarkEnd w:id="44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7" w:name="_Toc55813045"/>
      <w:bookmarkStart w:id="448" w:name="_Toc49377056"/>
      <w:bookmarkStart w:id="449" w:name="_Toc69269602"/>
      <w:r w:rsidRPr="00882D8E">
        <w:t>6.6.3.6</w:t>
      </w:r>
      <w:r w:rsidRPr="00882D8E">
        <w:tab/>
        <w:t>Category E: XR game content</w:t>
      </w:r>
      <w:bookmarkEnd w:id="447"/>
      <w:bookmarkEnd w:id="448"/>
      <w:bookmarkEnd w:id="449"/>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0" w:name="_Toc55813046"/>
      <w:bookmarkStart w:id="451" w:name="_Toc49377057"/>
      <w:bookmarkStart w:id="452" w:name="_Toc69269603"/>
      <w:r w:rsidRPr="00882D8E">
        <w:t>6.6.3.7</w:t>
      </w:r>
      <w:r w:rsidRPr="00882D8E">
        <w:tab/>
        <w:t>Summary</w:t>
      </w:r>
      <w:bookmarkEnd w:id="450"/>
      <w:bookmarkEnd w:id="451"/>
      <w:bookmarkEnd w:id="452"/>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3" w:name="_Toc49377058"/>
      <w:bookmarkStart w:id="454" w:name="_Toc69269604"/>
      <w:r w:rsidRPr="00882D8E">
        <w:t>6.</w:t>
      </w:r>
      <w:r w:rsidR="00ED108F" w:rsidRPr="00882D8E">
        <w:t>6</w:t>
      </w:r>
      <w:r w:rsidRPr="00882D8E">
        <w:t>.4</w:t>
      </w:r>
      <w:r w:rsidRPr="00882D8E">
        <w:tab/>
      </w:r>
      <w:r>
        <w:t>Encoding</w:t>
      </w:r>
      <w:r w:rsidRPr="00882D8E">
        <w:t xml:space="preserve"> and </w:t>
      </w:r>
      <w:bookmarkEnd w:id="453"/>
      <w:r>
        <w:t>Decoding Constraints</w:t>
      </w:r>
      <w:bookmarkEnd w:id="454"/>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lastRenderedPageBreak/>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5" w:name="_Toc55813049"/>
      <w:bookmarkStart w:id="456" w:name="_Toc49377060"/>
      <w:bookmarkStart w:id="457" w:name="_Toc69269605"/>
      <w:r>
        <w:t>6.</w:t>
      </w:r>
      <w:r w:rsidR="006B674E">
        <w:t>6</w:t>
      </w:r>
      <w:r>
        <w:t>.5</w:t>
      </w:r>
      <w:r>
        <w:tab/>
        <w:t>Performance Metrics</w:t>
      </w:r>
      <w:bookmarkEnd w:id="455"/>
      <w:bookmarkEnd w:id="456"/>
      <w:bookmarkEnd w:id="457"/>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58" w:name="_Toc55813050"/>
      <w:bookmarkStart w:id="459" w:name="_Toc49377061"/>
      <w:bookmarkStart w:id="460" w:name="_Toc69269606"/>
      <w:r>
        <w:t>6.</w:t>
      </w:r>
      <w:r w:rsidR="006B674E">
        <w:t>6</w:t>
      </w:r>
      <w:r>
        <w:t>.6</w:t>
      </w:r>
      <w:r>
        <w:tab/>
        <w:t>Interoperability Considerations</w:t>
      </w:r>
      <w:bookmarkEnd w:id="458"/>
      <w:bookmarkEnd w:id="459"/>
      <w:bookmarkEnd w:id="460"/>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61" w:name="_Toc55813051"/>
      <w:bookmarkStart w:id="462" w:name="_Toc49377062"/>
      <w:bookmarkStart w:id="463" w:name="_Toc69269607"/>
      <w:r>
        <w:lastRenderedPageBreak/>
        <w:t>6.</w:t>
      </w:r>
      <w:r w:rsidR="003467EC">
        <w:t>6</w:t>
      </w:r>
      <w:r>
        <w:t>.7</w:t>
      </w:r>
      <w:r>
        <w:tab/>
        <w:t>Reference Sequences</w:t>
      </w:r>
      <w:bookmarkEnd w:id="461"/>
      <w:bookmarkEnd w:id="462"/>
      <w:bookmarkEnd w:id="463"/>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4" w:name="_Toc69269608"/>
      <w:r>
        <w:t>6.</w:t>
      </w:r>
      <w:r w:rsidR="00FE16A4">
        <w:t>6</w:t>
      </w:r>
      <w:r>
        <w:t>.8</w:t>
      </w:r>
      <w:r>
        <w:tab/>
        <w:t>Anchor Definition</w:t>
      </w:r>
      <w:bookmarkEnd w:id="464"/>
    </w:p>
    <w:p w14:paraId="0EF75208" w14:textId="21C8D984" w:rsidR="00C03546" w:rsidRDefault="00C03546" w:rsidP="00C03546">
      <w:pPr>
        <w:pStyle w:val="Heading4"/>
      </w:pPr>
      <w:bookmarkStart w:id="465" w:name="_Toc69269609"/>
      <w:r>
        <w:t>6.</w:t>
      </w:r>
      <w:r w:rsidR="00B774C8">
        <w:t>6</w:t>
      </w:r>
      <w:r>
        <w:t>.8.1</w:t>
      </w:r>
      <w:r>
        <w:tab/>
        <w:t>Overview</w:t>
      </w:r>
      <w:bookmarkEnd w:id="46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6" w:name="_Toc69269610"/>
      <w:r>
        <w:t>6.</w:t>
      </w:r>
      <w:r w:rsidR="00B774C8">
        <w:t>6</w:t>
      </w:r>
      <w:r>
        <w:t>.8.2</w:t>
      </w:r>
      <w:r>
        <w:tab/>
        <w:t xml:space="preserve">H.264/AVC </w:t>
      </w:r>
      <w:bookmarkStart w:id="467" w:name="_Toc55813056"/>
      <w:bookmarkStart w:id="468" w:name="_Toc49377064"/>
      <w:r>
        <w:t>Anchors</w:t>
      </w:r>
      <w:bookmarkEnd w:id="466"/>
    </w:p>
    <w:p w14:paraId="485FD94F" w14:textId="7F379204" w:rsidR="00C03546" w:rsidRDefault="00C03546" w:rsidP="00C03546">
      <w:pPr>
        <w:pStyle w:val="Heading5"/>
      </w:pPr>
      <w:bookmarkStart w:id="469" w:name="_Toc69269611"/>
      <w:r>
        <w:t>6.</w:t>
      </w:r>
      <w:r w:rsidR="00B774C8">
        <w:t>6</w:t>
      </w:r>
      <w:r>
        <w:t>.8.2.1</w:t>
      </w:r>
      <w:r>
        <w:tab/>
        <w:t>Overview</w:t>
      </w:r>
      <w:bookmarkEnd w:id="469"/>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470" w:name="_Toc69269612"/>
      <w:r>
        <w:t>6.</w:t>
      </w:r>
      <w:r w:rsidR="002E1088">
        <w:t>6</w:t>
      </w:r>
      <w:r>
        <w:t>.8.2.2</w:t>
      </w:r>
      <w:r>
        <w:tab/>
      </w:r>
      <w:r w:rsidR="00893338">
        <w:t>tbd</w:t>
      </w:r>
      <w:bookmarkEnd w:id="470"/>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71" w:name="_Toc69269613"/>
      <w:r>
        <w:lastRenderedPageBreak/>
        <w:t>6.</w:t>
      </w:r>
      <w:r w:rsidR="002E1088">
        <w:t>6</w:t>
      </w:r>
      <w:r>
        <w:t>.8.3</w:t>
      </w:r>
      <w:r>
        <w:tab/>
        <w:t>H.265/HEVC Anchors</w:t>
      </w:r>
      <w:bookmarkEnd w:id="471"/>
    </w:p>
    <w:p w14:paraId="4D6780CD" w14:textId="3A0AE27A" w:rsidR="00C03546" w:rsidRDefault="00C03546" w:rsidP="00C03546">
      <w:pPr>
        <w:pStyle w:val="Heading5"/>
      </w:pPr>
      <w:bookmarkStart w:id="472" w:name="_Toc69269614"/>
      <w:r>
        <w:t>6.</w:t>
      </w:r>
      <w:r w:rsidR="002E1088">
        <w:t>6</w:t>
      </w:r>
      <w:r>
        <w:t>.8.3.1</w:t>
      </w:r>
      <w:r>
        <w:tab/>
        <w:t>Overview</w:t>
      </w:r>
      <w:bookmarkEnd w:id="47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473" w:name="_Toc69269615"/>
      <w:r>
        <w:t>6.</w:t>
      </w:r>
      <w:r w:rsidR="005603E7">
        <w:t>6</w:t>
      </w:r>
      <w:r>
        <w:t>.8.3.2</w:t>
      </w:r>
      <w:r>
        <w:tab/>
      </w:r>
      <w:r w:rsidR="002F2637">
        <w:t>S5-</w:t>
      </w:r>
      <w:r w:rsidR="0054763F">
        <w:t xml:space="preserve">HM-01: </w:t>
      </w:r>
      <w:r w:rsidR="00A60552">
        <w:t>Main 10 Profile with no fixed Intra</w:t>
      </w:r>
      <w:bookmarkEnd w:id="473"/>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lastRenderedPageBreak/>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474" w:name="_Toc69269616"/>
      <w:r>
        <w:t>6.6.8.3.</w:t>
      </w:r>
      <w:r w:rsidR="00A60552">
        <w:t>3</w:t>
      </w:r>
      <w:r>
        <w:tab/>
      </w:r>
      <w:r w:rsidR="0054763F">
        <w:t xml:space="preserve">HM-02: </w:t>
      </w:r>
      <w:r w:rsidR="00A60552">
        <w:t>Main 10 Profile with fixed Intra every second</w:t>
      </w:r>
      <w:bookmarkEnd w:id="474"/>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475" w:name="_Toc69269617"/>
      <w:r>
        <w:t>6.6.8.3.4</w:t>
      </w:r>
      <w:r>
        <w:tab/>
      </w:r>
      <w:r w:rsidR="0054763F">
        <w:t xml:space="preserve">SCC-01: </w:t>
      </w:r>
      <w:r>
        <w:t>Screen Content Profile with no fixed Intra</w:t>
      </w:r>
      <w:bookmarkEnd w:id="475"/>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476" w:name="_Toc69269618"/>
      <w:r>
        <w:t>6.6.8.3.5</w:t>
      </w:r>
      <w:r>
        <w:tab/>
      </w:r>
      <w:r w:rsidR="0054763F">
        <w:t xml:space="preserve">SCC-02: </w:t>
      </w:r>
      <w:r>
        <w:t>Screen Content Profile with no fixed Intra</w:t>
      </w:r>
      <w:bookmarkEnd w:id="476"/>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477" w:name="_Toc69269619"/>
      <w:r>
        <w:t>6.5.9</w:t>
      </w:r>
      <w:r>
        <w:tab/>
        <w:t>Anchor Results</w:t>
      </w:r>
      <w:bookmarkEnd w:id="477"/>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lastRenderedPageBreak/>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478" w:name="_Toc69269620"/>
      <w:r>
        <w:t>6.5.10</w:t>
      </w:r>
      <w:bookmarkStart w:id="479" w:name="_Toc49377065"/>
      <w:bookmarkEnd w:id="467"/>
      <w:bookmarkEnd w:id="468"/>
      <w:r>
        <w:tab/>
        <w:t>Additional Information</w:t>
      </w:r>
      <w:bookmarkEnd w:id="479"/>
      <w:r>
        <w:t xml:space="preserve"> and Performance Data</w:t>
      </w:r>
      <w:bookmarkEnd w:id="478"/>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80" w:name="_Toc49377066"/>
      <w:bookmarkStart w:id="481" w:name="_Toc69269621"/>
      <w:r>
        <w:t>7</w:t>
      </w:r>
      <w:r>
        <w:tab/>
        <w:t>Characterization for Existing Codecs</w:t>
      </w:r>
      <w:bookmarkEnd w:id="480"/>
      <w:bookmarkEnd w:id="481"/>
    </w:p>
    <w:p w14:paraId="1066F581" w14:textId="77777777" w:rsidR="00730F6C" w:rsidRDefault="00730F6C" w:rsidP="00730F6C">
      <w:pPr>
        <w:pStyle w:val="Heading2"/>
      </w:pPr>
      <w:bookmarkStart w:id="482" w:name="_Toc69269622"/>
      <w:r>
        <w:t>7.1</w:t>
      </w:r>
      <w:r>
        <w:tab/>
        <w:t>Introduction</w:t>
      </w:r>
      <w:bookmarkEnd w:id="482"/>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83" w:name="_Toc69269623"/>
      <w:r>
        <w:t>7.2</w:t>
      </w:r>
      <w:r>
        <w:tab/>
        <w:t>H.265/HEVC Characterization against H.264/AVC</w:t>
      </w:r>
      <w:bookmarkEnd w:id="483"/>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84" w:name="_Toc41600625"/>
      <w:bookmarkStart w:id="485" w:name="_Toc49377068"/>
      <w:bookmarkStart w:id="486" w:name="_Toc69269624"/>
      <w:r>
        <w:t>8</w:t>
      </w:r>
      <w:bookmarkStart w:id="487" w:name="_Toc41600627"/>
      <w:bookmarkStart w:id="488" w:name="_Toc55813062"/>
      <w:bookmarkStart w:id="489" w:name="_Toc49377070"/>
      <w:bookmarkEnd w:id="484"/>
      <w:bookmarkEnd w:id="485"/>
      <w:r>
        <w:tab/>
        <w:t>Initial Information on new Codecs</w:t>
      </w:r>
      <w:bookmarkEnd w:id="486"/>
      <w:bookmarkEnd w:id="487"/>
      <w:bookmarkEnd w:id="488"/>
      <w:bookmarkEnd w:id="489"/>
    </w:p>
    <w:p w14:paraId="4D6539FF" w14:textId="34E5125F" w:rsidR="00730F6C" w:rsidRDefault="00730F6C" w:rsidP="00730F6C">
      <w:pPr>
        <w:pStyle w:val="Heading2"/>
      </w:pPr>
      <w:bookmarkStart w:id="490" w:name="_Toc55813063"/>
      <w:bookmarkStart w:id="491" w:name="_Toc49377071"/>
      <w:bookmarkStart w:id="492" w:name="_Toc69269625"/>
      <w:r>
        <w:t>8.1</w:t>
      </w:r>
      <w:r>
        <w:tab/>
        <w:t>Introduction</w:t>
      </w:r>
      <w:bookmarkEnd w:id="490"/>
      <w:bookmarkEnd w:id="491"/>
      <w:bookmarkEnd w:id="49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3" w:name="_Toc55813064"/>
      <w:bookmarkStart w:id="494" w:name="_Toc49377072"/>
      <w:bookmarkStart w:id="495" w:name="_Toc69269626"/>
      <w:r>
        <w:t>8.2</w:t>
      </w:r>
      <w:r>
        <w:tab/>
        <w:t>Versatile Video Coding (VVC)</w:t>
      </w:r>
      <w:bookmarkEnd w:id="493"/>
      <w:bookmarkEnd w:id="494"/>
      <w:bookmarkEnd w:id="495"/>
    </w:p>
    <w:p w14:paraId="4A04E21E" w14:textId="0A387274" w:rsidR="00730F6C" w:rsidRDefault="00730F6C" w:rsidP="00730F6C">
      <w:pPr>
        <w:pStyle w:val="Heading3"/>
      </w:pPr>
      <w:bookmarkStart w:id="496" w:name="_Toc55813065"/>
      <w:bookmarkStart w:id="497" w:name="_Toc49377073"/>
      <w:bookmarkStart w:id="498" w:name="_Toc69269627"/>
      <w:r>
        <w:t>8.2.1</w:t>
      </w:r>
      <w:r>
        <w:tab/>
        <w:t>Overview</w:t>
      </w:r>
      <w:bookmarkEnd w:id="496"/>
      <w:bookmarkEnd w:id="497"/>
      <w:bookmarkEnd w:id="49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w:t>
      </w:r>
      <w:r>
        <w:lastRenderedPageBreak/>
        <w:t>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99" w:name="_Toc69269628"/>
      <w:r w:rsidRPr="008A1FE6">
        <w:t>8.2.2</w:t>
      </w:r>
      <w:r w:rsidRPr="008A1FE6">
        <w:tab/>
      </w:r>
      <w:r w:rsidR="008A0F0E">
        <w:t>External s</w:t>
      </w:r>
      <w:r w:rsidRPr="008A1FE6">
        <w:t>ubjective tests results</w:t>
      </w:r>
      <w:bookmarkEnd w:id="49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00" w:name="_Toc69269629"/>
      <w:r>
        <w:lastRenderedPageBreak/>
        <w:t>8.2.3</w:t>
      </w:r>
      <w:r w:rsidR="00F32227">
        <w:tab/>
        <w:t>Test Configurations and Results for VTM</w:t>
      </w:r>
      <w:bookmarkEnd w:id="500"/>
    </w:p>
    <w:p w14:paraId="1636B7CF" w14:textId="4A4721D4" w:rsidR="008778DB" w:rsidRDefault="00104B01" w:rsidP="008778DB">
      <w:pPr>
        <w:pStyle w:val="Heading4"/>
      </w:pPr>
      <w:bookmarkStart w:id="501" w:name="_Toc69269630"/>
      <w:r>
        <w:t>8.2.3</w:t>
      </w:r>
      <w:r w:rsidR="00F32227">
        <w:t>.1</w:t>
      </w:r>
      <w:r w:rsidR="00F32227">
        <w:tab/>
        <w:t>Introduction</w:t>
      </w:r>
      <w:bookmarkEnd w:id="501"/>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0" w:history="1">
        <w:r>
          <w:rPr>
            <w:rStyle w:val="Hyperlink"/>
          </w:rPr>
          <w:t>https://vcgit.hhi.fraunhofer.de/jvet/VVCSoftware_VTM</w:t>
        </w:r>
      </w:hyperlink>
      <w:r>
        <w:t xml:space="preserve">. The release used for tests in the report is version 11.0 available here: </w:t>
      </w:r>
      <w:hyperlink r:id="rId41"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502" w:name="_Toc69269631"/>
      <w:r>
        <w:t>8.2.3</w:t>
      </w:r>
      <w:r w:rsidR="00F32227">
        <w:t>.2</w:t>
      </w:r>
      <w:r w:rsidR="00F32227">
        <w:tab/>
        <w:t>Scenario 1: Full HD Streaming</w:t>
      </w:r>
      <w:bookmarkEnd w:id="502"/>
    </w:p>
    <w:p w14:paraId="77E4A85E" w14:textId="3AC0A60B" w:rsidR="00F32227" w:rsidRDefault="00104B01" w:rsidP="00F32227">
      <w:pPr>
        <w:pStyle w:val="Heading4"/>
      </w:pPr>
      <w:bookmarkStart w:id="503" w:name="_Toc69269632"/>
      <w:r>
        <w:t>8.2.3</w:t>
      </w:r>
      <w:r w:rsidR="00F32227">
        <w:t>.3</w:t>
      </w:r>
      <w:r w:rsidR="00F32227">
        <w:tab/>
        <w:t>Scenario 2: 4K-TV</w:t>
      </w:r>
      <w:bookmarkEnd w:id="503"/>
    </w:p>
    <w:p w14:paraId="1A1C0747" w14:textId="49B9F7D5" w:rsidR="00F32227" w:rsidRDefault="00104B01" w:rsidP="00F32227">
      <w:pPr>
        <w:pStyle w:val="Heading4"/>
      </w:pPr>
      <w:bookmarkStart w:id="504" w:name="_Toc69269633"/>
      <w:r>
        <w:t>8.2.3</w:t>
      </w:r>
      <w:r w:rsidR="00F32227">
        <w:t>.4</w:t>
      </w:r>
      <w:r w:rsidR="00F32227">
        <w:tab/>
        <w:t>Scenario 3: Screen Content Scenario</w:t>
      </w:r>
      <w:bookmarkEnd w:id="504"/>
    </w:p>
    <w:p w14:paraId="404FDC46" w14:textId="159605CC" w:rsidR="00F32227" w:rsidRDefault="00104B01" w:rsidP="00F32227">
      <w:pPr>
        <w:pStyle w:val="Heading5"/>
      </w:pPr>
      <w:bookmarkStart w:id="505" w:name="_Toc69269634"/>
      <w:r>
        <w:t>8.2.3</w:t>
      </w:r>
      <w:r w:rsidR="00F32227">
        <w:t>.4.1</w:t>
      </w:r>
      <w:r w:rsidR="00F32227">
        <w:tab/>
        <w:t>Overview</w:t>
      </w:r>
      <w:bookmarkEnd w:id="505"/>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lastRenderedPageBreak/>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506" w:name="_Toc69269635"/>
      <w:r>
        <w:t>8.2.3</w:t>
      </w:r>
      <w:r w:rsidR="00F32227">
        <w:t>.4.2</w:t>
      </w:r>
      <w:r w:rsidR="00F32227">
        <w:tab/>
        <w:t>Configurations</w:t>
      </w:r>
      <w:bookmarkEnd w:id="506"/>
    </w:p>
    <w:p w14:paraId="16AC6EE8" w14:textId="58544584" w:rsidR="00F32227" w:rsidRDefault="00104B01" w:rsidP="00F32227">
      <w:pPr>
        <w:pStyle w:val="Heading6"/>
      </w:pPr>
      <w:bookmarkStart w:id="507" w:name="_Toc69269636"/>
      <w:r>
        <w:t>8.2.3</w:t>
      </w:r>
      <w:r w:rsidR="00F32227">
        <w:t>.4.2.1</w:t>
      </w:r>
      <w:r w:rsidR="00F32227">
        <w:tab/>
        <w:t>VTM-01: Main 10 Profile with no fixed Intra</w:t>
      </w:r>
      <w:bookmarkEnd w:id="507"/>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508" w:name="_Toc69269637"/>
      <w:r>
        <w:t>8.2.3</w:t>
      </w:r>
      <w:r w:rsidR="00F32227">
        <w:t>.4.2.2</w:t>
      </w:r>
      <w:r w:rsidR="00F32227">
        <w:tab/>
        <w:t>VTM-02: Main 10 Profile with fixed Intra every second</w:t>
      </w:r>
      <w:bookmarkEnd w:id="508"/>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lastRenderedPageBreak/>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509" w:name="_Toc69269638"/>
      <w:r>
        <w:t>8.2.3</w:t>
      </w:r>
      <w:r w:rsidR="00F32227">
        <w:t>.4.3</w:t>
      </w:r>
      <w:r w:rsidR="00F32227">
        <w:tab/>
        <w:t>Test Results</w:t>
      </w:r>
      <w:bookmarkEnd w:id="509"/>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10" w:name="_Toc69269639"/>
      <w:r>
        <w:t>8.2.3</w:t>
      </w:r>
      <w:r w:rsidR="00F32227">
        <w:t>.5</w:t>
      </w:r>
      <w:r w:rsidR="00F32227">
        <w:tab/>
        <w:t>Scenario 4: Messaging and Social Sharing</w:t>
      </w:r>
      <w:bookmarkEnd w:id="510"/>
    </w:p>
    <w:p w14:paraId="6DB73E8B" w14:textId="4C74E787" w:rsidR="00F32227" w:rsidRDefault="00104B01" w:rsidP="00F32227">
      <w:pPr>
        <w:pStyle w:val="Heading4"/>
      </w:pPr>
      <w:bookmarkStart w:id="511" w:name="_Toc69269640"/>
      <w:r>
        <w:t>8.2.3</w:t>
      </w:r>
      <w:r w:rsidR="00F32227">
        <w:t>.6</w:t>
      </w:r>
      <w:r w:rsidR="00F32227">
        <w:tab/>
        <w:t>Scenario 5: Online Gaming</w:t>
      </w:r>
      <w:bookmarkEnd w:id="511"/>
    </w:p>
    <w:p w14:paraId="29E73E74" w14:textId="0D26624C" w:rsidR="00F32227" w:rsidRDefault="00104B01" w:rsidP="00F32227">
      <w:pPr>
        <w:pStyle w:val="Heading5"/>
      </w:pPr>
      <w:bookmarkStart w:id="512" w:name="_Toc69269641"/>
      <w:r>
        <w:t>8.2.3</w:t>
      </w:r>
      <w:r w:rsidR="00F32227">
        <w:t>.6.1</w:t>
      </w:r>
      <w:r w:rsidR="00F32227">
        <w:tab/>
        <w:t>Overview</w:t>
      </w:r>
      <w:bookmarkEnd w:id="512"/>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513" w:name="_Toc69269642"/>
      <w:r>
        <w:t>8.2.3</w:t>
      </w:r>
      <w:r w:rsidR="00F32227">
        <w:t>.6.2</w:t>
      </w:r>
      <w:r w:rsidR="00F32227">
        <w:tab/>
        <w:t>Configurations</w:t>
      </w:r>
      <w:bookmarkEnd w:id="513"/>
    </w:p>
    <w:p w14:paraId="0B119405" w14:textId="1F119CFB" w:rsidR="00F32227" w:rsidRDefault="00104B01" w:rsidP="00F32227">
      <w:pPr>
        <w:pStyle w:val="Heading6"/>
      </w:pPr>
      <w:bookmarkStart w:id="514" w:name="_Toc69269643"/>
      <w:r>
        <w:t>8.2.3</w:t>
      </w:r>
      <w:r w:rsidR="00F32227">
        <w:t>.6.2.1</w:t>
      </w:r>
      <w:r w:rsidR="00F32227">
        <w:tab/>
        <w:t>VTM-03: Main 10 Profile with no fixed Intra</w:t>
      </w:r>
      <w:bookmarkEnd w:id="514"/>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515" w:name="_Toc69269644"/>
      <w:r>
        <w:t>8.2.3</w:t>
      </w:r>
      <w:r w:rsidR="00F32227">
        <w:t>.6.2.2</w:t>
      </w:r>
      <w:r w:rsidR="00F32227">
        <w:tab/>
        <w:t>VTM-04: Main 10 Profile with fixed Intra every second</w:t>
      </w:r>
      <w:bookmarkEnd w:id="515"/>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516" w:name="_Toc69269645"/>
      <w:r>
        <w:t>8.2.3</w:t>
      </w:r>
      <w:r w:rsidR="00F32227">
        <w:t>.6.3</w:t>
      </w:r>
      <w:r w:rsidR="00F32227">
        <w:tab/>
        <w:t>Test Results</w:t>
      </w:r>
      <w:bookmarkEnd w:id="516"/>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17" w:name="_Toc69269646"/>
      <w:r>
        <w:t>8.2.4</w:t>
      </w:r>
      <w:r>
        <w:tab/>
        <w:t>Characterization</w:t>
      </w:r>
      <w:bookmarkEnd w:id="51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18" w:name="_Toc55813066"/>
      <w:bookmarkStart w:id="519" w:name="_Toc49377074"/>
      <w:bookmarkStart w:id="520" w:name="_Toc69269647"/>
      <w:r>
        <w:t>8.3</w:t>
      </w:r>
      <w:r>
        <w:tab/>
        <w:t>Essential Video Coding (EVC)</w:t>
      </w:r>
      <w:bookmarkEnd w:id="518"/>
      <w:bookmarkEnd w:id="519"/>
      <w:bookmarkEnd w:id="520"/>
    </w:p>
    <w:p w14:paraId="519805E9" w14:textId="007A37FC" w:rsidR="00730F6C" w:rsidRDefault="00730F6C" w:rsidP="00730F6C">
      <w:pPr>
        <w:pStyle w:val="Heading3"/>
      </w:pPr>
      <w:bookmarkStart w:id="521" w:name="_Toc69269648"/>
      <w:r>
        <w:t>8.3.1</w:t>
      </w:r>
      <w:r>
        <w:tab/>
        <w:t>Overview</w:t>
      </w:r>
      <w:bookmarkEnd w:id="521"/>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22" w:name="_Toc69269649"/>
      <w:r>
        <w:t>9</w:t>
      </w:r>
      <w:r>
        <w:tab/>
        <w:t>Gaps and Optimization Potential</w:t>
      </w:r>
      <w:bookmarkEnd w:id="522"/>
    </w:p>
    <w:p w14:paraId="1EA4921F" w14:textId="77777777" w:rsidR="00730F6C" w:rsidRDefault="00730F6C" w:rsidP="00730F6C">
      <w:pPr>
        <w:pStyle w:val="Heading2"/>
      </w:pPr>
      <w:bookmarkStart w:id="523" w:name="_Toc69269650"/>
      <w:r>
        <w:t>9.1</w:t>
      </w:r>
      <w:r>
        <w:tab/>
        <w:t>Identified Gaps and Deficiencies with Existing Codecs</w:t>
      </w:r>
      <w:bookmarkEnd w:id="52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24" w:name="_Toc69269651"/>
      <w:r>
        <w:t>9.2</w:t>
      </w:r>
      <w:r>
        <w:tab/>
        <w:t>Potential Requirements for New Codecs</w:t>
      </w:r>
      <w:bookmarkEnd w:id="52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25" w:name="_Toc41600628"/>
      <w:bookmarkStart w:id="526" w:name="_Toc55813067"/>
      <w:bookmarkStart w:id="527" w:name="_Toc49377075"/>
      <w:bookmarkStart w:id="528" w:name="_Toc69269652"/>
      <w:r>
        <w:lastRenderedPageBreak/>
        <w:t>10</w:t>
      </w:r>
      <w:r>
        <w:tab/>
        <w:t>Conclusions and Proposed Next Steps</w:t>
      </w:r>
      <w:bookmarkEnd w:id="525"/>
      <w:bookmarkEnd w:id="526"/>
      <w:bookmarkEnd w:id="527"/>
      <w:bookmarkEnd w:id="528"/>
    </w:p>
    <w:p w14:paraId="6CC31204" w14:textId="2AF03523" w:rsidR="004B6290" w:rsidRDefault="0061792B" w:rsidP="00730F6C">
      <w:r>
        <w:t>F</w:t>
      </w:r>
      <w:r w:rsidR="00730F6C">
        <w:t>fs</w:t>
      </w:r>
    </w:p>
    <w:p w14:paraId="7BD96E0C" w14:textId="130784F1" w:rsidR="00C51E1F" w:rsidRDefault="00C51E1F" w:rsidP="00C51E1F">
      <w:pPr>
        <w:pStyle w:val="Heading8"/>
      </w:pPr>
      <w:bookmarkStart w:id="529" w:name="tsgNames"/>
      <w:bookmarkStart w:id="530" w:name="_Toc41600629"/>
      <w:bookmarkStart w:id="531" w:name="_Toc55813068"/>
      <w:bookmarkStart w:id="532" w:name="_Toc49377076"/>
      <w:bookmarkStart w:id="533" w:name="_Toc69269653"/>
      <w:bookmarkEnd w:id="529"/>
      <w:r>
        <w:t>Annex A</w:t>
      </w:r>
      <w:r w:rsidR="00516119">
        <w:t xml:space="preserve">: </w:t>
      </w:r>
      <w:r>
        <w:t>Scenario Template</w:t>
      </w:r>
      <w:bookmarkEnd w:id="530"/>
      <w:bookmarkEnd w:id="531"/>
      <w:bookmarkEnd w:id="532"/>
      <w:bookmarkEnd w:id="533"/>
    </w:p>
    <w:p w14:paraId="5F5FB081" w14:textId="77777777" w:rsidR="00C51E1F" w:rsidRDefault="00C51E1F" w:rsidP="00882D8E">
      <w:pPr>
        <w:pStyle w:val="Heading1"/>
      </w:pPr>
      <w:bookmarkStart w:id="534" w:name="_Toc41600630"/>
      <w:bookmarkStart w:id="535" w:name="_Toc55813069"/>
      <w:bookmarkStart w:id="536" w:name="_Toc49377077"/>
      <w:bookmarkStart w:id="537" w:name="_Toc69269654"/>
      <w:r>
        <w:t>A.1</w:t>
      </w:r>
      <w:r>
        <w:tab/>
        <w:t>Introduction</w:t>
      </w:r>
      <w:bookmarkEnd w:id="534"/>
      <w:bookmarkEnd w:id="535"/>
      <w:bookmarkEnd w:id="536"/>
      <w:bookmarkEnd w:id="53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38" w:name="_Toc41600631"/>
      <w:bookmarkStart w:id="539" w:name="_Toc55813070"/>
      <w:bookmarkStart w:id="540" w:name="_Toc49377078"/>
      <w:bookmarkStart w:id="541" w:name="_Toc69269655"/>
      <w:r>
        <w:t>A.2</w:t>
      </w:r>
      <w:r>
        <w:tab/>
        <w:t>Template</w:t>
      </w:r>
      <w:bookmarkEnd w:id="538"/>
      <w:bookmarkEnd w:id="539"/>
      <w:bookmarkEnd w:id="540"/>
      <w:bookmarkEnd w:id="54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42" w:name="_Toc41600632"/>
      <w:bookmarkStart w:id="543" w:name="_Toc55813071"/>
      <w:bookmarkStart w:id="544" w:name="_Toc49377079"/>
      <w:bookmarkStart w:id="545" w:name="_Toc69269656"/>
      <w:r>
        <w:t xml:space="preserve">Annex B: </w:t>
      </w:r>
      <w:bookmarkEnd w:id="542"/>
      <w:bookmarkEnd w:id="543"/>
      <w:bookmarkEnd w:id="544"/>
      <w:r w:rsidR="000779F8" w:rsidRPr="000779F8">
        <w:t>Data Formats and Metrics</w:t>
      </w:r>
      <w:bookmarkEnd w:id="545"/>
    </w:p>
    <w:p w14:paraId="1C939567" w14:textId="2ECCD9D6" w:rsidR="008A56A3" w:rsidRDefault="008A56A3" w:rsidP="00882D8E">
      <w:pPr>
        <w:pStyle w:val="Heading1"/>
      </w:pPr>
      <w:bookmarkStart w:id="546" w:name="_Toc55813072"/>
      <w:bookmarkStart w:id="547" w:name="_Toc69269657"/>
      <w:r>
        <w:t>B.1</w:t>
      </w:r>
      <w:r>
        <w:tab/>
        <w:t>Introduction</w:t>
      </w:r>
      <w:bookmarkEnd w:id="546"/>
      <w:bookmarkEnd w:id="547"/>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48" w:name="_Toc69269658"/>
      <w:r w:rsidRPr="00C159D4">
        <w:t>B.2</w:t>
      </w:r>
      <w:r w:rsidRPr="00545CFF">
        <w:tab/>
      </w:r>
      <w:r w:rsidRPr="0094429B">
        <w:t>R</w:t>
      </w:r>
      <w:r w:rsidRPr="007B09E5">
        <w:t>a</w:t>
      </w:r>
      <w:r w:rsidRPr="00C159D4">
        <w:t xml:space="preserve">w </w:t>
      </w:r>
      <w:r w:rsidRPr="00C77364">
        <w:t>Video Sequences</w:t>
      </w:r>
      <w:bookmarkEnd w:id="548"/>
    </w:p>
    <w:p w14:paraId="49A88D74" w14:textId="17D5D0BB" w:rsidR="001B1546" w:rsidRPr="00882D8E" w:rsidRDefault="001B1546" w:rsidP="00882D8E">
      <w:pPr>
        <w:pStyle w:val="Heading3"/>
        <w:ind w:left="720" w:hanging="720"/>
        <w:rPr>
          <w:sz w:val="32"/>
        </w:rPr>
      </w:pPr>
      <w:bookmarkStart w:id="549" w:name="_Toc69269659"/>
      <w:r w:rsidRPr="00C159D4">
        <w:t xml:space="preserve">B.2.1 </w:t>
      </w:r>
      <w:r w:rsidRPr="00882D8E">
        <w:rPr>
          <w:lang w:val="en-US"/>
        </w:rPr>
        <w:t>Ov</w:t>
      </w:r>
      <w:r>
        <w:t>erview</w:t>
      </w:r>
      <w:bookmarkEnd w:id="549"/>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50" w:name="_Toc55813086"/>
      <w:bookmarkStart w:id="551" w:name="_Toc49377080"/>
      <w:bookmarkStart w:id="552" w:name="_Toc69269660"/>
      <w:r w:rsidRPr="00400A08">
        <w:t>B.</w:t>
      </w:r>
      <w:r w:rsidRPr="00C159D4">
        <w:t>2.2</w:t>
      </w:r>
      <w:r w:rsidRPr="00545CFF">
        <w:t xml:space="preserve"> </w:t>
      </w:r>
      <w:r w:rsidRPr="00ED6123">
        <w:t>J</w:t>
      </w:r>
      <w:r w:rsidRPr="0094429B">
        <w:t>S</w:t>
      </w:r>
      <w:r w:rsidRPr="007B09E5">
        <w:t>O</w:t>
      </w:r>
      <w:r w:rsidRPr="00400A08">
        <w:t>N Schema</w:t>
      </w:r>
      <w:bookmarkEnd w:id="552"/>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2"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53" w:name="_Toc69269661"/>
      <w:r>
        <w:t>B.2.3 Example</w:t>
      </w:r>
      <w:bookmarkEnd w:id="553"/>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54" w:name="_Toc69269662"/>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50"/>
      <w:bookmarkEnd w:id="551"/>
      <w:bookmarkEnd w:id="554"/>
    </w:p>
    <w:p w14:paraId="6C91DA99" w14:textId="77777777" w:rsidR="001B1546" w:rsidRPr="00E1124D" w:rsidRDefault="001B1546" w:rsidP="001B1546">
      <w:pPr>
        <w:pStyle w:val="Heading3"/>
        <w:ind w:left="720" w:hanging="720"/>
        <w:rPr>
          <w:sz w:val="32"/>
          <w:lang w:val="en-US"/>
        </w:rPr>
      </w:pPr>
      <w:bookmarkStart w:id="555" w:name="_Toc69269663"/>
      <w:r w:rsidRPr="00E1124D">
        <w:rPr>
          <w:lang w:val="en-US"/>
        </w:rPr>
        <w:t xml:space="preserve">B.2.1 </w:t>
      </w:r>
      <w:r>
        <w:t>Overview</w:t>
      </w:r>
      <w:bookmarkEnd w:id="555"/>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56" w:name="_Toc69269664"/>
      <w:r w:rsidRPr="00400A08">
        <w:lastRenderedPageBreak/>
        <w:t>B.</w:t>
      </w:r>
      <w:r>
        <w:t>3</w:t>
      </w:r>
      <w:r w:rsidRPr="00646C13">
        <w:t>.2 JSON Schema</w:t>
      </w:r>
      <w:bookmarkEnd w:id="556"/>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57" w:name="_Toc69269665"/>
      <w:r>
        <w:t>B.3.3 Example</w:t>
      </w:r>
      <w:bookmarkEnd w:id="557"/>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58" w:name="_Toc69269666"/>
      <w:r w:rsidRPr="00E1124D">
        <w:rPr>
          <w:lang w:val="en-US"/>
        </w:rPr>
        <w:t>B.</w:t>
      </w:r>
      <w:r>
        <w:t>4</w:t>
      </w:r>
      <w:r>
        <w:rPr>
          <w:lang w:val="en-US"/>
        </w:rPr>
        <w:t>Verification</w:t>
      </w:r>
      <w:bookmarkEnd w:id="558"/>
    </w:p>
    <w:p w14:paraId="16BC49F2" w14:textId="77777777" w:rsidR="00683A59" w:rsidRDefault="00683A59" w:rsidP="00683A59">
      <w:pPr>
        <w:pStyle w:val="Heading3"/>
        <w:ind w:left="720" w:hanging="720"/>
      </w:pPr>
      <w:bookmarkStart w:id="559" w:name="_Toc69269667"/>
      <w:r w:rsidRPr="00E1124D">
        <w:rPr>
          <w:lang w:val="en-US"/>
        </w:rPr>
        <w:t>B.</w:t>
      </w:r>
      <w:r>
        <w:rPr>
          <w:lang w:val="en-US"/>
        </w:rPr>
        <w:t>4</w:t>
      </w:r>
      <w:r w:rsidRPr="00E1124D">
        <w:rPr>
          <w:lang w:val="en-US"/>
        </w:rPr>
        <w:t xml:space="preserve">.1 </w:t>
      </w:r>
      <w:r>
        <w:t>Overview</w:t>
      </w:r>
      <w:bookmarkEnd w:id="559"/>
    </w:p>
    <w:p w14:paraId="506D8A1A" w14:textId="77777777" w:rsidR="00683A59" w:rsidRPr="00646C13" w:rsidRDefault="00683A59" w:rsidP="00683A59">
      <w:pPr>
        <w:rPr>
          <w:lang w:val="en-US"/>
        </w:rPr>
      </w:pPr>
      <w:r>
        <w:rPr>
          <w:lang w:val="en-US"/>
        </w:rPr>
        <w:t>In order to track verification, it is proposed to add a verification field in to the json document for each anchor as follows</w:t>
      </w:r>
    </w:p>
    <w:p w14:paraId="1557E256" w14:textId="77777777" w:rsidR="00683A59" w:rsidRPr="00646C13" w:rsidRDefault="00683A59" w:rsidP="00683A59">
      <w:pPr>
        <w:pStyle w:val="Heading3"/>
        <w:ind w:left="720" w:hanging="720"/>
        <w:rPr>
          <w:sz w:val="32"/>
        </w:rPr>
      </w:pPr>
      <w:bookmarkStart w:id="560" w:name="_Toc69269668"/>
      <w:r w:rsidRPr="00400A08">
        <w:t>B.</w:t>
      </w:r>
      <w:r>
        <w:t>4</w:t>
      </w:r>
      <w:r w:rsidRPr="00646C13">
        <w:t>.2 JSON Schema</w:t>
      </w:r>
      <w:bookmarkEnd w:id="560"/>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lastRenderedPageBreak/>
        <w:t>Editor’s Note: this will be copied in here once agreed</w:t>
      </w:r>
    </w:p>
    <w:p w14:paraId="323D0CDE" w14:textId="77777777" w:rsidR="00683A59" w:rsidRPr="00B35A71" w:rsidRDefault="00683A59" w:rsidP="00B35A71">
      <w:pPr>
        <w:pStyle w:val="Heading3"/>
        <w:ind w:left="720" w:hanging="720"/>
        <w:rPr>
          <w:sz w:val="32"/>
        </w:rPr>
      </w:pPr>
      <w:bookmarkStart w:id="561" w:name="_Toc69269669"/>
      <w:r>
        <w:t>B.4.3 Example</w:t>
      </w:r>
      <w:bookmarkEnd w:id="561"/>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["pending","missing","failed"]</w:t>
      </w:r>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"Report": {</w:t>
      </w:r>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"reference": "report1.json" ** includes the verification report</w:t>
      </w:r>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ab/>
        <w:t>},</w:t>
      </w:r>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E1C30">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352F623" w14:textId="77777777" w:rsidR="00D16D1C" w:rsidRDefault="007429F6" w:rsidP="0086434F">
      <w:pPr>
        <w:pStyle w:val="Heading8"/>
      </w:pPr>
      <w:r>
        <w:br w:type="page"/>
      </w:r>
      <w:bookmarkStart w:id="562" w:name="_Toc69269670"/>
      <w:r w:rsidR="00D16D1C">
        <w:lastRenderedPageBreak/>
        <w:t>Annex C: Candidate Reference Sequences</w:t>
      </w:r>
      <w:bookmarkEnd w:id="562"/>
    </w:p>
    <w:p w14:paraId="3A8D992E" w14:textId="4DFE850F" w:rsidR="00A858AB" w:rsidRDefault="00A858AB" w:rsidP="00882D8E">
      <w:pPr>
        <w:pStyle w:val="Heading1"/>
      </w:pPr>
      <w:bookmarkStart w:id="563" w:name="_Toc55813087"/>
      <w:bookmarkStart w:id="564" w:name="_Toc49377081"/>
      <w:bookmarkStart w:id="565" w:name="_Toc69269671"/>
      <w:r>
        <w:t>C.1</w:t>
      </w:r>
      <w:r>
        <w:tab/>
        <w:t>Introduction</w:t>
      </w:r>
      <w:bookmarkEnd w:id="563"/>
      <w:bookmarkEnd w:id="564"/>
      <w:bookmarkEnd w:id="56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66" w:name="_Toc55813088"/>
      <w:bookmarkStart w:id="567" w:name="_Toc49377082"/>
      <w:bookmarkStart w:id="568" w:name="_Toc69269672"/>
      <w:r>
        <w:t>C.2</w:t>
      </w:r>
      <w:r>
        <w:tab/>
      </w:r>
      <w:r>
        <w:tab/>
        <w:t>Gaming Test Sequences</w:t>
      </w:r>
      <w:bookmarkEnd w:id="566"/>
      <w:bookmarkEnd w:id="567"/>
      <w:bookmarkEnd w:id="568"/>
    </w:p>
    <w:p w14:paraId="61FAE158" w14:textId="77777777" w:rsidR="00A858AB" w:rsidRDefault="00A858AB" w:rsidP="00882D8E">
      <w:pPr>
        <w:pStyle w:val="Heading2"/>
      </w:pPr>
      <w:bookmarkStart w:id="569" w:name="_Toc55813089"/>
      <w:bookmarkStart w:id="570" w:name="_Toc49377083"/>
      <w:bookmarkStart w:id="571" w:name="_Toc69269673"/>
      <w:r>
        <w:t xml:space="preserve">C.2.1 </w:t>
      </w:r>
      <w:r>
        <w:tab/>
        <w:t>Overview</w:t>
      </w:r>
      <w:bookmarkEnd w:id="569"/>
      <w:bookmarkEnd w:id="570"/>
      <w:bookmarkEnd w:id="571"/>
    </w:p>
    <w:p w14:paraId="70A3C6F4" w14:textId="77777777" w:rsidR="00A858AB" w:rsidRDefault="00A858AB" w:rsidP="00A858AB">
      <w:bookmarkStart w:id="572" w:name="_Toc55813090"/>
      <w:bookmarkStart w:id="57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74" w:name="_Toc69269674"/>
      <w:r>
        <w:t>C.2.2</w:t>
      </w:r>
      <w:r>
        <w:tab/>
        <w:t>AOV</w:t>
      </w:r>
      <w:bookmarkEnd w:id="572"/>
      <w:bookmarkEnd w:id="573"/>
      <w:bookmarkEnd w:id="574"/>
    </w:p>
    <w:p w14:paraId="3BB1CEFE" w14:textId="77777777" w:rsidR="00EA4B0F" w:rsidRDefault="00EA4B0F" w:rsidP="00882D8E">
      <w:pPr>
        <w:pStyle w:val="Heading3"/>
      </w:pPr>
      <w:bookmarkStart w:id="575" w:name="_Toc55813091"/>
      <w:bookmarkStart w:id="576" w:name="_Toc49377085"/>
      <w:bookmarkStart w:id="577" w:name="_Toc69269675"/>
      <w:r>
        <w:t>C.2.2.1</w:t>
      </w:r>
      <w:r>
        <w:tab/>
        <w:t>Introduction</w:t>
      </w:r>
      <w:bookmarkEnd w:id="575"/>
      <w:bookmarkEnd w:id="576"/>
      <w:bookmarkEnd w:id="57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78" w:name="_Toc49377086"/>
      <w:bookmarkStart w:id="579" w:name="_Toc69269676"/>
      <w:r>
        <w:t>C.2.2.2</w:t>
      </w:r>
      <w:r>
        <w:tab/>
      </w:r>
      <w:r w:rsidR="0002717C">
        <w:t>S</w:t>
      </w:r>
      <w:r>
        <w:t>equence properties</w:t>
      </w:r>
      <w:bookmarkEnd w:id="578"/>
      <w:bookmarkEnd w:id="57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80" w:name="_Toc55813093"/>
      <w:bookmarkStart w:id="581" w:name="_Toc49377087"/>
      <w:bookmarkStart w:id="582" w:name="_Toc69269677"/>
      <w:r>
        <w:t>C.2.2.3</w:t>
      </w:r>
      <w:r>
        <w:tab/>
        <w:t>Copyright</w:t>
      </w:r>
      <w:r w:rsidR="008C2638">
        <w:t xml:space="preserve"> and licen</w:t>
      </w:r>
      <w:r w:rsidR="009229A0">
        <w:t>se</w:t>
      </w:r>
      <w:r>
        <w:t xml:space="preserve"> information</w:t>
      </w:r>
      <w:bookmarkEnd w:id="580"/>
      <w:bookmarkEnd w:id="581"/>
      <w:bookmarkEnd w:id="58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83" w:name="_Toc55813094"/>
      <w:bookmarkStart w:id="584" w:name="_Toc49377088"/>
      <w:bookmarkStart w:id="585" w:name="_Toc69269678"/>
      <w:r>
        <w:t>C.2.3</w:t>
      </w:r>
      <w:r>
        <w:tab/>
      </w:r>
      <w:r w:rsidR="00082D83" w:rsidRPr="00082D83">
        <w:t>Baolei-Man</w:t>
      </w:r>
      <w:bookmarkEnd w:id="583"/>
      <w:bookmarkEnd w:id="584"/>
      <w:bookmarkEnd w:id="585"/>
    </w:p>
    <w:p w14:paraId="4F80923D" w14:textId="4B748E7D" w:rsidR="002A7427" w:rsidRDefault="002A7427" w:rsidP="00882D8E">
      <w:pPr>
        <w:pStyle w:val="Heading3"/>
      </w:pPr>
      <w:bookmarkStart w:id="586" w:name="_Toc55813095"/>
      <w:bookmarkStart w:id="587" w:name="_Toc49377089"/>
      <w:bookmarkStart w:id="588" w:name="_Toc69269679"/>
      <w:r>
        <w:t>C.2.</w:t>
      </w:r>
      <w:r w:rsidR="00082D83">
        <w:t>3</w:t>
      </w:r>
      <w:r>
        <w:t>.1</w:t>
      </w:r>
      <w:r>
        <w:tab/>
        <w:t>Introduction</w:t>
      </w:r>
      <w:bookmarkEnd w:id="586"/>
      <w:bookmarkEnd w:id="587"/>
      <w:bookmarkEnd w:id="58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89" w:name="_Toc49377090"/>
      <w:bookmarkStart w:id="590" w:name="_Toc69269680"/>
      <w:r>
        <w:t>C.2.</w:t>
      </w:r>
      <w:r w:rsidR="008A3DA6">
        <w:t>3</w:t>
      </w:r>
      <w:r>
        <w:t>.2</w:t>
      </w:r>
      <w:r>
        <w:tab/>
        <w:t>Sequence properties</w:t>
      </w:r>
      <w:bookmarkEnd w:id="589"/>
      <w:bookmarkEnd w:id="59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591" w:name="_Toc55813097"/>
      <w:bookmarkStart w:id="592" w:name="_Toc49377091"/>
      <w:bookmarkStart w:id="593" w:name="_Toc69269681"/>
      <w:r>
        <w:t>C.2.</w:t>
      </w:r>
      <w:r w:rsidR="00FF45E1">
        <w:t>3</w:t>
      </w:r>
      <w:r>
        <w:t>.3</w:t>
      </w:r>
      <w:r>
        <w:tab/>
        <w:t>Copyright and license information</w:t>
      </w:r>
      <w:bookmarkEnd w:id="591"/>
      <w:bookmarkEnd w:id="592"/>
      <w:bookmarkEnd w:id="59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94" w:name="_Toc55813098"/>
      <w:bookmarkStart w:id="595" w:name="_Toc49377092"/>
      <w:bookmarkStart w:id="596" w:name="_Toc69269682"/>
      <w:r>
        <w:t>C.2.</w:t>
      </w:r>
      <w:r w:rsidR="000E5B67">
        <w:t>4</w:t>
      </w:r>
      <w:r>
        <w:tab/>
      </w:r>
      <w:r w:rsidR="000E5B67" w:rsidRPr="000E5B67">
        <w:t>Baolei-Woman</w:t>
      </w:r>
      <w:bookmarkEnd w:id="594"/>
      <w:bookmarkEnd w:id="595"/>
      <w:bookmarkEnd w:id="596"/>
    </w:p>
    <w:p w14:paraId="4092B1D3" w14:textId="79B77A29" w:rsidR="002A7427" w:rsidRDefault="002A7427" w:rsidP="00882D8E">
      <w:pPr>
        <w:pStyle w:val="Heading3"/>
      </w:pPr>
      <w:bookmarkStart w:id="597" w:name="_Toc55813099"/>
      <w:bookmarkStart w:id="598" w:name="_Toc49377093"/>
      <w:bookmarkStart w:id="599" w:name="_Toc69269683"/>
      <w:r>
        <w:t>C.2.</w:t>
      </w:r>
      <w:r w:rsidR="000E5B67">
        <w:t>4</w:t>
      </w:r>
      <w:r>
        <w:t>.1</w:t>
      </w:r>
      <w:r>
        <w:tab/>
        <w:t>Introduction</w:t>
      </w:r>
      <w:bookmarkEnd w:id="597"/>
      <w:bookmarkEnd w:id="598"/>
      <w:bookmarkEnd w:id="59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00" w:name="_Toc49377094"/>
      <w:bookmarkStart w:id="601" w:name="_Toc69269684"/>
      <w:r>
        <w:t>C.2.</w:t>
      </w:r>
      <w:r w:rsidR="00937AA1">
        <w:t>4</w:t>
      </w:r>
      <w:r>
        <w:t>.2</w:t>
      </w:r>
      <w:r>
        <w:tab/>
        <w:t>Sequence properties</w:t>
      </w:r>
      <w:bookmarkEnd w:id="600"/>
      <w:bookmarkEnd w:id="60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02" w:name="_Toc55813101"/>
      <w:bookmarkStart w:id="603" w:name="_Toc49377095"/>
      <w:bookmarkStart w:id="604" w:name="_Toc69269685"/>
      <w:r>
        <w:t>C.2.</w:t>
      </w:r>
      <w:r w:rsidR="00F330EC">
        <w:t>4</w:t>
      </w:r>
      <w:r>
        <w:t>.3</w:t>
      </w:r>
      <w:r>
        <w:tab/>
        <w:t>Copyright and license information</w:t>
      </w:r>
      <w:bookmarkEnd w:id="602"/>
      <w:bookmarkEnd w:id="603"/>
      <w:bookmarkEnd w:id="60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05" w:name="_Toc69269686"/>
      <w:r>
        <w:t>C.2.5</w:t>
      </w:r>
      <w:r>
        <w:tab/>
        <w:t>Baolei-Balloon</w:t>
      </w:r>
      <w:bookmarkEnd w:id="605"/>
    </w:p>
    <w:p w14:paraId="55FA1F6E" w14:textId="77777777" w:rsidR="00F761C0" w:rsidRDefault="00F761C0" w:rsidP="00F761C0">
      <w:pPr>
        <w:pStyle w:val="Heading3"/>
      </w:pPr>
      <w:bookmarkStart w:id="606" w:name="_Toc69269687"/>
      <w:r>
        <w:t>C.2.5.1</w:t>
      </w:r>
      <w:r>
        <w:tab/>
        <w:t>Introduction</w:t>
      </w:r>
      <w:bookmarkEnd w:id="60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07" w:name="_Toc69269688"/>
      <w:r>
        <w:t>C.2.5.2</w:t>
      </w:r>
      <w:r>
        <w:tab/>
        <w:t>Sequence properties</w:t>
      </w:r>
      <w:bookmarkEnd w:id="60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08" w:name="_Toc69269689"/>
      <w:r>
        <w:t>C.2.5.3</w:t>
      </w:r>
      <w:r>
        <w:tab/>
        <w:t>Copyright and license information</w:t>
      </w:r>
      <w:bookmarkEnd w:id="60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09" w:name="_Toc69269690"/>
      <w:r>
        <w:t>C.2.6</w:t>
      </w:r>
      <w:r>
        <w:tab/>
      </w:r>
      <w:r w:rsidRPr="005423E4">
        <w:t>Baolei-Yard</w:t>
      </w:r>
      <w:bookmarkEnd w:id="609"/>
    </w:p>
    <w:p w14:paraId="42C64BE3" w14:textId="77777777" w:rsidR="00F761C0" w:rsidRDefault="00F761C0" w:rsidP="00F761C0">
      <w:pPr>
        <w:pStyle w:val="Heading3"/>
      </w:pPr>
      <w:bookmarkStart w:id="610" w:name="_Toc69269691"/>
      <w:r>
        <w:t>C.2.6.1</w:t>
      </w:r>
      <w:r>
        <w:tab/>
        <w:t>Introduction</w:t>
      </w:r>
      <w:bookmarkEnd w:id="61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11" w:name="_Toc69269692"/>
      <w:r>
        <w:t>C.2.6.2</w:t>
      </w:r>
      <w:r>
        <w:tab/>
        <w:t>Sequence properties</w:t>
      </w:r>
      <w:bookmarkEnd w:id="61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12" w:name="_Toc69269693"/>
      <w:r>
        <w:t>C.2.6.3</w:t>
      </w:r>
      <w:r>
        <w:tab/>
        <w:t>Copyright and license information</w:t>
      </w:r>
      <w:bookmarkEnd w:id="61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13" w:name="_Toc49377096"/>
      <w:bookmarkStart w:id="614" w:name="_Toc69269694"/>
      <w:r>
        <w:t>C.2.</w:t>
      </w:r>
      <w:r w:rsidR="00F86011">
        <w:t>7</w:t>
      </w:r>
      <w:r>
        <w:tab/>
      </w:r>
      <w:r w:rsidR="00376C66" w:rsidRPr="00376C66">
        <w:t>Jianling-Temple</w:t>
      </w:r>
      <w:bookmarkEnd w:id="613"/>
      <w:bookmarkEnd w:id="614"/>
    </w:p>
    <w:p w14:paraId="34840672" w14:textId="10441B6E" w:rsidR="002A7427" w:rsidRDefault="002A7427" w:rsidP="00882D8E">
      <w:pPr>
        <w:pStyle w:val="Heading3"/>
      </w:pPr>
      <w:bookmarkStart w:id="615" w:name="_Toc55813103"/>
      <w:bookmarkStart w:id="616" w:name="_Toc49377097"/>
      <w:bookmarkStart w:id="617" w:name="_Toc69269695"/>
      <w:r>
        <w:t>C.2.</w:t>
      </w:r>
      <w:r w:rsidR="00F86011">
        <w:t>7</w:t>
      </w:r>
      <w:r>
        <w:t>.1</w:t>
      </w:r>
      <w:r>
        <w:tab/>
        <w:t>Introduction</w:t>
      </w:r>
      <w:bookmarkEnd w:id="615"/>
      <w:bookmarkEnd w:id="616"/>
      <w:bookmarkEnd w:id="61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18" w:name="_Toc49377098"/>
      <w:bookmarkStart w:id="619" w:name="_Toc69269696"/>
      <w:r>
        <w:t>C.2.</w:t>
      </w:r>
      <w:r w:rsidR="00F86011">
        <w:t>7</w:t>
      </w:r>
      <w:r>
        <w:t>.2</w:t>
      </w:r>
      <w:r>
        <w:tab/>
        <w:t>Sequence properties</w:t>
      </w:r>
      <w:bookmarkEnd w:id="618"/>
      <w:bookmarkEnd w:id="61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20" w:name="_Toc55813105"/>
      <w:bookmarkStart w:id="62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22" w:name="_Toc69269697"/>
      <w:r>
        <w:t>C.2.</w:t>
      </w:r>
      <w:r w:rsidR="009620D2">
        <w:t>7</w:t>
      </w:r>
      <w:r>
        <w:t>.3</w:t>
      </w:r>
      <w:r>
        <w:tab/>
        <w:t>Copyright and license information</w:t>
      </w:r>
      <w:bookmarkEnd w:id="620"/>
      <w:bookmarkEnd w:id="621"/>
      <w:bookmarkEnd w:id="62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23" w:name="_Toc49377100"/>
      <w:bookmarkStart w:id="624" w:name="_Toc69269698"/>
      <w:r>
        <w:t>C.2.</w:t>
      </w:r>
      <w:r w:rsidR="009620D2">
        <w:t>8</w:t>
      </w:r>
      <w:r>
        <w:tab/>
      </w:r>
      <w:r w:rsidR="001842B0" w:rsidRPr="001842B0">
        <w:t>Jianling-Beach</w:t>
      </w:r>
      <w:bookmarkEnd w:id="623"/>
      <w:bookmarkEnd w:id="624"/>
    </w:p>
    <w:p w14:paraId="6874980B" w14:textId="1F3FA58E" w:rsidR="002A7427" w:rsidRDefault="002A7427" w:rsidP="00882D8E">
      <w:pPr>
        <w:pStyle w:val="Heading3"/>
      </w:pPr>
      <w:bookmarkStart w:id="625" w:name="_Toc55813107"/>
      <w:bookmarkStart w:id="626" w:name="_Toc49377101"/>
      <w:bookmarkStart w:id="627" w:name="_Toc69269699"/>
      <w:r>
        <w:t>C.2.</w:t>
      </w:r>
      <w:r w:rsidR="008B7D36">
        <w:t>8</w:t>
      </w:r>
      <w:r>
        <w:t>.1</w:t>
      </w:r>
      <w:r>
        <w:tab/>
        <w:t>Introduction</w:t>
      </w:r>
      <w:bookmarkEnd w:id="625"/>
      <w:bookmarkEnd w:id="626"/>
      <w:bookmarkEnd w:id="62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28" w:name="_Toc55813108"/>
      <w:bookmarkStart w:id="629" w:name="_Toc49377102"/>
      <w:bookmarkStart w:id="630" w:name="_Toc69269700"/>
      <w:r>
        <w:t>C.2.</w:t>
      </w:r>
      <w:r w:rsidR="008B7D36">
        <w:t>8</w:t>
      </w:r>
      <w:r>
        <w:t>.2</w:t>
      </w:r>
      <w:r>
        <w:tab/>
        <w:t>Sequence properties</w:t>
      </w:r>
      <w:bookmarkEnd w:id="628"/>
      <w:bookmarkEnd w:id="629"/>
      <w:bookmarkEnd w:id="63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31" w:name="_Toc55813109"/>
      <w:bookmarkStart w:id="63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33" w:name="_Toc69269701"/>
      <w:r>
        <w:t>C.2.</w:t>
      </w:r>
      <w:r w:rsidR="008B7D36">
        <w:t>8</w:t>
      </w:r>
      <w:r>
        <w:t>.3</w:t>
      </w:r>
      <w:r>
        <w:tab/>
        <w:t>Copyright and license information</w:t>
      </w:r>
      <w:bookmarkEnd w:id="631"/>
      <w:bookmarkEnd w:id="632"/>
      <w:bookmarkEnd w:id="63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34" w:name="_Toc69269702"/>
      <w:r>
        <w:t>C.2.</w:t>
      </w:r>
      <w:r w:rsidR="008B7D36">
        <w:t>9</w:t>
      </w:r>
      <w:r>
        <w:tab/>
      </w:r>
      <w:r w:rsidR="008B07BC" w:rsidRPr="008B07BC">
        <w:t>Heroes of the Storm</w:t>
      </w:r>
      <w:bookmarkEnd w:id="634"/>
    </w:p>
    <w:p w14:paraId="64804431" w14:textId="6BC505B8" w:rsidR="002A7427" w:rsidRDefault="002A7427" w:rsidP="002A7427">
      <w:pPr>
        <w:pStyle w:val="Heading3"/>
      </w:pPr>
      <w:bookmarkStart w:id="635" w:name="_Toc55813111"/>
      <w:bookmarkStart w:id="636" w:name="_Toc69269703"/>
      <w:r>
        <w:t>C.2.</w:t>
      </w:r>
      <w:r w:rsidR="008B7D36">
        <w:t>9</w:t>
      </w:r>
      <w:r>
        <w:t>.1</w:t>
      </w:r>
      <w:r>
        <w:tab/>
        <w:t>Introduction</w:t>
      </w:r>
      <w:bookmarkEnd w:id="635"/>
      <w:bookmarkEnd w:id="63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37" w:name="_Toc55813112"/>
      <w:bookmarkStart w:id="638" w:name="_Toc69269704"/>
      <w:r>
        <w:t>C.2.</w:t>
      </w:r>
      <w:r w:rsidR="008B7D36">
        <w:t>9</w:t>
      </w:r>
      <w:r>
        <w:t>.2</w:t>
      </w:r>
      <w:r>
        <w:tab/>
        <w:t>Sequence properties</w:t>
      </w:r>
      <w:bookmarkEnd w:id="637"/>
      <w:bookmarkEnd w:id="63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39" w:name="_Toc55813114"/>
      <w:bookmarkStart w:id="640" w:name="_Toc69269705"/>
      <w:r>
        <w:t>C.2.</w:t>
      </w:r>
      <w:r w:rsidR="008B7D36">
        <w:t>9</w:t>
      </w:r>
      <w:r>
        <w:t>.3</w:t>
      </w:r>
      <w:r>
        <w:tab/>
        <w:t>Copyright and license information</w:t>
      </w:r>
      <w:bookmarkEnd w:id="639"/>
      <w:bookmarkEnd w:id="64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A42FF9"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41" w:name="_Toc69269706"/>
      <w:r>
        <w:t>C.2.</w:t>
      </w:r>
      <w:r w:rsidR="008B7D36">
        <w:t>10</w:t>
      </w:r>
      <w:r>
        <w:tab/>
      </w:r>
      <w:bookmarkStart w:id="642" w:name="_Hlk57632978"/>
      <w:r w:rsidR="00367EF9" w:rsidRPr="00367EF9">
        <w:t>Project CARS</w:t>
      </w:r>
      <w:bookmarkEnd w:id="641"/>
      <w:bookmarkEnd w:id="642"/>
    </w:p>
    <w:p w14:paraId="35A32D5C" w14:textId="3BB09A62" w:rsidR="002A7427" w:rsidRDefault="002A7427" w:rsidP="002A7427">
      <w:pPr>
        <w:pStyle w:val="Heading3"/>
      </w:pPr>
      <w:bookmarkStart w:id="643" w:name="_Toc55813116"/>
      <w:bookmarkStart w:id="644" w:name="_Toc69269707"/>
      <w:r>
        <w:t>C.2.</w:t>
      </w:r>
      <w:r w:rsidR="008B7D36">
        <w:t>10</w:t>
      </w:r>
      <w:r>
        <w:t>.1</w:t>
      </w:r>
      <w:r>
        <w:tab/>
        <w:t>Introduction</w:t>
      </w:r>
      <w:bookmarkEnd w:id="643"/>
      <w:bookmarkEnd w:id="64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45" w:name="_Toc55813117"/>
      <w:bookmarkStart w:id="646" w:name="_Toc69269708"/>
      <w:r>
        <w:t>C.2.</w:t>
      </w:r>
      <w:r w:rsidR="008B7D36">
        <w:t>10</w:t>
      </w:r>
      <w:r>
        <w:t>.2</w:t>
      </w:r>
      <w:r>
        <w:tab/>
        <w:t>Sequence properties</w:t>
      </w:r>
      <w:bookmarkEnd w:id="646"/>
    </w:p>
    <w:p w14:paraId="46EC157F" w14:textId="0521F613" w:rsidR="002A7427" w:rsidRDefault="002A7427" w:rsidP="00882D8E">
      <w:r>
        <w:t xml:space="preserve">The </w:t>
      </w:r>
      <w:r w:rsidR="0085696A" w:rsidRPr="0085696A">
        <w:t>Project CARS</w:t>
      </w:r>
      <w:r>
        <w:t xml:space="preserve"> test sequence properties</w:t>
      </w:r>
      <w:bookmarkEnd w:id="645"/>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47" w:name="_Toc55813119"/>
      <w:bookmarkStart w:id="648" w:name="_Toc69269709"/>
      <w:r>
        <w:t>C.2.</w:t>
      </w:r>
      <w:r w:rsidR="008B7D36">
        <w:t>10</w:t>
      </w:r>
      <w:r>
        <w:t>.3</w:t>
      </w:r>
      <w:r>
        <w:tab/>
        <w:t>Copyright and license information</w:t>
      </w:r>
      <w:bookmarkEnd w:id="647"/>
      <w:bookmarkEnd w:id="64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49" w:name="_Toc55813120"/>
      <w:bookmarkStart w:id="650" w:name="_Toc69269710"/>
      <w:r>
        <w:t>C.2.</w:t>
      </w:r>
      <w:r w:rsidR="00004B75">
        <w:t>11</w:t>
      </w:r>
      <w:r>
        <w:tab/>
      </w:r>
      <w:r w:rsidR="00114759" w:rsidRPr="00114759">
        <w:t>World of WarCraft: WoW</w:t>
      </w:r>
      <w:bookmarkEnd w:id="649"/>
      <w:bookmarkEnd w:id="650"/>
    </w:p>
    <w:p w14:paraId="28594287" w14:textId="5F1764A6" w:rsidR="002A7427" w:rsidRDefault="002A7427" w:rsidP="002A7427">
      <w:pPr>
        <w:pStyle w:val="Heading3"/>
      </w:pPr>
      <w:bookmarkStart w:id="651" w:name="_Toc55813121"/>
      <w:bookmarkStart w:id="652" w:name="_Toc69269711"/>
      <w:r>
        <w:t>C.2.</w:t>
      </w:r>
      <w:r w:rsidR="00004B75">
        <w:t>11</w:t>
      </w:r>
      <w:r>
        <w:t>.1</w:t>
      </w:r>
      <w:r>
        <w:tab/>
        <w:t>Introduction</w:t>
      </w:r>
      <w:bookmarkEnd w:id="651"/>
      <w:bookmarkEnd w:id="65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53" w:name="_Toc55813122"/>
      <w:bookmarkStart w:id="654" w:name="_Toc69269712"/>
      <w:r>
        <w:t>C.2.</w:t>
      </w:r>
      <w:r w:rsidR="00004B75">
        <w:t>11</w:t>
      </w:r>
      <w:r>
        <w:t>.2</w:t>
      </w:r>
      <w:r>
        <w:tab/>
        <w:t>Sequence properties</w:t>
      </w:r>
      <w:bookmarkEnd w:id="653"/>
      <w:bookmarkEnd w:id="65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55" w:name="_Toc55813124"/>
      <w:bookmarkStart w:id="656" w:name="_Toc69269713"/>
      <w:r>
        <w:t>C.2.</w:t>
      </w:r>
      <w:r w:rsidR="00004B75">
        <w:t>11</w:t>
      </w:r>
      <w:r>
        <w:t>.3</w:t>
      </w:r>
      <w:r>
        <w:tab/>
        <w:t>Copyright and license information</w:t>
      </w:r>
      <w:bookmarkEnd w:id="655"/>
      <w:bookmarkEnd w:id="65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57" w:name="_Toc69269714"/>
      <w:r>
        <w:t>C.2.</w:t>
      </w:r>
      <w:r w:rsidR="003801E9">
        <w:t>1</w:t>
      </w:r>
      <w:r w:rsidR="00004B75">
        <w:t>2</w:t>
      </w:r>
      <w:r>
        <w:tab/>
      </w:r>
      <w:r w:rsidR="001E1EE8" w:rsidRPr="001E1EE8">
        <w:t>Minecraft</w:t>
      </w:r>
      <w:bookmarkEnd w:id="657"/>
    </w:p>
    <w:p w14:paraId="73690F71" w14:textId="4C96F51D" w:rsidR="002A7427" w:rsidRDefault="002A7427" w:rsidP="002A7427">
      <w:pPr>
        <w:pStyle w:val="Heading3"/>
      </w:pPr>
      <w:bookmarkStart w:id="658" w:name="_Toc55813126"/>
      <w:bookmarkStart w:id="659" w:name="_Toc69269715"/>
      <w:r>
        <w:t>C.2.</w:t>
      </w:r>
      <w:r w:rsidR="004F351E">
        <w:t>1</w:t>
      </w:r>
      <w:r w:rsidR="00004B75">
        <w:t>2</w:t>
      </w:r>
      <w:r>
        <w:t>.1</w:t>
      </w:r>
      <w:r>
        <w:tab/>
        <w:t>Introduction</w:t>
      </w:r>
      <w:bookmarkEnd w:id="658"/>
      <w:bookmarkEnd w:id="65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60" w:name="_Toc55813127"/>
      <w:bookmarkStart w:id="661" w:name="_Toc69269716"/>
      <w:r>
        <w:t>C.2.</w:t>
      </w:r>
      <w:r w:rsidR="005A7E7D">
        <w:t>1</w:t>
      </w:r>
      <w:r w:rsidR="00004B75">
        <w:t>2</w:t>
      </w:r>
      <w:r>
        <w:t>.2</w:t>
      </w:r>
      <w:r>
        <w:tab/>
        <w:t>Sequence properties</w:t>
      </w:r>
      <w:bookmarkEnd w:id="660"/>
      <w:bookmarkEnd w:id="66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62" w:name="_Toc55813129"/>
      <w:bookmarkStart w:id="663" w:name="_Toc69269717"/>
      <w:r>
        <w:t>C.2.</w:t>
      </w:r>
      <w:r w:rsidR="001604A8">
        <w:t>1</w:t>
      </w:r>
      <w:r w:rsidR="00004B75">
        <w:t>2</w:t>
      </w:r>
      <w:r>
        <w:t>.3</w:t>
      </w:r>
      <w:r>
        <w:tab/>
      </w:r>
      <w:r w:rsidRPr="00882D8E">
        <w:t xml:space="preserve">Copyright </w:t>
      </w:r>
      <w:r>
        <w:t xml:space="preserve">and license </w:t>
      </w:r>
      <w:r w:rsidRPr="00882D8E">
        <w:t>information</w:t>
      </w:r>
      <w:bookmarkEnd w:id="662"/>
      <w:bookmarkEnd w:id="66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64" w:name="_Toc69269718"/>
      <w:r>
        <w:t>C.2.</w:t>
      </w:r>
      <w:r w:rsidR="00A26384">
        <w:t>1</w:t>
      </w:r>
      <w:r w:rsidR="00004B75">
        <w:t>3</w:t>
      </w:r>
      <w:r>
        <w:tab/>
      </w:r>
      <w:r w:rsidR="00FE2102" w:rsidRPr="00FE2102">
        <w:t>CS:GO</w:t>
      </w:r>
      <w:bookmarkEnd w:id="664"/>
    </w:p>
    <w:p w14:paraId="1ABBD3E3" w14:textId="1DE4EBE5" w:rsidR="002A7427" w:rsidRDefault="002A7427" w:rsidP="002A7427">
      <w:pPr>
        <w:pStyle w:val="Heading3"/>
      </w:pPr>
      <w:bookmarkStart w:id="665" w:name="_Toc55813131"/>
      <w:bookmarkStart w:id="666" w:name="_Toc69269719"/>
      <w:r>
        <w:t>C.2.</w:t>
      </w:r>
      <w:r w:rsidR="00FE2102">
        <w:t>1</w:t>
      </w:r>
      <w:r w:rsidR="00004B75">
        <w:t>3</w:t>
      </w:r>
      <w:r>
        <w:t>.1</w:t>
      </w:r>
      <w:r>
        <w:tab/>
        <w:t>Introduction</w:t>
      </w:r>
      <w:bookmarkEnd w:id="665"/>
      <w:bookmarkEnd w:id="66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67" w:name="_Toc55813132"/>
      <w:bookmarkStart w:id="668" w:name="_Toc69269720"/>
      <w:r>
        <w:t>C.2.</w:t>
      </w:r>
      <w:r w:rsidR="00FE2102">
        <w:t>1</w:t>
      </w:r>
      <w:r w:rsidR="00004B75">
        <w:t>3</w:t>
      </w:r>
      <w:r>
        <w:t>.2</w:t>
      </w:r>
      <w:r>
        <w:tab/>
        <w:t>Sequence properties</w:t>
      </w:r>
      <w:bookmarkEnd w:id="667"/>
      <w:bookmarkEnd w:id="66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69" w:name="_Toc55813134"/>
      <w:bookmarkStart w:id="670" w:name="_Toc69269721"/>
      <w:r>
        <w:t>C.2.</w:t>
      </w:r>
      <w:r w:rsidR="00FE2102">
        <w:t>1</w:t>
      </w:r>
      <w:r w:rsidR="00004B75">
        <w:t>3</w:t>
      </w:r>
      <w:r>
        <w:t>.3</w:t>
      </w:r>
      <w:r>
        <w:tab/>
        <w:t>Copyright and license information</w:t>
      </w:r>
      <w:bookmarkEnd w:id="669"/>
      <w:bookmarkEnd w:id="67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71" w:name="_Toc69269722"/>
      <w:r>
        <w:t>C.2.</w:t>
      </w:r>
      <w:r w:rsidR="0028214B">
        <w:t>1</w:t>
      </w:r>
      <w:r w:rsidR="00004B75">
        <w:t>4</w:t>
      </w:r>
      <w:r>
        <w:tab/>
      </w:r>
      <w:r w:rsidR="006E085F" w:rsidRPr="00422C29">
        <w:t>StarCraft</w:t>
      </w:r>
      <w:bookmarkEnd w:id="671"/>
    </w:p>
    <w:p w14:paraId="1BF45265" w14:textId="13C3D1FE" w:rsidR="002A7427" w:rsidRDefault="002A7427" w:rsidP="002A7427">
      <w:pPr>
        <w:pStyle w:val="Heading3"/>
      </w:pPr>
      <w:bookmarkStart w:id="672" w:name="_Toc55813136"/>
      <w:bookmarkStart w:id="673" w:name="_Toc69269723"/>
      <w:r>
        <w:t>C.2.</w:t>
      </w:r>
      <w:r w:rsidR="0028214B">
        <w:t>1</w:t>
      </w:r>
      <w:r w:rsidR="00004B75">
        <w:t>4</w:t>
      </w:r>
      <w:r>
        <w:t>.1</w:t>
      </w:r>
      <w:r>
        <w:tab/>
        <w:t>Introduction</w:t>
      </w:r>
      <w:bookmarkEnd w:id="672"/>
      <w:bookmarkEnd w:id="67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74" w:name="_Toc55813137"/>
      <w:bookmarkStart w:id="675" w:name="_Toc69269724"/>
      <w:r>
        <w:t>C.2.</w:t>
      </w:r>
      <w:r w:rsidR="0028214B">
        <w:t>1</w:t>
      </w:r>
      <w:r w:rsidR="00004B75">
        <w:t>4</w:t>
      </w:r>
      <w:r>
        <w:t>.2</w:t>
      </w:r>
      <w:r>
        <w:tab/>
        <w:t>Sequence properties</w:t>
      </w:r>
      <w:bookmarkEnd w:id="674"/>
      <w:bookmarkEnd w:id="67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76" w:name="_Toc55813139"/>
      <w:bookmarkStart w:id="677" w:name="_Toc69269725"/>
      <w:r>
        <w:t>C.2.</w:t>
      </w:r>
      <w:r w:rsidR="0028214B">
        <w:t>1</w:t>
      </w:r>
      <w:r w:rsidR="00004B75">
        <w:t>4</w:t>
      </w:r>
      <w:r>
        <w:t>.3</w:t>
      </w:r>
      <w:r>
        <w:tab/>
        <w:t>Copyright and license information</w:t>
      </w:r>
      <w:bookmarkEnd w:id="676"/>
      <w:bookmarkEnd w:id="67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78" w:name="_Toc69269726"/>
      <w:r>
        <w:t>C.</w:t>
      </w:r>
      <w:r w:rsidR="002D1DD3">
        <w:t>3</w:t>
      </w:r>
      <w:r w:rsidR="002D1DD3">
        <w:tab/>
        <w:t>4K-TV Sequences</w:t>
      </w:r>
      <w:bookmarkEnd w:id="678"/>
    </w:p>
    <w:p w14:paraId="6E27BB93" w14:textId="77777777" w:rsidR="00DF73B4" w:rsidRDefault="00DF73B4" w:rsidP="00882D8E">
      <w:pPr>
        <w:pStyle w:val="Heading2"/>
      </w:pPr>
      <w:bookmarkStart w:id="679" w:name="_Toc69269727"/>
      <w:r>
        <w:t xml:space="preserve">C.3.1 </w:t>
      </w:r>
      <w:r>
        <w:tab/>
        <w:t>SDR Category</w:t>
      </w:r>
      <w:bookmarkEnd w:id="679"/>
    </w:p>
    <w:p w14:paraId="0553E60D" w14:textId="77777777" w:rsidR="00DF73B4" w:rsidRDefault="00DF73B4" w:rsidP="00882D8E">
      <w:pPr>
        <w:pStyle w:val="Heading3"/>
      </w:pPr>
      <w:bookmarkStart w:id="680" w:name="_Toc69269728"/>
      <w:r>
        <w:t>C.3.1.1</w:t>
      </w:r>
      <w:r>
        <w:tab/>
        <w:t>Candidate Test Sequences</w:t>
      </w:r>
      <w:bookmarkEnd w:id="680"/>
    </w:p>
    <w:p w14:paraId="50B56FAF" w14:textId="069FDC5A" w:rsidR="00002965" w:rsidRDefault="00002965" w:rsidP="00002965">
      <w:pPr>
        <w:pStyle w:val="Heading4"/>
      </w:pPr>
      <w:bookmarkStart w:id="681" w:name="_Toc69269729"/>
      <w:r>
        <w:t>C.3.1.1.1</w:t>
      </w:r>
      <w:r>
        <w:tab/>
        <w:t>Introduction</w:t>
      </w:r>
      <w:bookmarkEnd w:id="68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82" w:name="_Toc69269730"/>
      <w:r>
        <w:lastRenderedPageBreak/>
        <w:t>C.3.1.1.</w:t>
      </w:r>
      <w:r w:rsidR="00002965">
        <w:t>2</w:t>
      </w:r>
      <w:r>
        <w:tab/>
        <w:t>Ultra Video Group Sequences</w:t>
      </w:r>
      <w:bookmarkEnd w:id="68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83" w:name="_Toc69269731"/>
      <w:r>
        <w:t>C.3.1.1.</w:t>
      </w:r>
      <w:r w:rsidR="00002965">
        <w:t>3</w:t>
      </w:r>
      <w:r>
        <w:tab/>
      </w:r>
      <w:r w:rsidR="00165C27" w:rsidRPr="00165C27">
        <w:t>JVET Sequences</w:t>
      </w:r>
      <w:bookmarkEnd w:id="68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84" w:name="_Toc69269732"/>
      <w:r>
        <w:t>C.3.1.1.</w:t>
      </w:r>
      <w:r w:rsidR="006D2E8A">
        <w:t>4</w:t>
      </w:r>
      <w:r>
        <w:tab/>
        <w:t>Netflix Sequences</w:t>
      </w:r>
      <w:bookmarkEnd w:id="68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8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8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86" w:name="_Toc69269733"/>
      <w:r>
        <w:t>C.3.1.1.5</w:t>
      </w:r>
      <w:r>
        <w:tab/>
      </w:r>
      <w:r w:rsidR="001E7201" w:rsidRPr="001E7201">
        <w:t>EBU Sequences</w:t>
      </w:r>
      <w:bookmarkEnd w:id="68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87" w:name="_Toc69269734"/>
      <w:r>
        <w:t>C.3.1.1.</w:t>
      </w:r>
      <w:r w:rsidR="00092BFF">
        <w:t>6</w:t>
      </w:r>
      <w:r>
        <w:tab/>
      </w:r>
      <w:r w:rsidR="000E7007" w:rsidRPr="000E7007">
        <w:t>SVT Sequences</w:t>
      </w:r>
      <w:bookmarkEnd w:id="68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88" w:name="_Toc69269735"/>
      <w:r>
        <w:t>C.3.1.1.</w:t>
      </w:r>
      <w:r w:rsidR="00092BFF">
        <w:t>7</w:t>
      </w:r>
      <w:r>
        <w:tab/>
      </w:r>
      <w:r w:rsidR="0053345C" w:rsidRPr="0053345C">
        <w:t>4ever Sequences</w:t>
      </w:r>
      <w:bookmarkEnd w:id="68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689" w:name="_Toc69269736"/>
      <w:r>
        <w:t>C.3.1.1.8</w:t>
      </w:r>
      <w:r>
        <w:tab/>
      </w:r>
      <w:r w:rsidRPr="00092BFF">
        <w:t>CableLabs Sequences</w:t>
      </w:r>
      <w:bookmarkEnd w:id="68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690" w:name="_Toc69269737"/>
      <w:r>
        <w:lastRenderedPageBreak/>
        <w:t>C.3.1.2</w:t>
      </w:r>
      <w:r>
        <w:tab/>
        <w:t>Test Sequence</w:t>
      </w:r>
      <w:r w:rsidR="0058149D">
        <w:t xml:space="preserve"> Selection Process</w:t>
      </w:r>
      <w:bookmarkEnd w:id="690"/>
    </w:p>
    <w:p w14:paraId="0F4CCA7A" w14:textId="08A62510" w:rsidR="005933E2" w:rsidRDefault="005933E2" w:rsidP="00AF700A">
      <w:pPr>
        <w:pStyle w:val="Heading4"/>
      </w:pPr>
      <w:bookmarkStart w:id="691" w:name="_Toc69269738"/>
      <w:r>
        <w:t>C.3.1.2.1</w:t>
      </w:r>
      <w:r>
        <w:tab/>
        <w:t>Introduct</w:t>
      </w:r>
      <w:r w:rsidR="00AF700A">
        <w:t>ion</w:t>
      </w:r>
      <w:bookmarkEnd w:id="69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92" w:name="_Toc69269739"/>
      <w:r>
        <w:t>C.3.1.2.</w:t>
      </w:r>
      <w:r w:rsidR="00650C86">
        <w:t>2</w:t>
      </w:r>
      <w:r>
        <w:tab/>
        <w:t>x265 Encoding</w:t>
      </w:r>
      <w:bookmarkEnd w:id="69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93" w:name="_Hlk58230544"/>
      <w:r w:rsidRPr="007720BB">
        <w:t xml:space="preserve">EBU, SVT and 4ever </w:t>
      </w:r>
      <w:bookmarkEnd w:id="693"/>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94" w:name="_Toc69269740"/>
      <w:r w:rsidRPr="00882D8E">
        <w:t>C.3.1.2.</w:t>
      </w:r>
      <w:r>
        <w:t>3</w:t>
      </w:r>
      <w:r w:rsidRPr="00882D8E">
        <w:tab/>
        <w:t>SI-TI Metrics</w:t>
      </w:r>
      <w:bookmarkEnd w:id="69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95" w:name="_Toc69269741"/>
      <w:r w:rsidRPr="00882D8E">
        <w:t>C.3.1.2.</w:t>
      </w:r>
      <w:r>
        <w:t>4</w:t>
      </w:r>
      <w:r w:rsidRPr="00882D8E">
        <w:tab/>
      </w:r>
      <w:r w:rsidR="00605F86">
        <w:t xml:space="preserve">SDR </w:t>
      </w:r>
      <w:r w:rsidRPr="00882D8E">
        <w:t>Sequence Selection</w:t>
      </w:r>
      <w:bookmarkEnd w:id="69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696" w:name="_Toc69269742"/>
      <w:r w:rsidRPr="00882D8E">
        <w:t>C.3.1.</w:t>
      </w:r>
      <w:r>
        <w:t>3</w:t>
      </w:r>
      <w:r w:rsidRPr="00882D8E">
        <w:tab/>
        <w:t>Select</w:t>
      </w:r>
      <w:r>
        <w:t>ed Sequences</w:t>
      </w:r>
      <w:bookmarkEnd w:id="696"/>
    </w:p>
    <w:p w14:paraId="1BD8DBD1" w14:textId="77777777" w:rsidR="00ED30D0" w:rsidRDefault="00ED30D0" w:rsidP="00ED30D0">
      <w:pPr>
        <w:pStyle w:val="Heading4"/>
      </w:pPr>
      <w:bookmarkStart w:id="697" w:name="_Toc69269743"/>
      <w:r>
        <w:t>C.3.1.3.1</w:t>
      </w:r>
      <w:r>
        <w:tab/>
      </w:r>
      <w:r w:rsidRPr="00882D8E">
        <w:t>Brest-Sedof</w:t>
      </w:r>
      <w:bookmarkEnd w:id="69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698" w:name="_Toc69269744"/>
      <w:r>
        <w:t>C.3.1.3.2</w:t>
      </w:r>
      <w:r>
        <w:tab/>
      </w:r>
      <w:r w:rsidRPr="00882D8E">
        <w:t>Rain</w:t>
      </w:r>
      <w:r>
        <w:t xml:space="preserve"> </w:t>
      </w:r>
      <w:r w:rsidRPr="00882D8E">
        <w:t>Fruits</w:t>
      </w:r>
      <w:bookmarkEnd w:id="69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699" w:name="_Toc69269745"/>
      <w:r>
        <w:t>C.3.1.3.3</w:t>
      </w:r>
      <w:r>
        <w:tab/>
      </w:r>
      <w:r w:rsidRPr="00882D8E">
        <w:t>Park</w:t>
      </w:r>
      <w:r>
        <w:t xml:space="preserve"> </w:t>
      </w:r>
      <w:r w:rsidRPr="00882D8E">
        <w:t>Joy</w:t>
      </w:r>
      <w:bookmarkEnd w:id="69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
              <w:t>10/8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700" w:name="_Toc69269746"/>
      <w:r>
        <w:t>C.3.1.3.4</w:t>
      </w:r>
      <w:r>
        <w:tab/>
      </w:r>
      <w:r w:rsidRPr="00882D8E">
        <w:t>Soccer</w:t>
      </w:r>
      <w:bookmarkEnd w:id="70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01" w:name="_Toc69269747"/>
      <w:r>
        <w:t>C.3.1.3.5</w:t>
      </w:r>
      <w:r>
        <w:tab/>
      </w:r>
      <w:r w:rsidRPr="00882D8E">
        <w:t>Tunnel</w:t>
      </w:r>
      <w:r>
        <w:t xml:space="preserve"> </w:t>
      </w:r>
      <w:r w:rsidRPr="00882D8E">
        <w:t>Flag</w:t>
      </w:r>
      <w:bookmarkEnd w:id="70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02" w:name="_Toc69269748"/>
      <w:r>
        <w:t>C.3.1.3.6</w:t>
      </w:r>
      <w:r>
        <w:tab/>
      </w:r>
      <w:bookmarkStart w:id="703" w:name="_Hlk66108986"/>
      <w:r w:rsidRPr="00882D8E">
        <w:t>Boat</w:t>
      </w:r>
      <w:bookmarkEnd w:id="702"/>
      <w:bookmarkEnd w:id="703"/>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04" w:name="_Toc69269749"/>
      <w:r>
        <w:t>C.3.1.3.7</w:t>
      </w:r>
      <w:r>
        <w:tab/>
        <w:t>F</w:t>
      </w:r>
      <w:r w:rsidRPr="00882D8E">
        <w:t>ountain</w:t>
      </w:r>
      <w:bookmarkEnd w:id="70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05" w:name="_Toc69269750"/>
      <w:r>
        <w:t>C.3.1.3.8</w:t>
      </w:r>
      <w:r>
        <w:tab/>
        <w:t>Riverbank</w:t>
      </w:r>
      <w:bookmarkEnd w:id="70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06" w:name="_Toc69269751"/>
      <w:r>
        <w:t xml:space="preserve">C.3.2 </w:t>
      </w:r>
      <w:r>
        <w:tab/>
        <w:t>HDR Category</w:t>
      </w:r>
      <w:bookmarkEnd w:id="706"/>
      <w:r w:rsidR="00D152A3" w:rsidRPr="00D152A3">
        <w:t xml:space="preserve"> </w:t>
      </w:r>
    </w:p>
    <w:p w14:paraId="5514D2EA" w14:textId="704EEF4C" w:rsidR="00D152A3" w:rsidRDefault="00D152A3" w:rsidP="00E161EF">
      <w:pPr>
        <w:pStyle w:val="Heading3"/>
      </w:pPr>
      <w:bookmarkStart w:id="707" w:name="_Toc69269752"/>
      <w:r>
        <w:t>C.3.2.1</w:t>
      </w:r>
      <w:r>
        <w:tab/>
        <w:t>HDR Candidate Test Sequences</w:t>
      </w:r>
      <w:bookmarkEnd w:id="707"/>
    </w:p>
    <w:p w14:paraId="2F77BBE0" w14:textId="768CF2C7" w:rsidR="00D152A3" w:rsidRDefault="00D152A3" w:rsidP="00E161EF">
      <w:pPr>
        <w:pStyle w:val="Heading4"/>
      </w:pPr>
      <w:bookmarkStart w:id="708" w:name="_Toc69269753"/>
      <w:r>
        <w:t>C.3.2.1.1</w:t>
      </w:r>
      <w:r>
        <w:tab/>
        <w:t>Introduction</w:t>
      </w:r>
      <w:bookmarkEnd w:id="708"/>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09" w:name="_Toc69269754"/>
      <w:r>
        <w:lastRenderedPageBreak/>
        <w:t>C.3.2.1.2</w:t>
      </w:r>
      <w:r>
        <w:tab/>
        <w:t>AOM Sequences</w:t>
      </w:r>
      <w:bookmarkEnd w:id="709"/>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10" w:name="_Toc69269755"/>
      <w:r w:rsidRPr="00E01BB7">
        <w:rPr>
          <w:lang w:val="en-US"/>
        </w:rPr>
        <w:t>C.3.2.1.</w:t>
      </w:r>
      <w:r>
        <w:rPr>
          <w:lang w:val="en-US"/>
        </w:rPr>
        <w:t>3</w:t>
      </w:r>
      <w:r w:rsidRPr="00E01BB7">
        <w:rPr>
          <w:lang w:val="en-US"/>
        </w:rPr>
        <w:tab/>
        <w:t>CableLabs Sequences</w:t>
      </w:r>
      <w:bookmarkEnd w:id="710"/>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11" w:name="_Toc69269756"/>
      <w:r>
        <w:t>C.3.2.2</w:t>
      </w:r>
      <w:r>
        <w:tab/>
        <w:t>Selected Test Sequences</w:t>
      </w:r>
      <w:bookmarkEnd w:id="711"/>
    </w:p>
    <w:p w14:paraId="1B25A108" w14:textId="794E813B" w:rsidR="00D152A3" w:rsidRDefault="00D152A3" w:rsidP="00E161EF">
      <w:pPr>
        <w:pStyle w:val="Heading4"/>
      </w:pPr>
      <w:bookmarkStart w:id="712" w:name="_Toc69269757"/>
      <w:r>
        <w:t>C.3.2.2.1</w:t>
      </w:r>
      <w:r>
        <w:tab/>
      </w:r>
      <w:r w:rsidRPr="00DC04FC">
        <w:t>Introduction</w:t>
      </w:r>
      <w:bookmarkEnd w:id="71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13" w:name="_Toc69269758"/>
      <w:r>
        <w:t>C.3.2.2.2</w:t>
      </w:r>
      <w:r>
        <w:tab/>
        <w:t>x265 Encoding</w:t>
      </w:r>
      <w:bookmarkEnd w:id="71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14" w:name="_Toc69269759"/>
      <w:r w:rsidRPr="00D85C11">
        <w:rPr>
          <w:lang w:val="en-US"/>
        </w:rPr>
        <w:t>C.3.</w:t>
      </w:r>
      <w:r>
        <w:rPr>
          <w:lang w:val="en-US"/>
        </w:rPr>
        <w:t>2</w:t>
      </w:r>
      <w:r w:rsidRPr="00D85C11">
        <w:rPr>
          <w:lang w:val="en-US"/>
        </w:rPr>
        <w:t>.2.</w:t>
      </w:r>
      <w:r>
        <w:rPr>
          <w:lang w:val="en-US"/>
        </w:rPr>
        <w:t>3</w:t>
      </w:r>
      <w:r w:rsidRPr="00D85C11">
        <w:rPr>
          <w:lang w:val="en-US"/>
        </w:rPr>
        <w:tab/>
        <w:t>SI-TI Metrics</w:t>
      </w:r>
      <w:bookmarkEnd w:id="71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15" w:name="_Toc69269760"/>
      <w:r w:rsidRPr="00AD2475">
        <w:rPr>
          <w:lang w:val="en-US"/>
        </w:rPr>
        <w:t>C.3.2.2.</w:t>
      </w:r>
      <w:r>
        <w:rPr>
          <w:lang w:val="en-US"/>
        </w:rPr>
        <w:t>4</w:t>
      </w:r>
      <w:r w:rsidRPr="002E27D6">
        <w:rPr>
          <w:lang w:val="en-US"/>
        </w:rPr>
        <w:tab/>
        <w:t>Codewords distribution</w:t>
      </w:r>
      <w:bookmarkEnd w:id="71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16" w:name="_Toc6926976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16"/>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17"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17"/>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18"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18"/>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19" w:name="_Toc69269762"/>
      <w:r w:rsidRPr="00882D8E">
        <w:t>C.3.</w:t>
      </w:r>
      <w:r>
        <w:t>2</w:t>
      </w:r>
      <w:r w:rsidRPr="00882D8E">
        <w:t>.</w:t>
      </w:r>
      <w:r>
        <w:t>3</w:t>
      </w:r>
      <w:r w:rsidRPr="00882D8E">
        <w:tab/>
        <w:t>Select</w:t>
      </w:r>
      <w:r>
        <w:t>ed Sequences</w:t>
      </w:r>
      <w:bookmarkEnd w:id="719"/>
    </w:p>
    <w:p w14:paraId="3E91A1D1" w14:textId="04953A8A" w:rsidR="00D577A6" w:rsidRDefault="00D577A6" w:rsidP="00D577A6">
      <w:pPr>
        <w:pStyle w:val="Heading4"/>
      </w:pPr>
      <w:bookmarkStart w:id="720" w:name="_Toc69269763"/>
      <w:r>
        <w:t>C.3.2.3.1</w:t>
      </w:r>
      <w:r>
        <w:tab/>
      </w:r>
      <w:r w:rsidRPr="000F6CB1">
        <w:t>Life</w:t>
      </w:r>
      <w:r>
        <w:t xml:space="preserve"> </w:t>
      </w:r>
      <w:r w:rsidRPr="000F6CB1">
        <w:t>Untouched</w:t>
      </w:r>
      <w:bookmarkEnd w:id="720"/>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21" w:name="_Toc69269764"/>
      <w:r>
        <w:t>C.3.2.3.2</w:t>
      </w:r>
      <w:r>
        <w:tab/>
        <w:t>Meridian</w:t>
      </w:r>
      <w:bookmarkEnd w:id="72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722" w:name="_Toc69269765"/>
      <w:r>
        <w:t>C.3.2.3.3</w:t>
      </w:r>
      <w:r>
        <w:tab/>
      </w:r>
      <w:bookmarkStart w:id="723" w:name="_Hlk66109872"/>
      <w:r>
        <w:t>Sol Levante</w:t>
      </w:r>
      <w:bookmarkEnd w:id="722"/>
      <w:bookmarkEnd w:id="723"/>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lastRenderedPageBreak/>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724" w:name="_Toc69269766"/>
      <w:r>
        <w:t>C.3.2.3.4</w:t>
      </w:r>
      <w:r>
        <w:tab/>
        <w:t>Cosmos</w:t>
      </w:r>
      <w:bookmarkEnd w:id="724"/>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lastRenderedPageBreak/>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725" w:name="_Toc69269767"/>
      <w:r>
        <w:t>C.3.2.3.5</w:t>
      </w:r>
      <w:r>
        <w:tab/>
        <w:t>Elevator</w:t>
      </w:r>
      <w:bookmarkEnd w:id="725"/>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726" w:name="_Toc69269768"/>
      <w:r>
        <w:t>C.3.2.3.6</w:t>
      </w:r>
      <w:r>
        <w:tab/>
        <w:t>Sparks</w:t>
      </w:r>
      <w:bookmarkEnd w:id="726"/>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727" w:name="_Toc69269769"/>
      <w:r>
        <w:t>C.3.2.3.7</w:t>
      </w:r>
      <w:r>
        <w:tab/>
        <w:t>Nocturne</w:t>
      </w:r>
      <w:bookmarkEnd w:id="727"/>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728" w:name="_Toc69269770"/>
      <w:r>
        <w:t xml:space="preserve">C.3.3 </w:t>
      </w:r>
      <w:r>
        <w:tab/>
        <w:t>HFR Category</w:t>
      </w:r>
      <w:bookmarkEnd w:id="728"/>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29" w:name="_Toc69269771"/>
      <w:r>
        <w:t>C.4</w:t>
      </w:r>
      <w:r>
        <w:tab/>
      </w:r>
      <w:r>
        <w:tab/>
        <w:t>HD Test Sequences</w:t>
      </w:r>
      <w:bookmarkEnd w:id="729"/>
    </w:p>
    <w:p w14:paraId="0120D85B" w14:textId="77777777" w:rsidR="00ED40AE" w:rsidRDefault="00ED40AE" w:rsidP="00882D8E">
      <w:pPr>
        <w:pStyle w:val="Heading2"/>
      </w:pPr>
      <w:bookmarkStart w:id="730" w:name="_Toc69269772"/>
      <w:r>
        <w:t xml:space="preserve">C.4.1 </w:t>
      </w:r>
      <w:r>
        <w:tab/>
        <w:t>Overview</w:t>
      </w:r>
      <w:bookmarkEnd w:id="730"/>
    </w:p>
    <w:p w14:paraId="6418B967" w14:textId="77777777" w:rsidR="00ED40AE" w:rsidRDefault="00ED40AE" w:rsidP="00ED40AE">
      <w:r w:rsidRPr="00882D8E">
        <w:t>tbd</w:t>
      </w:r>
    </w:p>
    <w:p w14:paraId="238D93EA" w14:textId="77777777" w:rsidR="00ED40AE" w:rsidRDefault="00ED40AE" w:rsidP="00882D8E">
      <w:pPr>
        <w:pStyle w:val="Heading2"/>
      </w:pPr>
      <w:bookmarkStart w:id="731" w:name="_Toc69269773"/>
      <w:r>
        <w:t>[C.4.2</w:t>
      </w:r>
      <w:r>
        <w:tab/>
        <w:t>CTA WAVE Tears of Steel</w:t>
      </w:r>
      <w:bookmarkEnd w:id="731"/>
    </w:p>
    <w:p w14:paraId="097041BE" w14:textId="77777777" w:rsidR="00ED40AE" w:rsidRDefault="00ED40AE" w:rsidP="00882D8E">
      <w:pPr>
        <w:pStyle w:val="Heading3"/>
      </w:pPr>
      <w:bookmarkStart w:id="732" w:name="_Toc69269774"/>
      <w:r>
        <w:t>C.4.2.1</w:t>
      </w:r>
      <w:r>
        <w:tab/>
        <w:t>Introduction</w:t>
      </w:r>
      <w:bookmarkEnd w:id="732"/>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lastRenderedPageBreak/>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33" w:name="_Toc69269775"/>
      <w:r>
        <w:t>C.</w:t>
      </w:r>
      <w:r w:rsidR="00D160A5">
        <w:t>4</w:t>
      </w:r>
      <w:r>
        <w:t>.2.2</w:t>
      </w:r>
      <w:r>
        <w:tab/>
        <w:t>Sequence properties</w:t>
      </w:r>
      <w:bookmarkEnd w:id="73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34" w:name="_Toc69269776"/>
      <w:r>
        <w:t>C.</w:t>
      </w:r>
      <w:r w:rsidR="00551DB1">
        <w:t>4</w:t>
      </w:r>
      <w:r>
        <w:t>.2.3</w:t>
      </w:r>
      <w:r>
        <w:tab/>
        <w:t>Copyright and license information</w:t>
      </w:r>
      <w:bookmarkEnd w:id="734"/>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35" w:name="_Toc69269777"/>
      <w:r>
        <w:lastRenderedPageBreak/>
        <w:t>C.4.3</w:t>
      </w:r>
      <w:r>
        <w:tab/>
      </w:r>
      <w:r w:rsidR="007B63ED" w:rsidRPr="007B63ED">
        <w:t>CTA WAVE Croatia</w:t>
      </w:r>
      <w:bookmarkEnd w:id="735"/>
    </w:p>
    <w:p w14:paraId="1446BBFA" w14:textId="3D771E02" w:rsidR="00170445" w:rsidRDefault="00170445" w:rsidP="00882D8E">
      <w:pPr>
        <w:pStyle w:val="Heading3"/>
      </w:pPr>
      <w:bookmarkStart w:id="736" w:name="_Toc69269778"/>
      <w:r>
        <w:t>C.4.</w:t>
      </w:r>
      <w:r w:rsidR="007B63ED">
        <w:t>3</w:t>
      </w:r>
      <w:r>
        <w:t>.1</w:t>
      </w:r>
      <w:r>
        <w:tab/>
        <w:t>Introduction</w:t>
      </w:r>
      <w:bookmarkEnd w:id="736"/>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37" w:name="_Toc69269779"/>
      <w:r>
        <w:t>C.4.</w:t>
      </w:r>
      <w:r w:rsidR="009A23D4">
        <w:t>3</w:t>
      </w:r>
      <w:r>
        <w:t>.2</w:t>
      </w:r>
      <w:r>
        <w:tab/>
        <w:t>Sequence properties</w:t>
      </w:r>
      <w:bookmarkEnd w:id="737"/>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38" w:name="_Toc69269780"/>
      <w:r>
        <w:lastRenderedPageBreak/>
        <w:t>C.4.</w:t>
      </w:r>
      <w:r w:rsidR="00706077">
        <w:t>3</w:t>
      </w:r>
      <w:r>
        <w:t>.3</w:t>
      </w:r>
      <w:r>
        <w:tab/>
        <w:t>Copyright and license information</w:t>
      </w:r>
      <w:bookmarkEnd w:id="73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39" w:name="_Toc69269781"/>
      <w:r w:rsidRPr="00234A55">
        <w:t>C.5</w:t>
      </w:r>
      <w:r w:rsidRPr="00234A55">
        <w:tab/>
      </w:r>
      <w:r w:rsidRPr="00234A55">
        <w:tab/>
        <w:t>Messaging Sequences</w:t>
      </w:r>
      <w:bookmarkEnd w:id="739"/>
    </w:p>
    <w:p w14:paraId="2498572A" w14:textId="459BA094" w:rsidR="00D83C8A" w:rsidRPr="00234A55" w:rsidRDefault="00D83C8A" w:rsidP="00234A55">
      <w:pPr>
        <w:pStyle w:val="Heading2"/>
      </w:pPr>
      <w:bookmarkStart w:id="740" w:name="_Toc69269782"/>
      <w:r w:rsidRPr="00234A55">
        <w:t xml:space="preserve">C.5.1 </w:t>
      </w:r>
      <w:r w:rsidRPr="00234A55">
        <w:tab/>
        <w:t>Overview</w:t>
      </w:r>
      <w:bookmarkEnd w:id="740"/>
    </w:p>
    <w:p w14:paraId="636689E6" w14:textId="77777777" w:rsidR="00630987" w:rsidRPr="00234A55" w:rsidRDefault="00630987" w:rsidP="00234A55">
      <w:pPr>
        <w:pStyle w:val="Heading3"/>
      </w:pPr>
      <w:bookmarkStart w:id="741" w:name="_Toc69269783"/>
      <w:r w:rsidRPr="00234A55">
        <w:t>C.5.1.1</w:t>
      </w:r>
      <w:r w:rsidRPr="00234A55">
        <w:tab/>
        <w:t>Candidate Sequences</w:t>
      </w:r>
      <w:bookmarkEnd w:id="741"/>
    </w:p>
    <w:p w14:paraId="7A09AF0E" w14:textId="768E3226" w:rsidR="00630987" w:rsidRDefault="00630987" w:rsidP="00630987">
      <w:pPr>
        <w:rPr>
          <w:lang w:val="en-US"/>
        </w:rPr>
      </w:pPr>
      <w:r>
        <w:rPr>
          <w:lang w:val="en-US"/>
        </w:rPr>
        <w:t xml:space="preserve">Several candidate sequences have been checked from: </w:t>
      </w:r>
      <w:hyperlink r:id="rId11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42" w:name="_Toc69269784"/>
      <w:r w:rsidRPr="00234A55">
        <w:t>C.5.1.2</w:t>
      </w:r>
      <w:r w:rsidRPr="00234A55">
        <w:tab/>
        <w:t>x265 encodings</w:t>
      </w:r>
      <w:bookmarkEnd w:id="742"/>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43" w:name="_Toc69269785"/>
      <w:r w:rsidRPr="00234A55">
        <w:t>C.5.2</w:t>
      </w:r>
      <w:r w:rsidRPr="00234A55">
        <w:tab/>
        <w:t>Powder</w:t>
      </w:r>
      <w:bookmarkEnd w:id="743"/>
    </w:p>
    <w:p w14:paraId="7CD4787D" w14:textId="77777777" w:rsidR="00D83C8A" w:rsidRPr="00882D8E" w:rsidRDefault="00D83C8A" w:rsidP="00882D8E">
      <w:pPr>
        <w:pStyle w:val="Heading3"/>
        <w:rPr>
          <w:lang w:val="en-US"/>
        </w:rPr>
      </w:pPr>
      <w:bookmarkStart w:id="744" w:name="_Toc69269786"/>
      <w:r w:rsidRPr="00882D8E">
        <w:rPr>
          <w:lang w:val="en-US"/>
        </w:rPr>
        <w:t>C.5.2.1</w:t>
      </w:r>
      <w:r w:rsidRPr="00882D8E">
        <w:rPr>
          <w:lang w:val="en-US"/>
        </w:rPr>
        <w:tab/>
        <w:t>Introduction</w:t>
      </w:r>
      <w:bookmarkEnd w:id="744"/>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45" w:name="_Toc69269787"/>
      <w:r>
        <w:t>C.5.2.2</w:t>
      </w:r>
      <w:r>
        <w:tab/>
        <w:t>Sequence properties</w:t>
      </w:r>
      <w:bookmarkEnd w:id="74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46" w:name="_Toc69269788"/>
      <w:r>
        <w:t>C.</w:t>
      </w:r>
      <w:r w:rsidR="002039A7">
        <w:t>5</w:t>
      </w:r>
      <w:r>
        <w:t>.</w:t>
      </w:r>
      <w:r w:rsidR="002039A7">
        <w:t>2</w:t>
      </w:r>
      <w:r>
        <w:t>.3</w:t>
      </w:r>
      <w:r>
        <w:tab/>
        <w:t>Copyright and license information</w:t>
      </w:r>
      <w:bookmarkEnd w:id="74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47" w:name="_Hlk68075699"/>
      <w:bookmarkStart w:id="748" w:name="_Toc69269789"/>
      <w:r w:rsidRPr="00234A55">
        <w:lastRenderedPageBreak/>
        <w:t>C.5.3</w:t>
      </w:r>
      <w:r w:rsidRPr="00234A55">
        <w:tab/>
        <w:t>Vertical Bees</w:t>
      </w:r>
      <w:bookmarkEnd w:id="748"/>
    </w:p>
    <w:p w14:paraId="08FFF064" w14:textId="77777777" w:rsidR="00407C0C" w:rsidRPr="00234A55" w:rsidRDefault="00407C0C" w:rsidP="00234A55">
      <w:pPr>
        <w:pStyle w:val="Heading3"/>
      </w:pPr>
      <w:bookmarkStart w:id="749" w:name="_Toc69269790"/>
      <w:r w:rsidRPr="00234A55">
        <w:t>C.5.3.1</w:t>
      </w:r>
      <w:r w:rsidRPr="00234A55">
        <w:tab/>
        <w:t>Introduction</w:t>
      </w:r>
      <w:bookmarkEnd w:id="74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50" w:name="_Toc69269791"/>
      <w:r w:rsidRPr="00B35A71">
        <w:t>C.5.3.2</w:t>
      </w:r>
      <w:r w:rsidRPr="00B35A71">
        <w:tab/>
        <w:t>Sequence properties</w:t>
      </w:r>
      <w:bookmarkEnd w:id="750"/>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51" w:name="_Toc69269792"/>
      <w:r w:rsidRPr="00234A55">
        <w:lastRenderedPageBreak/>
        <w:t>C.5.3.3</w:t>
      </w:r>
      <w:r w:rsidRPr="00234A55">
        <w:tab/>
        <w:t>Copyright and license information</w:t>
      </w:r>
      <w:bookmarkEnd w:id="751"/>
    </w:p>
    <w:bookmarkEnd w:id="74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2" w:history="1">
        <w:r w:rsidRPr="00591661">
          <w:rPr>
            <w:rStyle w:val="Hyperlink"/>
          </w:rPr>
          <w:t>https://media.xiph.org/video/av2/y4m/Vertical_bees_2997_1080x1920.y4m</w:t>
        </w:r>
      </w:hyperlink>
      <w:r>
        <w:t xml:space="preserve"> under Creative Commons 4.0 license </w:t>
      </w:r>
      <w:hyperlink r:id="rId12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52" w:name="_Toc69269793"/>
      <w:r w:rsidRPr="00234A55">
        <w:t>C.5.4</w:t>
      </w:r>
      <w:r w:rsidRPr="00234A55">
        <w:tab/>
        <w:t>Vertical Walking</w:t>
      </w:r>
      <w:bookmarkEnd w:id="752"/>
    </w:p>
    <w:p w14:paraId="1FC7A2D6" w14:textId="77777777" w:rsidR="001651FA" w:rsidRPr="00234A55" w:rsidRDefault="001651FA" w:rsidP="00234A55">
      <w:pPr>
        <w:pStyle w:val="Heading3"/>
      </w:pPr>
      <w:bookmarkStart w:id="753" w:name="_Toc69269794"/>
      <w:r w:rsidRPr="00234A55">
        <w:t>C.5.4.1</w:t>
      </w:r>
      <w:r w:rsidRPr="00234A55">
        <w:tab/>
        <w:t>Introduction</w:t>
      </w:r>
      <w:bookmarkEnd w:id="75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54" w:name="_Toc69269795"/>
      <w:r w:rsidRPr="00234A55">
        <w:t>C.5.4.2</w:t>
      </w:r>
      <w:r w:rsidRPr="00234A55">
        <w:tab/>
        <w:t>Sequence properties</w:t>
      </w:r>
      <w:bookmarkEnd w:id="75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55" w:name="_Toc69269796"/>
      <w:r w:rsidRPr="00B97327">
        <w:t>C.5.4.3</w:t>
      </w:r>
      <w:r w:rsidRPr="00B97327">
        <w:tab/>
        <w:t>Copyright and license information</w:t>
      </w:r>
      <w:bookmarkEnd w:id="755"/>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5" w:history="1">
        <w:r w:rsidRPr="00591661">
          <w:rPr>
            <w:rStyle w:val="Hyperlink"/>
          </w:rPr>
          <w:t>https://media.xiph.org/facebook/raw_1080x1920@30.walking.in.street.y4m</w:t>
        </w:r>
      </w:hyperlink>
      <w:r>
        <w:t xml:space="preserve"> under Creative Commons 4.0 license </w:t>
      </w:r>
      <w:hyperlink r:id="rId12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56" w:name="_Toc69269797"/>
      <w:r w:rsidRPr="00B97327">
        <w:t>C.5.5</w:t>
      </w:r>
      <w:r w:rsidRPr="00B97327">
        <w:tab/>
        <w:t>Neon 4K</w:t>
      </w:r>
      <w:bookmarkEnd w:id="756"/>
    </w:p>
    <w:p w14:paraId="398B0B0F" w14:textId="77777777" w:rsidR="001651FA" w:rsidRPr="00B97327" w:rsidRDefault="001651FA" w:rsidP="00B97327">
      <w:pPr>
        <w:pStyle w:val="Heading3"/>
      </w:pPr>
      <w:bookmarkStart w:id="757" w:name="_Toc69269798"/>
      <w:r w:rsidRPr="00B97327">
        <w:t>C.5.5.1</w:t>
      </w:r>
      <w:r w:rsidRPr="00B97327">
        <w:tab/>
        <w:t>Introduction</w:t>
      </w:r>
      <w:bookmarkEnd w:id="757"/>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58" w:name="_Toc69269799"/>
      <w:r w:rsidRPr="00B97327">
        <w:t>C.5.5.2</w:t>
      </w:r>
      <w:r w:rsidRPr="00B97327">
        <w:tab/>
        <w:t>Sequence properties</w:t>
      </w:r>
      <w:bookmarkEnd w:id="75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59" w:name="_Toc69269800"/>
      <w:r w:rsidRPr="00B97327">
        <w:lastRenderedPageBreak/>
        <w:t>C.5.5.3</w:t>
      </w:r>
      <w:r w:rsidRPr="00B97327">
        <w:tab/>
        <w:t>Copyright and license information</w:t>
      </w:r>
      <w:bookmarkEnd w:id="759"/>
    </w:p>
    <w:p w14:paraId="510992FA" w14:textId="77777777" w:rsidR="001651FA" w:rsidRDefault="001651FA" w:rsidP="001651FA">
      <w:r>
        <w:t xml:space="preserve">The original content </w:t>
      </w:r>
      <w:r w:rsidRPr="008C7C08">
        <w:t>Neon1224</w:t>
      </w:r>
      <w:r>
        <w:t xml:space="preserve"> was authored by Jim Skinner and made available at </w:t>
      </w:r>
      <w:hyperlink r:id="rId128" w:history="1">
        <w:r w:rsidRPr="00591661">
          <w:rPr>
            <w:rStyle w:val="Hyperlink"/>
          </w:rPr>
          <w:t>https://media.xiph.org/video/av2/y4m/Neon1224_3840x2160_2997fps.y4m</w:t>
        </w:r>
      </w:hyperlink>
      <w:r>
        <w:t xml:space="preserve"> under Creative Commons 4.0 license </w:t>
      </w:r>
      <w:hyperlink r:id="rId12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60" w:name="_Toc69269801"/>
      <w:r w:rsidRPr="00B97327">
        <w:t>C.5.6</w:t>
      </w:r>
      <w:r w:rsidRPr="00B97327">
        <w:tab/>
        <w:t>Skater 4K</w:t>
      </w:r>
      <w:bookmarkEnd w:id="760"/>
    </w:p>
    <w:p w14:paraId="27E5DCB3" w14:textId="77777777" w:rsidR="001651FA" w:rsidRPr="00B97327" w:rsidRDefault="001651FA" w:rsidP="00B97327">
      <w:pPr>
        <w:pStyle w:val="Heading3"/>
      </w:pPr>
      <w:bookmarkStart w:id="761" w:name="_Toc69269802"/>
      <w:r w:rsidRPr="00B97327">
        <w:t>C.5.6.1</w:t>
      </w:r>
      <w:r w:rsidRPr="00B97327">
        <w:tab/>
        <w:t>Introduction</w:t>
      </w:r>
      <w:bookmarkEnd w:id="761"/>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62" w:name="_Toc69269803"/>
      <w:r w:rsidRPr="00B97327">
        <w:t>C.5.6.2</w:t>
      </w:r>
      <w:r w:rsidRPr="00B97327">
        <w:tab/>
        <w:t>Sequence properties</w:t>
      </w:r>
      <w:bookmarkEnd w:id="762"/>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63" w:name="_Toc69269804"/>
      <w:r w:rsidRPr="00B97327">
        <w:t>C.5.6.3</w:t>
      </w:r>
      <w:r w:rsidRPr="00B97327">
        <w:tab/>
        <w:t>Copyright and license information</w:t>
      </w:r>
      <w:bookmarkEnd w:id="763"/>
    </w:p>
    <w:p w14:paraId="4F1BA0F9" w14:textId="595050CB" w:rsidR="000F5F65" w:rsidRPr="001651FA" w:rsidRDefault="001651FA" w:rsidP="001651FA">
      <w:r>
        <w:t xml:space="preserve">The original content Skater227 was authored by Jim Skinner and made available at </w:t>
      </w:r>
      <w:hyperlink r:id="rId131" w:history="1">
        <w:r w:rsidRPr="00591661">
          <w:rPr>
            <w:rStyle w:val="Hyperlink"/>
          </w:rPr>
          <w:t>https://media.xiph.org/video/av2/y4m/SmoothSkaterP5_3840x2160_30fps.y4m</w:t>
        </w:r>
      </w:hyperlink>
      <w:r>
        <w:t xml:space="preserve">  under Creative Commons 4.0 license </w:t>
      </w:r>
      <w:hyperlink r:id="rId13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64" w:name="_Toc69269805"/>
      <w:r w:rsidRPr="00882D8E">
        <w:rPr>
          <w:lang w:val="en-US"/>
        </w:rPr>
        <w:lastRenderedPageBreak/>
        <w:t>C.6</w:t>
      </w:r>
      <w:r w:rsidRPr="00882D8E">
        <w:rPr>
          <w:lang w:val="en-US"/>
        </w:rPr>
        <w:tab/>
      </w:r>
      <w:r w:rsidRPr="00882D8E">
        <w:rPr>
          <w:lang w:val="en-US"/>
        </w:rPr>
        <w:tab/>
        <w:t>Screen Content Test Sequences</w:t>
      </w:r>
      <w:bookmarkEnd w:id="764"/>
    </w:p>
    <w:p w14:paraId="553D5E3C" w14:textId="77777777" w:rsidR="00CA3FB9" w:rsidRPr="00882D8E" w:rsidRDefault="00CA3FB9" w:rsidP="00882D8E">
      <w:pPr>
        <w:pStyle w:val="Heading2"/>
        <w:rPr>
          <w:lang w:val="en-US"/>
        </w:rPr>
      </w:pPr>
      <w:bookmarkStart w:id="765" w:name="_Toc69269806"/>
      <w:r w:rsidRPr="00882D8E">
        <w:rPr>
          <w:lang w:val="en-US"/>
        </w:rPr>
        <w:t xml:space="preserve">C.6.1 </w:t>
      </w:r>
      <w:r w:rsidRPr="00882D8E">
        <w:rPr>
          <w:lang w:val="en-US"/>
        </w:rPr>
        <w:tab/>
        <w:t>Overview</w:t>
      </w:r>
      <w:bookmarkEnd w:id="765"/>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66" w:name="_Toc69269807"/>
      <w:r w:rsidRPr="00882D8E">
        <w:rPr>
          <w:lang w:val="en-US"/>
        </w:rPr>
        <w:t>C.6.2</w:t>
      </w:r>
      <w:r w:rsidRPr="00882D8E">
        <w:rPr>
          <w:lang w:val="en-US"/>
        </w:rPr>
        <w:tab/>
        <w:t>Moving Text 2</w:t>
      </w:r>
      <w:bookmarkEnd w:id="766"/>
    </w:p>
    <w:p w14:paraId="5D81239E" w14:textId="77777777" w:rsidR="00CA3FB9" w:rsidRPr="00882D8E" w:rsidRDefault="00CA3FB9" w:rsidP="00882D8E">
      <w:pPr>
        <w:pStyle w:val="Heading3"/>
        <w:rPr>
          <w:lang w:val="en-US"/>
        </w:rPr>
      </w:pPr>
      <w:bookmarkStart w:id="767" w:name="_Toc69269808"/>
      <w:r w:rsidRPr="00882D8E">
        <w:rPr>
          <w:lang w:val="en-US"/>
        </w:rPr>
        <w:t>C.6.2.1</w:t>
      </w:r>
      <w:r w:rsidRPr="00882D8E">
        <w:rPr>
          <w:lang w:val="en-US"/>
        </w:rPr>
        <w:tab/>
        <w:t>Introduction</w:t>
      </w:r>
      <w:bookmarkEnd w:id="76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68" w:name="_Toc69269809"/>
      <w:r w:rsidRPr="00882D8E">
        <w:rPr>
          <w:lang w:val="en-US"/>
        </w:rPr>
        <w:t>C.6.2.2</w:t>
      </w:r>
      <w:r w:rsidRPr="00882D8E">
        <w:rPr>
          <w:lang w:val="en-US"/>
        </w:rPr>
        <w:tab/>
        <w:t>Source sequence properties</w:t>
      </w:r>
      <w:bookmarkEnd w:id="76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69" w:name="_Toc69269810"/>
      <w:r w:rsidRPr="00882D8E">
        <w:rPr>
          <w:lang w:val="en-US"/>
        </w:rPr>
        <w:t>C.6.2.3</w:t>
      </w:r>
      <w:r w:rsidRPr="00882D8E">
        <w:rPr>
          <w:lang w:val="en-US"/>
        </w:rPr>
        <w:tab/>
        <w:t>Copyright information</w:t>
      </w:r>
      <w:bookmarkEnd w:id="76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70" w:name="_Toc69269811"/>
      <w:r w:rsidRPr="00882D8E">
        <w:rPr>
          <w:lang w:val="en-US"/>
        </w:rPr>
        <w:t>C.6.3</w:t>
      </w:r>
      <w:r w:rsidRPr="00882D8E">
        <w:rPr>
          <w:lang w:val="en-US"/>
        </w:rPr>
        <w:tab/>
        <w:t>Text Mix Transitions</w:t>
      </w:r>
      <w:bookmarkEnd w:id="770"/>
    </w:p>
    <w:p w14:paraId="1EC66203" w14:textId="77777777" w:rsidR="005D1059" w:rsidRPr="00882D8E" w:rsidRDefault="005D1059" w:rsidP="00882D8E">
      <w:pPr>
        <w:pStyle w:val="Heading3"/>
        <w:rPr>
          <w:lang w:val="en-US"/>
        </w:rPr>
      </w:pPr>
      <w:bookmarkStart w:id="771" w:name="_Toc69269812"/>
      <w:r w:rsidRPr="00882D8E">
        <w:rPr>
          <w:lang w:val="en-US"/>
        </w:rPr>
        <w:t>C.6.3.1</w:t>
      </w:r>
      <w:r w:rsidRPr="00882D8E">
        <w:rPr>
          <w:lang w:val="en-US"/>
        </w:rPr>
        <w:tab/>
        <w:t>Introduction</w:t>
      </w:r>
      <w:bookmarkEnd w:id="771"/>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72" w:name="_Toc69269813"/>
      <w:r w:rsidRPr="00882D8E">
        <w:rPr>
          <w:lang w:val="en-US"/>
        </w:rPr>
        <w:t>C.6.3.2</w:t>
      </w:r>
      <w:r w:rsidRPr="00882D8E">
        <w:rPr>
          <w:lang w:val="en-US"/>
        </w:rPr>
        <w:tab/>
        <w:t>Source sequence properties</w:t>
      </w:r>
      <w:bookmarkEnd w:id="772"/>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73" w:name="_Toc69269814"/>
      <w:r w:rsidRPr="00882D8E">
        <w:rPr>
          <w:lang w:val="en-US"/>
        </w:rPr>
        <w:t>C.6.3.3</w:t>
      </w:r>
      <w:r w:rsidRPr="00882D8E">
        <w:rPr>
          <w:lang w:val="en-US"/>
        </w:rPr>
        <w:tab/>
        <w:t>Copyright information</w:t>
      </w:r>
      <w:bookmarkEnd w:id="77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74" w:name="_Toc69269815"/>
      <w:r w:rsidRPr="00882D8E">
        <w:rPr>
          <w:lang w:val="en-US"/>
        </w:rPr>
        <w:t>C.6.4</w:t>
      </w:r>
      <w:r w:rsidRPr="00882D8E">
        <w:rPr>
          <w:lang w:val="en-US"/>
        </w:rPr>
        <w:tab/>
        <w:t>Graphics Mix Simple</w:t>
      </w:r>
      <w:bookmarkEnd w:id="774"/>
    </w:p>
    <w:p w14:paraId="32987132" w14:textId="77777777" w:rsidR="00C1358B" w:rsidRPr="00882D8E" w:rsidRDefault="00C1358B" w:rsidP="00882D8E">
      <w:pPr>
        <w:pStyle w:val="Heading3"/>
        <w:rPr>
          <w:lang w:val="en-US"/>
        </w:rPr>
      </w:pPr>
      <w:bookmarkStart w:id="775" w:name="_Toc69269816"/>
      <w:r w:rsidRPr="00882D8E">
        <w:rPr>
          <w:lang w:val="en-US"/>
        </w:rPr>
        <w:t>C.6.4.1</w:t>
      </w:r>
      <w:r w:rsidRPr="00882D8E">
        <w:rPr>
          <w:lang w:val="en-US"/>
        </w:rPr>
        <w:tab/>
        <w:t>Introduction</w:t>
      </w:r>
      <w:bookmarkEnd w:id="775"/>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76" w:name="_Toc69269817"/>
      <w:r w:rsidRPr="00882D8E">
        <w:rPr>
          <w:lang w:val="en-US"/>
        </w:rPr>
        <w:t>C.6.4.2</w:t>
      </w:r>
      <w:r w:rsidRPr="00882D8E">
        <w:rPr>
          <w:lang w:val="en-US"/>
        </w:rPr>
        <w:tab/>
        <w:t>Source sequence properties</w:t>
      </w:r>
      <w:bookmarkEnd w:id="776"/>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77" w:name="_Toc69269818"/>
      <w:r w:rsidRPr="005D1059">
        <w:rPr>
          <w:noProof/>
          <w:lang w:val="en-US"/>
        </w:rPr>
        <w:t>C.6</w:t>
      </w:r>
      <w:r w:rsidRPr="00882D8E">
        <w:rPr>
          <w:lang w:val="en-US"/>
        </w:rPr>
        <w:t>.4.3</w:t>
      </w:r>
      <w:r w:rsidRPr="00882D8E">
        <w:rPr>
          <w:lang w:val="en-US"/>
        </w:rPr>
        <w:tab/>
        <w:t>Copyright information</w:t>
      </w:r>
      <w:bookmarkEnd w:id="777"/>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78" w:name="_Toc69269819"/>
      <w:r w:rsidRPr="00882D8E">
        <w:rPr>
          <w:lang w:val="en-US"/>
        </w:rPr>
        <w:t>C.6.5</w:t>
      </w:r>
      <w:r w:rsidRPr="00882D8E">
        <w:rPr>
          <w:lang w:val="en-US"/>
        </w:rPr>
        <w:tab/>
        <w:t>Graphics Mix Transition</w:t>
      </w:r>
      <w:bookmarkEnd w:id="778"/>
    </w:p>
    <w:p w14:paraId="7406A5F9" w14:textId="77777777" w:rsidR="00EE5835" w:rsidRPr="00882D8E" w:rsidRDefault="00EE5835" w:rsidP="00882D8E">
      <w:pPr>
        <w:pStyle w:val="Heading3"/>
        <w:rPr>
          <w:lang w:val="en-US"/>
        </w:rPr>
      </w:pPr>
      <w:bookmarkStart w:id="779" w:name="_Toc69269820"/>
      <w:r w:rsidRPr="00882D8E">
        <w:rPr>
          <w:lang w:val="en-US"/>
        </w:rPr>
        <w:t>C.6.5.1</w:t>
      </w:r>
      <w:r w:rsidRPr="00882D8E">
        <w:rPr>
          <w:lang w:val="en-US"/>
        </w:rPr>
        <w:tab/>
        <w:t>Introduction</w:t>
      </w:r>
      <w:bookmarkEnd w:id="779"/>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80" w:name="_Toc69269821"/>
      <w:r w:rsidRPr="00882D8E">
        <w:rPr>
          <w:lang w:val="en-US"/>
        </w:rPr>
        <w:t>C.6.5.2</w:t>
      </w:r>
      <w:r w:rsidRPr="00882D8E">
        <w:rPr>
          <w:lang w:val="en-US"/>
        </w:rPr>
        <w:tab/>
        <w:t>Source sequence properties</w:t>
      </w:r>
      <w:bookmarkEnd w:id="780"/>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781" w:name="_Toc69269822"/>
      <w:r w:rsidRPr="00882D8E">
        <w:rPr>
          <w:lang w:val="en-US"/>
        </w:rPr>
        <w:lastRenderedPageBreak/>
        <w:t>C.6.5.3</w:t>
      </w:r>
      <w:r w:rsidRPr="00882D8E">
        <w:rPr>
          <w:lang w:val="en-US"/>
        </w:rPr>
        <w:tab/>
        <w:t>Copyright information</w:t>
      </w:r>
      <w:bookmarkEnd w:id="781"/>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782" w:name="_Toc69269823"/>
      <w:r w:rsidRPr="00882D8E">
        <w:rPr>
          <w:lang w:val="en-US"/>
        </w:rPr>
        <w:t>C.6.</w:t>
      </w:r>
      <w:r>
        <w:rPr>
          <w:lang w:val="en-US"/>
        </w:rPr>
        <w:t>6</w:t>
      </w:r>
      <w:r w:rsidRPr="00882D8E">
        <w:rPr>
          <w:lang w:val="en-US"/>
        </w:rPr>
        <w:tab/>
      </w:r>
      <w:r>
        <w:rPr>
          <w:lang w:val="en-US"/>
        </w:rPr>
        <w:t>Mission Control</w:t>
      </w:r>
      <w:bookmarkEnd w:id="782"/>
    </w:p>
    <w:p w14:paraId="3F2B0BBF" w14:textId="77777777" w:rsidR="00960157" w:rsidRPr="00882D8E" w:rsidRDefault="00960157" w:rsidP="00960157">
      <w:pPr>
        <w:pStyle w:val="Heading3"/>
        <w:rPr>
          <w:lang w:val="en-US"/>
        </w:rPr>
      </w:pPr>
      <w:bookmarkStart w:id="783" w:name="_Toc69269824"/>
      <w:r w:rsidRPr="00882D8E">
        <w:rPr>
          <w:lang w:val="en-US"/>
        </w:rPr>
        <w:t>C.6.</w:t>
      </w:r>
      <w:r>
        <w:rPr>
          <w:lang w:val="en-US"/>
        </w:rPr>
        <w:t>6</w:t>
      </w:r>
      <w:r w:rsidRPr="00882D8E">
        <w:rPr>
          <w:lang w:val="en-US"/>
        </w:rPr>
        <w:t>.1</w:t>
      </w:r>
      <w:r w:rsidRPr="00882D8E">
        <w:rPr>
          <w:lang w:val="en-US"/>
        </w:rPr>
        <w:tab/>
        <w:t>Introduction</w:t>
      </w:r>
      <w:bookmarkEnd w:id="78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784" w:name="_Toc69269825"/>
      <w:r w:rsidRPr="00882D8E">
        <w:rPr>
          <w:lang w:val="en-US"/>
        </w:rPr>
        <w:t>C.6.</w:t>
      </w:r>
      <w:r>
        <w:rPr>
          <w:lang w:val="en-US"/>
        </w:rPr>
        <w:t>6</w:t>
      </w:r>
      <w:r w:rsidRPr="00882D8E">
        <w:rPr>
          <w:lang w:val="en-US"/>
        </w:rPr>
        <w:t>.2</w:t>
      </w:r>
      <w:r w:rsidRPr="00882D8E">
        <w:rPr>
          <w:lang w:val="en-US"/>
        </w:rPr>
        <w:tab/>
        <w:t>Source sequence properties</w:t>
      </w:r>
      <w:bookmarkEnd w:id="78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785" w:name="_Toc69269826"/>
      <w:r w:rsidRPr="00882D8E">
        <w:rPr>
          <w:lang w:val="en-US"/>
        </w:rPr>
        <w:lastRenderedPageBreak/>
        <w:t>C.6.</w:t>
      </w:r>
      <w:r>
        <w:rPr>
          <w:lang w:val="en-US"/>
        </w:rPr>
        <w:t>6</w:t>
      </w:r>
      <w:r w:rsidRPr="00882D8E">
        <w:rPr>
          <w:lang w:val="en-US"/>
        </w:rPr>
        <w:t>.3</w:t>
      </w:r>
      <w:r w:rsidRPr="00882D8E">
        <w:rPr>
          <w:lang w:val="en-US"/>
        </w:rPr>
        <w:tab/>
        <w:t>Copyright information</w:t>
      </w:r>
      <w:bookmarkEnd w:id="785"/>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42F3326B" w14:textId="58D7FD90" w:rsidR="002A7427" w:rsidRDefault="002F1B06" w:rsidP="002F1B06">
      <w:pPr>
        <w:pStyle w:val="Heading8"/>
      </w:pPr>
      <w:bookmarkStart w:id="786" w:name="_Toc69269827"/>
      <w:r>
        <w:t>Annex D: Reference Configurations</w:t>
      </w:r>
      <w:bookmarkEnd w:id="786"/>
    </w:p>
    <w:p w14:paraId="74CB6FFC" w14:textId="77777777" w:rsidR="009A7B62" w:rsidRDefault="009A7B62" w:rsidP="00882D8E">
      <w:pPr>
        <w:pStyle w:val="Heading1"/>
      </w:pPr>
      <w:bookmarkStart w:id="787" w:name="_Toc69269828"/>
      <w:r>
        <w:t>D.1</w:t>
      </w:r>
      <w:r>
        <w:tab/>
        <w:t>Introduction</w:t>
      </w:r>
      <w:bookmarkEnd w:id="787"/>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788" w:name="_Toc69269829"/>
      <w:r>
        <w:t>D.2</w:t>
      </w:r>
      <w:r>
        <w:tab/>
      </w:r>
      <w:r>
        <w:tab/>
        <w:t>H.264/AVC JM19.0 Reference Configurations</w:t>
      </w:r>
      <w:bookmarkEnd w:id="788"/>
    </w:p>
    <w:p w14:paraId="1B373A58" w14:textId="77777777" w:rsidR="009A7B62" w:rsidRDefault="009A7B62" w:rsidP="00882D8E">
      <w:pPr>
        <w:pStyle w:val="Heading2"/>
      </w:pPr>
      <w:bookmarkStart w:id="789" w:name="_Toc69269830"/>
      <w:r>
        <w:t xml:space="preserve">D.2.1 </w:t>
      </w:r>
      <w:r>
        <w:tab/>
        <w:t>JM-01: Low-latency</w:t>
      </w:r>
      <w:bookmarkEnd w:id="789"/>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790" w:name="_Toc69269831"/>
      <w:r>
        <w:t>D.3</w:t>
      </w:r>
      <w:r>
        <w:tab/>
      </w:r>
      <w:r>
        <w:tab/>
        <w:t>H.265/HEVC HM16.22 Reference Configurations</w:t>
      </w:r>
      <w:bookmarkEnd w:id="790"/>
    </w:p>
    <w:p w14:paraId="5C098494" w14:textId="60912454" w:rsidR="009A7B62" w:rsidRDefault="009A7B62" w:rsidP="00882D8E">
      <w:pPr>
        <w:pStyle w:val="Heading2"/>
      </w:pPr>
      <w:bookmarkStart w:id="791" w:name="_Toc69269832"/>
      <w:r>
        <w:t xml:space="preserve">D.3.1 </w:t>
      </w:r>
      <w:r>
        <w:tab/>
        <w:t>HM-01: Low-latency</w:t>
      </w:r>
      <w:r w:rsidR="00097320">
        <w:t xml:space="preserve"> without Intra</w:t>
      </w:r>
      <w:bookmarkEnd w:id="791"/>
    </w:p>
    <w:p w14:paraId="452AB64A" w14:textId="583353A2" w:rsidR="00097320" w:rsidRDefault="00A42FF9" w:rsidP="00097320">
      <w:hyperlink r:id="rId147"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792" w:name="_Toc69269833"/>
      <w:r>
        <w:t xml:space="preserve">D.3.2 </w:t>
      </w:r>
      <w:r>
        <w:tab/>
        <w:t>HM-02: Low-latency with regular Intra</w:t>
      </w:r>
      <w:bookmarkEnd w:id="792"/>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793" w:name="_Toc69269834"/>
      <w:r>
        <w:t>D.4</w:t>
      </w:r>
      <w:r>
        <w:tab/>
      </w:r>
      <w:r>
        <w:tab/>
        <w:t>H.265/HEVC SCM-8.8 Reference Configurations</w:t>
      </w:r>
      <w:bookmarkEnd w:id="793"/>
    </w:p>
    <w:p w14:paraId="733F49F5" w14:textId="65444ECD" w:rsidR="000D171A" w:rsidRDefault="000D171A" w:rsidP="000D171A">
      <w:pPr>
        <w:pStyle w:val="Heading2"/>
      </w:pPr>
      <w:bookmarkStart w:id="794" w:name="_Toc69269835"/>
      <w:r>
        <w:t xml:space="preserve">D.4.1 </w:t>
      </w:r>
      <w:r>
        <w:tab/>
        <w:t>SCC-01: Low-latency without Intra</w:t>
      </w:r>
      <w:bookmarkEnd w:id="794"/>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795" w:name="_Toc69269836"/>
      <w:r>
        <w:t xml:space="preserve">D.4.2 </w:t>
      </w:r>
      <w:r>
        <w:tab/>
        <w:t>SCC-02: Low-latency with regular Intra</w:t>
      </w:r>
      <w:bookmarkEnd w:id="795"/>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796" w:name="_Toc69269837"/>
      <w:r>
        <w:lastRenderedPageBreak/>
        <w:t>Annex E Data Management and Hosting</w:t>
      </w:r>
      <w:bookmarkEnd w:id="796"/>
    </w:p>
    <w:p w14:paraId="1A56940E" w14:textId="77777777" w:rsidR="00E54D13" w:rsidRDefault="00E54D13" w:rsidP="00882D8E">
      <w:pPr>
        <w:pStyle w:val="Heading1"/>
      </w:pPr>
      <w:bookmarkStart w:id="797" w:name="_Toc69269838"/>
      <w:r>
        <w:t>E.1</w:t>
      </w:r>
      <w:r>
        <w:tab/>
        <w:t>Introduction</w:t>
      </w:r>
      <w:bookmarkEnd w:id="797"/>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A42FF9" w:rsidP="009918B6">
      <w:pPr>
        <w:pStyle w:val="B1"/>
      </w:pPr>
      <w:hyperlink r:id="rId14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798" w:name="_Toc69269839"/>
      <w:r>
        <w:t>E.2</w:t>
      </w:r>
      <w:r>
        <w:tab/>
        <w:t>Reference Sequences</w:t>
      </w:r>
      <w:bookmarkEnd w:id="798"/>
    </w:p>
    <w:p w14:paraId="2D4476F3" w14:textId="77777777" w:rsidR="00E54D13" w:rsidRDefault="00E54D13" w:rsidP="00882D8E">
      <w:pPr>
        <w:pStyle w:val="Heading2"/>
      </w:pPr>
      <w:bookmarkStart w:id="799" w:name="_Toc69269840"/>
      <w:r>
        <w:t xml:space="preserve">E.2.1 </w:t>
      </w:r>
      <w:r>
        <w:tab/>
        <w:t>Hosting</w:t>
      </w:r>
      <w:bookmarkEnd w:id="799"/>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800" w:name="_Hlk58577271"/>
      <w:r w:rsidRPr="00DF0CFB">
        <w:t>https://dash-large-files.akamaized.net/WAVE/3GPP/5GVideo/ReferenceSequence</w:t>
      </w:r>
      <w:bookmarkEnd w:id="800"/>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801" w:name="_Toc69269841"/>
      <w:r>
        <w:t xml:space="preserve">E.2.2 </w:t>
      </w:r>
      <w:r>
        <w:tab/>
        <w:t>Uploading</w:t>
      </w:r>
      <w:bookmarkEnd w:id="801"/>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802" w:name="_Toc69269842"/>
      <w:r>
        <w:t xml:space="preserve">E.2.3 </w:t>
      </w:r>
      <w:r>
        <w:tab/>
        <w:t>Downloading</w:t>
      </w:r>
      <w:bookmarkEnd w:id="802"/>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803" w:name="_Toc69269843"/>
      <w:r>
        <w:t>E.3</w:t>
      </w:r>
      <w:r>
        <w:tab/>
        <w:t>Anchors</w:t>
      </w:r>
      <w:bookmarkEnd w:id="803"/>
    </w:p>
    <w:p w14:paraId="293A150A" w14:textId="77777777" w:rsidR="00E54D13" w:rsidRDefault="00E54D13" w:rsidP="00882D8E">
      <w:pPr>
        <w:pStyle w:val="Heading2"/>
      </w:pPr>
      <w:bookmarkStart w:id="804" w:name="_Toc69269844"/>
      <w:r>
        <w:t xml:space="preserve">E.3.1 </w:t>
      </w:r>
      <w:r>
        <w:tab/>
        <w:t>Hosting</w:t>
      </w:r>
      <w:bookmarkEnd w:id="804"/>
    </w:p>
    <w:p w14:paraId="3C8FAA64" w14:textId="60198963" w:rsidR="0038498C" w:rsidRDefault="00E54D13" w:rsidP="00E54D13">
      <w:r>
        <w:t>All anchors are hosted at</w:t>
      </w:r>
      <w:r w:rsidR="0084750D">
        <w:t>:</w:t>
      </w:r>
      <w:r>
        <w:t xml:space="preserve"> </w:t>
      </w:r>
    </w:p>
    <w:p w14:paraId="4E1C6ADD" w14:textId="66924B1C" w:rsidR="0038498C" w:rsidRDefault="00A42FF9" w:rsidP="002F3A3D">
      <w:pPr>
        <w:pStyle w:val="B1"/>
      </w:pPr>
      <w:hyperlink r:id="rId14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A42FF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0"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A42FF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1"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A42FF9"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52"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A42FF9" w:rsidP="0073385C">
      <w:pPr>
        <w:pStyle w:val="HTMLPreformatted"/>
        <w:numPr>
          <w:ilvl w:val="0"/>
          <w:numId w:val="10"/>
        </w:numPr>
        <w:overflowPunct/>
        <w:autoSpaceDE/>
        <w:autoSpaceDN/>
        <w:adjustRightInd/>
        <w:ind w:left="1004"/>
        <w:textAlignment w:val="auto"/>
        <w:rPr>
          <w:color w:val="000000"/>
        </w:rPr>
      </w:pPr>
      <w:hyperlink r:id="rId153"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A42FF9" w:rsidP="0073385C">
      <w:pPr>
        <w:pStyle w:val="HTMLPreformatted"/>
        <w:numPr>
          <w:ilvl w:val="0"/>
          <w:numId w:val="10"/>
        </w:numPr>
        <w:overflowPunct/>
        <w:autoSpaceDE/>
        <w:autoSpaceDN/>
        <w:adjustRightInd/>
        <w:ind w:left="1004"/>
        <w:textAlignment w:val="auto"/>
        <w:rPr>
          <w:color w:val="000000"/>
        </w:rPr>
      </w:pPr>
      <w:hyperlink r:id="rId154"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55" w:history="1">
        <w:r w:rsidR="0073385C">
          <w:rPr>
            <w:rStyle w:val="Hyperlink"/>
          </w:rPr>
          <w:t>S3-A01-265-22.json</w:t>
        </w:r>
      </w:hyperlink>
      <w:r w:rsidR="0073385C">
        <w:rPr>
          <w:color w:val="000000"/>
        </w:rPr>
        <w:t xml:space="preserve">                26-Feb-2021 14:49     1k  </w:t>
      </w:r>
    </w:p>
    <w:p w14:paraId="5E60AF13"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56" w:history="1">
        <w:r w:rsidR="0073385C">
          <w:rPr>
            <w:rStyle w:val="Hyperlink"/>
          </w:rPr>
          <w:t>S3-A01-265-27.json</w:t>
        </w:r>
      </w:hyperlink>
      <w:r w:rsidR="0073385C">
        <w:rPr>
          <w:color w:val="000000"/>
        </w:rPr>
        <w:t xml:space="preserve">                26-Feb-2021 14:49     1k  </w:t>
      </w:r>
    </w:p>
    <w:p w14:paraId="3E294DC2"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57" w:history="1">
        <w:r w:rsidR="0073385C">
          <w:rPr>
            <w:rStyle w:val="Hyperlink"/>
          </w:rPr>
          <w:t>S3-A01-265-32.json</w:t>
        </w:r>
      </w:hyperlink>
      <w:r w:rsidR="0073385C">
        <w:rPr>
          <w:color w:val="000000"/>
        </w:rPr>
        <w:t xml:space="preserve">                26-Feb-2021 14:49     1k  </w:t>
      </w:r>
    </w:p>
    <w:p w14:paraId="5198EDDB"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58" w:history="1">
        <w:r w:rsidR="0073385C">
          <w:rPr>
            <w:rStyle w:val="Hyperlink"/>
          </w:rPr>
          <w:t>S3-A01-265-37.json</w:t>
        </w:r>
      </w:hyperlink>
      <w:r w:rsidR="0073385C">
        <w:rPr>
          <w:color w:val="000000"/>
        </w:rPr>
        <w:t xml:space="preserve">                26-Feb-2021 14:49     1k  </w:t>
      </w:r>
    </w:p>
    <w:p w14:paraId="72E9D75A"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59" w:history="1">
        <w:r w:rsidR="0073385C">
          <w:rPr>
            <w:rStyle w:val="Hyperlink"/>
          </w:rPr>
          <w:t>S3-A01-265-42.json</w:t>
        </w:r>
      </w:hyperlink>
      <w:r w:rsidR="0073385C">
        <w:rPr>
          <w:color w:val="000000"/>
        </w:rPr>
        <w:t xml:space="preserve">                26-Feb-2021 14:49     1k  </w:t>
      </w:r>
    </w:p>
    <w:p w14:paraId="0FF78E03"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60" w:history="1">
        <w:r w:rsidR="0073385C">
          <w:rPr>
            <w:rStyle w:val="Hyperlink"/>
          </w:rPr>
          <w:t>S3-A01-265_22.bin</w:t>
        </w:r>
      </w:hyperlink>
      <w:r w:rsidR="0073385C">
        <w:rPr>
          <w:color w:val="000000"/>
        </w:rPr>
        <w:t xml:space="preserve">                 26-Feb-2021 14:49  13.1M  </w:t>
      </w:r>
    </w:p>
    <w:p w14:paraId="270FB560"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61" w:history="1">
        <w:r w:rsidR="0073385C">
          <w:rPr>
            <w:rStyle w:val="Hyperlink"/>
          </w:rPr>
          <w:t>S3-A01-265_27.bin</w:t>
        </w:r>
      </w:hyperlink>
      <w:r w:rsidR="0073385C">
        <w:rPr>
          <w:color w:val="000000"/>
        </w:rPr>
        <w:t xml:space="preserve">                 26-Feb-2021 14:49   6.9M  </w:t>
      </w:r>
    </w:p>
    <w:p w14:paraId="20ADE4C4"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62" w:history="1">
        <w:r w:rsidR="0073385C">
          <w:rPr>
            <w:rStyle w:val="Hyperlink"/>
          </w:rPr>
          <w:t>S3-A01-265_32.bin</w:t>
        </w:r>
      </w:hyperlink>
      <w:r w:rsidR="0073385C">
        <w:rPr>
          <w:color w:val="000000"/>
        </w:rPr>
        <w:t xml:space="preserve">                 26-Feb-2021 14:49   3.6M  </w:t>
      </w:r>
    </w:p>
    <w:p w14:paraId="4A2DF238" w14:textId="77777777" w:rsidR="0073385C" w:rsidRDefault="00A42FF9" w:rsidP="0073385C">
      <w:pPr>
        <w:pStyle w:val="HTMLPreformatted"/>
        <w:numPr>
          <w:ilvl w:val="1"/>
          <w:numId w:val="10"/>
        </w:numPr>
        <w:overflowPunct/>
        <w:autoSpaceDE/>
        <w:autoSpaceDN/>
        <w:adjustRightInd/>
        <w:ind w:left="1724"/>
        <w:textAlignment w:val="auto"/>
        <w:rPr>
          <w:color w:val="000000"/>
        </w:rPr>
      </w:pPr>
      <w:hyperlink r:id="rId163" w:history="1">
        <w:r w:rsidR="0073385C">
          <w:rPr>
            <w:rStyle w:val="Hyperlink"/>
          </w:rPr>
          <w:t>S3-A01-265_37.bin</w:t>
        </w:r>
      </w:hyperlink>
      <w:r w:rsidR="0073385C">
        <w:rPr>
          <w:color w:val="000000"/>
        </w:rPr>
        <w:t xml:space="preserve">                 26-Feb-2021 14:49   2.0M  </w:t>
      </w:r>
    </w:p>
    <w:p w14:paraId="5FB21EF7" w14:textId="77777777" w:rsidR="0073385C" w:rsidRDefault="00A42FF9" w:rsidP="0073385C">
      <w:pPr>
        <w:pStyle w:val="HTMLPreformatted"/>
        <w:numPr>
          <w:ilvl w:val="1"/>
          <w:numId w:val="10"/>
        </w:numPr>
        <w:overflowPunct/>
        <w:autoSpaceDE/>
        <w:autoSpaceDN/>
        <w:adjustRightInd/>
        <w:ind w:left="1724"/>
        <w:textAlignment w:val="auto"/>
        <w:rPr>
          <w:color w:val="000000"/>
          <w:lang w:val="en-US"/>
        </w:rPr>
      </w:pPr>
      <w:hyperlink r:id="rId164"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805" w:name="_Toc69269845"/>
      <w:r>
        <w:t xml:space="preserve">E.3.2 </w:t>
      </w:r>
      <w:r>
        <w:tab/>
        <w:t>Uploading</w:t>
      </w:r>
      <w:bookmarkEnd w:id="805"/>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806" w:name="_Toc69269846"/>
      <w:r>
        <w:t xml:space="preserve">E.3.3 </w:t>
      </w:r>
      <w:r>
        <w:tab/>
        <w:t>Downloading</w:t>
      </w:r>
      <w:bookmarkEnd w:id="806"/>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807" w:name="_Toc69269847"/>
      <w:r>
        <w:t>E.4</w:t>
      </w:r>
      <w:r>
        <w:tab/>
        <w:t>Tests</w:t>
      </w:r>
      <w:bookmarkEnd w:id="807"/>
    </w:p>
    <w:p w14:paraId="70B29529" w14:textId="71FC17EF" w:rsidR="007A2A8C" w:rsidRDefault="007A2A8C" w:rsidP="007A2A8C">
      <w:pPr>
        <w:pStyle w:val="Heading2"/>
      </w:pPr>
      <w:bookmarkStart w:id="808" w:name="_Toc69269848"/>
      <w:r>
        <w:t xml:space="preserve">E.4.1 </w:t>
      </w:r>
      <w:r>
        <w:tab/>
        <w:t>Hosting</w:t>
      </w:r>
      <w:bookmarkEnd w:id="808"/>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A42FF9" w:rsidP="00AB1BE1">
      <w:pPr>
        <w:pStyle w:val="HTMLPreformatted"/>
        <w:numPr>
          <w:ilvl w:val="0"/>
          <w:numId w:val="10"/>
        </w:numPr>
        <w:overflowPunct/>
        <w:autoSpaceDE/>
        <w:autoSpaceDN/>
        <w:adjustRightInd/>
        <w:textAlignment w:val="auto"/>
        <w:rPr>
          <w:color w:val="000000"/>
          <w:lang w:val="en-US"/>
        </w:rPr>
      </w:pPr>
      <w:hyperlink r:id="rId165" w:history="1">
        <w:r w:rsidR="00AB1BE1">
          <w:rPr>
            <w:rStyle w:val="Hyperlink"/>
          </w:rPr>
          <w:t>VTM/</w:t>
        </w:r>
      </w:hyperlink>
      <w:r w:rsidR="00AB1BE1">
        <w:rPr>
          <w:color w:val="000000"/>
        </w:rPr>
        <w:t xml:space="preserve">                              01-Mar-2021 19:17   </w:t>
      </w:r>
    </w:p>
    <w:p w14:paraId="460EFAB2" w14:textId="77777777" w:rsidR="00AB1BE1" w:rsidRDefault="00A42FF9" w:rsidP="00AB1BE1">
      <w:pPr>
        <w:pStyle w:val="HTMLPreformatted"/>
        <w:numPr>
          <w:ilvl w:val="1"/>
          <w:numId w:val="10"/>
        </w:numPr>
        <w:overflowPunct/>
        <w:autoSpaceDE/>
        <w:autoSpaceDN/>
        <w:adjustRightInd/>
        <w:textAlignment w:val="auto"/>
        <w:rPr>
          <w:color w:val="000000"/>
          <w:lang w:val="x-none"/>
        </w:rPr>
      </w:pPr>
      <w:hyperlink r:id="rId166" w:history="1">
        <w:r w:rsidR="00AB1BE1">
          <w:rPr>
            <w:rStyle w:val="Hyperlink"/>
          </w:rPr>
          <w:t>CFG/</w:t>
        </w:r>
      </w:hyperlink>
      <w:r w:rsidR="00AB1BE1">
        <w:rPr>
          <w:color w:val="000000"/>
        </w:rPr>
        <w:t xml:space="preserve">                              01-Mar-2021 18:28      -  </w:t>
      </w:r>
    </w:p>
    <w:p w14:paraId="47B46158" w14:textId="77777777" w:rsidR="00AB1BE1" w:rsidRDefault="00A42FF9" w:rsidP="00AB1BE1">
      <w:pPr>
        <w:pStyle w:val="HTMLPreformatted"/>
        <w:numPr>
          <w:ilvl w:val="1"/>
          <w:numId w:val="10"/>
        </w:numPr>
        <w:overflowPunct/>
        <w:autoSpaceDE/>
        <w:autoSpaceDN/>
        <w:adjustRightInd/>
        <w:textAlignment w:val="auto"/>
        <w:rPr>
          <w:color w:val="000000"/>
        </w:rPr>
      </w:pPr>
      <w:hyperlink r:id="rId167" w:history="1">
        <w:r w:rsidR="00AB1BE1">
          <w:rPr>
            <w:rStyle w:val="Hyperlink"/>
          </w:rPr>
          <w:t>Scenario-3/</w:t>
        </w:r>
      </w:hyperlink>
      <w:r w:rsidR="00AB1BE1">
        <w:rPr>
          <w:color w:val="000000"/>
        </w:rPr>
        <w:t xml:space="preserve">                       01-Mar-2021 18:40      -  </w:t>
      </w:r>
    </w:p>
    <w:p w14:paraId="6E074F46" w14:textId="77777777" w:rsidR="00AB1BE1" w:rsidRDefault="00A42FF9" w:rsidP="00AB1BE1">
      <w:pPr>
        <w:pStyle w:val="HTMLPreformatted"/>
        <w:numPr>
          <w:ilvl w:val="2"/>
          <w:numId w:val="10"/>
        </w:numPr>
        <w:overflowPunct/>
        <w:autoSpaceDE/>
        <w:autoSpaceDN/>
        <w:adjustRightInd/>
        <w:textAlignment w:val="auto"/>
        <w:rPr>
          <w:color w:val="000000"/>
        </w:rPr>
      </w:pPr>
      <w:hyperlink r:id="rId168" w:history="1">
        <w:r w:rsidR="00AB1BE1">
          <w:rPr>
            <w:rStyle w:val="Hyperlink"/>
          </w:rPr>
          <w:t>tests.csv</w:t>
        </w:r>
      </w:hyperlink>
      <w:r w:rsidR="00AB1BE1">
        <w:rPr>
          <w:color w:val="000000"/>
        </w:rPr>
        <w:t xml:space="preserve">                         01-Mar-2021 18:28     3k  </w:t>
      </w:r>
    </w:p>
    <w:p w14:paraId="29791642" w14:textId="77777777" w:rsidR="00AB1BE1" w:rsidRDefault="00A42FF9" w:rsidP="00AB1BE1">
      <w:pPr>
        <w:pStyle w:val="HTMLPreformatted"/>
        <w:numPr>
          <w:ilvl w:val="2"/>
          <w:numId w:val="10"/>
        </w:numPr>
        <w:overflowPunct/>
        <w:autoSpaceDE/>
        <w:autoSpaceDN/>
        <w:adjustRightInd/>
        <w:textAlignment w:val="auto"/>
        <w:rPr>
          <w:color w:val="000000"/>
        </w:rPr>
      </w:pPr>
      <w:hyperlink r:id="rId169" w:history="1">
        <w:r w:rsidR="00AB1BE1">
          <w:rPr>
            <w:rStyle w:val="Hyperlink"/>
          </w:rPr>
          <w:t>Metrics/</w:t>
        </w:r>
      </w:hyperlink>
      <w:r w:rsidR="00AB1BE1">
        <w:rPr>
          <w:color w:val="000000"/>
        </w:rPr>
        <w:t xml:space="preserve">                          01-Mar-2021 18:29 </w:t>
      </w:r>
    </w:p>
    <w:p w14:paraId="2557B61F" w14:textId="77777777" w:rsidR="00AB1BE1" w:rsidRDefault="00A42FF9"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S3-T01-VTM.csv</w:t>
        </w:r>
      </w:hyperlink>
      <w:r w:rsidR="00AB1BE1">
        <w:rPr>
          <w:color w:val="000000"/>
        </w:rPr>
        <w:t xml:space="preserve">                    01-Mar-2021 18:29     1k    </w:t>
      </w:r>
    </w:p>
    <w:p w14:paraId="30F29C6D" w14:textId="77777777" w:rsidR="00AB1BE1" w:rsidRDefault="00A42FF9" w:rsidP="00AB1BE1">
      <w:pPr>
        <w:pStyle w:val="HTMLPreformatted"/>
        <w:numPr>
          <w:ilvl w:val="2"/>
          <w:numId w:val="10"/>
        </w:numPr>
        <w:overflowPunct/>
        <w:autoSpaceDE/>
        <w:autoSpaceDN/>
        <w:adjustRightInd/>
        <w:textAlignment w:val="auto"/>
        <w:rPr>
          <w:color w:val="000000"/>
        </w:rPr>
      </w:pPr>
      <w:hyperlink r:id="rId171" w:history="1">
        <w:r w:rsidR="00AB1BE1">
          <w:rPr>
            <w:rStyle w:val="Hyperlink"/>
          </w:rPr>
          <w:t>S3-T01-VTM/</w:t>
        </w:r>
      </w:hyperlink>
      <w:r w:rsidR="00AB1BE1">
        <w:rPr>
          <w:color w:val="000000"/>
        </w:rPr>
        <w:t xml:space="preserve">                       01-Mar-2021 18:30      -  </w:t>
      </w:r>
    </w:p>
    <w:p w14:paraId="6667E147" w14:textId="77777777" w:rsidR="00AB1BE1" w:rsidRDefault="00A42FF9" w:rsidP="00AB1BE1">
      <w:pPr>
        <w:pStyle w:val="HTMLPreformatted"/>
        <w:numPr>
          <w:ilvl w:val="3"/>
          <w:numId w:val="10"/>
        </w:numPr>
        <w:overflowPunct/>
        <w:autoSpaceDE/>
        <w:autoSpaceDN/>
        <w:adjustRightInd/>
        <w:textAlignment w:val="auto"/>
        <w:rPr>
          <w:color w:val="000000"/>
        </w:rPr>
      </w:pPr>
      <w:hyperlink r:id="rId172" w:history="1">
        <w:r w:rsidR="00AB1BE1">
          <w:rPr>
            <w:rStyle w:val="Hyperlink"/>
          </w:rPr>
          <w:t>S3-T01-VTM-22.json</w:t>
        </w:r>
      </w:hyperlink>
      <w:r w:rsidR="00AB1BE1">
        <w:rPr>
          <w:color w:val="000000"/>
        </w:rPr>
        <w:t xml:space="preserve">                01-Mar-2021 18:29     1k  </w:t>
      </w:r>
    </w:p>
    <w:p w14:paraId="3A3A5F46" w14:textId="77777777" w:rsidR="00AB1BE1" w:rsidRDefault="00A42FF9" w:rsidP="00AB1BE1">
      <w:pPr>
        <w:pStyle w:val="HTMLPreformatted"/>
        <w:numPr>
          <w:ilvl w:val="3"/>
          <w:numId w:val="10"/>
        </w:numPr>
        <w:overflowPunct/>
        <w:autoSpaceDE/>
        <w:autoSpaceDN/>
        <w:adjustRightInd/>
        <w:textAlignment w:val="auto"/>
        <w:rPr>
          <w:color w:val="000000"/>
        </w:rPr>
      </w:pPr>
      <w:hyperlink r:id="rId173" w:history="1">
        <w:r w:rsidR="00AB1BE1">
          <w:rPr>
            <w:rStyle w:val="Hyperlink"/>
          </w:rPr>
          <w:t>S3-T01-VTM-27.json</w:t>
        </w:r>
      </w:hyperlink>
      <w:r w:rsidR="00AB1BE1">
        <w:rPr>
          <w:color w:val="000000"/>
        </w:rPr>
        <w:t xml:space="preserve">                01-Mar-2021 18:29     1k  </w:t>
      </w:r>
    </w:p>
    <w:p w14:paraId="6C65CB48" w14:textId="77777777" w:rsidR="00AB1BE1" w:rsidRDefault="00A42FF9" w:rsidP="00AB1BE1">
      <w:pPr>
        <w:pStyle w:val="HTMLPreformatted"/>
        <w:numPr>
          <w:ilvl w:val="3"/>
          <w:numId w:val="10"/>
        </w:numPr>
        <w:overflowPunct/>
        <w:autoSpaceDE/>
        <w:autoSpaceDN/>
        <w:adjustRightInd/>
        <w:textAlignment w:val="auto"/>
        <w:rPr>
          <w:color w:val="000000"/>
        </w:rPr>
      </w:pPr>
      <w:hyperlink r:id="rId174" w:history="1">
        <w:r w:rsidR="00AB1BE1">
          <w:rPr>
            <w:rStyle w:val="Hyperlink"/>
          </w:rPr>
          <w:t>S3-T01-VTM-32.json</w:t>
        </w:r>
      </w:hyperlink>
      <w:r w:rsidR="00AB1BE1">
        <w:rPr>
          <w:color w:val="000000"/>
        </w:rPr>
        <w:t xml:space="preserve">                01-Mar-2021 18:29     1k  </w:t>
      </w:r>
    </w:p>
    <w:p w14:paraId="1834749B" w14:textId="77777777" w:rsidR="00AB1BE1" w:rsidRDefault="00A42FF9" w:rsidP="00AB1BE1">
      <w:pPr>
        <w:pStyle w:val="HTMLPreformatted"/>
        <w:numPr>
          <w:ilvl w:val="3"/>
          <w:numId w:val="10"/>
        </w:numPr>
        <w:overflowPunct/>
        <w:autoSpaceDE/>
        <w:autoSpaceDN/>
        <w:adjustRightInd/>
        <w:textAlignment w:val="auto"/>
        <w:rPr>
          <w:color w:val="000000"/>
        </w:rPr>
      </w:pPr>
      <w:hyperlink r:id="rId175" w:history="1">
        <w:r w:rsidR="00AB1BE1">
          <w:rPr>
            <w:rStyle w:val="Hyperlink"/>
          </w:rPr>
          <w:t>S3-T01-VTM-37.json</w:t>
        </w:r>
      </w:hyperlink>
      <w:r w:rsidR="00AB1BE1">
        <w:rPr>
          <w:color w:val="000000"/>
        </w:rPr>
        <w:t xml:space="preserve">                01-Mar-2021 18:29     1k  </w:t>
      </w:r>
    </w:p>
    <w:p w14:paraId="2F6A2411" w14:textId="77777777" w:rsidR="00AB1BE1" w:rsidRDefault="00A42FF9" w:rsidP="00AB1BE1">
      <w:pPr>
        <w:pStyle w:val="HTMLPreformatted"/>
        <w:numPr>
          <w:ilvl w:val="3"/>
          <w:numId w:val="10"/>
        </w:numPr>
        <w:overflowPunct/>
        <w:autoSpaceDE/>
        <w:autoSpaceDN/>
        <w:adjustRightInd/>
        <w:textAlignment w:val="auto"/>
        <w:rPr>
          <w:color w:val="000000"/>
        </w:rPr>
      </w:pPr>
      <w:hyperlink r:id="rId176" w:history="1">
        <w:r w:rsidR="00AB1BE1">
          <w:rPr>
            <w:rStyle w:val="Hyperlink"/>
          </w:rPr>
          <w:t>S3-T01-VTM-42.json</w:t>
        </w:r>
      </w:hyperlink>
      <w:r w:rsidR="00AB1BE1">
        <w:rPr>
          <w:color w:val="000000"/>
        </w:rPr>
        <w:t xml:space="preserve">                01-Mar-2021 18:29     1k  </w:t>
      </w:r>
    </w:p>
    <w:p w14:paraId="15F67E24" w14:textId="77777777" w:rsidR="00AB1BE1" w:rsidRDefault="00A42FF9" w:rsidP="00AB1BE1">
      <w:pPr>
        <w:pStyle w:val="HTMLPreformatted"/>
        <w:numPr>
          <w:ilvl w:val="3"/>
          <w:numId w:val="10"/>
        </w:numPr>
        <w:overflowPunct/>
        <w:autoSpaceDE/>
        <w:autoSpaceDN/>
        <w:adjustRightInd/>
        <w:textAlignment w:val="auto"/>
        <w:rPr>
          <w:color w:val="000000"/>
        </w:rPr>
      </w:pPr>
      <w:hyperlink r:id="rId177" w:history="1">
        <w:r w:rsidR="00AB1BE1">
          <w:rPr>
            <w:rStyle w:val="Hyperlink"/>
          </w:rPr>
          <w:t>S3-T01-VTM_22.bin</w:t>
        </w:r>
      </w:hyperlink>
      <w:r w:rsidR="00AB1BE1">
        <w:rPr>
          <w:color w:val="000000"/>
        </w:rPr>
        <w:t xml:space="preserve">                 01-Mar-2021 18:29   9.1M  </w:t>
      </w:r>
    </w:p>
    <w:p w14:paraId="2C51D603" w14:textId="77777777" w:rsidR="00AB1BE1" w:rsidRDefault="00A42FF9" w:rsidP="00AB1BE1">
      <w:pPr>
        <w:pStyle w:val="HTMLPreformatted"/>
        <w:numPr>
          <w:ilvl w:val="3"/>
          <w:numId w:val="10"/>
        </w:numPr>
        <w:overflowPunct/>
        <w:autoSpaceDE/>
        <w:autoSpaceDN/>
        <w:adjustRightInd/>
        <w:textAlignment w:val="auto"/>
        <w:rPr>
          <w:color w:val="000000"/>
        </w:rPr>
      </w:pPr>
      <w:hyperlink r:id="rId178" w:history="1">
        <w:r w:rsidR="00AB1BE1">
          <w:rPr>
            <w:rStyle w:val="Hyperlink"/>
          </w:rPr>
          <w:t>S3-T01-VTM_27.bin</w:t>
        </w:r>
      </w:hyperlink>
      <w:r w:rsidR="00AB1BE1">
        <w:rPr>
          <w:color w:val="000000"/>
        </w:rPr>
        <w:t xml:space="preserve">                 01-Mar-2021 18:29   4.8M  </w:t>
      </w:r>
    </w:p>
    <w:p w14:paraId="5A8C0E00" w14:textId="77777777" w:rsidR="00AB1BE1" w:rsidRDefault="00A42FF9" w:rsidP="00AB1BE1">
      <w:pPr>
        <w:pStyle w:val="HTMLPreformatted"/>
        <w:numPr>
          <w:ilvl w:val="3"/>
          <w:numId w:val="10"/>
        </w:numPr>
        <w:overflowPunct/>
        <w:autoSpaceDE/>
        <w:autoSpaceDN/>
        <w:adjustRightInd/>
        <w:textAlignment w:val="auto"/>
        <w:rPr>
          <w:color w:val="000000"/>
        </w:rPr>
      </w:pPr>
      <w:hyperlink r:id="rId179" w:history="1">
        <w:r w:rsidR="00AB1BE1">
          <w:rPr>
            <w:rStyle w:val="Hyperlink"/>
          </w:rPr>
          <w:t>S3-T01-VTM_32.bin</w:t>
        </w:r>
      </w:hyperlink>
      <w:r w:rsidR="00AB1BE1">
        <w:rPr>
          <w:color w:val="000000"/>
        </w:rPr>
        <w:t xml:space="preserve">                 01-Mar-2021 18:29   2.6M  </w:t>
      </w:r>
    </w:p>
    <w:p w14:paraId="4A01F8D5" w14:textId="77777777" w:rsidR="00AB1BE1" w:rsidRDefault="00A42FF9" w:rsidP="00AB1BE1">
      <w:pPr>
        <w:pStyle w:val="HTMLPreformatted"/>
        <w:numPr>
          <w:ilvl w:val="3"/>
          <w:numId w:val="10"/>
        </w:numPr>
        <w:overflowPunct/>
        <w:autoSpaceDE/>
        <w:autoSpaceDN/>
        <w:adjustRightInd/>
        <w:textAlignment w:val="auto"/>
        <w:rPr>
          <w:color w:val="000000"/>
        </w:rPr>
      </w:pPr>
      <w:hyperlink r:id="rId180" w:history="1">
        <w:r w:rsidR="00AB1BE1">
          <w:rPr>
            <w:rStyle w:val="Hyperlink"/>
          </w:rPr>
          <w:t>S3-T01-VTM_37.bin</w:t>
        </w:r>
      </w:hyperlink>
      <w:r w:rsidR="00AB1BE1">
        <w:rPr>
          <w:color w:val="000000"/>
        </w:rPr>
        <w:t xml:space="preserve">                 01-Mar-2021 18:30   1.4M  </w:t>
      </w:r>
    </w:p>
    <w:p w14:paraId="48B3CD42" w14:textId="77777777" w:rsidR="00AB1BE1" w:rsidRDefault="00A42FF9" w:rsidP="00AB1BE1">
      <w:pPr>
        <w:pStyle w:val="HTMLPreformatted"/>
        <w:numPr>
          <w:ilvl w:val="3"/>
          <w:numId w:val="10"/>
        </w:numPr>
        <w:overflowPunct/>
        <w:autoSpaceDE/>
        <w:autoSpaceDN/>
        <w:adjustRightInd/>
        <w:textAlignment w:val="auto"/>
        <w:rPr>
          <w:color w:val="000000"/>
          <w:lang w:val="de-DE"/>
        </w:rPr>
      </w:pPr>
      <w:hyperlink r:id="rId181" w:history="1">
        <w:r w:rsidR="00AB1BE1">
          <w:rPr>
            <w:rStyle w:val="Hyperlink"/>
          </w:rPr>
          <w:t>S3-T01-VTM_42.bin</w:t>
        </w:r>
      </w:hyperlink>
      <w:r w:rsidR="00AB1BE1">
        <w:rPr>
          <w:color w:val="000000"/>
        </w:rPr>
        <w:t xml:space="preserve">                 01-Mar-2021 18:30   765k </w:t>
      </w:r>
    </w:p>
    <w:p w14:paraId="34D63A90" w14:textId="77777777" w:rsidR="00AB1BE1" w:rsidRDefault="00A42FF9" w:rsidP="00AB1BE1">
      <w:pPr>
        <w:pStyle w:val="HTMLPreformatted"/>
        <w:numPr>
          <w:ilvl w:val="2"/>
          <w:numId w:val="10"/>
        </w:numPr>
        <w:overflowPunct/>
        <w:autoSpaceDE/>
        <w:autoSpaceDN/>
        <w:adjustRightInd/>
        <w:textAlignment w:val="auto"/>
        <w:rPr>
          <w:color w:val="000000"/>
          <w:lang w:val="en-US"/>
        </w:rPr>
      </w:pPr>
      <w:hyperlink r:id="rId182" w:history="1">
        <w:r w:rsidR="00AB1BE1">
          <w:rPr>
            <w:rStyle w:val="Hyperlink"/>
          </w:rPr>
          <w:t>S3-T02-VTM/</w:t>
        </w:r>
      </w:hyperlink>
      <w:r w:rsidR="00AB1BE1">
        <w:rPr>
          <w:color w:val="000000"/>
        </w:rPr>
        <w:t xml:space="preserve">                       01-Mar-2021 18:30      -  </w:t>
      </w:r>
    </w:p>
    <w:p w14:paraId="19917B22" w14:textId="77777777" w:rsidR="00AB1BE1" w:rsidRDefault="00A42FF9" w:rsidP="00AB1BE1">
      <w:pPr>
        <w:pStyle w:val="HTMLPreformatted"/>
        <w:numPr>
          <w:ilvl w:val="1"/>
          <w:numId w:val="10"/>
        </w:numPr>
        <w:overflowPunct/>
        <w:autoSpaceDE/>
        <w:autoSpaceDN/>
        <w:adjustRightInd/>
        <w:textAlignment w:val="auto"/>
        <w:rPr>
          <w:color w:val="000000"/>
          <w:lang w:val="en-US"/>
        </w:rPr>
      </w:pPr>
      <w:hyperlink r:id="rId183"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809" w:name="_Toc69269849"/>
      <w:r>
        <w:t>E.5</w:t>
      </w:r>
      <w:r>
        <w:tab/>
        <w:t>Verification</w:t>
      </w:r>
      <w:bookmarkEnd w:id="809"/>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810" w:name="_Toc69269850"/>
      <w:r>
        <w:t>Annex F: Software Package</w:t>
      </w:r>
      <w:bookmarkEnd w:id="810"/>
    </w:p>
    <w:p w14:paraId="262C99F1" w14:textId="77777777" w:rsidR="001C4788" w:rsidRDefault="001C4788" w:rsidP="00882D8E">
      <w:pPr>
        <w:pStyle w:val="Heading1"/>
      </w:pPr>
      <w:bookmarkStart w:id="811" w:name="_Toc69269851"/>
      <w:r>
        <w:t>F.1</w:t>
      </w:r>
      <w:r>
        <w:tab/>
        <w:t>Introduction</w:t>
      </w:r>
      <w:bookmarkEnd w:id="811"/>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812" w:name="_Toc69269852"/>
      <w:r>
        <w:t>F.2</w:t>
      </w:r>
      <w:r>
        <w:tab/>
        <w:t>Readme</w:t>
      </w:r>
      <w:bookmarkEnd w:id="812"/>
    </w:p>
    <w:p w14:paraId="058B442E" w14:textId="7E362A57" w:rsidR="001C4788" w:rsidRPr="00882D8E" w:rsidRDefault="001C4788" w:rsidP="00882D8E">
      <w:pPr>
        <w:pStyle w:val="Heading2"/>
      </w:pPr>
      <w:bookmarkStart w:id="813" w:name="_Toc69269853"/>
      <w:r>
        <w:t>F.2.1</w:t>
      </w:r>
      <w:r>
        <w:tab/>
      </w:r>
      <w:r w:rsidRPr="00882D8E">
        <w:t>Quickstart</w:t>
      </w:r>
      <w:bookmarkEnd w:id="813"/>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814" w:name="_Toc69269854"/>
      <w:r>
        <w:lastRenderedPageBreak/>
        <w:t>F.2.2</w:t>
      </w:r>
      <w:r>
        <w:tab/>
      </w:r>
      <w:r w:rsidR="001C4788" w:rsidRPr="00882D8E">
        <w:t>Using docker</w:t>
      </w:r>
      <w:bookmarkEnd w:id="814"/>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815" w:name="_Toc69269855"/>
      <w:r>
        <w:t>F.2.3</w:t>
      </w:r>
      <w:r>
        <w:tab/>
      </w:r>
      <w:r w:rsidR="001C4788" w:rsidRPr="00882D8E">
        <w:t>Usage</w:t>
      </w:r>
      <w:bookmarkEnd w:id="815"/>
    </w:p>
    <w:p w14:paraId="5E4BBFD9" w14:textId="78EECC83" w:rsidR="009C6B1E" w:rsidRPr="009C6B1E" w:rsidRDefault="009C6B1E" w:rsidP="009C6B1E">
      <w:pPr>
        <w:pStyle w:val="Heading3"/>
      </w:pPr>
      <w:bookmarkStart w:id="816" w:name="_Toc69269856"/>
      <w:r>
        <w:t>F.2.3.1</w:t>
      </w:r>
      <w:r>
        <w:tab/>
        <w:t>General</w:t>
      </w:r>
      <w:bookmarkEnd w:id="816"/>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817" w:name="_Toc69269857"/>
      <w:r>
        <w:t>F.2.3.2</w:t>
      </w:r>
      <w:r>
        <w:tab/>
      </w:r>
      <w:r w:rsidR="001C4788" w:rsidRPr="00882D8E">
        <w:t>encode</w:t>
      </w:r>
      <w:bookmarkEnd w:id="817"/>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818" w:name="_Toc69269858"/>
      <w:r>
        <w:t>F.2.3.</w:t>
      </w:r>
      <w:r w:rsidR="006A0BA8">
        <w:t>3</w:t>
      </w:r>
      <w:r>
        <w:tab/>
      </w:r>
      <w:r w:rsidR="006A0BA8">
        <w:tab/>
      </w:r>
      <w:r w:rsidR="001C4788" w:rsidRPr="00882D8E">
        <w:t>decode</w:t>
      </w:r>
      <w:bookmarkEnd w:id="818"/>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819" w:name="_Toc69269859"/>
      <w:r>
        <w:t>F.2.3.4</w:t>
      </w:r>
      <w:r>
        <w:tab/>
      </w:r>
      <w:r>
        <w:tab/>
      </w:r>
      <w:r w:rsidR="001C4788" w:rsidRPr="00882D8E">
        <w:t>metrics</w:t>
      </w:r>
      <w:bookmarkEnd w:id="819"/>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820" w:name="_Toc69269860"/>
      <w:r>
        <w:t>F.2.4</w:t>
      </w:r>
      <w:r>
        <w:tab/>
      </w:r>
      <w:r w:rsidR="001C4788" w:rsidRPr="00882D8E">
        <w:t>Reference encoders</w:t>
      </w:r>
      <w:bookmarkEnd w:id="820"/>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821" w:name="_Toc69269861"/>
      <w:r>
        <w:t>F.2.5</w:t>
      </w:r>
      <w:r>
        <w:tab/>
      </w:r>
      <w:r w:rsidR="001C4788" w:rsidRPr="00882D8E">
        <w:t>Anchor definition</w:t>
      </w:r>
      <w:bookmarkEnd w:id="821"/>
    </w:p>
    <w:p w14:paraId="2BB814E6" w14:textId="54986679" w:rsidR="001C4788" w:rsidRPr="00882D8E" w:rsidRDefault="00547F5B" w:rsidP="00882D8E">
      <w:pPr>
        <w:pStyle w:val="Heading3"/>
      </w:pPr>
      <w:bookmarkStart w:id="822" w:name="_Toc69269862"/>
      <w:r>
        <w:t>F.2.5.1</w:t>
      </w:r>
      <w:r>
        <w:tab/>
      </w:r>
      <w:r w:rsidR="001C4788" w:rsidRPr="00882D8E">
        <w:t>example</w:t>
      </w:r>
      <w:r w:rsidR="001C4788">
        <w:t xml:space="preserve"> </w:t>
      </w:r>
      <w:r w:rsidR="001C4788" w:rsidRPr="00882D8E">
        <w:t>anchor.json</w:t>
      </w:r>
      <w:r w:rsidR="001C4788">
        <w:t xml:space="preserve"> </w:t>
      </w:r>
      <w:r w:rsidR="001C4788" w:rsidRPr="00882D8E">
        <w:t>:</w:t>
      </w:r>
      <w:bookmarkEnd w:id="822"/>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823" w:name="_Toc69269863"/>
      <w:r>
        <w:t>F.2.5.2</w:t>
      </w:r>
      <w:r>
        <w:tab/>
      </w:r>
      <w:r w:rsidR="001C4788" w:rsidRPr="00882D8E">
        <w:t>Variant options to encoder CLI args mapping</w:t>
      </w:r>
      <w:bookmarkEnd w:id="823"/>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824" w:name="_Toc69269864"/>
      <w:r>
        <w:t>F.2.5.3</w:t>
      </w:r>
      <w:r>
        <w:tab/>
      </w:r>
      <w:r w:rsidR="001C4788" w:rsidRPr="00882D8E">
        <w:t>Output</w:t>
      </w:r>
      <w:bookmarkEnd w:id="824"/>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825" w:name="_Toc69269865"/>
      <w:r>
        <w:t>F.2.6</w:t>
      </w:r>
      <w:r>
        <w:tab/>
      </w:r>
      <w:r w:rsidR="001C4788" w:rsidRPr="00882D8E">
        <w:t xml:space="preserve">Raw video sequence </w:t>
      </w:r>
      <w:r>
        <w:t>description</w:t>
      </w:r>
      <w:bookmarkEnd w:id="825"/>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826" w:name="_Toc69269866"/>
      <w:r>
        <w:t>F.2.7</w:t>
      </w:r>
      <w:r>
        <w:tab/>
      </w:r>
      <w:r w:rsidR="001C4788" w:rsidRPr="00882D8E">
        <w:t>Current limitations</w:t>
      </w:r>
      <w:bookmarkEnd w:id="826"/>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006E4F61">
        <w:t>colour</w:t>
      </w:r>
      <w:r w:rsidRPr="00882D8E">
        <w:t>_space</w:t>
      </w:r>
      <w:r>
        <w:t xml:space="preserve"> </w:t>
      </w:r>
      <w:r w:rsidRPr="00882D8E">
        <w:t xml:space="preserve">properties are currently ignored, however </w:t>
      </w:r>
      <w:r w:rsidR="006E4F61">
        <w:t>colour</w:t>
      </w:r>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827" w:name="_Toc69269867"/>
      <w:r>
        <w:lastRenderedPageBreak/>
        <w:t>F.2.8</w:t>
      </w:r>
      <w:r>
        <w:tab/>
      </w:r>
      <w:r w:rsidR="001C4788" w:rsidRPr="00882D8E">
        <w:t>Dependencies [metrics]</w:t>
      </w:r>
      <w:bookmarkEnd w:id="827"/>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828" w:name="_Toc69269868"/>
      <w:r>
        <w:t xml:space="preserve">Annex G: </w:t>
      </w:r>
      <w:r w:rsidR="001E56BD">
        <w:t>Attachments</w:t>
      </w:r>
      <w:bookmarkEnd w:id="828"/>
    </w:p>
    <w:p w14:paraId="53F9B97C" w14:textId="030851FB" w:rsidR="008E7201" w:rsidRPr="00711A13" w:rsidRDefault="00711A13">
      <w:pPr>
        <w:pStyle w:val="Heading1"/>
      </w:pPr>
      <w:bookmarkStart w:id="829" w:name="_Toc69269869"/>
      <w:r w:rsidRPr="00711A13">
        <w:t>G</w:t>
      </w:r>
      <w:r w:rsidR="008E7201" w:rsidRPr="00711A13">
        <w:t>.1</w:t>
      </w:r>
      <w:r w:rsidR="008E7201" w:rsidRPr="00711A13">
        <w:tab/>
        <w:t>Introduction</w:t>
      </w:r>
      <w:bookmarkEnd w:id="829"/>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39CDB5D5" w:rsidR="00C70428" w:rsidRDefault="00C70428" w:rsidP="00C70428">
      <w:pPr>
        <w:pStyle w:val="Heading8"/>
        <w:pBdr>
          <w:top w:val="none" w:sz="0" w:space="0" w:color="auto"/>
        </w:pBdr>
      </w:pPr>
      <w:bookmarkStart w:id="830" w:name="_Toc41600633"/>
      <w:bookmarkStart w:id="831" w:name="_Toc55813140"/>
      <w:bookmarkStart w:id="832" w:name="_Toc49377104"/>
      <w:bookmarkStart w:id="833" w:name="_Toc69269870"/>
      <w:r>
        <w:t>Annex H: Non-verified results</w:t>
      </w:r>
      <w:bookmarkEnd w:id="833"/>
    </w:p>
    <w:p w14:paraId="7FB9AF2B" w14:textId="77777777" w:rsidR="00C70428" w:rsidRPr="00711A13" w:rsidRDefault="00C70428" w:rsidP="00C70428">
      <w:pPr>
        <w:pStyle w:val="Heading1"/>
        <w:pBdr>
          <w:top w:val="none" w:sz="0" w:space="0" w:color="auto"/>
        </w:pBdr>
      </w:pPr>
      <w:bookmarkStart w:id="834" w:name="_Toc69269871"/>
      <w:r>
        <w:t>H</w:t>
      </w:r>
      <w:r w:rsidRPr="00711A13">
        <w:t>.1</w:t>
      </w:r>
      <w:r w:rsidRPr="00711A13">
        <w:tab/>
        <w:t>Introduction</w:t>
      </w:r>
      <w:bookmarkEnd w:id="834"/>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835" w:name="_Toc69269872"/>
      <w:r w:rsidRPr="004D3578">
        <w:t>Annex &lt;X&gt; (informative):</w:t>
      </w:r>
      <w:r w:rsidRPr="004D3578">
        <w:br/>
        <w:t>Change history</w:t>
      </w:r>
      <w:bookmarkEnd w:id="830"/>
      <w:bookmarkEnd w:id="831"/>
      <w:bookmarkEnd w:id="832"/>
      <w:bookmarkEnd w:id="8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836" w:name="historyclause"/>
            <w:bookmarkEnd w:id="836"/>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w:t>
            </w:r>
            <w:r>
              <w:rPr>
                <w:sz w:val="16"/>
                <w:szCs w:val="16"/>
              </w:rPr>
              <w:t>3</w:t>
            </w:r>
            <w:r>
              <w:rPr>
                <w:sz w:val="16"/>
                <w:szCs w:val="16"/>
              </w:rPr>
              <w:t>-e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8EBD07" w14:textId="77777777" w:rsidR="00A42FF9" w:rsidRDefault="00A42FF9">
      <w:r>
        <w:separator/>
      </w:r>
    </w:p>
  </w:endnote>
  <w:endnote w:type="continuationSeparator" w:id="0">
    <w:p w14:paraId="036FBEC5" w14:textId="77777777" w:rsidR="00A42FF9" w:rsidRDefault="00A42FF9">
      <w:r>
        <w:continuationSeparator/>
      </w:r>
    </w:p>
  </w:endnote>
  <w:endnote w:type="continuationNotice" w:id="1">
    <w:p w14:paraId="311423B9" w14:textId="77777777" w:rsidR="00A42FF9" w:rsidRDefault="00A42F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46F584" w14:textId="77777777" w:rsidR="00A42FF9" w:rsidRDefault="00A42FF9">
      <w:r>
        <w:separator/>
      </w:r>
    </w:p>
  </w:footnote>
  <w:footnote w:type="continuationSeparator" w:id="0">
    <w:p w14:paraId="084D27EB" w14:textId="77777777" w:rsidR="00A42FF9" w:rsidRDefault="00A42FF9">
      <w:r>
        <w:continuationSeparator/>
      </w:r>
    </w:p>
  </w:footnote>
  <w:footnote w:type="continuationNotice" w:id="1">
    <w:p w14:paraId="2D3F8587" w14:textId="77777777" w:rsidR="00A42FF9" w:rsidRDefault="00A42F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350498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6772">
      <w:rPr>
        <w:rFonts w:ascii="Arial" w:hAnsi="Arial" w:cs="Arial"/>
        <w:b/>
        <w:noProof/>
        <w:sz w:val="18"/>
        <w:szCs w:val="18"/>
      </w:rPr>
      <w:t>3GPP TR 26.955 V1.1.0 (2021-04)</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7031D9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6772">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s://media.xiph.org/video/av2/"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raw-schema.json"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3.0/" TargetMode="External"/><Relationship Id="rId89" Type="http://schemas.openxmlformats.org/officeDocument/2006/relationships/image" Target="media/image44.png"/><Relationship Id="rId112" Type="http://schemas.openxmlformats.org/officeDocument/2006/relationships/hyperlink" Target="http://dash.akamaized.net/WAVE/index.html" TargetMode="External"/><Relationship Id="rId133" Type="http://schemas.openxmlformats.org/officeDocument/2006/relationships/image" Target="media/image71.jpeg"/><Relationship Id="rId138" Type="http://schemas.openxmlformats.org/officeDocument/2006/relationships/image" Target="media/image74.jpeg"/><Relationship Id="rId154" Type="http://schemas.openxmlformats.org/officeDocument/2006/relationships/hyperlink" Target="http://dash.akamaized.net/WAVE/3GPP/5GVideo/Anchors/Scenario-3/S3-A01-265/" TargetMode="External"/><Relationship Id="rId159" Type="http://schemas.openxmlformats.org/officeDocument/2006/relationships/hyperlink" Target="http://dash.akamaized.net/WAVE/3GPP/5GVideo/Anchors/Scenario-3/S3-A01-265/S3-A01-265-42.json" TargetMode="External"/><Relationship Id="rId175" Type="http://schemas.openxmlformats.org/officeDocument/2006/relationships/hyperlink" Target="http://dash.akamaized.net/WAVE/3GPP/5GVideo/Tests/VTM/Scenario-3/S3-T01-VTM/S3-T01-VTM-37.json" TargetMode="External"/><Relationship Id="rId170" Type="http://schemas.openxmlformats.org/officeDocument/2006/relationships/hyperlink" Target="http://dash.akamaized.net/WAVE/3GPP/5GVideo/Tests/VTM/Scenario-3/Metrics/S3-T01-VTM.csv"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55.png"/><Relationship Id="rId123" Type="http://schemas.openxmlformats.org/officeDocument/2006/relationships/hyperlink" Target="https://creativecommons.org/licenses/by-sa/4.0/" TargetMode="External"/><Relationship Id="rId128" Type="http://schemas.openxmlformats.org/officeDocument/2006/relationships/hyperlink" Target="https://media.xiph.org/video/av2/y4m/Neon1224_3840x2160_2997fps.y4m" TargetMode="External"/><Relationship Id="rId144" Type="http://schemas.openxmlformats.org/officeDocument/2006/relationships/hyperlink" Target="https://dash-large-files.akamaized.net/WAVE/3GPP/5GVideo/ReferenceSequences/GraphicsMixTransitions-4K-8bit/" TargetMode="External"/><Relationship Id="rId149" Type="http://schemas.openxmlformats.org/officeDocument/2006/relationships/hyperlink" Target="https://dash-large-files.akamaized.net/WAVE/3GPP/5GVideo/Anchors"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49.png"/><Relationship Id="rId160" Type="http://schemas.openxmlformats.org/officeDocument/2006/relationships/hyperlink" Target="http://dash.akamaized.net/WAVE/3GPP/5GVideo/Anchors/Scenario-3/S3-A01-265/S3-A01-265_22.bin" TargetMode="External"/><Relationship Id="rId165" Type="http://schemas.openxmlformats.org/officeDocument/2006/relationships/hyperlink" Target="http://dash.akamaized.net/WAVE/3GPP/5GVideo/Tests/VTM/" TargetMode="External"/><Relationship Id="rId181" Type="http://schemas.openxmlformats.org/officeDocument/2006/relationships/hyperlink" Target="http://dash.akamaized.net/WAVE/3GPP/5GVideo/Tests/VTM/Scenario-3/S3-T01-VTM/S3-T01-VTM_42.bin" TargetMode="External"/><Relationship Id="rId186"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4.jpeg"/><Relationship Id="rId118" Type="http://schemas.openxmlformats.org/officeDocument/2006/relationships/chart" Target="charts/chart4.xml"/><Relationship Id="rId134" Type="http://schemas.openxmlformats.org/officeDocument/2006/relationships/hyperlink" Target="https://dash-large-files.akamaized.net/WAVE/3GPP/5GVideo/ReferenceSequences/MovingText2-FullHD-8bit/" TargetMode="External"/><Relationship Id="rId139" Type="http://schemas.openxmlformats.org/officeDocument/2006/relationships/image" Target="media/image75.jpeg"/><Relationship Id="rId80" Type="http://schemas.openxmlformats.org/officeDocument/2006/relationships/hyperlink" Target="https://media.xiph.org/video/av2/" TargetMode="External"/><Relationship Id="rId85" Type="http://schemas.openxmlformats.org/officeDocument/2006/relationships/hyperlink" Target="https://creativecommons.org/licenses/by-nc-nd/4.0/" TargetMode="External"/><Relationship Id="rId150" Type="http://schemas.openxmlformats.org/officeDocument/2006/relationships/hyperlink" Target="http://dash.akamaized.net/WAVE/3GPP/5GVideo/Anchors/CFG/" TargetMode="External"/><Relationship Id="rId155" Type="http://schemas.openxmlformats.org/officeDocument/2006/relationships/hyperlink" Target="http://dash.akamaized.net/WAVE/3GPP/5GVideo/Anchors/Scenario-3/S3-A01-265/S3-A01-265-22.json" TargetMode="External"/><Relationship Id="rId171" Type="http://schemas.openxmlformats.org/officeDocument/2006/relationships/hyperlink" Target="http://dash.akamaized.net/WAVE/3GPP/5GVideo/Tests/VTM/Scenario-3/S3-T01-VTM/" TargetMode="External"/><Relationship Id="rId176" Type="http://schemas.openxmlformats.org/officeDocument/2006/relationships/hyperlink" Target="http://dash.akamaized.net/WAVE/3GPP/5GVideo/Tests/VTM/Scenario-3/S3-T01-VTM/S3-T01-VTM-42.json"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HM-16.21+SCM-8.8" TargetMode="External"/><Relationship Id="rId38" Type="http://schemas.openxmlformats.org/officeDocument/2006/relationships/hyperlink" Target="http://dash.akamaized.net/WAVE/3GPP/5GVideo/Anchors/Scenario-3/anchors.csv" TargetMode="External"/><Relationship Id="rId59" Type="http://schemas.openxmlformats.org/officeDocument/2006/relationships/image" Target="media/image21.jpeg"/><Relationship Id="rId103" Type="http://schemas.openxmlformats.org/officeDocument/2006/relationships/chart" Target="charts/chart3.xml"/><Relationship Id="rId108" Type="http://schemas.openxmlformats.org/officeDocument/2006/relationships/image" Target="media/image60.jpeg"/><Relationship Id="rId124" Type="http://schemas.openxmlformats.org/officeDocument/2006/relationships/image" Target="media/image68.tif"/><Relationship Id="rId129" Type="http://schemas.openxmlformats.org/officeDocument/2006/relationships/hyperlink" Target="https://creativecommons.org/licenses/by-sa/4.0/" TargetMode="External"/><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image" Target="media/image76.jpeg"/><Relationship Id="rId145" Type="http://schemas.openxmlformats.org/officeDocument/2006/relationships/hyperlink" Target="https://dash-large-files.akamaized.net/WAVE/3GPP/5GVideo/ReferenceSequences/GraphicsMixTransitions-4K-10bit/" TargetMode="External"/><Relationship Id="rId161" Type="http://schemas.openxmlformats.org/officeDocument/2006/relationships/hyperlink" Target="http://dash.akamaized.net/WAVE/3GPP/5GVideo/Anchors/Scenario-3/S3-A01-265/S3-A01-265_27.bin" TargetMode="External"/><Relationship Id="rId166" Type="http://schemas.openxmlformats.org/officeDocument/2006/relationships/hyperlink" Target="http://dash.akamaized.net/WAVE/3GPP/5GVideo/Tests/VTM/CFG/" TargetMode="External"/><Relationship Id="rId182" Type="http://schemas.openxmlformats.org/officeDocument/2006/relationships/hyperlink" Target="http://dash.akamaized.net/WAVE/3GPP/5GVideo/Tests/VTM/Scenario-3/S3-T02-VTM/" TargetMode="Externa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3.png"/><Relationship Id="rId114" Type="http://schemas.openxmlformats.org/officeDocument/2006/relationships/hyperlink" Target="https://creativecommons.org/licenses/by/3.0/" TargetMode="External"/><Relationship Id="rId119" Type="http://schemas.openxmlformats.org/officeDocument/2006/relationships/chart" Target="charts/chart5.xml"/><Relationship Id="rId44" Type="http://schemas.openxmlformats.org/officeDocument/2006/relationships/hyperlink" Target="https://github.com/haudiobe/5G-Video-Content/blob/main/3gpp-bin-schema.json" TargetMode="External"/><Relationship Id="rId60" Type="http://schemas.openxmlformats.org/officeDocument/2006/relationships/image" Target="media/image22.jpeg"/><Relationship Id="rId65" Type="http://schemas.openxmlformats.org/officeDocument/2006/relationships/image" Target="media/image26.png"/><Relationship Id="rId81" Type="http://schemas.openxmlformats.org/officeDocument/2006/relationships/hyperlink" Target="http://creativecommons.org/licenses/by-nc-nd/4.0/" TargetMode="External"/><Relationship Id="rId86" Type="http://schemas.openxmlformats.org/officeDocument/2006/relationships/image" Target="media/image41.png"/><Relationship Id="rId130" Type="http://schemas.openxmlformats.org/officeDocument/2006/relationships/image" Target="media/image70.tif"/><Relationship Id="rId135" Type="http://schemas.openxmlformats.org/officeDocument/2006/relationships/hyperlink" Target="https://dash-large-files.akamaized.net/WAVE/3GPP/5GVideo/ReferenceSequences/MovingText2-FullHD-10bit/" TargetMode="External"/><Relationship Id="rId151" Type="http://schemas.openxmlformats.org/officeDocument/2006/relationships/hyperlink" Target="http://dash.akamaized.net/WAVE/3GPP/5GVideo/Anchors/Scenario-3/" TargetMode="External"/><Relationship Id="rId156" Type="http://schemas.openxmlformats.org/officeDocument/2006/relationships/hyperlink" Target="http://dash.akamaized.net/WAVE/3GPP/5GVideo/Anchors/Scenario-3/S3-A01-265/S3-A01-265-27.json" TargetMode="External"/><Relationship Id="rId177" Type="http://schemas.openxmlformats.org/officeDocument/2006/relationships/hyperlink" Target="http://dash.akamaized.net/WAVE/3GPP/5GVideo/Tests/VTM/Scenario-3/S3-T01-VTM/S3-T01-VTM_22.bin" TargetMode="External"/><Relationship Id="rId172" Type="http://schemas.openxmlformats.org/officeDocument/2006/relationships/hyperlink" Target="http://dash.akamaized.net/WAVE/3GPP/5GVideo/Tests/VTM/Scenario-3/S3-T01-VTM/S3-T01-VTM-22.json"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61.jpeg"/><Relationship Id="rId34" Type="http://schemas.openxmlformats.org/officeDocument/2006/relationships/image" Target="media/image5.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chart" Target="charts/chart2.xml"/><Relationship Id="rId104" Type="http://schemas.openxmlformats.org/officeDocument/2006/relationships/image" Target="media/image56.tiff"/><Relationship Id="rId120" Type="http://schemas.openxmlformats.org/officeDocument/2006/relationships/image" Target="media/image66.jpeg"/><Relationship Id="rId125" Type="http://schemas.openxmlformats.org/officeDocument/2006/relationships/hyperlink" Target="https://media.xiph.org/facebook/raw_1080x1920@30.walking.in.street.y4m" TargetMode="External"/><Relationship Id="rId141" Type="http://schemas.openxmlformats.org/officeDocument/2006/relationships/image" Target="media/image77.jpeg"/><Relationship Id="rId146" Type="http://schemas.openxmlformats.org/officeDocument/2006/relationships/image" Target="media/image78.jpeg"/><Relationship Id="rId167" Type="http://schemas.openxmlformats.org/officeDocument/2006/relationships/hyperlink" Target="http://dash.akamaized.net/WAVE/3GPP/5GVideo/Tests/VTM/Scenario-3/" TargetMode="Externa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chart" Target="charts/chart1.xml"/><Relationship Id="rId162" Type="http://schemas.openxmlformats.org/officeDocument/2006/relationships/hyperlink" Target="http://dash.akamaized.net/WAVE/3GPP/5GVideo/Anchors/Scenario-3/S3-A01-265/S3-A01-265_32.bin" TargetMode="External"/><Relationship Id="rId183" Type="http://schemas.openxmlformats.org/officeDocument/2006/relationships/hyperlink" Target="http://dash.akamaized.net/WAVE/3GPP/5GVideo/Tests/VTM/Scenario-5/"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vcgit.hhi.fraunhofer.de/jvet/VVCSoftware_VTM" TargetMode="External"/><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2.jpeg"/><Relationship Id="rId115" Type="http://schemas.openxmlformats.org/officeDocument/2006/relationships/hyperlink" Target="http://dash.akamaized.net/WAVE/index.html" TargetMode="External"/><Relationship Id="rId131" Type="http://schemas.openxmlformats.org/officeDocument/2006/relationships/hyperlink" Target="https://media.xiph.org/video/av2/y4m/SmoothSkaterP5_3840x2160_30fps.y4m" TargetMode="External"/><Relationship Id="rId136" Type="http://schemas.openxmlformats.org/officeDocument/2006/relationships/image" Target="media/image72.jpeg"/><Relationship Id="rId157" Type="http://schemas.openxmlformats.org/officeDocument/2006/relationships/hyperlink" Target="http://dash.akamaized.net/WAVE/3GPP/5GVideo/Anchors/Scenario-3/S3-A01-265/S3-A01-265-32.json" TargetMode="External"/><Relationship Id="rId178" Type="http://schemas.openxmlformats.org/officeDocument/2006/relationships/hyperlink" Target="http://dash.akamaized.net/WAVE/3GPP/5GVideo/Tests/VTM/Scenario-3/S3-T01-VTM/S3-T01-VTM_27.bin" TargetMode="Externa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5/" TargetMode="External"/><Relationship Id="rId173" Type="http://schemas.openxmlformats.org/officeDocument/2006/relationships/hyperlink" Target="http://dash.akamaized.net/WAVE/3GPP/5GVideo/Tests/VTM/Scenario-3/S3-T01-VTM/S3-T01-VTM-27.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3.png"/><Relationship Id="rId105" Type="http://schemas.openxmlformats.org/officeDocument/2006/relationships/image" Target="media/image57.tif"/><Relationship Id="rId126" Type="http://schemas.openxmlformats.org/officeDocument/2006/relationships/hyperlink" Target="https://creativecommons.org/licenses/by-sa/4.0/" TargetMode="External"/><Relationship Id="rId147" Type="http://schemas.openxmlformats.org/officeDocument/2006/relationships/hyperlink" Target="https://dash-large-files.akamaized.net/WAVE/3GPP/5GVideo/Anchors/CFG/hm-01.cfg" TargetMode="External"/><Relationship Id="rId168" Type="http://schemas.openxmlformats.org/officeDocument/2006/relationships/hyperlink" Target="http://dash.akamaized.net/WAVE/3GPP/5GVideo/Tests/VTM/Scenario-3/tests.csv"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7.tif"/><Relationship Id="rId142" Type="http://schemas.openxmlformats.org/officeDocument/2006/relationships/hyperlink" Target="https://dash-large-files.akamaized.net/WAVE/3GPP/5GVideo/ReferenceSequences/GraphicsMixTransitions-FullHD-8bit/" TargetMode="External"/><Relationship Id="rId163" Type="http://schemas.openxmlformats.org/officeDocument/2006/relationships/hyperlink" Target="http://dash.akamaized.net/WAVE/3GPP/5GVideo/Anchors/Scenario-3/S3-A01-265/S3-A01-265_37.bin" TargetMode="External"/><Relationship Id="rId184"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image" Target="media/image65.jpeg"/><Relationship Id="rId137" Type="http://schemas.openxmlformats.org/officeDocument/2006/relationships/image" Target="media/image73.jpeg"/><Relationship Id="rId158" Type="http://schemas.openxmlformats.org/officeDocument/2006/relationships/hyperlink" Target="http://dash.akamaized.net/WAVE/3GPP/5GVideo/Anchors/Scenario-3/S3-A01-265/S3-A01-265-37.json"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releases/VTM-11.0" TargetMode="External"/><Relationship Id="rId62" Type="http://schemas.openxmlformats.org/officeDocument/2006/relationships/image" Target="media/image23.png"/><Relationship Id="rId83" Type="http://schemas.openxmlformats.org/officeDocument/2006/relationships/hyperlink" Target="https://creativecommons.org/licenses/by-nc-nd/4.0/" TargetMode="External"/><Relationship Id="rId88" Type="http://schemas.openxmlformats.org/officeDocument/2006/relationships/image" Target="media/image43.png"/><Relationship Id="rId111" Type="http://schemas.openxmlformats.org/officeDocument/2006/relationships/image" Target="media/image63.jpeg"/><Relationship Id="rId132" Type="http://schemas.openxmlformats.org/officeDocument/2006/relationships/hyperlink" Target="https://creativecommons.org/licenses/by-sa/4.0/" TargetMode="External"/><Relationship Id="rId153" Type="http://schemas.openxmlformats.org/officeDocument/2006/relationships/hyperlink" Target="http://dash.akamaized.net/WAVE/3GPP/5GVideo/Anchors/Scenario-3/Metrics/" TargetMode="External"/><Relationship Id="rId174" Type="http://schemas.openxmlformats.org/officeDocument/2006/relationships/hyperlink" Target="http://dash.akamaized.net/WAVE/3GPP/5GVideo/Tests/VTM/Scenario-3/S3-T01-VTM/S3-T01-VTM-32.json" TargetMode="External"/><Relationship Id="rId179" Type="http://schemas.openxmlformats.org/officeDocument/2006/relationships/hyperlink" Target="http://dash.akamaized.net/WAVE/3GPP/5GVideo/Tests/VTM/Scenario-3/S3-T01-VTM/S3-T01-VTM_32.bin" TargetMode="External"/><Relationship Id="rId15" Type="http://schemas.openxmlformats.org/officeDocument/2006/relationships/image" Target="media/image2.png"/><Relationship Id="rId36" Type="http://schemas.openxmlformats.org/officeDocument/2006/relationships/image" Target="media/image7.png"/><Relationship Id="rId57" Type="http://schemas.openxmlformats.org/officeDocument/2006/relationships/image" Target="media/image19.png"/><Relationship Id="rId106" Type="http://schemas.openxmlformats.org/officeDocument/2006/relationships/image" Target="media/image58.jpeg"/><Relationship Id="rId127" Type="http://schemas.openxmlformats.org/officeDocument/2006/relationships/image" Target="media/image69.tif"/><Relationship Id="rId10" Type="http://schemas.openxmlformats.org/officeDocument/2006/relationships/settings" Target="settings.xml"/><Relationship Id="rId31" Type="http://schemas.openxmlformats.org/officeDocument/2006/relationships/image" Target="media/image3.png"/><Relationship Id="rId52" Type="http://schemas.openxmlformats.org/officeDocument/2006/relationships/image" Target="media/image16.pn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hyperlink" Target="https://media.xiph.org/video/av2/y4m/Vertical_bees_2997_1080x1920.y4m" TargetMode="External"/><Relationship Id="rId143" Type="http://schemas.openxmlformats.org/officeDocument/2006/relationships/hyperlink" Target="https://dash-large-files.akamaized.net/WAVE/3GPP/5GVideo/ReferenceSequences/GraphicsMixTransitions-FullHD-10bit/" TargetMode="External"/><Relationship Id="rId148" Type="http://schemas.openxmlformats.org/officeDocument/2006/relationships/hyperlink" Target="https://dash-large-files.akamaized.net/WAVE/3GPP/5GVideo/index.html" TargetMode="External"/><Relationship Id="rId164" Type="http://schemas.openxmlformats.org/officeDocument/2006/relationships/hyperlink" Target="http://dash.akamaized.net/WAVE/3GPP/5GVideo/Anchors/Scenario-3/S3-A01-265/S3-A01-265_42.bin" TargetMode="External"/><Relationship Id="rId169" Type="http://schemas.openxmlformats.org/officeDocument/2006/relationships/hyperlink" Target="http://dash.akamaized.net/WAVE/3GPP/5GVideo/Tests/VTM/Scenario-3/Metrics/" TargetMode="External"/><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dash.akamaized.net/WAVE/3GPP/5GVideo/Tests/VTM/Scenario-3/S3-T01-VTM/S3-T01-VTM_37.bi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155</Pages>
  <Words>45762</Words>
  <Characters>260846</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76</cp:revision>
  <cp:lastPrinted>2019-02-25T14:05:00Z</cp:lastPrinted>
  <dcterms:created xsi:type="dcterms:W3CDTF">2021-04-14T01:49:00Z</dcterms:created>
  <dcterms:modified xsi:type="dcterms:W3CDTF">2021-04-14T03:10:00Z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