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86558" w14:textId="6A95A28D" w:rsidR="00A95D90" w:rsidRPr="00576392" w:rsidRDefault="00A95D90" w:rsidP="00A95D90">
      <w:pPr>
        <w:tabs>
          <w:tab w:val="right" w:pos="9355"/>
        </w:tabs>
        <w:spacing w:after="0"/>
        <w:rPr>
          <w:rFonts w:ascii="Arial" w:hAnsi="Arial" w:cs="Arial"/>
          <w:i/>
          <w:lang w:val="en-US"/>
        </w:rPr>
      </w:pPr>
      <w:r>
        <w:rPr>
          <w:rFonts w:ascii="Arial" w:hAnsi="Arial" w:cs="Arial"/>
          <w:lang w:val="en-US"/>
        </w:rPr>
        <w:t>3GPP TSG-SA4 Adhoc EMM-FEC</w:t>
      </w:r>
      <w:r w:rsidRPr="00576392">
        <w:rPr>
          <w:rFonts w:ascii="Arial" w:hAnsi="Arial" w:cs="Arial"/>
          <w:lang w:val="en-US"/>
        </w:rPr>
        <w:tab/>
      </w:r>
      <w:r w:rsidRPr="00576392">
        <w:rPr>
          <w:rFonts w:ascii="Arial" w:hAnsi="Arial" w:cs="Arial"/>
          <w:iCs/>
          <w:lang w:val="en-US"/>
        </w:rPr>
        <w:t>S4-</w:t>
      </w:r>
      <w:r w:rsidR="00CB3C0F">
        <w:rPr>
          <w:rFonts w:ascii="Arial" w:hAnsi="Arial" w:cs="Arial"/>
          <w:iCs/>
          <w:lang w:val="en-US"/>
        </w:rPr>
        <w:t>AHI026</w:t>
      </w:r>
      <w:r w:rsidR="00C25FB6">
        <w:rPr>
          <w:rFonts w:ascii="Arial" w:hAnsi="Arial" w:cs="Arial"/>
          <w:iCs/>
          <w:lang w:val="en-US"/>
        </w:rPr>
        <w:t>8</w:t>
      </w:r>
    </w:p>
    <w:p w14:paraId="67B4E00C" w14:textId="73238FED" w:rsidR="00A95D90" w:rsidRPr="00576392" w:rsidRDefault="00A95D90" w:rsidP="00A95D90">
      <w:pPr>
        <w:tabs>
          <w:tab w:val="right" w:pos="9356"/>
        </w:tabs>
        <w:spacing w:after="0"/>
        <w:rPr>
          <w:rFonts w:ascii="Arial" w:hAnsi="Arial" w:cs="Arial"/>
          <w:lang w:val="en-US"/>
        </w:rPr>
      </w:pPr>
      <w:r>
        <w:rPr>
          <w:rFonts w:ascii="Arial" w:hAnsi="Arial" w:cs="Arial"/>
          <w:lang w:val="en-US"/>
        </w:rPr>
        <w:t>8 March</w:t>
      </w:r>
      <w:r w:rsidRPr="00576392">
        <w:rPr>
          <w:rFonts w:ascii="Arial" w:hAnsi="Arial" w:cs="Arial"/>
          <w:lang w:val="en-US"/>
        </w:rPr>
        <w:t xml:space="preserve"> 201</w:t>
      </w:r>
      <w:r>
        <w:rPr>
          <w:rFonts w:ascii="Arial" w:hAnsi="Arial" w:cs="Arial"/>
          <w:lang w:val="en-US"/>
        </w:rPr>
        <w:t>2</w:t>
      </w:r>
      <w:r>
        <w:rPr>
          <w:rFonts w:ascii="Arial" w:hAnsi="Arial" w:cs="Arial"/>
          <w:lang w:val="en-US"/>
        </w:rPr>
        <w:tab/>
        <w:t>update to S4-AHI02</w:t>
      </w:r>
      <w:r w:rsidR="00C25FB6">
        <w:rPr>
          <w:rFonts w:ascii="Arial" w:hAnsi="Arial" w:cs="Arial"/>
          <w:lang w:val="en-US"/>
        </w:rPr>
        <w:t>63</w:t>
      </w:r>
    </w:p>
    <w:p w14:paraId="3F1BCAE2" w14:textId="21040899" w:rsidR="00544AFB" w:rsidRPr="00576392" w:rsidRDefault="00A95D90" w:rsidP="00A95D90">
      <w:pPr>
        <w:spacing w:after="0"/>
        <w:rPr>
          <w:rFonts w:ascii="Arial" w:hAnsi="Arial" w:cs="Arial"/>
          <w:lang w:val="en-US"/>
        </w:rPr>
      </w:pPr>
      <w:r>
        <w:rPr>
          <w:rFonts w:ascii="Arial" w:hAnsi="Arial" w:cs="Arial"/>
          <w:lang w:val="en-US"/>
        </w:rPr>
        <w:t>Telephone Conference</w:t>
      </w:r>
    </w:p>
    <w:p w14:paraId="2843081C" w14:textId="77777777" w:rsidR="00544AFB" w:rsidRPr="00576392" w:rsidRDefault="00544AFB" w:rsidP="00544AFB">
      <w:pPr>
        <w:spacing w:after="0"/>
        <w:rPr>
          <w:rFonts w:ascii="Arial" w:hAnsi="Arial" w:cs="Arial"/>
          <w:lang w:val="en-US"/>
        </w:rPr>
      </w:pPr>
    </w:p>
    <w:p w14:paraId="2E9AE301" w14:textId="71770D67"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CB3C0F">
        <w:rPr>
          <w:rFonts w:ascii="Arial" w:hAnsi="Arial" w:cs="Arial"/>
          <w:lang w:val="en-US"/>
        </w:rPr>
        <w:t>5</w:t>
      </w:r>
    </w:p>
    <w:p w14:paraId="0703661F"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2871750D" w14:textId="2FB4660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A95D90" w:rsidRPr="00A95D90">
        <w:rPr>
          <w:rFonts w:ascii="Arial" w:hAnsi="Arial" w:cs="Arial"/>
          <w:lang w:val="en-US"/>
        </w:rPr>
        <w:t>Proposed Updates to Evaluation Procedures</w:t>
      </w:r>
    </w:p>
    <w:p w14:paraId="23A439A2"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E43C162" w14:textId="77777777" w:rsidR="008F3A5B" w:rsidRPr="003C6266" w:rsidRDefault="008F3A5B" w:rsidP="008F3A5B">
      <w:pPr>
        <w:pStyle w:val="berschrift1"/>
      </w:pPr>
      <w:r w:rsidRPr="003C6266">
        <w:t>Introduction</w:t>
      </w:r>
    </w:p>
    <w:p w14:paraId="385EBC05" w14:textId="77777777" w:rsidR="00B54834" w:rsidRDefault="005A5E87" w:rsidP="00B65280">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255FE98E" w14:textId="545ACF5F" w:rsidR="0091741B" w:rsidRDefault="00B46171" w:rsidP="00B65280">
      <w:pPr>
        <w:jc w:val="both"/>
        <w:rPr>
          <w:lang w:val="en-US"/>
        </w:rPr>
      </w:pPr>
      <w:r>
        <w:rPr>
          <w:lang w:val="en-US"/>
        </w:rPr>
        <w:t xml:space="preserve">To evaluate the performance of a </w:t>
      </w:r>
      <w:r w:rsidR="00955173">
        <w:rPr>
          <w:lang w:val="en-US"/>
        </w:rPr>
        <w:t>candidate</w:t>
      </w:r>
      <w:r>
        <w:rPr>
          <w:lang w:val="en-US"/>
        </w:rPr>
        <w:t xml:space="preserve"> </w:t>
      </w:r>
      <w:r w:rsidR="005B2603">
        <w:rPr>
          <w:lang w:val="en-US"/>
        </w:rPr>
        <w:t xml:space="preserve">FEC </w:t>
      </w:r>
      <w:r>
        <w:rPr>
          <w:lang w:val="en-US"/>
        </w:rPr>
        <w:t>code for certain environments a code performance evaluatio</w:t>
      </w:r>
      <w:r w:rsidR="0091741B">
        <w:rPr>
          <w:lang w:val="en-US"/>
        </w:rPr>
        <w:t xml:space="preserve">n is proposed as provided in </w:t>
      </w:r>
      <w:r w:rsidR="00CB3C0F">
        <w:rPr>
          <w:lang w:val="en-US"/>
        </w:rPr>
        <w:t>section 3</w:t>
      </w:r>
      <w:r w:rsidR="0091741B">
        <w:rPr>
          <w:lang w:val="en-US"/>
        </w:rPr>
        <w:t xml:space="preserve">. </w:t>
      </w:r>
      <w:r w:rsidR="00C351F4">
        <w:rPr>
          <w:lang w:val="en-US"/>
        </w:rPr>
        <w:t xml:space="preserve">Motivational background is provided in section 2. </w:t>
      </w:r>
      <w:r w:rsidR="0091741B">
        <w:rPr>
          <w:lang w:val="en-US"/>
        </w:rPr>
        <w:t xml:space="preserve">The concrete proposal is </w:t>
      </w:r>
      <w:r w:rsidR="00315C9A">
        <w:rPr>
          <w:lang w:val="en-US"/>
        </w:rPr>
        <w:t xml:space="preserve">provided in section </w:t>
      </w:r>
      <w:r w:rsidR="00CB3C0F">
        <w:rPr>
          <w:lang w:val="en-US"/>
        </w:rPr>
        <w:t>4</w:t>
      </w:r>
      <w:r w:rsidR="0091741B">
        <w:rPr>
          <w:lang w:val="en-US"/>
        </w:rPr>
        <w:t>.</w:t>
      </w:r>
    </w:p>
    <w:p w14:paraId="6B8FA8FA" w14:textId="1F73F075" w:rsidR="006F7DB9" w:rsidRPr="003C6266" w:rsidRDefault="00CB3C0F" w:rsidP="006F7DB9">
      <w:pPr>
        <w:pStyle w:val="berschrift1"/>
      </w:pPr>
      <w:r>
        <w:t>Motivation</w:t>
      </w:r>
    </w:p>
    <w:p w14:paraId="01526819" w14:textId="7DBD4899" w:rsidR="003C6266" w:rsidRPr="003C6266" w:rsidRDefault="004B4D94" w:rsidP="00B65280">
      <w:pPr>
        <w:pStyle w:val="berschrift2"/>
      </w:pPr>
      <w:r>
        <w:t>Use Cases</w:t>
      </w:r>
    </w:p>
    <w:p w14:paraId="51704280" w14:textId="77777777" w:rsidR="00B65280"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w:t>
      </w:r>
    </w:p>
    <w:p w14:paraId="5AB403EA" w14:textId="77777777" w:rsidR="00B65280" w:rsidRDefault="00B65280" w:rsidP="00B05D9A">
      <w:pPr>
        <w:jc w:val="both"/>
        <w:rPr>
          <w:lang w:val="en-US"/>
        </w:rPr>
      </w:pPr>
      <w:r>
        <w:rPr>
          <w:lang w:val="en-US"/>
        </w:rPr>
        <w:t>Use cases requiring different sending strategies are for example</w:t>
      </w:r>
    </w:p>
    <w:p w14:paraId="4706FE06" w14:textId="77777777" w:rsidR="00B65280" w:rsidRDefault="00B65280" w:rsidP="00B65280">
      <w:pPr>
        <w:pStyle w:val="Listenabsatz"/>
        <w:numPr>
          <w:ilvl w:val="0"/>
          <w:numId w:val="44"/>
        </w:numPr>
        <w:jc w:val="both"/>
        <w:rPr>
          <w:lang w:val="en-US"/>
        </w:rPr>
      </w:pPr>
      <w:r>
        <w:rPr>
          <w:lang w:val="en-US"/>
        </w:rPr>
        <w:t>Streaming: In this case the source data is sent and a certain amount of overhead, typically in the range of 5-30% is added to compensate errors observed in the source data.</w:t>
      </w:r>
    </w:p>
    <w:p w14:paraId="724C1A19" w14:textId="77777777" w:rsidR="00B65280" w:rsidRDefault="00B65280" w:rsidP="00B65280">
      <w:pPr>
        <w:pStyle w:val="Listenabsatz"/>
        <w:numPr>
          <w:ilvl w:val="0"/>
          <w:numId w:val="44"/>
        </w:numPr>
        <w:jc w:val="both"/>
        <w:rPr>
          <w:lang w:val="en-US"/>
        </w:rPr>
      </w:pPr>
      <w:r>
        <w:rPr>
          <w:lang w:val="en-US"/>
        </w:rPr>
        <w:t>Scheduled download from single transmitter: In this case the receivers join at the start of the delivery and accumulate the first symbols they have received until decoding is successful. If decoding is not successful with the amount of sent symbols, a repair session may be initiated.</w:t>
      </w:r>
    </w:p>
    <w:p w14:paraId="6C921CD4" w14:textId="48993A6A" w:rsidR="006F7DB9" w:rsidRDefault="006F7DB9" w:rsidP="006F7DB9">
      <w:pPr>
        <w:pStyle w:val="Listenabsatz"/>
        <w:numPr>
          <w:ilvl w:val="0"/>
          <w:numId w:val="44"/>
        </w:numPr>
        <w:jc w:val="both"/>
        <w:rPr>
          <w:lang w:val="en-US"/>
        </w:rPr>
      </w:pPr>
      <w:r>
        <w:rPr>
          <w:lang w:val="en-US"/>
        </w:rPr>
        <w:t>Carousel background download: In this case a download delivery service is offered over longer time, possibly over a long time,</w:t>
      </w:r>
      <w:r w:rsidR="008E0719">
        <w:rPr>
          <w:lang w:val="en-US"/>
        </w:rPr>
        <w:t xml:space="preserve"> at a low transmission rate</w:t>
      </w:r>
      <w:r w:rsidR="005B2603">
        <w:rPr>
          <w:lang w:val="en-US"/>
        </w:rPr>
        <w:t>.</w:t>
      </w:r>
    </w:p>
    <w:p w14:paraId="1C65F7DC" w14:textId="26C37A2B" w:rsidR="00327037" w:rsidRPr="00327037" w:rsidRDefault="00327037" w:rsidP="00B65280">
      <w:pPr>
        <w:pStyle w:val="Listenabsatz"/>
        <w:numPr>
          <w:ilvl w:val="0"/>
          <w:numId w:val="44"/>
        </w:numPr>
        <w:jc w:val="both"/>
        <w:rPr>
          <w:lang w:val="en-US"/>
        </w:rPr>
      </w:pPr>
      <w:r>
        <w:rPr>
          <w:lang w:val="en-US"/>
        </w:rPr>
        <w:t xml:space="preserve">Scheduled download with CDN-based repair: In this case the transmitter delivers only </w:t>
      </w:r>
      <w:r w:rsidR="00753EBF">
        <w:rPr>
          <w:lang w:val="en-US"/>
        </w:rPr>
        <w:t xml:space="preserve">repair symbols on the multicast delivery. If the file cannot be recovered from the multicast delivery, then the associated repair procedures permit to recover the data in a repair session. The receiver requests an arbitrary set of source symbols to recover, for an ideal code typically only the first </w:t>
      </w:r>
      <w:r w:rsidR="00753EBF" w:rsidRPr="00753EBF">
        <w:rPr>
          <w:i/>
          <w:lang w:val="en-US"/>
        </w:rPr>
        <w:t>K</w:t>
      </w:r>
      <w:r w:rsidR="00753EBF">
        <w:rPr>
          <w:lang w:val="en-US"/>
        </w:rPr>
        <w:t>-</w:t>
      </w:r>
      <w:r w:rsidR="00753EBF" w:rsidRPr="00753EBF">
        <w:rPr>
          <w:i/>
          <w:lang w:val="en-US"/>
        </w:rPr>
        <w:t>R</w:t>
      </w:r>
      <w:r w:rsidR="00753EBF">
        <w:rPr>
          <w:lang w:val="en-US"/>
        </w:rPr>
        <w:t xml:space="preserve"> with </w:t>
      </w:r>
      <w:r w:rsidR="00753EBF" w:rsidRPr="00753EBF">
        <w:rPr>
          <w:i/>
          <w:lang w:val="en-US"/>
        </w:rPr>
        <w:t>R</w:t>
      </w:r>
      <w:r w:rsidR="00753EBF">
        <w:rPr>
          <w:lang w:val="en-US"/>
        </w:rPr>
        <w:t xml:space="preserve"> the number of symbols received in the multicast session. The request may even be simplified to request only byte range of the file that is made available on an HTTP-server or an HTTP-cloud. This operation avoids the complex repair architectures, in the latter case only a regular HTTP-server is necessary and a regular CDN-cache download can be offered in parallel on a multicast session with zero cost for the repair procedure and maximum delivery efficiency.</w:t>
      </w:r>
      <w:r w:rsidR="006F7DB9">
        <w:rPr>
          <w:lang w:val="en-US"/>
        </w:rPr>
        <w:t xml:space="preserve"> For more details on this use case refer to </w:t>
      </w:r>
      <w:r w:rsidR="006F7DB9" w:rsidRPr="005837DF">
        <w:rPr>
          <w:lang w:val="en-US"/>
        </w:rPr>
        <w:t>S4-12</w:t>
      </w:r>
      <w:r w:rsidR="005837DF" w:rsidRPr="005837DF">
        <w:rPr>
          <w:lang w:val="en-US"/>
        </w:rPr>
        <w:t>0047</w:t>
      </w:r>
      <w:r w:rsidR="006F7DB9">
        <w:rPr>
          <w:lang w:val="en-US"/>
        </w:rPr>
        <w:t>.</w:t>
      </w:r>
    </w:p>
    <w:p w14:paraId="0EE26653" w14:textId="77777777" w:rsidR="00F01116" w:rsidRDefault="00F01116" w:rsidP="00B05D9A">
      <w:pPr>
        <w:pStyle w:val="Listenabsatz"/>
        <w:numPr>
          <w:ilvl w:val="0"/>
          <w:numId w:val="44"/>
        </w:numPr>
        <w:jc w:val="both"/>
        <w:rPr>
          <w:lang w:val="en-US"/>
        </w:rPr>
      </w:pPr>
      <w:r>
        <w:rPr>
          <w:lang w:val="en-US"/>
        </w:rPr>
        <w:t>other use cases not yet considered</w:t>
      </w:r>
    </w:p>
    <w:p w14:paraId="1F156688" w14:textId="77777777" w:rsidR="006F7DB9" w:rsidRPr="006F7DB9" w:rsidRDefault="00D5557C" w:rsidP="004B4D94">
      <w:pPr>
        <w:pStyle w:val="berschrift2"/>
      </w:pPr>
      <w:r>
        <w:lastRenderedPageBreak/>
        <w:t xml:space="preserve">Typically </w:t>
      </w:r>
      <w:r w:rsidR="006F7DB9">
        <w:t>Observed Loss Characteristics</w:t>
      </w:r>
    </w:p>
    <w:p w14:paraId="130B280E" w14:textId="77777777" w:rsidR="00F53812" w:rsidRDefault="00F53812" w:rsidP="00B05D9A">
      <w:pPr>
        <w:jc w:val="both"/>
        <w:rPr>
          <w:lang w:val="en-US"/>
        </w:rPr>
      </w:pPr>
      <w:r>
        <w:rPr>
          <w:lang w:val="en-US"/>
        </w:rPr>
        <w:t>In addition to the sending and reception strategy, during an active reception also some encoding symbols may be solved. Without completeness, some of the following loss characteristics may occur:</w:t>
      </w:r>
    </w:p>
    <w:p w14:paraId="2E0C60DA" w14:textId="77777777" w:rsidR="00F53812" w:rsidRDefault="00F53812" w:rsidP="00F53812">
      <w:pPr>
        <w:pStyle w:val="Listenabsatz"/>
        <w:numPr>
          <w:ilvl w:val="0"/>
          <w:numId w:val="45"/>
        </w:numPr>
        <w:jc w:val="both"/>
        <w:rPr>
          <w:lang w:val="en-US"/>
        </w:rPr>
      </w:pPr>
      <w:r>
        <w:rPr>
          <w:lang w:val="en-US"/>
        </w:rPr>
        <w:t>statistically independent symbol losses at high speed and line-of-sight reception</w:t>
      </w:r>
    </w:p>
    <w:p w14:paraId="2BEC54C7" w14:textId="77777777" w:rsidR="00F53812" w:rsidRDefault="00F53812" w:rsidP="00F53812">
      <w:pPr>
        <w:pStyle w:val="Listenabsatz"/>
        <w:numPr>
          <w:ilvl w:val="0"/>
          <w:numId w:val="45"/>
        </w:numPr>
        <w:jc w:val="both"/>
        <w:rPr>
          <w:lang w:val="en-US"/>
        </w:rPr>
      </w:pPr>
      <w:r>
        <w:rPr>
          <w:lang w:val="en-US"/>
        </w:rPr>
        <w:t>burst-packet losses because of short-term fading</w:t>
      </w:r>
    </w:p>
    <w:p w14:paraId="247D1802" w14:textId="77777777" w:rsidR="00F53812" w:rsidRDefault="00F53812" w:rsidP="00F53812">
      <w:pPr>
        <w:pStyle w:val="Listenabsatz"/>
        <w:numPr>
          <w:ilvl w:val="0"/>
          <w:numId w:val="45"/>
        </w:numPr>
        <w:jc w:val="both"/>
        <w:rPr>
          <w:lang w:val="en-US"/>
        </w:rPr>
      </w:pPr>
      <w:r>
        <w:rPr>
          <w:lang w:val="en-US"/>
        </w:rPr>
        <w:t>burst-packet losses due to shadowing and obstruction, the latter possibly driving through a tunnel or below a bridge</w:t>
      </w:r>
      <w:r w:rsidR="00F01116">
        <w:rPr>
          <w:lang w:val="en-US"/>
        </w:rPr>
        <w:t>.</w:t>
      </w:r>
    </w:p>
    <w:p w14:paraId="081567EA" w14:textId="091D7256" w:rsidR="00553842" w:rsidRPr="00553842" w:rsidRDefault="00F01116" w:rsidP="00553842">
      <w:pPr>
        <w:pStyle w:val="Listenabsatz"/>
        <w:numPr>
          <w:ilvl w:val="0"/>
          <w:numId w:val="45"/>
        </w:numPr>
        <w:jc w:val="both"/>
        <w:rPr>
          <w:lang w:val="en-US"/>
        </w:rPr>
      </w:pPr>
      <w:r>
        <w:rPr>
          <w:lang w:val="en-US"/>
        </w:rPr>
        <w:t>antenna obstruction when holding the mobile phone, etc.</w:t>
      </w:r>
    </w:p>
    <w:p w14:paraId="7842DB0C" w14:textId="60B50654" w:rsidR="006F7DB9" w:rsidRDefault="00553842" w:rsidP="006F7DB9">
      <w:pPr>
        <w:pStyle w:val="berschrift2"/>
      </w:pPr>
      <w:r>
        <w:t>Code Performance</w:t>
      </w:r>
    </w:p>
    <w:p w14:paraId="37DA4383" w14:textId="23FE07EE" w:rsidR="004B287E" w:rsidRDefault="004B287E" w:rsidP="00B05D9A">
      <w:pPr>
        <w:jc w:val="both"/>
        <w:rPr>
          <w:lang w:val="en-US"/>
        </w:rPr>
      </w:pPr>
      <w:r w:rsidRPr="008E43F2">
        <w:rPr>
          <w:lang w:val="en-US"/>
        </w:rPr>
        <w:t xml:space="preserve">The first two use cases </w:t>
      </w:r>
      <w:r w:rsidR="00CB1F18" w:rsidRPr="008E43F2">
        <w:rPr>
          <w:lang w:val="en-US"/>
        </w:rPr>
        <w:t xml:space="preserve">(streaming and download delivery) </w:t>
      </w:r>
      <w:r w:rsidRPr="008E43F2">
        <w:rPr>
          <w:lang w:val="en-US"/>
        </w:rPr>
        <w:t xml:space="preserve">from above with the first two channel models are considered relevant in the evaluation of the code and they are covered in the </w:t>
      </w:r>
      <w:r w:rsidR="006A3323">
        <w:rPr>
          <w:lang w:val="en-US"/>
        </w:rPr>
        <w:t>permanent document</w:t>
      </w:r>
      <w:r w:rsidRPr="008E43F2">
        <w:rPr>
          <w:lang w:val="en-US"/>
        </w:rPr>
        <w:t xml:space="preserve"> in the primary performance metrics.</w:t>
      </w:r>
      <w:r>
        <w:rPr>
          <w:lang w:val="en-US"/>
        </w:rPr>
        <w:t xml:space="preserve"> </w:t>
      </w:r>
    </w:p>
    <w:p w14:paraId="4B5CBEA6" w14:textId="7161AE6C" w:rsidR="004B287E" w:rsidRDefault="004B287E" w:rsidP="00B05D9A">
      <w:pPr>
        <w:jc w:val="both"/>
        <w:rPr>
          <w:lang w:val="en-US"/>
        </w:rPr>
      </w:pPr>
      <w:r>
        <w:rPr>
          <w:lang w:val="en-US"/>
        </w:rPr>
        <w:t xml:space="preserve">However, for the other use cases and channel models the combination of the sending and reception strategy as well as the different reception conditions results on a significant amount of variations on which data is available at the receiver for the recovery of the source block. Therefore, not only the primary performance metrics </w:t>
      </w:r>
      <w:r w:rsidR="00322E66">
        <w:rPr>
          <w:lang w:val="en-US"/>
        </w:rPr>
        <w:t xml:space="preserve">should </w:t>
      </w:r>
      <w:r>
        <w:rPr>
          <w:lang w:val="en-US"/>
        </w:rPr>
        <w:t xml:space="preserve">to be assessed, but also the flexibility of the code </w:t>
      </w:r>
      <w:r w:rsidR="00322E66">
        <w:rPr>
          <w:lang w:val="en-US"/>
        </w:rPr>
        <w:t xml:space="preserve">for </w:t>
      </w:r>
      <w:r>
        <w:rPr>
          <w:lang w:val="en-US"/>
        </w:rPr>
        <w:t>different use cases</w:t>
      </w:r>
      <w:r w:rsidR="00322E66">
        <w:rPr>
          <w:lang w:val="en-US"/>
        </w:rPr>
        <w:t xml:space="preserve"> as introduced in section 2</w:t>
      </w:r>
      <w:r w:rsidR="001A50B3">
        <w:rPr>
          <w:lang w:val="en-US"/>
        </w:rPr>
        <w:t>.1</w:t>
      </w:r>
      <w:r w:rsidR="00322E66">
        <w:rPr>
          <w:lang w:val="en-US"/>
        </w:rPr>
        <w:t xml:space="preserve"> as well as for loss characteristics in section </w:t>
      </w:r>
      <w:r w:rsidR="001A50B3">
        <w:rPr>
          <w:lang w:val="en-US"/>
        </w:rPr>
        <w:t>2.2</w:t>
      </w:r>
      <w:r>
        <w:rPr>
          <w:lang w:val="en-US"/>
        </w:rPr>
        <w:t>.</w:t>
      </w:r>
    </w:p>
    <w:p w14:paraId="400AB9C6" w14:textId="77777777" w:rsidR="00F01116" w:rsidRDefault="00FA030D" w:rsidP="00B05D9A">
      <w:pPr>
        <w:jc w:val="both"/>
        <w:rPr>
          <w:lang w:val="en-US"/>
        </w:rPr>
      </w:pPr>
      <w:r>
        <w:rPr>
          <w:lang w:val="en-US"/>
        </w:rPr>
        <w:t xml:space="preserve">In </w:t>
      </w:r>
      <w:r w:rsidR="00F01116">
        <w:rPr>
          <w:lang w:val="en-US"/>
        </w:rPr>
        <w:t>any case</w:t>
      </w:r>
      <w:r>
        <w:rPr>
          <w:lang w:val="en-US"/>
        </w:rPr>
        <w:t xml:space="preserve"> </w:t>
      </w:r>
      <w:r w:rsidR="00F01116">
        <w:rPr>
          <w:lang w:val="en-US"/>
        </w:rPr>
        <w:t xml:space="preserve">non-available </w:t>
      </w:r>
      <w:r>
        <w:rPr>
          <w:lang w:val="en-US"/>
        </w:rPr>
        <w:t>source symbols</w:t>
      </w:r>
      <w:r w:rsidR="00F01116">
        <w:rPr>
          <w:lang w:val="en-US"/>
        </w:rPr>
        <w:t xml:space="preserve"> may be reconstructed by</w:t>
      </w:r>
      <w:r>
        <w:rPr>
          <w:lang w:val="en-US"/>
        </w:rPr>
        <w:t xml:space="preserve"> repair symbols. </w:t>
      </w:r>
      <w:r w:rsidRPr="003C6266">
        <w:rPr>
          <w:lang w:val="en-US"/>
        </w:rPr>
        <w:t xml:space="preserve">The </w:t>
      </w:r>
      <w:r>
        <w:rPr>
          <w:lang w:val="en-US"/>
        </w:rPr>
        <w:t xml:space="preserve">total </w:t>
      </w:r>
      <w:r w:rsidRPr="003C6266">
        <w:rPr>
          <w:lang w:val="en-US"/>
        </w:rPr>
        <w:t>number of required symbols</w:t>
      </w:r>
      <w:r>
        <w:rPr>
          <w:lang w:val="en-US"/>
        </w:rPr>
        <w:t xml:space="preserve"> (source or repair)</w:t>
      </w:r>
      <w:r w:rsidRPr="003C6266">
        <w:rPr>
          <w:lang w:val="en-US"/>
        </w:rPr>
        <w:t xml:space="preserve"> are at least </w:t>
      </w:r>
      <w:r w:rsidRPr="003C6266">
        <w:rPr>
          <w:i/>
          <w:lang w:val="en-US"/>
        </w:rPr>
        <w:t>K</w:t>
      </w:r>
      <w:r w:rsidRPr="003C6266">
        <w:rPr>
          <w:lang w:val="en-US"/>
        </w:rPr>
        <w:t xml:space="preserve">, but due to code inefficiency more than </w:t>
      </w:r>
      <w:r w:rsidRPr="003C6266">
        <w:rPr>
          <w:i/>
          <w:lang w:val="en-US"/>
        </w:rPr>
        <w:t>K</w:t>
      </w:r>
      <w:r w:rsidRPr="003C6266">
        <w:rPr>
          <w:lang w:val="en-US"/>
        </w:rPr>
        <w:t xml:space="preserve"> symbols</w:t>
      </w:r>
      <w:r>
        <w:rPr>
          <w:lang w:val="en-US"/>
        </w:rPr>
        <w:t xml:space="preserve">, namely </w:t>
      </w:r>
      <w:r w:rsidRPr="00FA030D">
        <w:rPr>
          <w:i/>
          <w:lang w:val="en-US"/>
        </w:rPr>
        <w:t>K</w:t>
      </w:r>
      <w:r>
        <w:rPr>
          <w:lang w:val="en-US"/>
        </w:rPr>
        <w:t>+</w:t>
      </w:r>
      <w:r w:rsidRPr="00FA030D">
        <w:rPr>
          <w:i/>
          <w:lang w:val="en-US"/>
        </w:rPr>
        <w:t>O</w:t>
      </w:r>
      <w:r>
        <w:rPr>
          <w:lang w:val="en-US"/>
        </w:rPr>
        <w:t xml:space="preserve"> symbols,</w:t>
      </w:r>
      <w:r w:rsidRPr="003C6266">
        <w:rPr>
          <w:lang w:val="en-US"/>
        </w:rPr>
        <w:t xml:space="preserve"> may be required for certain permutations of received encoding symbols.</w:t>
      </w:r>
      <w:r>
        <w:rPr>
          <w:lang w:val="en-US"/>
        </w:rPr>
        <w:t xml:space="preserve"> The value </w:t>
      </w:r>
      <w:r w:rsidRPr="00FA030D">
        <w:rPr>
          <w:i/>
          <w:lang w:val="en-US"/>
        </w:rPr>
        <w:t>O</w:t>
      </w:r>
      <w:r>
        <w:rPr>
          <w:lang w:val="en-US"/>
        </w:rPr>
        <w:t xml:space="preserve"> expresses the code overhead</w:t>
      </w:r>
      <w:r w:rsidR="00F01116">
        <w:rPr>
          <w:lang w:val="en-US"/>
        </w:rPr>
        <w:t xml:space="preserve"> (aka reception overhead)</w:t>
      </w:r>
      <w:r>
        <w:rPr>
          <w:lang w:val="en-US"/>
        </w:rPr>
        <w:t xml:space="preserve"> for this specific experiment. </w:t>
      </w:r>
    </w:p>
    <w:p w14:paraId="3AD2569D" w14:textId="3A886E40" w:rsidR="00C351F4" w:rsidRDefault="00FA030D" w:rsidP="00B05D9A">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Pr{decoding with</w:t>
      </w:r>
      <w:r w:rsidR="00F01116">
        <w:rPr>
          <w:lang w:val="en-US"/>
        </w:rPr>
        <w:t xml:space="preserve"> less than</w:t>
      </w:r>
      <w:r w:rsidR="00B05D9A" w:rsidRPr="003C6266">
        <w:rPr>
          <w:lang w:val="en-US"/>
        </w:rPr>
        <w:t xml:space="preserve"> </w:t>
      </w:r>
      <w:r w:rsidR="00B05D9A" w:rsidRPr="003C6266">
        <w:rPr>
          <w:i/>
          <w:iCs/>
          <w:lang w:val="en-US"/>
        </w:rPr>
        <w:t>O</w:t>
      </w:r>
      <w:r w:rsidR="00B05D9A" w:rsidRPr="003C6266">
        <w:rPr>
          <w:lang w:val="en-US"/>
        </w:rPr>
        <w:t xml:space="preserve"> </w:t>
      </w:r>
      <w:r w:rsidR="00B05D9A">
        <w:rPr>
          <w:lang w:val="en-US"/>
        </w:rPr>
        <w:t>overhead symbols fails} is relevant and may be used to determine the code performance.</w:t>
      </w:r>
    </w:p>
    <w:p w14:paraId="2C43F5A2" w14:textId="549CC8BC" w:rsidR="00553842" w:rsidRPr="00553842" w:rsidRDefault="00553842" w:rsidP="00553842">
      <w:pPr>
        <w:pStyle w:val="berschrift1"/>
      </w:pPr>
      <w:r w:rsidRPr="003C6266">
        <w:t>Code Performance</w:t>
      </w:r>
    </w:p>
    <w:p w14:paraId="055A9239" w14:textId="1DCDC1C5" w:rsidR="00D07324" w:rsidRDefault="00D07324" w:rsidP="00CE2BB4">
      <w:pPr>
        <w:pStyle w:val="berschrift2"/>
      </w:pPr>
      <w:r>
        <w:t>Evaluation Procedure</w:t>
      </w:r>
    </w:p>
    <w:p w14:paraId="256FBBEB" w14:textId="77777777" w:rsidR="001A50B3" w:rsidRDefault="001A50B3" w:rsidP="001A50B3">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 Specifically, t</w:t>
      </w:r>
      <w:r w:rsidRPr="003C6266">
        <w:rPr>
          <w:lang w:val="en-US"/>
        </w:rPr>
        <w:t>he failure probability</w:t>
      </w:r>
      <w:r>
        <w:rPr>
          <w:lang w:val="en-US"/>
        </w:rPr>
        <w:t xml:space="preserve"> distribution</w:t>
      </w:r>
      <w:r w:rsidRPr="003C6266">
        <w:rPr>
          <w:lang w:val="en-US"/>
        </w:rPr>
        <w:t xml:space="preserve"> defined as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sidRPr="003C6266">
        <w:rPr>
          <w:i/>
          <w:iCs/>
          <w:lang w:val="en-US"/>
        </w:rPr>
        <w:t xml:space="preserve">= </w:t>
      </w:r>
      <w:r w:rsidRPr="003C6266">
        <w:rPr>
          <w:lang w:val="en-US"/>
        </w:rPr>
        <w:t>Pr{decoding with</w:t>
      </w:r>
      <w:r>
        <w:rPr>
          <w:lang w:val="en-US"/>
        </w:rPr>
        <w:t xml:space="preserve"> less than</w:t>
      </w:r>
      <w:r w:rsidRPr="003C6266">
        <w:rPr>
          <w:lang w:val="en-US"/>
        </w:rPr>
        <w:t xml:space="preserve"> </w:t>
      </w:r>
      <w:r w:rsidRPr="003C6266">
        <w:rPr>
          <w:i/>
          <w:iCs/>
          <w:lang w:val="en-US"/>
        </w:rPr>
        <w:t>O</w:t>
      </w:r>
      <w:r w:rsidRPr="003C6266">
        <w:rPr>
          <w:lang w:val="en-US"/>
        </w:rPr>
        <w:t xml:space="preserve"> </w:t>
      </w:r>
      <w:r>
        <w:rPr>
          <w:lang w:val="en-US"/>
        </w:rPr>
        <w:t>overhead symbols fails} is relevant and may be used to determine the code performance.</w:t>
      </w:r>
    </w:p>
    <w:p w14:paraId="7EA84316" w14:textId="4A88DE0B" w:rsidR="00512210" w:rsidRDefault="00B05D9A" w:rsidP="001A50B3">
      <w:pPr>
        <w:jc w:val="both"/>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18228D8B" w14:textId="77777777"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009CCC5D" w14:textId="77777777" w:rsidR="00831660" w:rsidRDefault="00831660" w:rsidP="00B05D9A">
      <w:pPr>
        <w:pStyle w:val="Listenabsatz"/>
        <w:numPr>
          <w:ilvl w:val="0"/>
          <w:numId w:val="32"/>
        </w:numPr>
      </w:pPr>
      <w:r>
        <w:t xml:space="preserve">the maximum encoding symbol ID (ESI) </w:t>
      </w:r>
      <w:r w:rsidR="00844209">
        <w:rPr>
          <w:i/>
        </w:rPr>
        <w:t>N</w:t>
      </w:r>
      <w:r w:rsidR="00D81198">
        <w:t xml:space="preserve"> </w:t>
      </w:r>
      <w:r>
        <w:t>for any repair symbol</w:t>
      </w:r>
    </w:p>
    <w:p w14:paraId="1A58CE79" w14:textId="77777777" w:rsidR="00D81198" w:rsidRDefault="00D81198" w:rsidP="00D81198">
      <w:r>
        <w:t xml:space="preserve">Given these numbers the following procedure is proposed to obtain the </w:t>
      </w:r>
      <w:r w:rsidRPr="00D81198">
        <w:rPr>
          <w:i/>
        </w:rPr>
        <w:t>O</w:t>
      </w:r>
      <w:r>
        <w:t xml:space="preserve"> for one experiment:</w:t>
      </w:r>
    </w:p>
    <w:p w14:paraId="5BF5C4C2" w14:textId="77777777" w:rsidR="00D81198" w:rsidRDefault="00D472C0" w:rsidP="00D81198">
      <w:pPr>
        <w:pStyle w:val="Listenabsatz"/>
        <w:numPr>
          <w:ilvl w:val="0"/>
          <w:numId w:val="33"/>
        </w:numPr>
      </w:pPr>
      <w:r>
        <w:t xml:space="preserve">Generate a source block with </w:t>
      </w:r>
      <w:r w:rsidRPr="00D472C0">
        <w:rPr>
          <w:i/>
        </w:rPr>
        <w:t>K</w:t>
      </w:r>
      <w:r>
        <w:t xml:space="preserve"> symbols</w:t>
      </w:r>
    </w:p>
    <w:p w14:paraId="7E8A32C8" w14:textId="77777777" w:rsidR="00853993" w:rsidRDefault="00853993" w:rsidP="00D81198">
      <w:pPr>
        <w:pStyle w:val="Listenabsatz"/>
        <w:numPr>
          <w:ilvl w:val="0"/>
          <w:numId w:val="33"/>
        </w:numPr>
      </w:pPr>
      <w:r>
        <w:t xml:space="preserve">Generate </w:t>
      </w:r>
      <w:r w:rsidR="00844209">
        <w:rPr>
          <w:i/>
        </w:rPr>
        <w:t>N</w:t>
      </w:r>
      <w:r>
        <w:rPr>
          <w:i/>
        </w:rPr>
        <w:t>-K</w:t>
      </w:r>
      <w:r>
        <w:t xml:space="preserve"> repair symbols with ESI=</w:t>
      </w:r>
      <w:r w:rsidRPr="00853993">
        <w:rPr>
          <w:i/>
        </w:rPr>
        <w:t>K</w:t>
      </w:r>
      <w:r>
        <w:t xml:space="preserve">+1, ..., </w:t>
      </w:r>
      <w:r w:rsidR="00844209">
        <w:rPr>
          <w:i/>
        </w:rPr>
        <w:t>N</w:t>
      </w:r>
    </w:p>
    <w:p w14:paraId="16CB252F" w14:textId="77777777" w:rsidR="00D472C0" w:rsidRPr="00D472C0" w:rsidRDefault="00D472C0" w:rsidP="00D81198">
      <w:pPr>
        <w:pStyle w:val="Listenabsatz"/>
        <w:numPr>
          <w:ilvl w:val="0"/>
          <w:numId w:val="33"/>
        </w:numPr>
      </w:pPr>
      <w:r>
        <w:t xml:space="preserve">Randomly </w:t>
      </w:r>
      <w:r w:rsidR="00853993">
        <w:t>pick</w:t>
      </w:r>
      <w:r>
        <w:t xml:space="preserve"> </w:t>
      </w:r>
      <w:r w:rsidR="00853993">
        <w:rPr>
          <w:i/>
        </w:rPr>
        <w:t>K</w:t>
      </w:r>
      <w:r>
        <w:t xml:space="preserve"> of the </w:t>
      </w:r>
      <w:r w:rsidR="00844209">
        <w:rPr>
          <w:i/>
        </w:rPr>
        <w:t>N</w:t>
      </w:r>
      <w:r>
        <w:t xml:space="preserve"> symbols</w:t>
      </w:r>
    </w:p>
    <w:p w14:paraId="0A5E3FBD" w14:textId="77777777" w:rsidR="00D472C0" w:rsidRDefault="00D472C0" w:rsidP="00D81198">
      <w:pPr>
        <w:pStyle w:val="Listenabsatz"/>
        <w:numPr>
          <w:ilvl w:val="0"/>
          <w:numId w:val="33"/>
        </w:numPr>
      </w:pPr>
      <w:r>
        <w:t xml:space="preserve">Set </w:t>
      </w:r>
      <w:r w:rsidRPr="00D472C0">
        <w:rPr>
          <w:i/>
        </w:rPr>
        <w:t>O</w:t>
      </w:r>
      <w:r>
        <w:t xml:space="preserve"> to 0</w:t>
      </w:r>
    </w:p>
    <w:p w14:paraId="5CBFE9F5" w14:textId="77777777" w:rsidR="00D472C0" w:rsidRDefault="00D472C0" w:rsidP="00D81198">
      <w:pPr>
        <w:pStyle w:val="Listenabsatz"/>
        <w:numPr>
          <w:ilvl w:val="0"/>
          <w:numId w:val="33"/>
        </w:numPr>
      </w:pPr>
      <w:r>
        <w:t xml:space="preserve">Attempt decoding using the </w:t>
      </w:r>
      <w:r w:rsidRPr="00D472C0">
        <w:rPr>
          <w:i/>
        </w:rPr>
        <w:t>K</w:t>
      </w:r>
      <w:r w:rsidR="00853993">
        <w:t>+</w:t>
      </w:r>
      <w:r w:rsidR="00853993" w:rsidRPr="00853993">
        <w:rPr>
          <w:i/>
        </w:rPr>
        <w:t>O</w:t>
      </w:r>
      <w:r w:rsidR="00853993">
        <w:t xml:space="preserve"> encoding symbols</w:t>
      </w:r>
    </w:p>
    <w:p w14:paraId="497F53F7" w14:textId="77777777" w:rsidR="00D472C0" w:rsidRDefault="00D472C0" w:rsidP="00D81198">
      <w:pPr>
        <w:pStyle w:val="Listenabsatz"/>
        <w:numPr>
          <w:ilvl w:val="0"/>
          <w:numId w:val="33"/>
        </w:numPr>
      </w:pPr>
      <w:r>
        <w:t>If decoding is not successful then</w:t>
      </w:r>
    </w:p>
    <w:p w14:paraId="34C4FD27" w14:textId="77777777" w:rsidR="00D472C0" w:rsidRPr="00D472C0" w:rsidRDefault="00853993" w:rsidP="00D472C0">
      <w:pPr>
        <w:pStyle w:val="Listenabsatz"/>
        <w:numPr>
          <w:ilvl w:val="1"/>
          <w:numId w:val="33"/>
        </w:numPr>
      </w:pPr>
      <w:r>
        <w:t>pick</w:t>
      </w:r>
      <w:r w:rsidR="00D472C0">
        <w:t xml:space="preserve"> one additional </w:t>
      </w:r>
      <w:r>
        <w:t>not yet included encoding</w:t>
      </w:r>
      <w:r w:rsidR="00D472C0">
        <w:t xml:space="preserve"> symbol randomly chosen </w:t>
      </w:r>
      <w:r>
        <w:t xml:space="preserve">from the </w:t>
      </w:r>
      <w:r w:rsidR="00844209">
        <w:rPr>
          <w:i/>
        </w:rPr>
        <w:t>N</w:t>
      </w:r>
      <w:r>
        <w:t xml:space="preserve"> symbols</w:t>
      </w:r>
      <w:r w:rsidR="00844209">
        <w:t>.</w:t>
      </w:r>
    </w:p>
    <w:p w14:paraId="04309385" w14:textId="77777777"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5697FA54" w14:textId="77777777" w:rsidR="00D472C0" w:rsidRDefault="00D472C0" w:rsidP="00D472C0">
      <w:pPr>
        <w:pStyle w:val="Listenabsatz"/>
        <w:numPr>
          <w:ilvl w:val="1"/>
          <w:numId w:val="33"/>
        </w:numPr>
      </w:pPr>
      <w:r>
        <w:t>goto 5</w:t>
      </w:r>
    </w:p>
    <w:p w14:paraId="1F6B5E61" w14:textId="7777777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75107E5C" w14:textId="77777777" w:rsidR="00101E29" w:rsidRDefault="00D472C0" w:rsidP="00D472C0">
      <w:r>
        <w:t xml:space="preserve">To obtain the distribution for the necessary overhead </w:t>
      </w:r>
      <w:r w:rsidRPr="00D472C0">
        <w:rPr>
          <w:i/>
        </w:rPr>
        <w:t>O</w:t>
      </w:r>
      <w:r>
        <w:t xml:space="preserve"> at least 10,000 of the above experiments shall be carried out.</w:t>
      </w:r>
    </w:p>
    <w:p w14:paraId="059ACB4A" w14:textId="77777777" w:rsidR="003C6266" w:rsidRDefault="003C6266" w:rsidP="00101E29">
      <w:pPr>
        <w:pStyle w:val="berschrift2"/>
      </w:pPr>
      <w:r>
        <w:t>Test Cases</w:t>
      </w:r>
    </w:p>
    <w:p w14:paraId="1E759BDE" w14:textId="77777777" w:rsidR="00D472C0" w:rsidRPr="00D472C0" w:rsidRDefault="00D472C0" w:rsidP="00D472C0">
      <w:r>
        <w:t xml:space="preserve">The following test cases </w:t>
      </w:r>
      <w:r w:rsidR="004679FF">
        <w:t>are determined for the purpose of evaluating the code performance.</w:t>
      </w:r>
      <w:r>
        <w:t xml:space="preserve"> </w:t>
      </w:r>
    </w:p>
    <w:p w14:paraId="20E96027" w14:textId="109A200D"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7945FD">
        <w:rPr>
          <w:noProof/>
        </w:rPr>
        <w:t>1</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816"/>
      </w:tblGrid>
      <w:tr w:rsidR="00844209" w14:paraId="743E3D37" w14:textId="77777777" w:rsidTr="00D81198">
        <w:trPr>
          <w:jc w:val="center"/>
        </w:trPr>
        <w:tc>
          <w:tcPr>
            <w:tcW w:w="0" w:type="auto"/>
          </w:tcPr>
          <w:p w14:paraId="341A7D1A" w14:textId="77777777" w:rsidR="00844209" w:rsidRDefault="00844209" w:rsidP="00001943">
            <w:pPr>
              <w:spacing w:after="0"/>
            </w:pPr>
            <w:r>
              <w:t>Number</w:t>
            </w:r>
          </w:p>
        </w:tc>
        <w:tc>
          <w:tcPr>
            <w:tcW w:w="0" w:type="auto"/>
          </w:tcPr>
          <w:p w14:paraId="773E2C7A" w14:textId="77777777" w:rsidR="00844209" w:rsidRPr="00EE2B18" w:rsidRDefault="00844209" w:rsidP="00001943">
            <w:pPr>
              <w:spacing w:after="0"/>
              <w:rPr>
                <w:i/>
              </w:rPr>
            </w:pPr>
            <w:r w:rsidRPr="00EE2B18">
              <w:rPr>
                <w:i/>
              </w:rPr>
              <w:t>K</w:t>
            </w:r>
          </w:p>
        </w:tc>
        <w:tc>
          <w:tcPr>
            <w:tcW w:w="0" w:type="auto"/>
          </w:tcPr>
          <w:p w14:paraId="273D42F3" w14:textId="77777777" w:rsidR="00844209" w:rsidRPr="00D81198" w:rsidRDefault="00844209" w:rsidP="00001943">
            <w:pPr>
              <w:spacing w:after="0"/>
              <w:rPr>
                <w:i/>
              </w:rPr>
            </w:pPr>
            <w:r>
              <w:rPr>
                <w:i/>
              </w:rPr>
              <w:t>N</w:t>
            </w:r>
            <w:r w:rsidRPr="00D81198">
              <w:rPr>
                <w:i/>
              </w:rPr>
              <w:t xml:space="preserve"> </w:t>
            </w:r>
          </w:p>
        </w:tc>
      </w:tr>
      <w:tr w:rsidR="00844209" w14:paraId="41E5D28B" w14:textId="77777777" w:rsidTr="00D81198">
        <w:trPr>
          <w:jc w:val="center"/>
        </w:trPr>
        <w:tc>
          <w:tcPr>
            <w:tcW w:w="0" w:type="auto"/>
          </w:tcPr>
          <w:p w14:paraId="12BF5820" w14:textId="77777777" w:rsidR="00844209" w:rsidRDefault="00844209" w:rsidP="00001943">
            <w:pPr>
              <w:spacing w:after="0"/>
            </w:pPr>
            <w:r>
              <w:t>CP1</w:t>
            </w:r>
          </w:p>
        </w:tc>
        <w:tc>
          <w:tcPr>
            <w:tcW w:w="0" w:type="auto"/>
          </w:tcPr>
          <w:p w14:paraId="51A481E4" w14:textId="77777777" w:rsidR="00844209" w:rsidRDefault="00844209" w:rsidP="00001943">
            <w:pPr>
              <w:spacing w:after="0"/>
            </w:pPr>
            <w:r>
              <w:t>32</w:t>
            </w:r>
          </w:p>
        </w:tc>
        <w:tc>
          <w:tcPr>
            <w:tcW w:w="0" w:type="auto"/>
          </w:tcPr>
          <w:p w14:paraId="2F17DF7F" w14:textId="77777777" w:rsidR="00844209" w:rsidRDefault="00844209" w:rsidP="00001943">
            <w:pPr>
              <w:spacing w:after="0"/>
            </w:pPr>
            <w:r>
              <w:t>34</w:t>
            </w:r>
          </w:p>
        </w:tc>
      </w:tr>
      <w:tr w:rsidR="00844209" w14:paraId="19D5E007" w14:textId="77777777" w:rsidTr="00844209">
        <w:trPr>
          <w:jc w:val="center"/>
        </w:trPr>
        <w:tc>
          <w:tcPr>
            <w:tcW w:w="0" w:type="auto"/>
          </w:tcPr>
          <w:p w14:paraId="28CAFC4F" w14:textId="77777777" w:rsidR="00844209" w:rsidRDefault="00094DDE" w:rsidP="00844209">
            <w:pPr>
              <w:spacing w:after="0"/>
            </w:pPr>
            <w:r>
              <w:t>CP2</w:t>
            </w:r>
          </w:p>
        </w:tc>
        <w:tc>
          <w:tcPr>
            <w:tcW w:w="0" w:type="auto"/>
          </w:tcPr>
          <w:p w14:paraId="0E3E2610" w14:textId="77777777" w:rsidR="00844209" w:rsidRDefault="00844209" w:rsidP="00844209">
            <w:pPr>
              <w:spacing w:after="0"/>
            </w:pPr>
            <w:r>
              <w:t>32</w:t>
            </w:r>
          </w:p>
        </w:tc>
        <w:tc>
          <w:tcPr>
            <w:tcW w:w="0" w:type="auto"/>
          </w:tcPr>
          <w:p w14:paraId="0146F29B" w14:textId="77777777" w:rsidR="00844209" w:rsidRDefault="00094DDE" w:rsidP="00844209">
            <w:pPr>
              <w:spacing w:after="0"/>
            </w:pPr>
            <w:r>
              <w:t>38</w:t>
            </w:r>
          </w:p>
        </w:tc>
      </w:tr>
      <w:tr w:rsidR="00844209" w14:paraId="6FB1D189" w14:textId="77777777" w:rsidTr="00844209">
        <w:trPr>
          <w:jc w:val="center"/>
        </w:trPr>
        <w:tc>
          <w:tcPr>
            <w:tcW w:w="0" w:type="auto"/>
          </w:tcPr>
          <w:p w14:paraId="3D003D78" w14:textId="77777777" w:rsidR="00844209" w:rsidRDefault="00094DDE" w:rsidP="00844209">
            <w:pPr>
              <w:spacing w:after="0"/>
            </w:pPr>
            <w:r>
              <w:t>CP3</w:t>
            </w:r>
          </w:p>
        </w:tc>
        <w:tc>
          <w:tcPr>
            <w:tcW w:w="0" w:type="auto"/>
          </w:tcPr>
          <w:p w14:paraId="4D42EA2A" w14:textId="77777777" w:rsidR="00844209" w:rsidRDefault="00844209" w:rsidP="00844209">
            <w:pPr>
              <w:spacing w:after="0"/>
            </w:pPr>
            <w:r>
              <w:t>32</w:t>
            </w:r>
          </w:p>
        </w:tc>
        <w:tc>
          <w:tcPr>
            <w:tcW w:w="0" w:type="auto"/>
          </w:tcPr>
          <w:p w14:paraId="1B1E2D05" w14:textId="040E24BC" w:rsidR="00844209" w:rsidRDefault="00C37D70" w:rsidP="00844209">
            <w:pPr>
              <w:spacing w:after="0"/>
            </w:pPr>
            <w:r>
              <w:t>128</w:t>
            </w:r>
          </w:p>
        </w:tc>
      </w:tr>
      <w:tr w:rsidR="00844209" w14:paraId="608928C2" w14:textId="77777777" w:rsidTr="00D81198">
        <w:trPr>
          <w:jc w:val="center"/>
        </w:trPr>
        <w:tc>
          <w:tcPr>
            <w:tcW w:w="0" w:type="auto"/>
          </w:tcPr>
          <w:p w14:paraId="13C061DE" w14:textId="77777777" w:rsidR="00844209" w:rsidRDefault="00844209" w:rsidP="00001943">
            <w:pPr>
              <w:spacing w:after="0"/>
            </w:pPr>
            <w:r>
              <w:t>CP4</w:t>
            </w:r>
          </w:p>
        </w:tc>
        <w:tc>
          <w:tcPr>
            <w:tcW w:w="0" w:type="auto"/>
          </w:tcPr>
          <w:p w14:paraId="5677471B" w14:textId="77777777" w:rsidR="00844209" w:rsidRDefault="00844209" w:rsidP="00001943">
            <w:pPr>
              <w:spacing w:after="0"/>
            </w:pPr>
            <w:r>
              <w:t>256</w:t>
            </w:r>
          </w:p>
        </w:tc>
        <w:tc>
          <w:tcPr>
            <w:tcW w:w="0" w:type="auto"/>
          </w:tcPr>
          <w:p w14:paraId="38EFBF42" w14:textId="77777777" w:rsidR="00844209" w:rsidRDefault="00844209" w:rsidP="00001943">
            <w:pPr>
              <w:spacing w:after="0"/>
            </w:pPr>
            <w:r>
              <w:t>269</w:t>
            </w:r>
          </w:p>
        </w:tc>
      </w:tr>
      <w:tr w:rsidR="00844209" w14:paraId="75B55D70" w14:textId="77777777" w:rsidTr="00D81198">
        <w:trPr>
          <w:jc w:val="center"/>
        </w:trPr>
        <w:tc>
          <w:tcPr>
            <w:tcW w:w="0" w:type="auto"/>
          </w:tcPr>
          <w:p w14:paraId="08ED75E5" w14:textId="77777777" w:rsidR="00844209" w:rsidRDefault="00844209" w:rsidP="00001943">
            <w:pPr>
              <w:spacing w:after="0"/>
            </w:pPr>
            <w:r>
              <w:t>CP5</w:t>
            </w:r>
          </w:p>
        </w:tc>
        <w:tc>
          <w:tcPr>
            <w:tcW w:w="0" w:type="auto"/>
          </w:tcPr>
          <w:p w14:paraId="18D07662" w14:textId="77777777" w:rsidR="00844209" w:rsidRDefault="00844209" w:rsidP="00001943">
            <w:pPr>
              <w:spacing w:after="0"/>
            </w:pPr>
            <w:r>
              <w:t>256</w:t>
            </w:r>
          </w:p>
        </w:tc>
        <w:tc>
          <w:tcPr>
            <w:tcW w:w="0" w:type="auto"/>
          </w:tcPr>
          <w:p w14:paraId="105A5D2E" w14:textId="77777777" w:rsidR="00844209" w:rsidRDefault="00094DDE" w:rsidP="00001943">
            <w:pPr>
              <w:spacing w:after="0"/>
            </w:pPr>
            <w:r>
              <w:t>307</w:t>
            </w:r>
          </w:p>
        </w:tc>
      </w:tr>
      <w:tr w:rsidR="00844209" w14:paraId="2618E670" w14:textId="77777777" w:rsidTr="00D81198">
        <w:trPr>
          <w:jc w:val="center"/>
        </w:trPr>
        <w:tc>
          <w:tcPr>
            <w:tcW w:w="0" w:type="auto"/>
          </w:tcPr>
          <w:p w14:paraId="49CE8693" w14:textId="77777777" w:rsidR="00844209" w:rsidRDefault="00844209" w:rsidP="00001943">
            <w:pPr>
              <w:spacing w:after="0"/>
            </w:pPr>
            <w:r>
              <w:t>CP6</w:t>
            </w:r>
          </w:p>
        </w:tc>
        <w:tc>
          <w:tcPr>
            <w:tcW w:w="0" w:type="auto"/>
          </w:tcPr>
          <w:p w14:paraId="130D9D08" w14:textId="77777777" w:rsidR="00844209" w:rsidRDefault="00844209" w:rsidP="00001943">
            <w:pPr>
              <w:spacing w:after="0"/>
            </w:pPr>
            <w:r>
              <w:t>256</w:t>
            </w:r>
          </w:p>
        </w:tc>
        <w:tc>
          <w:tcPr>
            <w:tcW w:w="0" w:type="auto"/>
          </w:tcPr>
          <w:p w14:paraId="0C4DF767" w14:textId="221122BB" w:rsidR="00844209" w:rsidRDefault="00C37D70" w:rsidP="00001943">
            <w:pPr>
              <w:spacing w:after="0"/>
            </w:pPr>
            <w:r>
              <w:t>1024</w:t>
            </w:r>
          </w:p>
        </w:tc>
      </w:tr>
      <w:tr w:rsidR="00844209" w14:paraId="56A881B8" w14:textId="77777777" w:rsidTr="00D81198">
        <w:trPr>
          <w:jc w:val="center"/>
        </w:trPr>
        <w:tc>
          <w:tcPr>
            <w:tcW w:w="0" w:type="auto"/>
          </w:tcPr>
          <w:p w14:paraId="244D1D1F" w14:textId="77777777" w:rsidR="00844209" w:rsidRDefault="00844209" w:rsidP="00001943">
            <w:pPr>
              <w:spacing w:after="0"/>
            </w:pPr>
            <w:r>
              <w:t>CP7</w:t>
            </w:r>
          </w:p>
        </w:tc>
        <w:tc>
          <w:tcPr>
            <w:tcW w:w="0" w:type="auto"/>
          </w:tcPr>
          <w:p w14:paraId="3D62FE36" w14:textId="77777777" w:rsidR="00844209" w:rsidRDefault="00844209" w:rsidP="00001943">
            <w:pPr>
              <w:spacing w:after="0"/>
            </w:pPr>
            <w:r>
              <w:t>1024</w:t>
            </w:r>
          </w:p>
        </w:tc>
        <w:tc>
          <w:tcPr>
            <w:tcW w:w="0" w:type="auto"/>
          </w:tcPr>
          <w:p w14:paraId="19BF3031" w14:textId="77777777" w:rsidR="00844209" w:rsidRDefault="005A0A1E" w:rsidP="00001943">
            <w:pPr>
              <w:spacing w:after="0"/>
            </w:pPr>
            <w:r>
              <w:t>1075</w:t>
            </w:r>
          </w:p>
        </w:tc>
      </w:tr>
      <w:tr w:rsidR="00844209" w14:paraId="17E2DE66" w14:textId="77777777" w:rsidTr="00D81198">
        <w:trPr>
          <w:jc w:val="center"/>
        </w:trPr>
        <w:tc>
          <w:tcPr>
            <w:tcW w:w="0" w:type="auto"/>
          </w:tcPr>
          <w:p w14:paraId="19855958" w14:textId="77777777" w:rsidR="00844209" w:rsidRDefault="00844209" w:rsidP="00001943">
            <w:pPr>
              <w:spacing w:after="0"/>
            </w:pPr>
            <w:r>
              <w:t>CP8</w:t>
            </w:r>
          </w:p>
        </w:tc>
        <w:tc>
          <w:tcPr>
            <w:tcW w:w="0" w:type="auto"/>
          </w:tcPr>
          <w:p w14:paraId="2BC15538" w14:textId="77777777" w:rsidR="00844209" w:rsidRDefault="00844209" w:rsidP="00001943">
            <w:pPr>
              <w:spacing w:after="0"/>
            </w:pPr>
            <w:r>
              <w:t>1024</w:t>
            </w:r>
          </w:p>
        </w:tc>
        <w:tc>
          <w:tcPr>
            <w:tcW w:w="0" w:type="auto"/>
          </w:tcPr>
          <w:p w14:paraId="32EF0D6D" w14:textId="77777777" w:rsidR="00844209" w:rsidRDefault="005A0A1E" w:rsidP="00001943">
            <w:pPr>
              <w:spacing w:after="0"/>
            </w:pPr>
            <w:r>
              <w:t>1229</w:t>
            </w:r>
          </w:p>
        </w:tc>
      </w:tr>
      <w:tr w:rsidR="00844209" w14:paraId="39EB46A3" w14:textId="77777777" w:rsidTr="00D81198">
        <w:trPr>
          <w:jc w:val="center"/>
        </w:trPr>
        <w:tc>
          <w:tcPr>
            <w:tcW w:w="0" w:type="auto"/>
          </w:tcPr>
          <w:p w14:paraId="757AB3B0" w14:textId="77777777" w:rsidR="00844209" w:rsidRDefault="00844209" w:rsidP="00001943">
            <w:pPr>
              <w:spacing w:after="0"/>
            </w:pPr>
            <w:r>
              <w:t>CP9</w:t>
            </w:r>
          </w:p>
        </w:tc>
        <w:tc>
          <w:tcPr>
            <w:tcW w:w="0" w:type="auto"/>
          </w:tcPr>
          <w:p w14:paraId="7F4C4F75" w14:textId="77777777" w:rsidR="00844209" w:rsidRDefault="00844209" w:rsidP="00001943">
            <w:pPr>
              <w:spacing w:after="0"/>
            </w:pPr>
            <w:r>
              <w:t>1024</w:t>
            </w:r>
          </w:p>
        </w:tc>
        <w:tc>
          <w:tcPr>
            <w:tcW w:w="0" w:type="auto"/>
          </w:tcPr>
          <w:p w14:paraId="2D914AB1" w14:textId="64C9F419" w:rsidR="00844209" w:rsidRDefault="00C37D70" w:rsidP="00001943">
            <w:pPr>
              <w:spacing w:after="0"/>
            </w:pPr>
            <w:r>
              <w:t>3072</w:t>
            </w:r>
          </w:p>
        </w:tc>
      </w:tr>
      <w:tr w:rsidR="00844209" w14:paraId="5534443A" w14:textId="77777777" w:rsidTr="00D81198">
        <w:trPr>
          <w:jc w:val="center"/>
        </w:trPr>
        <w:tc>
          <w:tcPr>
            <w:tcW w:w="0" w:type="auto"/>
          </w:tcPr>
          <w:p w14:paraId="1201A8FE" w14:textId="77777777" w:rsidR="00844209" w:rsidRDefault="00844209" w:rsidP="00001943">
            <w:pPr>
              <w:spacing w:after="0"/>
            </w:pPr>
            <w:r>
              <w:t>CP10</w:t>
            </w:r>
          </w:p>
        </w:tc>
        <w:tc>
          <w:tcPr>
            <w:tcW w:w="0" w:type="auto"/>
          </w:tcPr>
          <w:p w14:paraId="64BCE094" w14:textId="77777777" w:rsidR="00844209" w:rsidRDefault="00844209" w:rsidP="00001943">
            <w:pPr>
              <w:spacing w:after="0"/>
            </w:pPr>
            <w:r>
              <w:t>8192</w:t>
            </w:r>
          </w:p>
        </w:tc>
        <w:tc>
          <w:tcPr>
            <w:tcW w:w="0" w:type="auto"/>
          </w:tcPr>
          <w:p w14:paraId="3D007278" w14:textId="77777777" w:rsidR="00844209" w:rsidRDefault="005A0A1E" w:rsidP="00001943">
            <w:pPr>
              <w:spacing w:after="0"/>
            </w:pPr>
            <w:r>
              <w:t>8601</w:t>
            </w:r>
          </w:p>
        </w:tc>
      </w:tr>
      <w:tr w:rsidR="00844209" w14:paraId="6B1798EF" w14:textId="77777777" w:rsidTr="00D81198">
        <w:trPr>
          <w:jc w:val="center"/>
        </w:trPr>
        <w:tc>
          <w:tcPr>
            <w:tcW w:w="0" w:type="auto"/>
          </w:tcPr>
          <w:p w14:paraId="512A4EB8" w14:textId="77777777" w:rsidR="00844209" w:rsidRDefault="00844209" w:rsidP="00001943">
            <w:pPr>
              <w:spacing w:after="0"/>
            </w:pPr>
            <w:r>
              <w:t>CP11</w:t>
            </w:r>
          </w:p>
        </w:tc>
        <w:tc>
          <w:tcPr>
            <w:tcW w:w="0" w:type="auto"/>
          </w:tcPr>
          <w:p w14:paraId="5F1AC707" w14:textId="77777777" w:rsidR="00844209" w:rsidRDefault="00844209" w:rsidP="00001943">
            <w:pPr>
              <w:spacing w:after="0"/>
            </w:pPr>
            <w:r>
              <w:t>8192</w:t>
            </w:r>
          </w:p>
        </w:tc>
        <w:tc>
          <w:tcPr>
            <w:tcW w:w="0" w:type="auto"/>
          </w:tcPr>
          <w:p w14:paraId="21523DBF" w14:textId="77777777" w:rsidR="00844209" w:rsidRDefault="005A0A1E" w:rsidP="00001943">
            <w:pPr>
              <w:spacing w:after="0"/>
            </w:pPr>
            <w:r>
              <w:t>9830</w:t>
            </w:r>
          </w:p>
        </w:tc>
      </w:tr>
      <w:tr w:rsidR="00844209" w14:paraId="0BC9AF15" w14:textId="77777777" w:rsidTr="00D81198">
        <w:trPr>
          <w:jc w:val="center"/>
        </w:trPr>
        <w:tc>
          <w:tcPr>
            <w:tcW w:w="0" w:type="auto"/>
          </w:tcPr>
          <w:p w14:paraId="0352ECC8" w14:textId="77777777" w:rsidR="00844209" w:rsidRDefault="00844209" w:rsidP="00001943">
            <w:pPr>
              <w:spacing w:after="0"/>
            </w:pPr>
            <w:r>
              <w:t>CP12</w:t>
            </w:r>
          </w:p>
        </w:tc>
        <w:tc>
          <w:tcPr>
            <w:tcW w:w="0" w:type="auto"/>
          </w:tcPr>
          <w:p w14:paraId="1F52741F" w14:textId="77777777" w:rsidR="00844209" w:rsidRDefault="00844209" w:rsidP="00001943">
            <w:pPr>
              <w:spacing w:after="0"/>
            </w:pPr>
            <w:r>
              <w:t>8192</w:t>
            </w:r>
          </w:p>
        </w:tc>
        <w:tc>
          <w:tcPr>
            <w:tcW w:w="0" w:type="auto"/>
          </w:tcPr>
          <w:p w14:paraId="393D9D56" w14:textId="77777777" w:rsidR="00844209" w:rsidRDefault="00844209" w:rsidP="00001943">
            <w:pPr>
              <w:spacing w:after="0"/>
            </w:pPr>
            <w:r>
              <w:t>30000</w:t>
            </w:r>
          </w:p>
        </w:tc>
      </w:tr>
    </w:tbl>
    <w:p w14:paraId="7B0816B5" w14:textId="77777777" w:rsidR="00322E66" w:rsidRDefault="00322E66" w:rsidP="00D07324"/>
    <w:p w14:paraId="3491C3AB" w14:textId="6C081039" w:rsidR="00322E66" w:rsidRPr="004A47B4" w:rsidRDefault="00322E66" w:rsidP="00D07324">
      <w:r>
        <w:t xml:space="preserve">Note that code does not necessarily have to provide </w:t>
      </w:r>
      <w:r w:rsidRPr="004A47B4">
        <w:rPr>
          <w:i/>
        </w:rPr>
        <w:t>N</w:t>
      </w:r>
      <w:r>
        <w:t xml:space="preserve"> different repair symbols, but the code may have less symbols </w:t>
      </w:r>
      <w:r w:rsidRPr="004A47B4">
        <w:rPr>
          <w:i/>
        </w:rPr>
        <w:t>N'</w:t>
      </w:r>
      <w:r>
        <w:t xml:space="preserve">. </w:t>
      </w:r>
      <w:r w:rsidR="00C42583">
        <w:t xml:space="preserve">To use such codes in an environment were </w:t>
      </w:r>
      <w:r w:rsidR="00C42583" w:rsidRPr="004A47B4">
        <w:rPr>
          <w:i/>
        </w:rPr>
        <w:t>N</w:t>
      </w:r>
      <w:r w:rsidR="00C42583">
        <w:t xml:space="preserve"> symbols are distributed, the </w:t>
      </w:r>
      <w:r w:rsidR="00C42583" w:rsidRPr="004A47B4">
        <w:rPr>
          <w:i/>
        </w:rPr>
        <w:t>N'</w:t>
      </w:r>
      <w:r w:rsidR="00C42583">
        <w:t xml:space="preserve"> are repeatedly sent. </w:t>
      </w:r>
    </w:p>
    <w:p w14:paraId="02B897EF" w14:textId="77777777" w:rsidR="00130F14" w:rsidRDefault="00130F14" w:rsidP="004A47B4">
      <w:pPr>
        <w:pStyle w:val="berschrift2"/>
      </w:pPr>
      <w:bookmarkStart w:id="0" w:name="_Ref181193565"/>
      <w:r>
        <w:t>Performance Metrics</w:t>
      </w:r>
      <w:bookmarkEnd w:id="0"/>
    </w:p>
    <w:p w14:paraId="7EA953C2" w14:textId="77777777" w:rsidR="004679FF" w:rsidRDefault="004679FF" w:rsidP="004679FF">
      <w:r>
        <w:t>For each of the above test cases the following performance metrics shall be reported.</w:t>
      </w:r>
    </w:p>
    <w:p w14:paraId="40FF3290" w14:textId="77777777" w:rsidR="004679FF" w:rsidRDefault="004679FF" w:rsidP="004679FF">
      <w:pPr>
        <w:pStyle w:val="Listenabsatz"/>
        <w:numPr>
          <w:ilvl w:val="0"/>
          <w:numId w:val="34"/>
        </w:numPr>
      </w:pPr>
      <w:r>
        <w:t>The probability that decoding is not successful with</w:t>
      </w:r>
      <w:r w:rsidR="005F2933">
        <w:t xml:space="preserve"> less than</w:t>
      </w:r>
      <w:r>
        <w:t xml:space="preserve"> </w:t>
      </w:r>
      <w:r w:rsidRPr="004679FF">
        <w:rPr>
          <w:i/>
        </w:rPr>
        <w:t>O</w:t>
      </w:r>
      <w:r>
        <w:rPr>
          <w:i/>
        </w:rPr>
        <w:t xml:space="preserve"> </w:t>
      </w:r>
      <w:r w:rsidR="005F2933">
        <w:t>&lt;</w:t>
      </w:r>
      <w:r>
        <w:t xml:space="preserve">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19439D40" w14:textId="77777777"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51F4590B"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2608EF1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3FC7FA26"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5D46CA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71583ABF" w14:textId="68212B14"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w:t>
      </w:r>
      <w:r w:rsidR="00654A9F">
        <w:t>ceil(0.01*K)</w:t>
      </w:r>
      <w:r>
        <w:t xml:space="preserve">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654A9F">
        <w:rPr>
          <w:iCs/>
          <w:lang w:val="en-US"/>
        </w:rPr>
        <w:t>=</w:t>
      </w:r>
      <w:r w:rsidR="00654A9F" w:rsidRPr="00654A9F">
        <w:t xml:space="preserve"> </w:t>
      </w:r>
      <w:r w:rsidR="00654A9F">
        <w:t>ceil(0.01*K)</w:t>
      </w:r>
      <w:r w:rsidR="007637E9" w:rsidRPr="003C6266">
        <w:rPr>
          <w:lang w:val="en-US"/>
        </w:rPr>
        <w:t>)</w:t>
      </w:r>
      <w:r>
        <w:t>,</w:t>
      </w:r>
    </w:p>
    <w:p w14:paraId="52EE8209" w14:textId="47131D51" w:rsidR="00654A9F" w:rsidRDefault="00654A9F" w:rsidP="004679FF">
      <w:pPr>
        <w:pStyle w:val="Listenabsatz"/>
        <w:numPr>
          <w:ilvl w:val="0"/>
          <w:numId w:val="34"/>
        </w:numPr>
      </w:pPr>
      <w:r>
        <w:t xml:space="preserve">The probability that decoding is not successful with </w:t>
      </w:r>
      <w:r w:rsidRPr="004679FF">
        <w:rPr>
          <w:i/>
        </w:rPr>
        <w:t>O</w:t>
      </w:r>
      <w:r>
        <w:t xml:space="preserve"> &lt; ceil(0.03*K) symbols </w:t>
      </w: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rsidRPr="00654A9F">
        <w:t xml:space="preserve"> </w:t>
      </w:r>
      <w:r>
        <w:t>ceil(0.03*K)</w:t>
      </w:r>
      <w:r w:rsidRPr="003C6266">
        <w:rPr>
          <w:lang w:val="en-US"/>
        </w:rPr>
        <w:t>)</w:t>
      </w:r>
      <w:r>
        <w:t>,</w:t>
      </w:r>
    </w:p>
    <w:p w14:paraId="435876FB" w14:textId="3796FA33" w:rsidR="00654A9F" w:rsidRDefault="00654A9F" w:rsidP="004679FF">
      <w:pPr>
        <w:pStyle w:val="Listenabsatz"/>
        <w:numPr>
          <w:ilvl w:val="0"/>
          <w:numId w:val="34"/>
        </w:numPr>
      </w:pPr>
      <w:r>
        <w:t xml:space="preserve">The probability that decoding is not successful with </w:t>
      </w:r>
      <w:r w:rsidRPr="004679FF">
        <w:rPr>
          <w:i/>
        </w:rPr>
        <w:t>O</w:t>
      </w:r>
      <w:r>
        <w:t xml:space="preserve"> &lt; ceil(0.05*K) symbols </w:t>
      </w: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rsidRPr="00654A9F">
        <w:t xml:space="preserve"> </w:t>
      </w:r>
      <w:r>
        <w:t>ceil(0.05*K)</w:t>
      </w:r>
      <w:r w:rsidRPr="003C6266">
        <w:rPr>
          <w:lang w:val="en-US"/>
        </w:rPr>
        <w:t>)</w:t>
      </w:r>
      <w:r>
        <w:t>,</w:t>
      </w:r>
    </w:p>
    <w:p w14:paraId="1BB0D69A" w14:textId="6CC345E0" w:rsidR="00654A9F" w:rsidRDefault="00654A9F" w:rsidP="004679FF">
      <w:pPr>
        <w:pStyle w:val="Listenabsatz"/>
        <w:numPr>
          <w:ilvl w:val="0"/>
          <w:numId w:val="34"/>
        </w:numPr>
      </w:pPr>
      <w:r>
        <w:t xml:space="preserve">The probability that decoding is not successful with </w:t>
      </w:r>
      <w:r w:rsidRPr="004679FF">
        <w:rPr>
          <w:i/>
        </w:rPr>
        <w:t>O</w:t>
      </w:r>
      <w:r>
        <w:t xml:space="preserve"> &lt; ceil(0.1*K) symbols </w:t>
      </w: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rsidRPr="00654A9F">
        <w:t xml:space="preserve"> </w:t>
      </w:r>
      <w:r>
        <w:t>ceil(0.1*K)</w:t>
      </w:r>
      <w:r w:rsidRPr="003C6266">
        <w:rPr>
          <w:lang w:val="en-US"/>
        </w:rPr>
        <w:t>)</w:t>
      </w:r>
      <w:r>
        <w:t>,</w:t>
      </w:r>
    </w:p>
    <w:p w14:paraId="60D29EB5" w14:textId="77777777" w:rsidR="00E47BA1" w:rsidRPr="004679FF" w:rsidRDefault="004679FF" w:rsidP="00E47BA1">
      <w:pPr>
        <w:pStyle w:val="Listenabsatz"/>
        <w:numPr>
          <w:ilvl w:val="0"/>
          <w:numId w:val="34"/>
        </w:numPr>
      </w:pPr>
      <w:r>
        <w:t>The average symbol over head E{</w:t>
      </w:r>
      <w:r w:rsidRPr="004679FF">
        <w:rPr>
          <w:i/>
        </w:rPr>
        <w:t>O</w:t>
      </w:r>
      <w:r>
        <w:t>} for the test case.</w:t>
      </w:r>
    </w:p>
    <w:p w14:paraId="0B1F6032" w14:textId="03CC48E6" w:rsidR="00E47BA1" w:rsidRDefault="00E47BA1" w:rsidP="00E47BA1">
      <w:pPr>
        <w:pStyle w:val="Beschriftung"/>
        <w:keepNext/>
        <w:jc w:val="center"/>
      </w:pPr>
      <w:bookmarkStart w:id="1" w:name="_Ref181193660"/>
      <w:r>
        <w:t xml:space="preserve">Table </w:t>
      </w:r>
      <w:r>
        <w:fldChar w:fldCharType="begin"/>
      </w:r>
      <w:r>
        <w:instrText xml:space="preserve"> SEQ Table \* ARABIC </w:instrText>
      </w:r>
      <w:r>
        <w:fldChar w:fldCharType="separate"/>
      </w:r>
      <w:r w:rsidR="007945FD">
        <w:rPr>
          <w:noProof/>
        </w:rPr>
        <w:t>2</w:t>
      </w:r>
      <w:r>
        <w:fldChar w:fldCharType="end"/>
      </w:r>
      <w:bookmarkEnd w:id="1"/>
      <w:r>
        <w:t xml:space="preserve"> Reporting fo</w:t>
      </w:r>
      <w:r w:rsidR="004306A7">
        <w:t>rmat for Code Performance</w:t>
      </w:r>
    </w:p>
    <w:tbl>
      <w:tblPr>
        <w:tblStyle w:val="Tabellenraster"/>
        <w:tblW w:w="0" w:type="auto"/>
        <w:tblLook w:val="04A0" w:firstRow="1" w:lastRow="0" w:firstColumn="1" w:lastColumn="0" w:noHBand="0" w:noVBand="1"/>
      </w:tblPr>
      <w:tblGrid>
        <w:gridCol w:w="559"/>
        <w:gridCol w:w="722"/>
        <w:gridCol w:w="721"/>
        <w:gridCol w:w="721"/>
        <w:gridCol w:w="721"/>
        <w:gridCol w:w="721"/>
        <w:gridCol w:w="721"/>
        <w:gridCol w:w="1048"/>
        <w:gridCol w:w="1048"/>
        <w:gridCol w:w="1048"/>
        <w:gridCol w:w="972"/>
        <w:gridCol w:w="569"/>
      </w:tblGrid>
      <w:tr w:rsidR="00881EC9" w14:paraId="581C7019" w14:textId="77777777" w:rsidTr="007945FD">
        <w:tc>
          <w:tcPr>
            <w:tcW w:w="600" w:type="dxa"/>
            <w:tcBorders>
              <w:top w:val="double" w:sz="4" w:space="0" w:color="auto"/>
              <w:left w:val="double" w:sz="4" w:space="0" w:color="auto"/>
              <w:bottom w:val="double" w:sz="4" w:space="0" w:color="auto"/>
              <w:right w:val="double" w:sz="4" w:space="0" w:color="auto"/>
            </w:tcBorders>
          </w:tcPr>
          <w:p w14:paraId="4DBA1ADB" w14:textId="77777777" w:rsidR="00881EC9" w:rsidRPr="002F6C0B" w:rsidRDefault="00881EC9" w:rsidP="006E12DC">
            <w:pPr>
              <w:spacing w:after="0"/>
              <w:jc w:val="center"/>
              <w:rPr>
                <w:iCs/>
                <w:lang w:val="en-US"/>
              </w:rPr>
            </w:pPr>
            <w:r>
              <w:rPr>
                <w:iCs/>
                <w:lang w:val="en-US"/>
              </w:rPr>
              <w:t>Case</w:t>
            </w:r>
          </w:p>
        </w:tc>
        <w:tc>
          <w:tcPr>
            <w:tcW w:w="783" w:type="dxa"/>
            <w:tcBorders>
              <w:top w:val="double" w:sz="4" w:space="0" w:color="auto"/>
              <w:left w:val="double" w:sz="4" w:space="0" w:color="auto"/>
              <w:bottom w:val="double" w:sz="4" w:space="0" w:color="auto"/>
              <w:right w:val="single" w:sz="4" w:space="0" w:color="auto"/>
            </w:tcBorders>
          </w:tcPr>
          <w:p w14:paraId="77A52257"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782" w:type="dxa"/>
            <w:tcBorders>
              <w:top w:val="double" w:sz="4" w:space="0" w:color="auto"/>
              <w:left w:val="single" w:sz="4" w:space="0" w:color="auto"/>
              <w:bottom w:val="double" w:sz="4" w:space="0" w:color="auto"/>
              <w:right w:val="single" w:sz="4" w:space="0" w:color="auto"/>
            </w:tcBorders>
          </w:tcPr>
          <w:p w14:paraId="15235B32"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782" w:type="dxa"/>
            <w:tcBorders>
              <w:top w:val="double" w:sz="4" w:space="0" w:color="auto"/>
              <w:left w:val="single" w:sz="4" w:space="0" w:color="auto"/>
              <w:bottom w:val="double" w:sz="4" w:space="0" w:color="auto"/>
              <w:right w:val="single" w:sz="4" w:space="0" w:color="auto"/>
            </w:tcBorders>
          </w:tcPr>
          <w:p w14:paraId="086E3CBF"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782" w:type="dxa"/>
            <w:tcBorders>
              <w:top w:val="double" w:sz="4" w:space="0" w:color="auto"/>
              <w:left w:val="single" w:sz="4" w:space="0" w:color="auto"/>
              <w:bottom w:val="double" w:sz="4" w:space="0" w:color="auto"/>
              <w:right w:val="single" w:sz="4" w:space="0" w:color="auto"/>
            </w:tcBorders>
          </w:tcPr>
          <w:p w14:paraId="081D2BFB"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782" w:type="dxa"/>
            <w:tcBorders>
              <w:top w:val="double" w:sz="4" w:space="0" w:color="auto"/>
              <w:left w:val="single" w:sz="4" w:space="0" w:color="auto"/>
              <w:bottom w:val="double" w:sz="4" w:space="0" w:color="auto"/>
              <w:right w:val="single" w:sz="4" w:space="0" w:color="auto"/>
            </w:tcBorders>
          </w:tcPr>
          <w:p w14:paraId="622CDF53"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782" w:type="dxa"/>
            <w:tcBorders>
              <w:top w:val="double" w:sz="4" w:space="0" w:color="auto"/>
              <w:left w:val="single" w:sz="4" w:space="0" w:color="auto"/>
              <w:bottom w:val="double" w:sz="4" w:space="0" w:color="auto"/>
              <w:right w:val="single" w:sz="4" w:space="0" w:color="auto"/>
            </w:tcBorders>
          </w:tcPr>
          <w:p w14:paraId="6E805442" w14:textId="77777777"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49" w:type="dxa"/>
            <w:tcBorders>
              <w:top w:val="double" w:sz="4" w:space="0" w:color="auto"/>
              <w:left w:val="single" w:sz="4" w:space="0" w:color="auto"/>
              <w:bottom w:val="double" w:sz="4" w:space="0" w:color="auto"/>
              <w:right w:val="single" w:sz="4" w:space="0" w:color="auto"/>
            </w:tcBorders>
          </w:tcPr>
          <w:p w14:paraId="4C2D5166" w14:textId="07919485"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t xml:space="preserve"> ceil(0.01*K)</w:t>
            </w:r>
            <w:r w:rsidRPr="003C6266">
              <w:rPr>
                <w:lang w:val="en-US"/>
              </w:rPr>
              <w:t>)</w:t>
            </w:r>
          </w:p>
        </w:tc>
        <w:tc>
          <w:tcPr>
            <w:tcW w:w="1149" w:type="dxa"/>
            <w:tcBorders>
              <w:top w:val="double" w:sz="4" w:space="0" w:color="auto"/>
              <w:left w:val="single" w:sz="4" w:space="0" w:color="auto"/>
              <w:bottom w:val="double" w:sz="4" w:space="0" w:color="auto"/>
              <w:right w:val="single" w:sz="4" w:space="0" w:color="auto"/>
            </w:tcBorders>
          </w:tcPr>
          <w:p w14:paraId="51367635" w14:textId="1ED885ED"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t xml:space="preserve"> ceil(0.03*K)</w:t>
            </w:r>
            <w:r w:rsidRPr="003C6266">
              <w:rPr>
                <w:lang w:val="en-US"/>
              </w:rPr>
              <w:t>)</w:t>
            </w:r>
          </w:p>
        </w:tc>
        <w:tc>
          <w:tcPr>
            <w:tcW w:w="1149" w:type="dxa"/>
            <w:tcBorders>
              <w:top w:val="double" w:sz="4" w:space="0" w:color="auto"/>
              <w:left w:val="single" w:sz="4" w:space="0" w:color="auto"/>
              <w:bottom w:val="double" w:sz="4" w:space="0" w:color="auto"/>
              <w:right w:val="single" w:sz="4" w:space="0" w:color="auto"/>
            </w:tcBorders>
          </w:tcPr>
          <w:p w14:paraId="36B91C94" w14:textId="664D046B" w:rsidR="00881EC9" w:rsidRDefault="00881EC9" w:rsidP="0014023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t xml:space="preserve"> ceil(0.05*K)</w:t>
            </w:r>
            <w:r w:rsidRPr="003C6266">
              <w:rPr>
                <w:lang w:val="en-US"/>
              </w:rPr>
              <w:t>)</w:t>
            </w:r>
          </w:p>
        </w:tc>
        <w:tc>
          <w:tcPr>
            <w:tcW w:w="220" w:type="dxa"/>
            <w:tcBorders>
              <w:top w:val="double" w:sz="4" w:space="0" w:color="auto"/>
              <w:left w:val="single" w:sz="4" w:space="0" w:color="auto"/>
              <w:bottom w:val="double" w:sz="4" w:space="0" w:color="auto"/>
              <w:right w:val="double" w:sz="4" w:space="0" w:color="auto"/>
            </w:tcBorders>
          </w:tcPr>
          <w:p w14:paraId="7D8E6E6B" w14:textId="74D1BC44" w:rsidR="00881EC9" w:rsidRDefault="00881EC9"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w:t>
            </w:r>
            <w:r w:rsidRPr="00654A9F">
              <w:t xml:space="preserve"> </w:t>
            </w:r>
            <w:r>
              <w:t>ceil(0.1*K)</w:t>
            </w:r>
            <w:r w:rsidRPr="003C6266">
              <w:rPr>
                <w:lang w:val="en-US"/>
              </w:rPr>
              <w:t>)</w:t>
            </w:r>
          </w:p>
        </w:tc>
        <w:tc>
          <w:tcPr>
            <w:tcW w:w="611" w:type="dxa"/>
            <w:tcBorders>
              <w:top w:val="double" w:sz="4" w:space="0" w:color="auto"/>
              <w:left w:val="double" w:sz="4" w:space="0" w:color="auto"/>
              <w:bottom w:val="double" w:sz="4" w:space="0" w:color="auto"/>
              <w:right w:val="double" w:sz="4" w:space="0" w:color="auto"/>
            </w:tcBorders>
          </w:tcPr>
          <w:p w14:paraId="0198A5C7" w14:textId="50D45A06" w:rsidR="00881EC9" w:rsidRDefault="00881EC9" w:rsidP="006E12DC">
            <w:pPr>
              <w:spacing w:after="0"/>
              <w:jc w:val="center"/>
            </w:pPr>
            <w:r>
              <w:t>E{</w:t>
            </w:r>
            <w:r w:rsidRPr="004679FF">
              <w:rPr>
                <w:i/>
              </w:rPr>
              <w:t>O</w:t>
            </w:r>
            <w:r>
              <w:t>}</w:t>
            </w:r>
          </w:p>
        </w:tc>
      </w:tr>
      <w:tr w:rsidR="00881EC9" w14:paraId="4BB34607" w14:textId="77777777" w:rsidTr="007945FD">
        <w:tc>
          <w:tcPr>
            <w:tcW w:w="600" w:type="dxa"/>
            <w:tcBorders>
              <w:top w:val="double" w:sz="4" w:space="0" w:color="auto"/>
              <w:left w:val="double" w:sz="4" w:space="0" w:color="auto"/>
              <w:bottom w:val="single" w:sz="4" w:space="0" w:color="auto"/>
            </w:tcBorders>
          </w:tcPr>
          <w:p w14:paraId="560560C0" w14:textId="77777777" w:rsidR="00881EC9" w:rsidRDefault="00881EC9" w:rsidP="006E12DC">
            <w:pPr>
              <w:spacing w:after="0"/>
              <w:jc w:val="center"/>
            </w:pPr>
            <w:r>
              <w:t>CP1</w:t>
            </w:r>
          </w:p>
        </w:tc>
        <w:tc>
          <w:tcPr>
            <w:tcW w:w="783" w:type="dxa"/>
            <w:tcBorders>
              <w:top w:val="double" w:sz="4" w:space="0" w:color="auto"/>
              <w:left w:val="double" w:sz="4" w:space="0" w:color="auto"/>
              <w:bottom w:val="single" w:sz="4" w:space="0" w:color="auto"/>
            </w:tcBorders>
          </w:tcPr>
          <w:p w14:paraId="275D79BF" w14:textId="77777777" w:rsidR="00881EC9" w:rsidRDefault="00881EC9" w:rsidP="006E12DC">
            <w:pPr>
              <w:spacing w:after="0"/>
              <w:jc w:val="center"/>
            </w:pPr>
          </w:p>
        </w:tc>
        <w:tc>
          <w:tcPr>
            <w:tcW w:w="782" w:type="dxa"/>
            <w:tcBorders>
              <w:top w:val="double" w:sz="4" w:space="0" w:color="auto"/>
              <w:bottom w:val="single" w:sz="4" w:space="0" w:color="auto"/>
            </w:tcBorders>
          </w:tcPr>
          <w:p w14:paraId="48145F9D" w14:textId="77777777" w:rsidR="00881EC9" w:rsidRDefault="00881EC9" w:rsidP="006E12DC">
            <w:pPr>
              <w:spacing w:after="0"/>
              <w:jc w:val="center"/>
            </w:pPr>
          </w:p>
        </w:tc>
        <w:tc>
          <w:tcPr>
            <w:tcW w:w="782" w:type="dxa"/>
            <w:tcBorders>
              <w:top w:val="double" w:sz="4" w:space="0" w:color="auto"/>
              <w:bottom w:val="single" w:sz="4" w:space="0" w:color="auto"/>
            </w:tcBorders>
          </w:tcPr>
          <w:p w14:paraId="50A4F1F6" w14:textId="77777777" w:rsidR="00881EC9" w:rsidRDefault="00881EC9" w:rsidP="006E12DC">
            <w:pPr>
              <w:spacing w:after="0"/>
              <w:jc w:val="center"/>
            </w:pPr>
          </w:p>
        </w:tc>
        <w:tc>
          <w:tcPr>
            <w:tcW w:w="782" w:type="dxa"/>
            <w:tcBorders>
              <w:top w:val="double" w:sz="4" w:space="0" w:color="auto"/>
              <w:bottom w:val="single" w:sz="4" w:space="0" w:color="auto"/>
            </w:tcBorders>
          </w:tcPr>
          <w:p w14:paraId="62E341BB" w14:textId="77777777" w:rsidR="00881EC9" w:rsidRDefault="00881EC9" w:rsidP="006E12DC">
            <w:pPr>
              <w:spacing w:after="0"/>
              <w:jc w:val="center"/>
            </w:pPr>
          </w:p>
        </w:tc>
        <w:tc>
          <w:tcPr>
            <w:tcW w:w="782" w:type="dxa"/>
            <w:tcBorders>
              <w:top w:val="double" w:sz="4" w:space="0" w:color="auto"/>
              <w:bottom w:val="single" w:sz="4" w:space="0" w:color="auto"/>
            </w:tcBorders>
          </w:tcPr>
          <w:p w14:paraId="435D9B32" w14:textId="77777777" w:rsidR="00881EC9" w:rsidRDefault="00881EC9" w:rsidP="006E12DC">
            <w:pPr>
              <w:spacing w:after="0"/>
              <w:jc w:val="center"/>
            </w:pPr>
          </w:p>
        </w:tc>
        <w:tc>
          <w:tcPr>
            <w:tcW w:w="782" w:type="dxa"/>
            <w:tcBorders>
              <w:top w:val="double" w:sz="4" w:space="0" w:color="auto"/>
              <w:bottom w:val="single" w:sz="4" w:space="0" w:color="auto"/>
              <w:right w:val="single" w:sz="4" w:space="0" w:color="auto"/>
            </w:tcBorders>
          </w:tcPr>
          <w:p w14:paraId="79179518" w14:textId="77777777" w:rsidR="00881EC9" w:rsidRDefault="00881EC9" w:rsidP="006E12DC">
            <w:pPr>
              <w:spacing w:after="0"/>
              <w:jc w:val="center"/>
            </w:pPr>
          </w:p>
        </w:tc>
        <w:tc>
          <w:tcPr>
            <w:tcW w:w="1149" w:type="dxa"/>
            <w:tcBorders>
              <w:top w:val="double" w:sz="4" w:space="0" w:color="auto"/>
              <w:left w:val="single" w:sz="4" w:space="0" w:color="auto"/>
              <w:bottom w:val="single" w:sz="4" w:space="0" w:color="auto"/>
              <w:right w:val="single" w:sz="4" w:space="0" w:color="auto"/>
            </w:tcBorders>
          </w:tcPr>
          <w:p w14:paraId="18BFA1F2" w14:textId="77777777" w:rsidR="00881EC9" w:rsidRDefault="00881EC9" w:rsidP="006E12DC">
            <w:pPr>
              <w:spacing w:after="0"/>
              <w:jc w:val="center"/>
            </w:pPr>
          </w:p>
        </w:tc>
        <w:tc>
          <w:tcPr>
            <w:tcW w:w="1149" w:type="dxa"/>
            <w:tcBorders>
              <w:top w:val="double" w:sz="4" w:space="0" w:color="auto"/>
              <w:left w:val="single" w:sz="4" w:space="0" w:color="auto"/>
              <w:bottom w:val="single" w:sz="4" w:space="0" w:color="auto"/>
              <w:right w:val="single" w:sz="4" w:space="0" w:color="auto"/>
            </w:tcBorders>
          </w:tcPr>
          <w:p w14:paraId="0AA0CF65" w14:textId="77777777" w:rsidR="00881EC9" w:rsidRDefault="00881EC9" w:rsidP="006E12DC">
            <w:pPr>
              <w:spacing w:after="0"/>
              <w:jc w:val="center"/>
            </w:pPr>
          </w:p>
        </w:tc>
        <w:tc>
          <w:tcPr>
            <w:tcW w:w="1149" w:type="dxa"/>
            <w:tcBorders>
              <w:top w:val="double" w:sz="4" w:space="0" w:color="auto"/>
              <w:left w:val="single" w:sz="4" w:space="0" w:color="auto"/>
              <w:bottom w:val="single" w:sz="4" w:space="0" w:color="auto"/>
              <w:right w:val="single" w:sz="4" w:space="0" w:color="auto"/>
            </w:tcBorders>
          </w:tcPr>
          <w:p w14:paraId="2C836EA8" w14:textId="77777777" w:rsidR="00881EC9" w:rsidRDefault="00881EC9" w:rsidP="006E12DC">
            <w:pPr>
              <w:spacing w:after="0"/>
              <w:jc w:val="center"/>
            </w:pPr>
          </w:p>
        </w:tc>
        <w:tc>
          <w:tcPr>
            <w:tcW w:w="220" w:type="dxa"/>
            <w:tcBorders>
              <w:top w:val="double" w:sz="4" w:space="0" w:color="auto"/>
              <w:left w:val="single" w:sz="4" w:space="0" w:color="auto"/>
              <w:bottom w:val="single" w:sz="4" w:space="0" w:color="auto"/>
              <w:right w:val="double" w:sz="4" w:space="0" w:color="auto"/>
            </w:tcBorders>
          </w:tcPr>
          <w:p w14:paraId="1260E933" w14:textId="77777777" w:rsidR="00881EC9" w:rsidRDefault="00881EC9" w:rsidP="006E12DC">
            <w:pPr>
              <w:spacing w:after="0"/>
              <w:jc w:val="center"/>
            </w:pPr>
          </w:p>
        </w:tc>
        <w:tc>
          <w:tcPr>
            <w:tcW w:w="611" w:type="dxa"/>
            <w:tcBorders>
              <w:top w:val="double" w:sz="4" w:space="0" w:color="auto"/>
              <w:left w:val="double" w:sz="4" w:space="0" w:color="auto"/>
              <w:bottom w:val="single" w:sz="4" w:space="0" w:color="auto"/>
              <w:right w:val="double" w:sz="4" w:space="0" w:color="auto"/>
            </w:tcBorders>
          </w:tcPr>
          <w:p w14:paraId="0AB48DDE" w14:textId="5C2F01B2" w:rsidR="00881EC9" w:rsidRDefault="00881EC9" w:rsidP="006E12DC">
            <w:pPr>
              <w:spacing w:after="0"/>
              <w:jc w:val="center"/>
            </w:pPr>
          </w:p>
        </w:tc>
      </w:tr>
      <w:tr w:rsidR="00881EC9" w14:paraId="4EA6F93F" w14:textId="77777777" w:rsidTr="007945FD">
        <w:tc>
          <w:tcPr>
            <w:tcW w:w="600" w:type="dxa"/>
            <w:tcBorders>
              <w:top w:val="single" w:sz="4" w:space="0" w:color="auto"/>
              <w:left w:val="double" w:sz="4" w:space="0" w:color="auto"/>
              <w:bottom w:val="single" w:sz="4" w:space="0" w:color="auto"/>
            </w:tcBorders>
          </w:tcPr>
          <w:p w14:paraId="37926637" w14:textId="77777777" w:rsidR="00881EC9" w:rsidRDefault="00881EC9" w:rsidP="00537536">
            <w:pPr>
              <w:spacing w:after="0"/>
              <w:jc w:val="center"/>
            </w:pPr>
            <w:r>
              <w:t>CP2</w:t>
            </w:r>
          </w:p>
        </w:tc>
        <w:tc>
          <w:tcPr>
            <w:tcW w:w="783" w:type="dxa"/>
            <w:tcBorders>
              <w:top w:val="single" w:sz="4" w:space="0" w:color="auto"/>
              <w:left w:val="double" w:sz="4" w:space="0" w:color="auto"/>
              <w:bottom w:val="single" w:sz="4" w:space="0" w:color="auto"/>
            </w:tcBorders>
          </w:tcPr>
          <w:p w14:paraId="0668267F" w14:textId="77777777" w:rsidR="00881EC9" w:rsidRDefault="00881EC9" w:rsidP="00537536">
            <w:pPr>
              <w:spacing w:after="0"/>
              <w:jc w:val="center"/>
            </w:pPr>
          </w:p>
        </w:tc>
        <w:tc>
          <w:tcPr>
            <w:tcW w:w="782" w:type="dxa"/>
            <w:tcBorders>
              <w:top w:val="single" w:sz="4" w:space="0" w:color="auto"/>
              <w:bottom w:val="single" w:sz="4" w:space="0" w:color="auto"/>
            </w:tcBorders>
          </w:tcPr>
          <w:p w14:paraId="649999CC" w14:textId="77777777" w:rsidR="00881EC9" w:rsidRDefault="00881EC9" w:rsidP="00537536">
            <w:pPr>
              <w:spacing w:after="0"/>
              <w:jc w:val="center"/>
            </w:pPr>
          </w:p>
        </w:tc>
        <w:tc>
          <w:tcPr>
            <w:tcW w:w="782" w:type="dxa"/>
            <w:tcBorders>
              <w:top w:val="single" w:sz="4" w:space="0" w:color="auto"/>
              <w:bottom w:val="single" w:sz="4" w:space="0" w:color="auto"/>
            </w:tcBorders>
          </w:tcPr>
          <w:p w14:paraId="73AE01C5" w14:textId="77777777" w:rsidR="00881EC9" w:rsidRDefault="00881EC9" w:rsidP="00537536">
            <w:pPr>
              <w:spacing w:after="0"/>
              <w:jc w:val="center"/>
            </w:pPr>
          </w:p>
        </w:tc>
        <w:tc>
          <w:tcPr>
            <w:tcW w:w="782" w:type="dxa"/>
            <w:tcBorders>
              <w:top w:val="single" w:sz="4" w:space="0" w:color="auto"/>
              <w:bottom w:val="single" w:sz="4" w:space="0" w:color="auto"/>
            </w:tcBorders>
          </w:tcPr>
          <w:p w14:paraId="7586DA86" w14:textId="77777777" w:rsidR="00881EC9" w:rsidRDefault="00881EC9" w:rsidP="00537536">
            <w:pPr>
              <w:spacing w:after="0"/>
              <w:jc w:val="center"/>
            </w:pPr>
          </w:p>
        </w:tc>
        <w:tc>
          <w:tcPr>
            <w:tcW w:w="782" w:type="dxa"/>
            <w:tcBorders>
              <w:top w:val="single" w:sz="4" w:space="0" w:color="auto"/>
              <w:bottom w:val="single" w:sz="4" w:space="0" w:color="auto"/>
            </w:tcBorders>
          </w:tcPr>
          <w:p w14:paraId="517A3F8A"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59E46A85"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2AD764E8"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7F84912"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2A274A3D"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4B03D9D9"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2446E409" w14:textId="2ADF13B5" w:rsidR="00881EC9" w:rsidRDefault="00881EC9" w:rsidP="00537536">
            <w:pPr>
              <w:spacing w:after="0"/>
              <w:jc w:val="center"/>
            </w:pPr>
          </w:p>
        </w:tc>
      </w:tr>
      <w:tr w:rsidR="00881EC9" w14:paraId="13697730" w14:textId="77777777" w:rsidTr="007945FD">
        <w:tc>
          <w:tcPr>
            <w:tcW w:w="600" w:type="dxa"/>
            <w:tcBorders>
              <w:top w:val="single" w:sz="4" w:space="0" w:color="auto"/>
              <w:left w:val="double" w:sz="4" w:space="0" w:color="auto"/>
              <w:bottom w:val="single" w:sz="4" w:space="0" w:color="auto"/>
            </w:tcBorders>
          </w:tcPr>
          <w:p w14:paraId="76B4C6C4" w14:textId="77777777" w:rsidR="00881EC9" w:rsidRDefault="00881EC9" w:rsidP="00537536">
            <w:pPr>
              <w:spacing w:after="0"/>
              <w:jc w:val="center"/>
            </w:pPr>
            <w:r>
              <w:t>CP3</w:t>
            </w:r>
          </w:p>
        </w:tc>
        <w:tc>
          <w:tcPr>
            <w:tcW w:w="783" w:type="dxa"/>
            <w:tcBorders>
              <w:top w:val="single" w:sz="4" w:space="0" w:color="auto"/>
              <w:left w:val="double" w:sz="4" w:space="0" w:color="auto"/>
              <w:bottom w:val="single" w:sz="4" w:space="0" w:color="auto"/>
            </w:tcBorders>
          </w:tcPr>
          <w:p w14:paraId="103A4817" w14:textId="77777777" w:rsidR="00881EC9" w:rsidRDefault="00881EC9" w:rsidP="00537536">
            <w:pPr>
              <w:spacing w:after="0"/>
              <w:jc w:val="center"/>
            </w:pPr>
          </w:p>
        </w:tc>
        <w:tc>
          <w:tcPr>
            <w:tcW w:w="782" w:type="dxa"/>
            <w:tcBorders>
              <w:top w:val="single" w:sz="4" w:space="0" w:color="auto"/>
              <w:bottom w:val="single" w:sz="4" w:space="0" w:color="auto"/>
            </w:tcBorders>
          </w:tcPr>
          <w:p w14:paraId="26EC49A3" w14:textId="77777777" w:rsidR="00881EC9" w:rsidRDefault="00881EC9" w:rsidP="00862D89">
            <w:pPr>
              <w:spacing w:after="0"/>
              <w:jc w:val="center"/>
            </w:pPr>
          </w:p>
        </w:tc>
        <w:tc>
          <w:tcPr>
            <w:tcW w:w="782" w:type="dxa"/>
            <w:tcBorders>
              <w:top w:val="single" w:sz="4" w:space="0" w:color="auto"/>
              <w:bottom w:val="single" w:sz="4" w:space="0" w:color="auto"/>
            </w:tcBorders>
          </w:tcPr>
          <w:p w14:paraId="51D1BD4B" w14:textId="77777777" w:rsidR="00881EC9" w:rsidRDefault="00881EC9" w:rsidP="00537536">
            <w:pPr>
              <w:spacing w:after="0"/>
              <w:jc w:val="center"/>
            </w:pPr>
          </w:p>
        </w:tc>
        <w:tc>
          <w:tcPr>
            <w:tcW w:w="782" w:type="dxa"/>
            <w:tcBorders>
              <w:top w:val="single" w:sz="4" w:space="0" w:color="auto"/>
              <w:bottom w:val="single" w:sz="4" w:space="0" w:color="auto"/>
            </w:tcBorders>
          </w:tcPr>
          <w:p w14:paraId="7657C03B" w14:textId="77777777" w:rsidR="00881EC9" w:rsidRDefault="00881EC9" w:rsidP="00537536">
            <w:pPr>
              <w:spacing w:after="0"/>
              <w:jc w:val="center"/>
            </w:pPr>
          </w:p>
        </w:tc>
        <w:tc>
          <w:tcPr>
            <w:tcW w:w="782" w:type="dxa"/>
            <w:tcBorders>
              <w:top w:val="single" w:sz="4" w:space="0" w:color="auto"/>
              <w:bottom w:val="single" w:sz="4" w:space="0" w:color="auto"/>
            </w:tcBorders>
          </w:tcPr>
          <w:p w14:paraId="1F769D68"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24816FEE"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4AFCC70"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53432039"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0211A187"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5D56E20E"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3742A966" w14:textId="6DC94487" w:rsidR="00881EC9" w:rsidRDefault="00881EC9" w:rsidP="00537536">
            <w:pPr>
              <w:spacing w:after="0"/>
              <w:jc w:val="center"/>
            </w:pPr>
          </w:p>
        </w:tc>
      </w:tr>
      <w:tr w:rsidR="00881EC9" w14:paraId="3C27DE78" w14:textId="77777777" w:rsidTr="007945FD">
        <w:tc>
          <w:tcPr>
            <w:tcW w:w="600" w:type="dxa"/>
            <w:tcBorders>
              <w:top w:val="single" w:sz="4" w:space="0" w:color="auto"/>
              <w:left w:val="double" w:sz="4" w:space="0" w:color="auto"/>
              <w:bottom w:val="single" w:sz="4" w:space="0" w:color="auto"/>
            </w:tcBorders>
          </w:tcPr>
          <w:p w14:paraId="500E2AB4" w14:textId="77777777" w:rsidR="00881EC9" w:rsidRDefault="00881EC9" w:rsidP="00537536">
            <w:pPr>
              <w:spacing w:after="0"/>
              <w:jc w:val="center"/>
            </w:pPr>
            <w:r>
              <w:t>CP4</w:t>
            </w:r>
          </w:p>
        </w:tc>
        <w:tc>
          <w:tcPr>
            <w:tcW w:w="783" w:type="dxa"/>
            <w:tcBorders>
              <w:top w:val="single" w:sz="4" w:space="0" w:color="auto"/>
              <w:left w:val="double" w:sz="4" w:space="0" w:color="auto"/>
              <w:bottom w:val="single" w:sz="4" w:space="0" w:color="auto"/>
            </w:tcBorders>
          </w:tcPr>
          <w:p w14:paraId="4A89130E" w14:textId="77777777" w:rsidR="00881EC9" w:rsidRDefault="00881EC9" w:rsidP="00537536">
            <w:pPr>
              <w:spacing w:after="0"/>
              <w:jc w:val="center"/>
            </w:pPr>
          </w:p>
        </w:tc>
        <w:tc>
          <w:tcPr>
            <w:tcW w:w="782" w:type="dxa"/>
            <w:tcBorders>
              <w:top w:val="single" w:sz="4" w:space="0" w:color="auto"/>
              <w:bottom w:val="single" w:sz="4" w:space="0" w:color="auto"/>
            </w:tcBorders>
          </w:tcPr>
          <w:p w14:paraId="07ACEDDC" w14:textId="77777777" w:rsidR="00881EC9" w:rsidRDefault="00881EC9" w:rsidP="00537536">
            <w:pPr>
              <w:spacing w:after="0"/>
              <w:jc w:val="center"/>
            </w:pPr>
          </w:p>
        </w:tc>
        <w:tc>
          <w:tcPr>
            <w:tcW w:w="782" w:type="dxa"/>
            <w:tcBorders>
              <w:top w:val="single" w:sz="4" w:space="0" w:color="auto"/>
              <w:bottom w:val="single" w:sz="4" w:space="0" w:color="auto"/>
            </w:tcBorders>
          </w:tcPr>
          <w:p w14:paraId="102DC85F" w14:textId="77777777" w:rsidR="00881EC9" w:rsidRDefault="00881EC9" w:rsidP="00537536">
            <w:pPr>
              <w:spacing w:after="0"/>
              <w:jc w:val="center"/>
            </w:pPr>
          </w:p>
        </w:tc>
        <w:tc>
          <w:tcPr>
            <w:tcW w:w="782" w:type="dxa"/>
            <w:tcBorders>
              <w:top w:val="single" w:sz="4" w:space="0" w:color="auto"/>
              <w:bottom w:val="single" w:sz="4" w:space="0" w:color="auto"/>
            </w:tcBorders>
          </w:tcPr>
          <w:p w14:paraId="476CA7DF" w14:textId="77777777" w:rsidR="00881EC9" w:rsidRDefault="00881EC9" w:rsidP="00537536">
            <w:pPr>
              <w:spacing w:after="0"/>
              <w:jc w:val="center"/>
            </w:pPr>
          </w:p>
        </w:tc>
        <w:tc>
          <w:tcPr>
            <w:tcW w:w="782" w:type="dxa"/>
            <w:tcBorders>
              <w:top w:val="single" w:sz="4" w:space="0" w:color="auto"/>
              <w:bottom w:val="single" w:sz="4" w:space="0" w:color="auto"/>
            </w:tcBorders>
          </w:tcPr>
          <w:p w14:paraId="2E70FB2B"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3F605C57"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6EC34687"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6E21745F"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A98B095"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3852FB74"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5475897A" w14:textId="692B2C65" w:rsidR="00881EC9" w:rsidRDefault="00881EC9" w:rsidP="00537536">
            <w:pPr>
              <w:spacing w:after="0"/>
              <w:jc w:val="center"/>
            </w:pPr>
          </w:p>
        </w:tc>
      </w:tr>
      <w:tr w:rsidR="00881EC9" w14:paraId="3580B0F1" w14:textId="77777777" w:rsidTr="007945FD">
        <w:tc>
          <w:tcPr>
            <w:tcW w:w="600" w:type="dxa"/>
            <w:tcBorders>
              <w:top w:val="single" w:sz="4" w:space="0" w:color="auto"/>
              <w:left w:val="double" w:sz="4" w:space="0" w:color="auto"/>
              <w:bottom w:val="single" w:sz="4" w:space="0" w:color="auto"/>
            </w:tcBorders>
          </w:tcPr>
          <w:p w14:paraId="608E7091" w14:textId="77777777" w:rsidR="00881EC9" w:rsidRDefault="00881EC9" w:rsidP="00537536">
            <w:pPr>
              <w:spacing w:after="0"/>
              <w:jc w:val="center"/>
            </w:pPr>
            <w:r>
              <w:t>CP5</w:t>
            </w:r>
          </w:p>
        </w:tc>
        <w:tc>
          <w:tcPr>
            <w:tcW w:w="783" w:type="dxa"/>
            <w:tcBorders>
              <w:top w:val="single" w:sz="4" w:space="0" w:color="auto"/>
              <w:left w:val="double" w:sz="4" w:space="0" w:color="auto"/>
              <w:bottom w:val="single" w:sz="4" w:space="0" w:color="auto"/>
            </w:tcBorders>
          </w:tcPr>
          <w:p w14:paraId="538155BF" w14:textId="77777777" w:rsidR="00881EC9" w:rsidRDefault="00881EC9" w:rsidP="00537536">
            <w:pPr>
              <w:spacing w:after="0"/>
              <w:jc w:val="center"/>
            </w:pPr>
          </w:p>
        </w:tc>
        <w:tc>
          <w:tcPr>
            <w:tcW w:w="782" w:type="dxa"/>
            <w:tcBorders>
              <w:top w:val="single" w:sz="4" w:space="0" w:color="auto"/>
              <w:bottom w:val="single" w:sz="4" w:space="0" w:color="auto"/>
            </w:tcBorders>
          </w:tcPr>
          <w:p w14:paraId="23C36FE2" w14:textId="77777777" w:rsidR="00881EC9" w:rsidRDefault="00881EC9" w:rsidP="00537536">
            <w:pPr>
              <w:spacing w:after="0"/>
              <w:jc w:val="center"/>
            </w:pPr>
          </w:p>
        </w:tc>
        <w:tc>
          <w:tcPr>
            <w:tcW w:w="782" w:type="dxa"/>
            <w:tcBorders>
              <w:top w:val="single" w:sz="4" w:space="0" w:color="auto"/>
              <w:bottom w:val="single" w:sz="4" w:space="0" w:color="auto"/>
            </w:tcBorders>
          </w:tcPr>
          <w:p w14:paraId="1BA7EF5F" w14:textId="77777777" w:rsidR="00881EC9" w:rsidRDefault="00881EC9" w:rsidP="00537536">
            <w:pPr>
              <w:spacing w:after="0"/>
              <w:jc w:val="center"/>
            </w:pPr>
          </w:p>
        </w:tc>
        <w:tc>
          <w:tcPr>
            <w:tcW w:w="782" w:type="dxa"/>
            <w:tcBorders>
              <w:top w:val="single" w:sz="4" w:space="0" w:color="auto"/>
              <w:bottom w:val="single" w:sz="4" w:space="0" w:color="auto"/>
            </w:tcBorders>
          </w:tcPr>
          <w:p w14:paraId="1496C0D1" w14:textId="77777777" w:rsidR="00881EC9" w:rsidRDefault="00881EC9" w:rsidP="00537536">
            <w:pPr>
              <w:spacing w:after="0"/>
              <w:jc w:val="center"/>
            </w:pPr>
          </w:p>
        </w:tc>
        <w:tc>
          <w:tcPr>
            <w:tcW w:w="782" w:type="dxa"/>
            <w:tcBorders>
              <w:top w:val="single" w:sz="4" w:space="0" w:color="auto"/>
              <w:bottom w:val="single" w:sz="4" w:space="0" w:color="auto"/>
            </w:tcBorders>
          </w:tcPr>
          <w:p w14:paraId="766FD954"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3BF16FB1"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8569CAA"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53C2578"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6DEF9CB"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32A83964"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6DC4E48C" w14:textId="62856608" w:rsidR="00881EC9" w:rsidRDefault="00881EC9" w:rsidP="00537536">
            <w:pPr>
              <w:spacing w:after="0"/>
              <w:jc w:val="center"/>
            </w:pPr>
          </w:p>
        </w:tc>
      </w:tr>
      <w:tr w:rsidR="00881EC9" w14:paraId="09BE7069" w14:textId="77777777" w:rsidTr="007945FD">
        <w:tc>
          <w:tcPr>
            <w:tcW w:w="600" w:type="dxa"/>
            <w:tcBorders>
              <w:top w:val="single" w:sz="4" w:space="0" w:color="auto"/>
              <w:left w:val="double" w:sz="4" w:space="0" w:color="auto"/>
              <w:bottom w:val="single" w:sz="4" w:space="0" w:color="auto"/>
            </w:tcBorders>
          </w:tcPr>
          <w:p w14:paraId="2510DE8D" w14:textId="77777777" w:rsidR="00881EC9" w:rsidRDefault="00881EC9" w:rsidP="00537536">
            <w:pPr>
              <w:spacing w:after="0"/>
              <w:jc w:val="center"/>
            </w:pPr>
            <w:r>
              <w:t>CP6</w:t>
            </w:r>
          </w:p>
        </w:tc>
        <w:tc>
          <w:tcPr>
            <w:tcW w:w="783" w:type="dxa"/>
            <w:tcBorders>
              <w:top w:val="single" w:sz="4" w:space="0" w:color="auto"/>
              <w:left w:val="double" w:sz="4" w:space="0" w:color="auto"/>
              <w:bottom w:val="single" w:sz="4" w:space="0" w:color="auto"/>
            </w:tcBorders>
          </w:tcPr>
          <w:p w14:paraId="13368843" w14:textId="77777777" w:rsidR="00881EC9" w:rsidRDefault="00881EC9" w:rsidP="00537536">
            <w:pPr>
              <w:spacing w:after="0"/>
              <w:jc w:val="center"/>
            </w:pPr>
          </w:p>
        </w:tc>
        <w:tc>
          <w:tcPr>
            <w:tcW w:w="782" w:type="dxa"/>
            <w:tcBorders>
              <w:top w:val="single" w:sz="4" w:space="0" w:color="auto"/>
              <w:bottom w:val="single" w:sz="4" w:space="0" w:color="auto"/>
            </w:tcBorders>
          </w:tcPr>
          <w:p w14:paraId="2E163F4B" w14:textId="77777777" w:rsidR="00881EC9" w:rsidRDefault="00881EC9" w:rsidP="00537536">
            <w:pPr>
              <w:spacing w:after="0"/>
              <w:jc w:val="center"/>
            </w:pPr>
          </w:p>
        </w:tc>
        <w:tc>
          <w:tcPr>
            <w:tcW w:w="782" w:type="dxa"/>
            <w:tcBorders>
              <w:top w:val="single" w:sz="4" w:space="0" w:color="auto"/>
              <w:bottom w:val="single" w:sz="4" w:space="0" w:color="auto"/>
            </w:tcBorders>
          </w:tcPr>
          <w:p w14:paraId="2686E8A1" w14:textId="77777777" w:rsidR="00881EC9" w:rsidRDefault="00881EC9" w:rsidP="00537536">
            <w:pPr>
              <w:spacing w:after="0"/>
              <w:jc w:val="center"/>
            </w:pPr>
          </w:p>
        </w:tc>
        <w:tc>
          <w:tcPr>
            <w:tcW w:w="782" w:type="dxa"/>
            <w:tcBorders>
              <w:top w:val="single" w:sz="4" w:space="0" w:color="auto"/>
              <w:bottom w:val="single" w:sz="4" w:space="0" w:color="auto"/>
            </w:tcBorders>
          </w:tcPr>
          <w:p w14:paraId="20972DCD" w14:textId="77777777" w:rsidR="00881EC9" w:rsidRDefault="00881EC9" w:rsidP="00537536">
            <w:pPr>
              <w:spacing w:after="0"/>
              <w:jc w:val="center"/>
            </w:pPr>
          </w:p>
        </w:tc>
        <w:tc>
          <w:tcPr>
            <w:tcW w:w="782" w:type="dxa"/>
            <w:tcBorders>
              <w:top w:val="single" w:sz="4" w:space="0" w:color="auto"/>
              <w:bottom w:val="single" w:sz="4" w:space="0" w:color="auto"/>
            </w:tcBorders>
          </w:tcPr>
          <w:p w14:paraId="62C4C59F"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31DE4EC9"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8814FAF"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5889F5B5"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A6E1E4F"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1590BD1F"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53DABE2C" w14:textId="7AAE8E29" w:rsidR="00881EC9" w:rsidRDefault="00881EC9" w:rsidP="00537536">
            <w:pPr>
              <w:spacing w:after="0"/>
              <w:jc w:val="center"/>
            </w:pPr>
          </w:p>
        </w:tc>
      </w:tr>
      <w:tr w:rsidR="00881EC9" w14:paraId="74010DEC" w14:textId="77777777" w:rsidTr="007945FD">
        <w:tc>
          <w:tcPr>
            <w:tcW w:w="600" w:type="dxa"/>
            <w:tcBorders>
              <w:top w:val="single" w:sz="4" w:space="0" w:color="auto"/>
              <w:left w:val="double" w:sz="4" w:space="0" w:color="auto"/>
              <w:bottom w:val="single" w:sz="4" w:space="0" w:color="auto"/>
            </w:tcBorders>
          </w:tcPr>
          <w:p w14:paraId="69EB1820" w14:textId="77777777" w:rsidR="00881EC9" w:rsidRDefault="00881EC9" w:rsidP="00537536">
            <w:pPr>
              <w:spacing w:after="0"/>
              <w:jc w:val="center"/>
            </w:pPr>
            <w:r>
              <w:t>CP7</w:t>
            </w:r>
          </w:p>
        </w:tc>
        <w:tc>
          <w:tcPr>
            <w:tcW w:w="783" w:type="dxa"/>
            <w:tcBorders>
              <w:top w:val="single" w:sz="4" w:space="0" w:color="auto"/>
              <w:left w:val="double" w:sz="4" w:space="0" w:color="auto"/>
              <w:bottom w:val="single" w:sz="4" w:space="0" w:color="auto"/>
            </w:tcBorders>
          </w:tcPr>
          <w:p w14:paraId="7B09755D" w14:textId="77777777" w:rsidR="00881EC9" w:rsidRDefault="00881EC9" w:rsidP="00293314">
            <w:pPr>
              <w:spacing w:after="0"/>
              <w:jc w:val="center"/>
            </w:pPr>
          </w:p>
        </w:tc>
        <w:tc>
          <w:tcPr>
            <w:tcW w:w="782" w:type="dxa"/>
            <w:tcBorders>
              <w:top w:val="single" w:sz="4" w:space="0" w:color="auto"/>
              <w:bottom w:val="single" w:sz="4" w:space="0" w:color="auto"/>
            </w:tcBorders>
          </w:tcPr>
          <w:p w14:paraId="34E866A6" w14:textId="77777777" w:rsidR="00881EC9" w:rsidRDefault="00881EC9" w:rsidP="00293314">
            <w:pPr>
              <w:spacing w:after="0"/>
              <w:jc w:val="center"/>
            </w:pPr>
          </w:p>
        </w:tc>
        <w:tc>
          <w:tcPr>
            <w:tcW w:w="782" w:type="dxa"/>
            <w:tcBorders>
              <w:top w:val="single" w:sz="4" w:space="0" w:color="auto"/>
              <w:bottom w:val="single" w:sz="4" w:space="0" w:color="auto"/>
            </w:tcBorders>
          </w:tcPr>
          <w:p w14:paraId="52B6BD81" w14:textId="77777777" w:rsidR="00881EC9" w:rsidRDefault="00881EC9" w:rsidP="00293314">
            <w:pPr>
              <w:spacing w:after="0"/>
              <w:jc w:val="center"/>
            </w:pPr>
          </w:p>
        </w:tc>
        <w:tc>
          <w:tcPr>
            <w:tcW w:w="782" w:type="dxa"/>
            <w:tcBorders>
              <w:top w:val="single" w:sz="4" w:space="0" w:color="auto"/>
              <w:bottom w:val="single" w:sz="4" w:space="0" w:color="auto"/>
            </w:tcBorders>
          </w:tcPr>
          <w:p w14:paraId="4790D77A" w14:textId="77777777" w:rsidR="00881EC9" w:rsidRDefault="00881EC9" w:rsidP="00293314">
            <w:pPr>
              <w:spacing w:after="0"/>
              <w:jc w:val="center"/>
            </w:pPr>
          </w:p>
        </w:tc>
        <w:tc>
          <w:tcPr>
            <w:tcW w:w="782" w:type="dxa"/>
            <w:tcBorders>
              <w:top w:val="single" w:sz="4" w:space="0" w:color="auto"/>
              <w:bottom w:val="single" w:sz="4" w:space="0" w:color="auto"/>
            </w:tcBorders>
          </w:tcPr>
          <w:p w14:paraId="1AA74674" w14:textId="77777777" w:rsidR="00881EC9" w:rsidRDefault="00881EC9" w:rsidP="00293314">
            <w:pPr>
              <w:spacing w:after="0"/>
              <w:jc w:val="center"/>
            </w:pPr>
          </w:p>
        </w:tc>
        <w:tc>
          <w:tcPr>
            <w:tcW w:w="782" w:type="dxa"/>
            <w:tcBorders>
              <w:top w:val="single" w:sz="4" w:space="0" w:color="auto"/>
              <w:bottom w:val="single" w:sz="4" w:space="0" w:color="auto"/>
              <w:right w:val="single" w:sz="4" w:space="0" w:color="auto"/>
            </w:tcBorders>
          </w:tcPr>
          <w:p w14:paraId="1E468F88" w14:textId="77777777" w:rsidR="00881EC9" w:rsidRDefault="00881EC9" w:rsidP="00293314">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3FD2183" w14:textId="77777777" w:rsidR="00881EC9" w:rsidRDefault="00881EC9" w:rsidP="00293314">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5521709"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2D61C2F6"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54B2D34B"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70FB4E8B" w14:textId="6CB41C69" w:rsidR="00881EC9" w:rsidRDefault="00881EC9" w:rsidP="00537536">
            <w:pPr>
              <w:spacing w:after="0"/>
              <w:jc w:val="center"/>
            </w:pPr>
          </w:p>
        </w:tc>
      </w:tr>
      <w:tr w:rsidR="00881EC9" w14:paraId="27ADBAF4" w14:textId="77777777" w:rsidTr="007945FD">
        <w:tc>
          <w:tcPr>
            <w:tcW w:w="600" w:type="dxa"/>
            <w:tcBorders>
              <w:top w:val="single" w:sz="4" w:space="0" w:color="auto"/>
              <w:left w:val="double" w:sz="4" w:space="0" w:color="auto"/>
              <w:bottom w:val="single" w:sz="4" w:space="0" w:color="auto"/>
            </w:tcBorders>
          </w:tcPr>
          <w:p w14:paraId="6780186F" w14:textId="77777777" w:rsidR="00881EC9" w:rsidRDefault="00881EC9" w:rsidP="00537536">
            <w:pPr>
              <w:spacing w:after="0"/>
              <w:jc w:val="center"/>
            </w:pPr>
            <w:r>
              <w:t>CP8</w:t>
            </w:r>
          </w:p>
        </w:tc>
        <w:tc>
          <w:tcPr>
            <w:tcW w:w="783" w:type="dxa"/>
            <w:tcBorders>
              <w:top w:val="single" w:sz="4" w:space="0" w:color="auto"/>
              <w:left w:val="double" w:sz="4" w:space="0" w:color="auto"/>
              <w:bottom w:val="single" w:sz="4" w:space="0" w:color="auto"/>
            </w:tcBorders>
          </w:tcPr>
          <w:p w14:paraId="38364459" w14:textId="77777777" w:rsidR="00881EC9" w:rsidRDefault="00881EC9" w:rsidP="00537536">
            <w:pPr>
              <w:spacing w:after="0"/>
              <w:jc w:val="center"/>
            </w:pPr>
          </w:p>
        </w:tc>
        <w:tc>
          <w:tcPr>
            <w:tcW w:w="782" w:type="dxa"/>
            <w:tcBorders>
              <w:top w:val="single" w:sz="4" w:space="0" w:color="auto"/>
              <w:bottom w:val="single" w:sz="4" w:space="0" w:color="auto"/>
            </w:tcBorders>
          </w:tcPr>
          <w:p w14:paraId="14E8E500" w14:textId="77777777" w:rsidR="00881EC9" w:rsidRDefault="00881EC9" w:rsidP="00537536">
            <w:pPr>
              <w:spacing w:after="0"/>
              <w:jc w:val="center"/>
            </w:pPr>
          </w:p>
        </w:tc>
        <w:tc>
          <w:tcPr>
            <w:tcW w:w="782" w:type="dxa"/>
            <w:tcBorders>
              <w:top w:val="single" w:sz="4" w:space="0" w:color="auto"/>
              <w:bottom w:val="single" w:sz="4" w:space="0" w:color="auto"/>
            </w:tcBorders>
          </w:tcPr>
          <w:p w14:paraId="45A5DC3C" w14:textId="77777777" w:rsidR="00881EC9" w:rsidRDefault="00881EC9" w:rsidP="00537536">
            <w:pPr>
              <w:spacing w:after="0"/>
              <w:jc w:val="center"/>
            </w:pPr>
          </w:p>
        </w:tc>
        <w:tc>
          <w:tcPr>
            <w:tcW w:w="782" w:type="dxa"/>
            <w:tcBorders>
              <w:top w:val="single" w:sz="4" w:space="0" w:color="auto"/>
              <w:bottom w:val="single" w:sz="4" w:space="0" w:color="auto"/>
            </w:tcBorders>
          </w:tcPr>
          <w:p w14:paraId="06FEBC39" w14:textId="77777777" w:rsidR="00881EC9" w:rsidRDefault="00881EC9" w:rsidP="00537536">
            <w:pPr>
              <w:spacing w:after="0"/>
              <w:jc w:val="center"/>
            </w:pPr>
          </w:p>
        </w:tc>
        <w:tc>
          <w:tcPr>
            <w:tcW w:w="782" w:type="dxa"/>
            <w:tcBorders>
              <w:top w:val="single" w:sz="4" w:space="0" w:color="auto"/>
              <w:bottom w:val="single" w:sz="4" w:space="0" w:color="auto"/>
            </w:tcBorders>
          </w:tcPr>
          <w:p w14:paraId="758782B0"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6AAD8BAD"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ED461DD"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05F981E2"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68DF34B5"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77F93437"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54BB11FB" w14:textId="6B60B47E" w:rsidR="00881EC9" w:rsidRDefault="00881EC9" w:rsidP="00537536">
            <w:pPr>
              <w:spacing w:after="0"/>
              <w:jc w:val="center"/>
            </w:pPr>
          </w:p>
        </w:tc>
      </w:tr>
      <w:tr w:rsidR="00881EC9" w14:paraId="74A7277C" w14:textId="77777777" w:rsidTr="007945FD">
        <w:tc>
          <w:tcPr>
            <w:tcW w:w="600" w:type="dxa"/>
            <w:tcBorders>
              <w:top w:val="single" w:sz="4" w:space="0" w:color="auto"/>
              <w:left w:val="double" w:sz="4" w:space="0" w:color="auto"/>
              <w:bottom w:val="single" w:sz="4" w:space="0" w:color="auto"/>
            </w:tcBorders>
          </w:tcPr>
          <w:p w14:paraId="4EE9E447" w14:textId="77777777" w:rsidR="00881EC9" w:rsidRDefault="00881EC9" w:rsidP="00537536">
            <w:pPr>
              <w:spacing w:after="0"/>
              <w:jc w:val="center"/>
            </w:pPr>
            <w:r>
              <w:t>CP9</w:t>
            </w:r>
          </w:p>
        </w:tc>
        <w:tc>
          <w:tcPr>
            <w:tcW w:w="783" w:type="dxa"/>
            <w:tcBorders>
              <w:top w:val="single" w:sz="4" w:space="0" w:color="auto"/>
              <w:left w:val="double" w:sz="4" w:space="0" w:color="auto"/>
              <w:bottom w:val="single" w:sz="4" w:space="0" w:color="auto"/>
            </w:tcBorders>
          </w:tcPr>
          <w:p w14:paraId="7DE75620" w14:textId="77777777" w:rsidR="00881EC9" w:rsidRDefault="00881EC9" w:rsidP="00537536">
            <w:pPr>
              <w:spacing w:after="0"/>
              <w:jc w:val="center"/>
            </w:pPr>
          </w:p>
        </w:tc>
        <w:tc>
          <w:tcPr>
            <w:tcW w:w="782" w:type="dxa"/>
            <w:tcBorders>
              <w:top w:val="single" w:sz="4" w:space="0" w:color="auto"/>
              <w:bottom w:val="single" w:sz="4" w:space="0" w:color="auto"/>
            </w:tcBorders>
          </w:tcPr>
          <w:p w14:paraId="2EDFFDC4" w14:textId="77777777" w:rsidR="00881EC9" w:rsidRDefault="00881EC9" w:rsidP="00537536">
            <w:pPr>
              <w:spacing w:after="0"/>
              <w:jc w:val="center"/>
            </w:pPr>
          </w:p>
        </w:tc>
        <w:tc>
          <w:tcPr>
            <w:tcW w:w="782" w:type="dxa"/>
            <w:tcBorders>
              <w:top w:val="single" w:sz="4" w:space="0" w:color="auto"/>
              <w:bottom w:val="single" w:sz="4" w:space="0" w:color="auto"/>
            </w:tcBorders>
          </w:tcPr>
          <w:p w14:paraId="621710A8" w14:textId="77777777" w:rsidR="00881EC9" w:rsidRDefault="00881EC9" w:rsidP="00537536">
            <w:pPr>
              <w:spacing w:after="0"/>
              <w:jc w:val="center"/>
            </w:pPr>
          </w:p>
        </w:tc>
        <w:tc>
          <w:tcPr>
            <w:tcW w:w="782" w:type="dxa"/>
            <w:tcBorders>
              <w:top w:val="single" w:sz="4" w:space="0" w:color="auto"/>
              <w:bottom w:val="single" w:sz="4" w:space="0" w:color="auto"/>
            </w:tcBorders>
          </w:tcPr>
          <w:p w14:paraId="29E6EFAC" w14:textId="77777777" w:rsidR="00881EC9" w:rsidRDefault="00881EC9" w:rsidP="00537536">
            <w:pPr>
              <w:spacing w:after="0"/>
              <w:jc w:val="center"/>
            </w:pPr>
          </w:p>
        </w:tc>
        <w:tc>
          <w:tcPr>
            <w:tcW w:w="782" w:type="dxa"/>
            <w:tcBorders>
              <w:top w:val="single" w:sz="4" w:space="0" w:color="auto"/>
              <w:bottom w:val="single" w:sz="4" w:space="0" w:color="auto"/>
            </w:tcBorders>
          </w:tcPr>
          <w:p w14:paraId="1B856FE1"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6921CEC5"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51065912"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07B16136"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59CC0222"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1191C7E5"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7B93EAE4" w14:textId="2E55184B" w:rsidR="00881EC9" w:rsidRDefault="00881EC9" w:rsidP="00537536">
            <w:pPr>
              <w:spacing w:after="0"/>
              <w:jc w:val="center"/>
            </w:pPr>
          </w:p>
        </w:tc>
      </w:tr>
      <w:tr w:rsidR="00881EC9" w14:paraId="411452F0" w14:textId="77777777" w:rsidTr="007945FD">
        <w:tc>
          <w:tcPr>
            <w:tcW w:w="600" w:type="dxa"/>
            <w:tcBorders>
              <w:top w:val="single" w:sz="4" w:space="0" w:color="auto"/>
              <w:left w:val="double" w:sz="4" w:space="0" w:color="auto"/>
              <w:bottom w:val="single" w:sz="4" w:space="0" w:color="auto"/>
            </w:tcBorders>
          </w:tcPr>
          <w:p w14:paraId="4BA2A739" w14:textId="77777777" w:rsidR="00881EC9" w:rsidRDefault="00881EC9" w:rsidP="00537536">
            <w:pPr>
              <w:spacing w:after="0"/>
              <w:jc w:val="center"/>
            </w:pPr>
            <w:r>
              <w:t>CP10</w:t>
            </w:r>
          </w:p>
        </w:tc>
        <w:tc>
          <w:tcPr>
            <w:tcW w:w="783" w:type="dxa"/>
            <w:tcBorders>
              <w:top w:val="single" w:sz="4" w:space="0" w:color="auto"/>
              <w:left w:val="double" w:sz="4" w:space="0" w:color="auto"/>
              <w:bottom w:val="single" w:sz="4" w:space="0" w:color="auto"/>
            </w:tcBorders>
          </w:tcPr>
          <w:p w14:paraId="39F61431" w14:textId="77777777" w:rsidR="00881EC9" w:rsidRDefault="00881EC9" w:rsidP="00537536">
            <w:pPr>
              <w:spacing w:after="0"/>
              <w:jc w:val="center"/>
            </w:pPr>
          </w:p>
        </w:tc>
        <w:tc>
          <w:tcPr>
            <w:tcW w:w="782" w:type="dxa"/>
            <w:tcBorders>
              <w:top w:val="single" w:sz="4" w:space="0" w:color="auto"/>
              <w:bottom w:val="single" w:sz="4" w:space="0" w:color="auto"/>
            </w:tcBorders>
          </w:tcPr>
          <w:p w14:paraId="30717784" w14:textId="77777777" w:rsidR="00881EC9" w:rsidRDefault="00881EC9" w:rsidP="00537536">
            <w:pPr>
              <w:spacing w:after="0"/>
              <w:jc w:val="center"/>
            </w:pPr>
          </w:p>
        </w:tc>
        <w:tc>
          <w:tcPr>
            <w:tcW w:w="782" w:type="dxa"/>
            <w:tcBorders>
              <w:top w:val="single" w:sz="4" w:space="0" w:color="auto"/>
              <w:bottom w:val="single" w:sz="4" w:space="0" w:color="auto"/>
            </w:tcBorders>
          </w:tcPr>
          <w:p w14:paraId="0C02C305" w14:textId="77777777" w:rsidR="00881EC9" w:rsidRDefault="00881EC9" w:rsidP="00537536">
            <w:pPr>
              <w:spacing w:after="0"/>
              <w:jc w:val="center"/>
            </w:pPr>
          </w:p>
        </w:tc>
        <w:tc>
          <w:tcPr>
            <w:tcW w:w="782" w:type="dxa"/>
            <w:tcBorders>
              <w:top w:val="single" w:sz="4" w:space="0" w:color="auto"/>
              <w:bottom w:val="single" w:sz="4" w:space="0" w:color="auto"/>
            </w:tcBorders>
          </w:tcPr>
          <w:p w14:paraId="610055E8" w14:textId="77777777" w:rsidR="00881EC9" w:rsidRDefault="00881EC9" w:rsidP="00537536">
            <w:pPr>
              <w:spacing w:after="0"/>
              <w:jc w:val="center"/>
            </w:pPr>
          </w:p>
        </w:tc>
        <w:tc>
          <w:tcPr>
            <w:tcW w:w="782" w:type="dxa"/>
            <w:tcBorders>
              <w:top w:val="single" w:sz="4" w:space="0" w:color="auto"/>
              <w:bottom w:val="single" w:sz="4" w:space="0" w:color="auto"/>
            </w:tcBorders>
          </w:tcPr>
          <w:p w14:paraId="64EC7CDF"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5F7F5DD0"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43ED67F"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6446820A"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3757C389"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5C35ADA4"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69B7891F" w14:textId="20AE5D15" w:rsidR="00881EC9" w:rsidRDefault="00881EC9" w:rsidP="00537536">
            <w:pPr>
              <w:spacing w:after="0"/>
              <w:jc w:val="center"/>
            </w:pPr>
          </w:p>
        </w:tc>
      </w:tr>
      <w:tr w:rsidR="00881EC9" w14:paraId="66DCBB66" w14:textId="77777777" w:rsidTr="007945FD">
        <w:tc>
          <w:tcPr>
            <w:tcW w:w="600" w:type="dxa"/>
            <w:tcBorders>
              <w:top w:val="single" w:sz="4" w:space="0" w:color="auto"/>
              <w:left w:val="double" w:sz="4" w:space="0" w:color="auto"/>
              <w:bottom w:val="single" w:sz="4" w:space="0" w:color="auto"/>
            </w:tcBorders>
          </w:tcPr>
          <w:p w14:paraId="43BE9183" w14:textId="77777777" w:rsidR="00881EC9" w:rsidRDefault="00881EC9" w:rsidP="0038644C">
            <w:pPr>
              <w:spacing w:after="0"/>
              <w:jc w:val="center"/>
            </w:pPr>
            <w:r>
              <w:t>CP11</w:t>
            </w:r>
          </w:p>
        </w:tc>
        <w:tc>
          <w:tcPr>
            <w:tcW w:w="783" w:type="dxa"/>
            <w:tcBorders>
              <w:top w:val="single" w:sz="4" w:space="0" w:color="auto"/>
              <w:left w:val="double" w:sz="4" w:space="0" w:color="auto"/>
              <w:bottom w:val="single" w:sz="4" w:space="0" w:color="auto"/>
            </w:tcBorders>
          </w:tcPr>
          <w:p w14:paraId="00E11DA5" w14:textId="77777777" w:rsidR="00881EC9" w:rsidRDefault="00881EC9" w:rsidP="00537536">
            <w:pPr>
              <w:spacing w:after="0"/>
              <w:jc w:val="center"/>
            </w:pPr>
          </w:p>
        </w:tc>
        <w:tc>
          <w:tcPr>
            <w:tcW w:w="782" w:type="dxa"/>
            <w:tcBorders>
              <w:top w:val="single" w:sz="4" w:space="0" w:color="auto"/>
              <w:bottom w:val="single" w:sz="4" w:space="0" w:color="auto"/>
            </w:tcBorders>
          </w:tcPr>
          <w:p w14:paraId="573AE841" w14:textId="77777777" w:rsidR="00881EC9" w:rsidRDefault="00881EC9" w:rsidP="00537536">
            <w:pPr>
              <w:spacing w:after="0"/>
              <w:jc w:val="center"/>
            </w:pPr>
          </w:p>
        </w:tc>
        <w:tc>
          <w:tcPr>
            <w:tcW w:w="782" w:type="dxa"/>
            <w:tcBorders>
              <w:top w:val="single" w:sz="4" w:space="0" w:color="auto"/>
              <w:bottom w:val="single" w:sz="4" w:space="0" w:color="auto"/>
            </w:tcBorders>
          </w:tcPr>
          <w:p w14:paraId="09ECF0FE" w14:textId="77777777" w:rsidR="00881EC9" w:rsidRDefault="00881EC9" w:rsidP="00537536">
            <w:pPr>
              <w:spacing w:after="0"/>
              <w:jc w:val="center"/>
            </w:pPr>
          </w:p>
        </w:tc>
        <w:tc>
          <w:tcPr>
            <w:tcW w:w="782" w:type="dxa"/>
            <w:tcBorders>
              <w:top w:val="single" w:sz="4" w:space="0" w:color="auto"/>
              <w:bottom w:val="single" w:sz="4" w:space="0" w:color="auto"/>
            </w:tcBorders>
          </w:tcPr>
          <w:p w14:paraId="61E5E403" w14:textId="77777777" w:rsidR="00881EC9" w:rsidRDefault="00881EC9" w:rsidP="00537536">
            <w:pPr>
              <w:spacing w:after="0"/>
              <w:jc w:val="center"/>
            </w:pPr>
          </w:p>
        </w:tc>
        <w:tc>
          <w:tcPr>
            <w:tcW w:w="782" w:type="dxa"/>
            <w:tcBorders>
              <w:top w:val="single" w:sz="4" w:space="0" w:color="auto"/>
              <w:bottom w:val="single" w:sz="4" w:space="0" w:color="auto"/>
            </w:tcBorders>
          </w:tcPr>
          <w:p w14:paraId="4B693994" w14:textId="77777777" w:rsidR="00881EC9" w:rsidRDefault="00881EC9" w:rsidP="00537536">
            <w:pPr>
              <w:spacing w:after="0"/>
              <w:jc w:val="center"/>
            </w:pPr>
          </w:p>
        </w:tc>
        <w:tc>
          <w:tcPr>
            <w:tcW w:w="782" w:type="dxa"/>
            <w:tcBorders>
              <w:top w:val="single" w:sz="4" w:space="0" w:color="auto"/>
              <w:bottom w:val="single" w:sz="4" w:space="0" w:color="auto"/>
              <w:right w:val="single" w:sz="4" w:space="0" w:color="auto"/>
            </w:tcBorders>
          </w:tcPr>
          <w:p w14:paraId="1ED2D196"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18BF33C6"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57CD3B88" w14:textId="77777777" w:rsidR="00881EC9" w:rsidRDefault="00881EC9" w:rsidP="00537536">
            <w:pPr>
              <w:spacing w:after="0"/>
              <w:jc w:val="center"/>
            </w:pPr>
          </w:p>
        </w:tc>
        <w:tc>
          <w:tcPr>
            <w:tcW w:w="1149" w:type="dxa"/>
            <w:tcBorders>
              <w:top w:val="single" w:sz="4" w:space="0" w:color="auto"/>
              <w:left w:val="single" w:sz="4" w:space="0" w:color="auto"/>
              <w:bottom w:val="single" w:sz="4" w:space="0" w:color="auto"/>
              <w:right w:val="single" w:sz="4" w:space="0" w:color="auto"/>
            </w:tcBorders>
          </w:tcPr>
          <w:p w14:paraId="22F4AA9B" w14:textId="77777777" w:rsidR="00881EC9" w:rsidRDefault="00881EC9" w:rsidP="00537536">
            <w:pPr>
              <w:spacing w:after="0"/>
              <w:jc w:val="center"/>
            </w:pPr>
          </w:p>
        </w:tc>
        <w:tc>
          <w:tcPr>
            <w:tcW w:w="220" w:type="dxa"/>
            <w:tcBorders>
              <w:top w:val="single" w:sz="4" w:space="0" w:color="auto"/>
              <w:left w:val="single" w:sz="4" w:space="0" w:color="auto"/>
              <w:bottom w:val="single" w:sz="4" w:space="0" w:color="auto"/>
              <w:right w:val="double" w:sz="4" w:space="0" w:color="auto"/>
            </w:tcBorders>
          </w:tcPr>
          <w:p w14:paraId="241F763D" w14:textId="77777777" w:rsidR="00881EC9" w:rsidRDefault="00881EC9" w:rsidP="00537536">
            <w:pPr>
              <w:spacing w:after="0"/>
              <w:jc w:val="center"/>
            </w:pPr>
          </w:p>
        </w:tc>
        <w:tc>
          <w:tcPr>
            <w:tcW w:w="611" w:type="dxa"/>
            <w:tcBorders>
              <w:top w:val="single" w:sz="4" w:space="0" w:color="auto"/>
              <w:left w:val="double" w:sz="4" w:space="0" w:color="auto"/>
              <w:bottom w:val="single" w:sz="4" w:space="0" w:color="auto"/>
              <w:right w:val="double" w:sz="4" w:space="0" w:color="auto"/>
            </w:tcBorders>
          </w:tcPr>
          <w:p w14:paraId="7A31E2F5" w14:textId="12536391" w:rsidR="00881EC9" w:rsidRDefault="00881EC9" w:rsidP="00537536">
            <w:pPr>
              <w:spacing w:after="0"/>
              <w:jc w:val="center"/>
            </w:pPr>
          </w:p>
        </w:tc>
      </w:tr>
      <w:tr w:rsidR="00881EC9" w14:paraId="32E43BCA" w14:textId="77777777" w:rsidTr="007945FD">
        <w:tc>
          <w:tcPr>
            <w:tcW w:w="600" w:type="dxa"/>
            <w:tcBorders>
              <w:top w:val="single" w:sz="4" w:space="0" w:color="auto"/>
              <w:left w:val="double" w:sz="4" w:space="0" w:color="auto"/>
              <w:bottom w:val="double" w:sz="4" w:space="0" w:color="auto"/>
            </w:tcBorders>
          </w:tcPr>
          <w:p w14:paraId="3D0E358F" w14:textId="77777777" w:rsidR="00881EC9" w:rsidRDefault="00881EC9" w:rsidP="006E12DC">
            <w:pPr>
              <w:spacing w:after="0"/>
              <w:jc w:val="center"/>
            </w:pPr>
            <w:r>
              <w:t>CP12</w:t>
            </w:r>
          </w:p>
        </w:tc>
        <w:tc>
          <w:tcPr>
            <w:tcW w:w="783" w:type="dxa"/>
            <w:tcBorders>
              <w:top w:val="single" w:sz="4" w:space="0" w:color="auto"/>
              <w:left w:val="double" w:sz="4" w:space="0" w:color="auto"/>
              <w:bottom w:val="double" w:sz="4" w:space="0" w:color="auto"/>
            </w:tcBorders>
          </w:tcPr>
          <w:p w14:paraId="6529924D" w14:textId="77777777" w:rsidR="00881EC9" w:rsidRDefault="00881EC9" w:rsidP="006E12DC">
            <w:pPr>
              <w:spacing w:after="0"/>
              <w:jc w:val="center"/>
            </w:pPr>
          </w:p>
        </w:tc>
        <w:tc>
          <w:tcPr>
            <w:tcW w:w="782" w:type="dxa"/>
            <w:tcBorders>
              <w:top w:val="single" w:sz="4" w:space="0" w:color="auto"/>
              <w:bottom w:val="double" w:sz="4" w:space="0" w:color="auto"/>
            </w:tcBorders>
          </w:tcPr>
          <w:p w14:paraId="06DE8EA2" w14:textId="77777777" w:rsidR="00881EC9" w:rsidRDefault="00881EC9" w:rsidP="006E12DC">
            <w:pPr>
              <w:spacing w:after="0"/>
              <w:jc w:val="center"/>
            </w:pPr>
          </w:p>
        </w:tc>
        <w:tc>
          <w:tcPr>
            <w:tcW w:w="782" w:type="dxa"/>
            <w:tcBorders>
              <w:top w:val="single" w:sz="4" w:space="0" w:color="auto"/>
              <w:bottom w:val="double" w:sz="4" w:space="0" w:color="auto"/>
            </w:tcBorders>
          </w:tcPr>
          <w:p w14:paraId="23129D97" w14:textId="77777777" w:rsidR="00881EC9" w:rsidRDefault="00881EC9" w:rsidP="006E12DC">
            <w:pPr>
              <w:spacing w:after="0"/>
              <w:jc w:val="center"/>
            </w:pPr>
          </w:p>
        </w:tc>
        <w:tc>
          <w:tcPr>
            <w:tcW w:w="782" w:type="dxa"/>
            <w:tcBorders>
              <w:top w:val="single" w:sz="4" w:space="0" w:color="auto"/>
              <w:bottom w:val="double" w:sz="4" w:space="0" w:color="auto"/>
            </w:tcBorders>
          </w:tcPr>
          <w:p w14:paraId="1C34814D" w14:textId="77777777" w:rsidR="00881EC9" w:rsidRDefault="00881EC9" w:rsidP="006E12DC">
            <w:pPr>
              <w:spacing w:after="0"/>
              <w:jc w:val="center"/>
            </w:pPr>
          </w:p>
        </w:tc>
        <w:tc>
          <w:tcPr>
            <w:tcW w:w="782" w:type="dxa"/>
            <w:tcBorders>
              <w:top w:val="single" w:sz="4" w:space="0" w:color="auto"/>
              <w:bottom w:val="double" w:sz="4" w:space="0" w:color="auto"/>
            </w:tcBorders>
          </w:tcPr>
          <w:p w14:paraId="2551197A" w14:textId="77777777" w:rsidR="00881EC9" w:rsidRDefault="00881EC9" w:rsidP="006E12DC">
            <w:pPr>
              <w:spacing w:after="0"/>
              <w:jc w:val="center"/>
            </w:pPr>
          </w:p>
        </w:tc>
        <w:tc>
          <w:tcPr>
            <w:tcW w:w="782" w:type="dxa"/>
            <w:tcBorders>
              <w:top w:val="single" w:sz="4" w:space="0" w:color="auto"/>
              <w:bottom w:val="double" w:sz="4" w:space="0" w:color="auto"/>
              <w:right w:val="single" w:sz="4" w:space="0" w:color="auto"/>
            </w:tcBorders>
          </w:tcPr>
          <w:p w14:paraId="334B2122" w14:textId="77777777" w:rsidR="00881EC9" w:rsidRDefault="00881EC9" w:rsidP="006E12DC">
            <w:pPr>
              <w:spacing w:after="0"/>
              <w:jc w:val="center"/>
            </w:pPr>
          </w:p>
        </w:tc>
        <w:tc>
          <w:tcPr>
            <w:tcW w:w="1149" w:type="dxa"/>
            <w:tcBorders>
              <w:top w:val="single" w:sz="4" w:space="0" w:color="auto"/>
              <w:left w:val="single" w:sz="4" w:space="0" w:color="auto"/>
              <w:bottom w:val="double" w:sz="4" w:space="0" w:color="auto"/>
              <w:right w:val="single" w:sz="4" w:space="0" w:color="auto"/>
            </w:tcBorders>
          </w:tcPr>
          <w:p w14:paraId="6442D796" w14:textId="77777777" w:rsidR="00881EC9" w:rsidRDefault="00881EC9" w:rsidP="006E12DC">
            <w:pPr>
              <w:spacing w:after="0"/>
              <w:jc w:val="center"/>
            </w:pPr>
          </w:p>
        </w:tc>
        <w:tc>
          <w:tcPr>
            <w:tcW w:w="1149" w:type="dxa"/>
            <w:tcBorders>
              <w:top w:val="single" w:sz="4" w:space="0" w:color="auto"/>
              <w:left w:val="single" w:sz="4" w:space="0" w:color="auto"/>
              <w:bottom w:val="double" w:sz="4" w:space="0" w:color="auto"/>
              <w:right w:val="single" w:sz="4" w:space="0" w:color="auto"/>
            </w:tcBorders>
          </w:tcPr>
          <w:p w14:paraId="62E1536A" w14:textId="77777777" w:rsidR="00881EC9" w:rsidRDefault="00881EC9" w:rsidP="006E12DC">
            <w:pPr>
              <w:spacing w:after="0"/>
              <w:jc w:val="center"/>
            </w:pPr>
          </w:p>
        </w:tc>
        <w:tc>
          <w:tcPr>
            <w:tcW w:w="1149" w:type="dxa"/>
            <w:tcBorders>
              <w:top w:val="single" w:sz="4" w:space="0" w:color="auto"/>
              <w:left w:val="single" w:sz="4" w:space="0" w:color="auto"/>
              <w:bottom w:val="double" w:sz="4" w:space="0" w:color="auto"/>
              <w:right w:val="single" w:sz="4" w:space="0" w:color="auto"/>
            </w:tcBorders>
          </w:tcPr>
          <w:p w14:paraId="361E4266" w14:textId="77777777" w:rsidR="00881EC9" w:rsidRDefault="00881EC9" w:rsidP="006E12DC">
            <w:pPr>
              <w:spacing w:after="0"/>
              <w:jc w:val="center"/>
            </w:pPr>
          </w:p>
        </w:tc>
        <w:tc>
          <w:tcPr>
            <w:tcW w:w="220" w:type="dxa"/>
            <w:tcBorders>
              <w:top w:val="single" w:sz="4" w:space="0" w:color="auto"/>
              <w:left w:val="single" w:sz="4" w:space="0" w:color="auto"/>
              <w:bottom w:val="double" w:sz="4" w:space="0" w:color="auto"/>
              <w:right w:val="double" w:sz="4" w:space="0" w:color="auto"/>
            </w:tcBorders>
          </w:tcPr>
          <w:p w14:paraId="51F81291" w14:textId="77777777" w:rsidR="00881EC9" w:rsidRDefault="00881EC9" w:rsidP="006E12DC">
            <w:pPr>
              <w:spacing w:after="0"/>
              <w:jc w:val="center"/>
            </w:pPr>
          </w:p>
        </w:tc>
        <w:tc>
          <w:tcPr>
            <w:tcW w:w="611" w:type="dxa"/>
            <w:tcBorders>
              <w:top w:val="single" w:sz="4" w:space="0" w:color="auto"/>
              <w:left w:val="double" w:sz="4" w:space="0" w:color="auto"/>
              <w:bottom w:val="double" w:sz="4" w:space="0" w:color="auto"/>
              <w:right w:val="double" w:sz="4" w:space="0" w:color="auto"/>
            </w:tcBorders>
          </w:tcPr>
          <w:p w14:paraId="73558535" w14:textId="6607BD5A" w:rsidR="00881EC9" w:rsidRDefault="00881EC9" w:rsidP="006E12DC">
            <w:pPr>
              <w:spacing w:after="0"/>
              <w:jc w:val="center"/>
            </w:pPr>
          </w:p>
        </w:tc>
      </w:tr>
    </w:tbl>
    <w:p w14:paraId="532B1AE7" w14:textId="77777777" w:rsidR="008F3A5B" w:rsidRPr="003C6266" w:rsidRDefault="008F3A5B" w:rsidP="008F3A5B">
      <w:pPr>
        <w:pStyle w:val="berschrift1"/>
      </w:pPr>
      <w:r w:rsidRPr="003C6266">
        <w:t>Proposal</w:t>
      </w:r>
    </w:p>
    <w:p w14:paraId="32672069" w14:textId="283C4F05" w:rsidR="00F4065C" w:rsidRPr="00CB3C0F" w:rsidRDefault="008F3A5B" w:rsidP="001A50B3">
      <w:pPr>
        <w:jc w:val="both"/>
        <w:rPr>
          <w:lang w:val="en-US"/>
        </w:rPr>
      </w:pPr>
      <w:r w:rsidRPr="003C6266">
        <w:rPr>
          <w:lang w:val="en-US"/>
        </w:rPr>
        <w:t>It is proposed to</w:t>
      </w:r>
      <w:r w:rsidR="001A50B3">
        <w:rPr>
          <w:lang w:val="en-US"/>
        </w:rPr>
        <w:t xml:space="preserve"> add the Code Performance Evaluation </w:t>
      </w:r>
      <w:r w:rsidR="00FF34DC">
        <w:rPr>
          <w:lang w:val="en-US"/>
        </w:rPr>
        <w:t xml:space="preserve">in section 3 </w:t>
      </w:r>
      <w:bookmarkStart w:id="2" w:name="_GoBack"/>
      <w:bookmarkEnd w:id="2"/>
      <w:r w:rsidR="001A50B3">
        <w:rPr>
          <w:lang w:val="en-US"/>
        </w:rPr>
        <w:t>to the evaluation criteria for this work item</w:t>
      </w:r>
      <w:r w:rsidR="00D5557C">
        <w:rPr>
          <w:lang w:val="en-US"/>
        </w:rPr>
        <w:t xml:space="preserve">. </w:t>
      </w:r>
    </w:p>
    <w:sectPr w:rsidR="00F4065C" w:rsidRPr="00CB3C0F">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0F18E" w14:textId="77777777" w:rsidR="00881EC9" w:rsidRDefault="00881EC9">
      <w:r>
        <w:separator/>
      </w:r>
    </w:p>
  </w:endnote>
  <w:endnote w:type="continuationSeparator" w:id="0">
    <w:p w14:paraId="0AE6774F" w14:textId="77777777" w:rsidR="00881EC9" w:rsidRDefault="0088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63081" w14:textId="77777777" w:rsidR="00881EC9" w:rsidRDefault="00881EC9">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FF34DC">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FF34DC">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32B0B" w14:textId="77777777" w:rsidR="00881EC9" w:rsidRDefault="00881EC9">
      <w:r>
        <w:separator/>
      </w:r>
    </w:p>
  </w:footnote>
  <w:footnote w:type="continuationSeparator" w:id="0">
    <w:p w14:paraId="15E097B3" w14:textId="77777777" w:rsidR="00881EC9" w:rsidRDefault="00881EC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0294D" w14:textId="77777777" w:rsidR="00881EC9" w:rsidRDefault="00881E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7DEE1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003118"/>
    <w:multiLevelType w:val="hybridMultilevel"/>
    <w:tmpl w:val="60204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F1249E"/>
    <w:multiLevelType w:val="hybridMultilevel"/>
    <w:tmpl w:val="150CF1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E43313F"/>
    <w:multiLevelType w:val="hybridMultilevel"/>
    <w:tmpl w:val="DC147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99560B9"/>
    <w:multiLevelType w:val="hybridMultilevel"/>
    <w:tmpl w:val="A82C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5">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9">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6C95EDC"/>
    <w:multiLevelType w:val="hybridMultilevel"/>
    <w:tmpl w:val="E6167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7"/>
  </w:num>
  <w:num w:numId="3">
    <w:abstractNumId w:val="30"/>
  </w:num>
  <w:num w:numId="4">
    <w:abstractNumId w:val="33"/>
  </w:num>
  <w:num w:numId="5">
    <w:abstractNumId w:val="33"/>
  </w:num>
  <w:num w:numId="6">
    <w:abstractNumId w:val="33"/>
  </w:num>
  <w:num w:numId="7">
    <w:abstractNumId w:val="24"/>
  </w:num>
  <w:num w:numId="8">
    <w:abstractNumId w:val="8"/>
  </w:num>
  <w:num w:numId="9">
    <w:abstractNumId w:val="32"/>
  </w:num>
  <w:num w:numId="10">
    <w:abstractNumId w:val="18"/>
  </w:num>
  <w:num w:numId="11">
    <w:abstractNumId w:val="43"/>
  </w:num>
  <w:num w:numId="12">
    <w:abstractNumId w:val="27"/>
  </w:num>
  <w:num w:numId="13">
    <w:abstractNumId w:val="6"/>
  </w:num>
  <w:num w:numId="14">
    <w:abstractNumId w:val="13"/>
  </w:num>
  <w:num w:numId="15">
    <w:abstractNumId w:val="15"/>
  </w:num>
  <w:num w:numId="16">
    <w:abstractNumId w:val="21"/>
  </w:num>
  <w:num w:numId="17">
    <w:abstractNumId w:val="4"/>
  </w:num>
  <w:num w:numId="18">
    <w:abstractNumId w:val="31"/>
  </w:num>
  <w:num w:numId="19">
    <w:abstractNumId w:val="3"/>
  </w:num>
  <w:num w:numId="20">
    <w:abstractNumId w:val="17"/>
  </w:num>
  <w:num w:numId="21">
    <w:abstractNumId w:val="42"/>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8"/>
  </w:num>
  <w:num w:numId="26">
    <w:abstractNumId w:val="14"/>
  </w:num>
  <w:num w:numId="27">
    <w:abstractNumId w:val="2"/>
  </w:num>
  <w:num w:numId="28">
    <w:abstractNumId w:val="5"/>
  </w:num>
  <w:num w:numId="29">
    <w:abstractNumId w:val="34"/>
  </w:num>
  <w:num w:numId="30">
    <w:abstractNumId w:val="23"/>
  </w:num>
  <w:num w:numId="31">
    <w:abstractNumId w:val="16"/>
  </w:num>
  <w:num w:numId="32">
    <w:abstractNumId w:val="9"/>
  </w:num>
  <w:num w:numId="33">
    <w:abstractNumId w:val="20"/>
  </w:num>
  <w:num w:numId="34">
    <w:abstractNumId w:val="41"/>
  </w:num>
  <w:num w:numId="35">
    <w:abstractNumId w:val="39"/>
  </w:num>
  <w:num w:numId="36">
    <w:abstractNumId w:val="33"/>
  </w:num>
  <w:num w:numId="37">
    <w:abstractNumId w:val="28"/>
  </w:num>
  <w:num w:numId="38">
    <w:abstractNumId w:val="12"/>
  </w:num>
  <w:num w:numId="39">
    <w:abstractNumId w:val="10"/>
  </w:num>
  <w:num w:numId="40">
    <w:abstractNumId w:val="7"/>
  </w:num>
  <w:num w:numId="41">
    <w:abstractNumId w:val="36"/>
  </w:num>
  <w:num w:numId="42">
    <w:abstractNumId w:val="35"/>
  </w:num>
  <w:num w:numId="43">
    <w:abstractNumId w:val="19"/>
  </w:num>
  <w:num w:numId="44">
    <w:abstractNumId w:val="11"/>
  </w:num>
  <w:num w:numId="45">
    <w:abstractNumId w:val="26"/>
  </w:num>
  <w:num w:numId="46">
    <w:abstractNumId w:val="29"/>
  </w:num>
  <w:num w:numId="47">
    <w:abstractNumId w:val="22"/>
  </w:num>
  <w:num w:numId="48">
    <w:abstractNumId w:val="33"/>
  </w:num>
  <w:num w:numId="49">
    <w:abstractNumId w:val="33"/>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94DDE"/>
    <w:rsid w:val="000A08B1"/>
    <w:rsid w:val="000A0FC4"/>
    <w:rsid w:val="000A61E8"/>
    <w:rsid w:val="000A6F6C"/>
    <w:rsid w:val="000B2D2C"/>
    <w:rsid w:val="000C08AA"/>
    <w:rsid w:val="000C290B"/>
    <w:rsid w:val="000C2F0E"/>
    <w:rsid w:val="000C56EF"/>
    <w:rsid w:val="000C768F"/>
    <w:rsid w:val="000D0C0F"/>
    <w:rsid w:val="000D215C"/>
    <w:rsid w:val="000D71FB"/>
    <w:rsid w:val="000E140A"/>
    <w:rsid w:val="000E21B4"/>
    <w:rsid w:val="000E37CF"/>
    <w:rsid w:val="000E7341"/>
    <w:rsid w:val="000F67F7"/>
    <w:rsid w:val="00101E29"/>
    <w:rsid w:val="0010250F"/>
    <w:rsid w:val="0010514C"/>
    <w:rsid w:val="00106142"/>
    <w:rsid w:val="00114BE6"/>
    <w:rsid w:val="00116763"/>
    <w:rsid w:val="0013086A"/>
    <w:rsid w:val="00130F14"/>
    <w:rsid w:val="00140233"/>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A50B3"/>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5C9A"/>
    <w:rsid w:val="00317612"/>
    <w:rsid w:val="00322C25"/>
    <w:rsid w:val="00322E66"/>
    <w:rsid w:val="0032669E"/>
    <w:rsid w:val="00327037"/>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B3C0D"/>
    <w:rsid w:val="003C010B"/>
    <w:rsid w:val="003C2303"/>
    <w:rsid w:val="003C5086"/>
    <w:rsid w:val="003C6266"/>
    <w:rsid w:val="003D11E9"/>
    <w:rsid w:val="003D251B"/>
    <w:rsid w:val="003D3085"/>
    <w:rsid w:val="003F32D0"/>
    <w:rsid w:val="00400577"/>
    <w:rsid w:val="0040439E"/>
    <w:rsid w:val="00413863"/>
    <w:rsid w:val="00416C00"/>
    <w:rsid w:val="004258A3"/>
    <w:rsid w:val="00425AF4"/>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47B4"/>
    <w:rsid w:val="004A6F75"/>
    <w:rsid w:val="004A7CC2"/>
    <w:rsid w:val="004B287E"/>
    <w:rsid w:val="004B4793"/>
    <w:rsid w:val="004B4D94"/>
    <w:rsid w:val="004C1728"/>
    <w:rsid w:val="004C6660"/>
    <w:rsid w:val="004C67F2"/>
    <w:rsid w:val="004C7864"/>
    <w:rsid w:val="004D3AAF"/>
    <w:rsid w:val="004D4745"/>
    <w:rsid w:val="004E099A"/>
    <w:rsid w:val="004E1CB0"/>
    <w:rsid w:val="004E5B5B"/>
    <w:rsid w:val="00512210"/>
    <w:rsid w:val="00521056"/>
    <w:rsid w:val="00534366"/>
    <w:rsid w:val="00537536"/>
    <w:rsid w:val="005423B8"/>
    <w:rsid w:val="00544AFB"/>
    <w:rsid w:val="00546313"/>
    <w:rsid w:val="0054710F"/>
    <w:rsid w:val="00552927"/>
    <w:rsid w:val="00553842"/>
    <w:rsid w:val="00553EE3"/>
    <w:rsid w:val="0056037F"/>
    <w:rsid w:val="00570FA3"/>
    <w:rsid w:val="00575DBD"/>
    <w:rsid w:val="00576392"/>
    <w:rsid w:val="005769E5"/>
    <w:rsid w:val="00582112"/>
    <w:rsid w:val="005837DF"/>
    <w:rsid w:val="005A0A1E"/>
    <w:rsid w:val="005A5BDA"/>
    <w:rsid w:val="005A5E87"/>
    <w:rsid w:val="005B2603"/>
    <w:rsid w:val="005B6FE3"/>
    <w:rsid w:val="005C7562"/>
    <w:rsid w:val="005E0EAB"/>
    <w:rsid w:val="005E1244"/>
    <w:rsid w:val="005E37C6"/>
    <w:rsid w:val="005E5BAE"/>
    <w:rsid w:val="005F2108"/>
    <w:rsid w:val="005F2933"/>
    <w:rsid w:val="00601E4C"/>
    <w:rsid w:val="00605025"/>
    <w:rsid w:val="00605C1A"/>
    <w:rsid w:val="0060671A"/>
    <w:rsid w:val="00611D67"/>
    <w:rsid w:val="006138E2"/>
    <w:rsid w:val="00614157"/>
    <w:rsid w:val="0061677C"/>
    <w:rsid w:val="006173A2"/>
    <w:rsid w:val="006201B2"/>
    <w:rsid w:val="0062244E"/>
    <w:rsid w:val="006230E5"/>
    <w:rsid w:val="00623FEB"/>
    <w:rsid w:val="0062432B"/>
    <w:rsid w:val="00626DBC"/>
    <w:rsid w:val="006307ED"/>
    <w:rsid w:val="00632339"/>
    <w:rsid w:val="00635DA3"/>
    <w:rsid w:val="00636B92"/>
    <w:rsid w:val="00641513"/>
    <w:rsid w:val="00654A9F"/>
    <w:rsid w:val="00654D2E"/>
    <w:rsid w:val="006609E6"/>
    <w:rsid w:val="00663B9E"/>
    <w:rsid w:val="006654A0"/>
    <w:rsid w:val="00667AB9"/>
    <w:rsid w:val="00671FBE"/>
    <w:rsid w:val="0067420A"/>
    <w:rsid w:val="00674559"/>
    <w:rsid w:val="00684524"/>
    <w:rsid w:val="00690D2E"/>
    <w:rsid w:val="006A10DF"/>
    <w:rsid w:val="006A3323"/>
    <w:rsid w:val="006A5D90"/>
    <w:rsid w:val="006A713F"/>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6F7DB9"/>
    <w:rsid w:val="00700766"/>
    <w:rsid w:val="00700BA8"/>
    <w:rsid w:val="007048E8"/>
    <w:rsid w:val="007060F2"/>
    <w:rsid w:val="0071058A"/>
    <w:rsid w:val="0071096D"/>
    <w:rsid w:val="00716785"/>
    <w:rsid w:val="00725C05"/>
    <w:rsid w:val="007324EC"/>
    <w:rsid w:val="00732C33"/>
    <w:rsid w:val="00733FB0"/>
    <w:rsid w:val="00734B0C"/>
    <w:rsid w:val="007447DB"/>
    <w:rsid w:val="00753EBF"/>
    <w:rsid w:val="00756005"/>
    <w:rsid w:val="00762683"/>
    <w:rsid w:val="007637E9"/>
    <w:rsid w:val="00766F2B"/>
    <w:rsid w:val="00775564"/>
    <w:rsid w:val="00775CC8"/>
    <w:rsid w:val="007825A8"/>
    <w:rsid w:val="00783134"/>
    <w:rsid w:val="0078368D"/>
    <w:rsid w:val="00786345"/>
    <w:rsid w:val="00794255"/>
    <w:rsid w:val="007945FD"/>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4209"/>
    <w:rsid w:val="0084511E"/>
    <w:rsid w:val="00847522"/>
    <w:rsid w:val="00847FC3"/>
    <w:rsid w:val="00851C79"/>
    <w:rsid w:val="00853993"/>
    <w:rsid w:val="00862D89"/>
    <w:rsid w:val="008671A8"/>
    <w:rsid w:val="00881EC9"/>
    <w:rsid w:val="00883B8D"/>
    <w:rsid w:val="00886B79"/>
    <w:rsid w:val="00892FDB"/>
    <w:rsid w:val="00893307"/>
    <w:rsid w:val="008956FA"/>
    <w:rsid w:val="00897B7F"/>
    <w:rsid w:val="008A1D69"/>
    <w:rsid w:val="008B11F1"/>
    <w:rsid w:val="008B219F"/>
    <w:rsid w:val="008B5E77"/>
    <w:rsid w:val="008B6B29"/>
    <w:rsid w:val="008C2507"/>
    <w:rsid w:val="008C721B"/>
    <w:rsid w:val="008E0670"/>
    <w:rsid w:val="008E0719"/>
    <w:rsid w:val="008E1F75"/>
    <w:rsid w:val="008E2089"/>
    <w:rsid w:val="008E43F2"/>
    <w:rsid w:val="008E61BF"/>
    <w:rsid w:val="008F3A5B"/>
    <w:rsid w:val="008F4A54"/>
    <w:rsid w:val="0090045A"/>
    <w:rsid w:val="00900932"/>
    <w:rsid w:val="0091741B"/>
    <w:rsid w:val="009244AD"/>
    <w:rsid w:val="00924546"/>
    <w:rsid w:val="00924583"/>
    <w:rsid w:val="0092758C"/>
    <w:rsid w:val="0092785A"/>
    <w:rsid w:val="00930F06"/>
    <w:rsid w:val="009324CA"/>
    <w:rsid w:val="00935AA0"/>
    <w:rsid w:val="00943FA0"/>
    <w:rsid w:val="009456B6"/>
    <w:rsid w:val="00952582"/>
    <w:rsid w:val="00953875"/>
    <w:rsid w:val="00955173"/>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27E2E"/>
    <w:rsid w:val="00A420F0"/>
    <w:rsid w:val="00A44F27"/>
    <w:rsid w:val="00A529F6"/>
    <w:rsid w:val="00A616A0"/>
    <w:rsid w:val="00A628A0"/>
    <w:rsid w:val="00A66D99"/>
    <w:rsid w:val="00A739E7"/>
    <w:rsid w:val="00A74B1E"/>
    <w:rsid w:val="00A82408"/>
    <w:rsid w:val="00A90FD7"/>
    <w:rsid w:val="00A95D90"/>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46171"/>
    <w:rsid w:val="00B50476"/>
    <w:rsid w:val="00B53CE8"/>
    <w:rsid w:val="00B54834"/>
    <w:rsid w:val="00B549C8"/>
    <w:rsid w:val="00B55774"/>
    <w:rsid w:val="00B63D82"/>
    <w:rsid w:val="00B63DAD"/>
    <w:rsid w:val="00B65280"/>
    <w:rsid w:val="00B659E8"/>
    <w:rsid w:val="00B65BBC"/>
    <w:rsid w:val="00B7003A"/>
    <w:rsid w:val="00B766C4"/>
    <w:rsid w:val="00B913AD"/>
    <w:rsid w:val="00B933FA"/>
    <w:rsid w:val="00BA5715"/>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25FB6"/>
    <w:rsid w:val="00C33F4C"/>
    <w:rsid w:val="00C351F4"/>
    <w:rsid w:val="00C35930"/>
    <w:rsid w:val="00C35DEE"/>
    <w:rsid w:val="00C36F53"/>
    <w:rsid w:val="00C37D70"/>
    <w:rsid w:val="00C42583"/>
    <w:rsid w:val="00C44DDA"/>
    <w:rsid w:val="00C47C4B"/>
    <w:rsid w:val="00C47F28"/>
    <w:rsid w:val="00C73869"/>
    <w:rsid w:val="00C85591"/>
    <w:rsid w:val="00C86B60"/>
    <w:rsid w:val="00C8720B"/>
    <w:rsid w:val="00C917B0"/>
    <w:rsid w:val="00C91C33"/>
    <w:rsid w:val="00C92BCA"/>
    <w:rsid w:val="00C9467C"/>
    <w:rsid w:val="00C961D7"/>
    <w:rsid w:val="00CA4F09"/>
    <w:rsid w:val="00CB19D7"/>
    <w:rsid w:val="00CB1F18"/>
    <w:rsid w:val="00CB3C0F"/>
    <w:rsid w:val="00CB59D4"/>
    <w:rsid w:val="00CC2BAC"/>
    <w:rsid w:val="00CD0F0A"/>
    <w:rsid w:val="00CD57D4"/>
    <w:rsid w:val="00CD6370"/>
    <w:rsid w:val="00CE0245"/>
    <w:rsid w:val="00CE2BB4"/>
    <w:rsid w:val="00CE5361"/>
    <w:rsid w:val="00CF02FC"/>
    <w:rsid w:val="00CF7381"/>
    <w:rsid w:val="00D008E7"/>
    <w:rsid w:val="00D07324"/>
    <w:rsid w:val="00D2303A"/>
    <w:rsid w:val="00D255CB"/>
    <w:rsid w:val="00D277FA"/>
    <w:rsid w:val="00D31EB0"/>
    <w:rsid w:val="00D45C01"/>
    <w:rsid w:val="00D472C0"/>
    <w:rsid w:val="00D525B4"/>
    <w:rsid w:val="00D5557C"/>
    <w:rsid w:val="00D5732D"/>
    <w:rsid w:val="00D61109"/>
    <w:rsid w:val="00D70665"/>
    <w:rsid w:val="00D81198"/>
    <w:rsid w:val="00DA0BC0"/>
    <w:rsid w:val="00DA1284"/>
    <w:rsid w:val="00DA518E"/>
    <w:rsid w:val="00DB4D29"/>
    <w:rsid w:val="00DB56B1"/>
    <w:rsid w:val="00DB7789"/>
    <w:rsid w:val="00DD01BC"/>
    <w:rsid w:val="00DD3236"/>
    <w:rsid w:val="00DD55AB"/>
    <w:rsid w:val="00DE63B8"/>
    <w:rsid w:val="00DF1BB5"/>
    <w:rsid w:val="00DF4C22"/>
    <w:rsid w:val="00E024B7"/>
    <w:rsid w:val="00E05615"/>
    <w:rsid w:val="00E1363B"/>
    <w:rsid w:val="00E21522"/>
    <w:rsid w:val="00E21564"/>
    <w:rsid w:val="00E30C02"/>
    <w:rsid w:val="00E365E6"/>
    <w:rsid w:val="00E47BA1"/>
    <w:rsid w:val="00E56E3D"/>
    <w:rsid w:val="00E57068"/>
    <w:rsid w:val="00E623F3"/>
    <w:rsid w:val="00E70798"/>
    <w:rsid w:val="00E72347"/>
    <w:rsid w:val="00E93393"/>
    <w:rsid w:val="00E97691"/>
    <w:rsid w:val="00EA3C96"/>
    <w:rsid w:val="00EA5A07"/>
    <w:rsid w:val="00EB17F2"/>
    <w:rsid w:val="00EB33C1"/>
    <w:rsid w:val="00EB4551"/>
    <w:rsid w:val="00EC11C0"/>
    <w:rsid w:val="00EC3165"/>
    <w:rsid w:val="00EC73F8"/>
    <w:rsid w:val="00ED47EB"/>
    <w:rsid w:val="00ED6CE5"/>
    <w:rsid w:val="00EE2B18"/>
    <w:rsid w:val="00EF0EC4"/>
    <w:rsid w:val="00EF70EA"/>
    <w:rsid w:val="00F01116"/>
    <w:rsid w:val="00F039F8"/>
    <w:rsid w:val="00F051D4"/>
    <w:rsid w:val="00F07003"/>
    <w:rsid w:val="00F07B17"/>
    <w:rsid w:val="00F1370E"/>
    <w:rsid w:val="00F13931"/>
    <w:rsid w:val="00F13B0D"/>
    <w:rsid w:val="00F2111A"/>
    <w:rsid w:val="00F36F76"/>
    <w:rsid w:val="00F4065C"/>
    <w:rsid w:val="00F41CEB"/>
    <w:rsid w:val="00F500CA"/>
    <w:rsid w:val="00F53812"/>
    <w:rsid w:val="00F62B30"/>
    <w:rsid w:val="00F64AA7"/>
    <w:rsid w:val="00F73A86"/>
    <w:rsid w:val="00F8326A"/>
    <w:rsid w:val="00F83C4C"/>
    <w:rsid w:val="00F87E75"/>
    <w:rsid w:val="00F9490A"/>
    <w:rsid w:val="00F96927"/>
    <w:rsid w:val="00FA0237"/>
    <w:rsid w:val="00FA030D"/>
    <w:rsid w:val="00FB14F6"/>
    <w:rsid w:val="00FB1C12"/>
    <w:rsid w:val="00FB6B5B"/>
    <w:rsid w:val="00FC0BC1"/>
    <w:rsid w:val="00FC3FDF"/>
    <w:rsid w:val="00FC4329"/>
    <w:rsid w:val="00FC59D6"/>
    <w:rsid w:val="00FD1E4D"/>
    <w:rsid w:val="00FD4C81"/>
    <w:rsid w:val="00FE4736"/>
    <w:rsid w:val="00FF0285"/>
    <w:rsid w:val="00FF0F24"/>
    <w:rsid w:val="00FF12CD"/>
    <w:rsid w:val="00FF2733"/>
    <w:rsid w:val="00FF34DC"/>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B8502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4</Pages>
  <Words>1082</Words>
  <Characters>6820</Characters>
  <Application>Microsoft Macintosh Word</Application>
  <DocSecurity>0</DocSecurity>
  <Lines>56</Lines>
  <Paragraphs>15</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2012-03-08T16:21:00Z</dcterms:created>
  <dcterms:modified xsi:type="dcterms:W3CDTF">2012-03-08T16:42:00Z</dcterms:modified>
</cp:coreProperties>
</file>