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9AA0E3" w:rsidR="001E41F3" w:rsidRDefault="001E41F3">
      <w:pPr>
        <w:pStyle w:val="CRCoverPage"/>
        <w:tabs>
          <w:tab w:val="right" w:pos="9639"/>
        </w:tabs>
        <w:spacing w:after="0"/>
        <w:rPr>
          <w:b/>
          <w:i/>
          <w:noProof/>
          <w:sz w:val="28"/>
        </w:rPr>
      </w:pPr>
      <w:r>
        <w:rPr>
          <w:b/>
          <w:noProof/>
          <w:sz w:val="24"/>
        </w:rPr>
        <w:t>3GPP TSG-</w:t>
      </w:r>
      <w:r w:rsidR="00B35BCB" w:rsidRPr="00B35BCB">
        <w:rPr>
          <w:b/>
          <w:noProof/>
          <w:sz w:val="24"/>
        </w:rPr>
        <w:t>S4</w:t>
      </w:r>
      <w:r w:rsidR="00C66BA2">
        <w:rPr>
          <w:b/>
          <w:noProof/>
          <w:sz w:val="24"/>
        </w:rPr>
        <w:t xml:space="preserve"> </w:t>
      </w:r>
      <w:r>
        <w:rPr>
          <w:b/>
          <w:noProof/>
          <w:sz w:val="24"/>
        </w:rPr>
        <w:t xml:space="preserve">Meeting </w:t>
      </w:r>
      <w:r w:rsidR="00B35BCB">
        <w:rPr>
          <w:b/>
          <w:noProof/>
          <w:sz w:val="24"/>
        </w:rPr>
        <w:t>Video AHG Call</w:t>
      </w:r>
      <w:r>
        <w:rPr>
          <w:b/>
          <w:i/>
          <w:noProof/>
          <w:sz w:val="28"/>
        </w:rPr>
        <w:tab/>
      </w:r>
      <w:r w:rsidR="00B35BCB">
        <w:t>S4aV210712</w:t>
      </w:r>
    </w:p>
    <w:p w14:paraId="7CB45193" w14:textId="0D21356D" w:rsidR="001E41F3" w:rsidRDefault="00B35BCB" w:rsidP="00B35BCB">
      <w:pPr>
        <w:pStyle w:val="CRCoverPage"/>
        <w:tabs>
          <w:tab w:val="right" w:pos="9639"/>
        </w:tabs>
        <w:spacing w:after="0"/>
        <w:rPr>
          <w:b/>
          <w:noProof/>
          <w:sz w:val="24"/>
        </w:rPr>
      </w:pPr>
      <w:r w:rsidRPr="00B35BCB">
        <w:rPr>
          <w:b/>
          <w:noProof/>
          <w:sz w:val="24"/>
        </w:rPr>
        <w:t>Telco</w:t>
      </w:r>
      <w:r w:rsidR="001E41F3">
        <w:rPr>
          <w:b/>
          <w:noProof/>
          <w:sz w:val="24"/>
        </w:rPr>
        <w:t xml:space="preserve">, </w:t>
      </w:r>
      <w:r w:rsidRPr="00B35BCB">
        <w:rPr>
          <w:b/>
          <w:noProof/>
          <w:sz w:val="24"/>
        </w:rPr>
        <w:t>21st June 2021</w:t>
      </w:r>
    </w:p>
    <w:p w14:paraId="4E0B5743" w14:textId="77777777" w:rsidR="00B35BCB" w:rsidRDefault="00B35BCB" w:rsidP="00B35BC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572A720" w:rsidR="001E41F3" w:rsidRDefault="00B35BC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6704" w:rsidR="001E41F3" w:rsidRPr="00410371" w:rsidRDefault="00B35BCB" w:rsidP="00E13F3D">
            <w:pPr>
              <w:pStyle w:val="CRCoverPage"/>
              <w:spacing w:after="0"/>
              <w:jc w:val="right"/>
              <w:rPr>
                <w:b/>
                <w:noProof/>
                <w:sz w:val="28"/>
              </w:rPr>
            </w:pPr>
            <w: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62A9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80BB7" w:rsidR="001E41F3" w:rsidRPr="00410371" w:rsidRDefault="008F3789" w:rsidP="00E13F3D">
            <w:pPr>
              <w:pStyle w:val="CRCoverPage"/>
              <w:spacing w:after="0"/>
              <w:jc w:val="center"/>
              <w:rPr>
                <w:b/>
                <w:noProof/>
              </w:rPr>
            </w:pPr>
            <w:fldSimple w:instr=" DOCPROPERTY  Revision  \* MERGEFORMAT "/>
            <w:r w:rsidR="00C2385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A0735" w:rsidR="001E41F3" w:rsidRPr="00410371" w:rsidRDefault="00B35BCB">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DF1A8" w:rsidR="001E41F3" w:rsidRDefault="00C23859" w:rsidP="00C23859">
            <w:pPr>
              <w:pStyle w:val="CRCoverPage"/>
              <w:spacing w:after="0"/>
              <w:rPr>
                <w:noProof/>
              </w:rPr>
            </w:pPr>
            <w:r>
              <w:t>On Integration of AR and MTSI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07575" w:rsidR="001E41F3" w:rsidRDefault="00C2385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01E74" w:rsidR="001E41F3" w:rsidRDefault="00C2385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DB2C5" w:rsidR="001E41F3" w:rsidRDefault="00C23859">
            <w:pPr>
              <w:pStyle w:val="CRCoverPage"/>
              <w:spacing w:after="0"/>
              <w:ind w:left="100"/>
              <w:rPr>
                <w:noProof/>
              </w:rPr>
            </w:pPr>
            <w:r>
              <w:t>5G_STAR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3789">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3789"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3789">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A6DB8" w:rsidR="001E41F3" w:rsidRDefault="00C23859">
            <w:pPr>
              <w:pStyle w:val="CRCoverPage"/>
              <w:spacing w:after="0"/>
              <w:ind w:left="100"/>
              <w:rPr>
                <w:noProof/>
              </w:rPr>
            </w:pPr>
            <w:r>
              <w:rPr>
                <w:noProof/>
              </w:rPr>
              <w:t>This pCR identifies use cases that have real-time/interactive components and discusses potential integration of AR and MTSI to realize these use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871FD7" w14:textId="77777777" w:rsidR="001E41F3" w:rsidRDefault="001E41F3">
      <w:pPr>
        <w:rPr>
          <w:noProof/>
        </w:rPr>
      </w:pPr>
    </w:p>
    <w:p w14:paraId="1557EA72" w14:textId="131BEE06" w:rsidR="00C069E6" w:rsidRDefault="00C069E6">
      <w:pPr>
        <w:rPr>
          <w:noProof/>
        </w:rPr>
        <w:sectPr w:rsidR="00C069E6">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069E6" w14:paraId="641CE06C" w14:textId="77777777" w:rsidTr="00C069E6">
        <w:tc>
          <w:tcPr>
            <w:tcW w:w="9629" w:type="dxa"/>
            <w:tcBorders>
              <w:top w:val="nil"/>
              <w:left w:val="nil"/>
              <w:bottom w:val="nil"/>
              <w:right w:val="nil"/>
            </w:tcBorders>
            <w:shd w:val="clear" w:color="auto" w:fill="F2F2F2" w:themeFill="background1" w:themeFillShade="F2"/>
          </w:tcPr>
          <w:p w14:paraId="3D50E98F" w14:textId="026017FA" w:rsidR="00C069E6" w:rsidRPr="00C069E6" w:rsidRDefault="00C069E6" w:rsidP="00C069E6">
            <w:pPr>
              <w:jc w:val="center"/>
              <w:rPr>
                <w:b/>
                <w:bCs/>
                <w:noProof/>
              </w:rPr>
            </w:pPr>
            <w:r>
              <w:rPr>
                <w:b/>
                <w:bCs/>
                <w:noProof/>
              </w:rPr>
              <w:lastRenderedPageBreak/>
              <w:t>First Change</w:t>
            </w:r>
          </w:p>
        </w:tc>
      </w:tr>
    </w:tbl>
    <w:p w14:paraId="68C9CD36" w14:textId="3B84866C" w:rsidR="001E41F3" w:rsidRDefault="001E41F3">
      <w:pPr>
        <w:rPr>
          <w:noProof/>
        </w:rPr>
      </w:pPr>
    </w:p>
    <w:p w14:paraId="6625A457" w14:textId="41CB274E" w:rsidR="00C069E6" w:rsidRDefault="00C069E6" w:rsidP="00936C77">
      <w:pPr>
        <w:pStyle w:val="Heading2"/>
        <w:rPr>
          <w:noProof/>
        </w:rPr>
      </w:pPr>
      <w:r>
        <w:rPr>
          <w:noProof/>
        </w:rPr>
        <w:t>6.X</w:t>
      </w:r>
      <w:r>
        <w:rPr>
          <w:noProof/>
        </w:rPr>
        <w:tab/>
        <w:t>Discussion on AR and MTSI integration</w:t>
      </w:r>
    </w:p>
    <w:p w14:paraId="0394636F" w14:textId="2D75DBD6" w:rsidR="00936C77" w:rsidRDefault="00486026" w:rsidP="00936C77">
      <w:pPr>
        <w:pStyle w:val="Heading3"/>
      </w:pPr>
      <w:r>
        <w:t>6.X.1</w:t>
      </w:r>
      <w:r>
        <w:tab/>
      </w:r>
      <w:r w:rsidR="00936C77">
        <w:t>Use Case Discussion</w:t>
      </w:r>
    </w:p>
    <w:p w14:paraId="6EB75438" w14:textId="77777777" w:rsidR="00936C77" w:rsidRDefault="00936C77" w:rsidP="00936C77">
      <w:pPr>
        <w:rPr>
          <w:sz w:val="22"/>
          <w:szCs w:val="22"/>
        </w:rPr>
      </w:pPr>
      <w:r>
        <w:rPr>
          <w:sz w:val="22"/>
          <w:szCs w:val="22"/>
        </w:rPr>
        <w:t>The following core use cases have been identified to have aspects related to real-time communication: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
        <w:gridCol w:w="4318"/>
        <w:gridCol w:w="1952"/>
      </w:tblGrid>
      <w:tr w:rsidR="00936C77" w:rsidRPr="008A1019" w14:paraId="7D106CCF" w14:textId="77777777" w:rsidTr="00AC5455">
        <w:trPr>
          <w:trHeight w:val="360"/>
          <w:jc w:val="center"/>
        </w:trPr>
        <w:tc>
          <w:tcPr>
            <w:tcW w:w="838" w:type="dxa"/>
            <w:shd w:val="clear" w:color="auto" w:fill="FFFFFF"/>
          </w:tcPr>
          <w:p w14:paraId="0A26C7B8" w14:textId="77777777" w:rsidR="00936C77" w:rsidRPr="008A1019" w:rsidRDefault="00936C77" w:rsidP="00AC5455">
            <w:pPr>
              <w:pStyle w:val="TAC"/>
            </w:pPr>
            <w:r w:rsidRPr="008A1019">
              <w:rPr>
                <w:rFonts w:hint="eastAsia"/>
              </w:rPr>
              <w:t>3</w:t>
            </w:r>
          </w:p>
        </w:tc>
        <w:tc>
          <w:tcPr>
            <w:tcW w:w="4318" w:type="dxa"/>
            <w:shd w:val="clear" w:color="auto" w:fill="FFFFFF"/>
          </w:tcPr>
          <w:p w14:paraId="0CC8833D" w14:textId="77777777" w:rsidR="00936C77" w:rsidRPr="008A1019" w:rsidRDefault="00936C77" w:rsidP="00AC5455">
            <w:pPr>
              <w:pStyle w:val="TAC"/>
            </w:pPr>
            <w:r w:rsidRPr="008A1019">
              <w:t>Real-time 3D Communication</w:t>
            </w:r>
          </w:p>
        </w:tc>
        <w:tc>
          <w:tcPr>
            <w:tcW w:w="1952" w:type="dxa"/>
            <w:shd w:val="clear" w:color="auto" w:fill="FFFFFF"/>
          </w:tcPr>
          <w:p w14:paraId="035F60C7" w14:textId="77777777" w:rsidR="00936C77" w:rsidRPr="008A1019" w:rsidRDefault="00936C77" w:rsidP="00AC5455">
            <w:pPr>
              <w:pStyle w:val="TAC"/>
            </w:pPr>
            <w:r w:rsidRPr="008A1019">
              <w:t>Annex A.8 in [x]</w:t>
            </w:r>
          </w:p>
        </w:tc>
      </w:tr>
      <w:tr w:rsidR="00936C77" w:rsidRPr="008A1019" w14:paraId="55DB9C16" w14:textId="77777777" w:rsidTr="00AC5455">
        <w:trPr>
          <w:trHeight w:val="360"/>
          <w:jc w:val="center"/>
        </w:trPr>
        <w:tc>
          <w:tcPr>
            <w:tcW w:w="838" w:type="dxa"/>
            <w:shd w:val="clear" w:color="auto" w:fill="FFFFFF"/>
          </w:tcPr>
          <w:p w14:paraId="7A2B3C14" w14:textId="77777777" w:rsidR="00936C77" w:rsidRPr="008A1019" w:rsidRDefault="00936C77" w:rsidP="00AC5455">
            <w:pPr>
              <w:pStyle w:val="TAC"/>
            </w:pPr>
            <w:r w:rsidRPr="008A1019">
              <w:rPr>
                <w:rFonts w:hint="eastAsia"/>
              </w:rPr>
              <w:t>5</w:t>
            </w:r>
          </w:p>
        </w:tc>
        <w:tc>
          <w:tcPr>
            <w:tcW w:w="4318" w:type="dxa"/>
            <w:shd w:val="clear" w:color="auto" w:fill="FFFFFF"/>
          </w:tcPr>
          <w:p w14:paraId="67ACC745" w14:textId="77777777" w:rsidR="00936C77" w:rsidRPr="008A1019" w:rsidRDefault="00936C77" w:rsidP="00AC5455">
            <w:pPr>
              <w:pStyle w:val="TAC"/>
            </w:pPr>
            <w:r w:rsidRPr="008A1019">
              <w:t>Police Critical Mission with AR</w:t>
            </w:r>
          </w:p>
        </w:tc>
        <w:tc>
          <w:tcPr>
            <w:tcW w:w="1952" w:type="dxa"/>
            <w:shd w:val="clear" w:color="auto" w:fill="FFFFFF"/>
          </w:tcPr>
          <w:p w14:paraId="6A659395" w14:textId="77777777" w:rsidR="00936C77" w:rsidRPr="008A1019" w:rsidRDefault="00936C77" w:rsidP="00AC5455">
            <w:pPr>
              <w:pStyle w:val="TAC"/>
            </w:pPr>
            <w:r w:rsidRPr="008A1019">
              <w:t>Annex A.10 in [x]</w:t>
            </w:r>
          </w:p>
        </w:tc>
      </w:tr>
      <w:tr w:rsidR="00936C77" w:rsidRPr="008A1019" w14:paraId="6238A138" w14:textId="77777777" w:rsidTr="00AC5455">
        <w:trPr>
          <w:trHeight w:val="360"/>
          <w:jc w:val="center"/>
        </w:trPr>
        <w:tc>
          <w:tcPr>
            <w:tcW w:w="838" w:type="dxa"/>
            <w:shd w:val="clear" w:color="auto" w:fill="FFFFFF"/>
          </w:tcPr>
          <w:p w14:paraId="64FFD37A" w14:textId="77777777" w:rsidR="00936C77" w:rsidRPr="008A1019" w:rsidRDefault="00936C77" w:rsidP="00AC5455">
            <w:pPr>
              <w:pStyle w:val="TAC"/>
            </w:pPr>
            <w:r w:rsidRPr="008A1019">
              <w:rPr>
                <w:rFonts w:hint="eastAsia"/>
              </w:rPr>
              <w:t>7</w:t>
            </w:r>
          </w:p>
        </w:tc>
        <w:tc>
          <w:tcPr>
            <w:tcW w:w="4318" w:type="dxa"/>
            <w:shd w:val="clear" w:color="auto" w:fill="FFFFFF"/>
          </w:tcPr>
          <w:p w14:paraId="4560E735" w14:textId="77777777" w:rsidR="00936C77" w:rsidRPr="008A1019" w:rsidRDefault="00936C77" w:rsidP="00AC5455">
            <w:pPr>
              <w:pStyle w:val="TAC"/>
            </w:pPr>
            <w:r w:rsidRPr="008A1019">
              <w:t>Real-time communication with the shop assistant</w:t>
            </w:r>
          </w:p>
        </w:tc>
        <w:tc>
          <w:tcPr>
            <w:tcW w:w="1952" w:type="dxa"/>
            <w:shd w:val="clear" w:color="auto" w:fill="FFFFFF"/>
          </w:tcPr>
          <w:p w14:paraId="3192A7B5" w14:textId="77777777" w:rsidR="00936C77" w:rsidRPr="008A1019" w:rsidRDefault="00936C77" w:rsidP="00AC5455">
            <w:pPr>
              <w:pStyle w:val="TAC"/>
            </w:pPr>
            <w:r w:rsidRPr="008A1019">
              <w:t>Annex A.12 in [x]</w:t>
            </w:r>
          </w:p>
        </w:tc>
      </w:tr>
      <w:tr w:rsidR="00936C77" w:rsidRPr="008A1019" w14:paraId="0F85FB31" w14:textId="77777777" w:rsidTr="00AC5455">
        <w:trPr>
          <w:trHeight w:val="360"/>
          <w:jc w:val="center"/>
        </w:trPr>
        <w:tc>
          <w:tcPr>
            <w:tcW w:w="838" w:type="dxa"/>
            <w:shd w:val="clear" w:color="auto" w:fill="FFFFFF"/>
          </w:tcPr>
          <w:p w14:paraId="318DD2B6" w14:textId="77777777" w:rsidR="00936C77" w:rsidRPr="008A1019" w:rsidRDefault="00936C77" w:rsidP="00AC5455">
            <w:pPr>
              <w:pStyle w:val="TAC"/>
            </w:pPr>
            <w:r w:rsidRPr="008A1019">
              <w:rPr>
                <w:rFonts w:hint="eastAsia"/>
              </w:rPr>
              <w:t>8</w:t>
            </w:r>
          </w:p>
        </w:tc>
        <w:tc>
          <w:tcPr>
            <w:tcW w:w="4318" w:type="dxa"/>
            <w:shd w:val="clear" w:color="auto" w:fill="FFFFFF"/>
          </w:tcPr>
          <w:p w14:paraId="28D96324" w14:textId="77777777" w:rsidR="00936C77" w:rsidRPr="008A1019" w:rsidRDefault="00936C77" w:rsidP="00AC5455">
            <w:pPr>
              <w:pStyle w:val="TAC"/>
            </w:pPr>
            <w:r w:rsidRPr="008A1019">
              <w:t>360-degree conference meeting</w:t>
            </w:r>
          </w:p>
        </w:tc>
        <w:tc>
          <w:tcPr>
            <w:tcW w:w="1952" w:type="dxa"/>
            <w:shd w:val="clear" w:color="auto" w:fill="FFFFFF"/>
          </w:tcPr>
          <w:p w14:paraId="36BD1972" w14:textId="77777777" w:rsidR="00936C77" w:rsidRPr="008A1019" w:rsidRDefault="00936C77" w:rsidP="00AC5455">
            <w:pPr>
              <w:pStyle w:val="TAC"/>
            </w:pPr>
            <w:r w:rsidRPr="008A1019">
              <w:t>Annex A.13 in [x]</w:t>
            </w:r>
          </w:p>
        </w:tc>
      </w:tr>
      <w:tr w:rsidR="00936C77" w:rsidRPr="008A1019" w14:paraId="570E231D" w14:textId="77777777" w:rsidTr="00AC5455">
        <w:trPr>
          <w:trHeight w:val="360"/>
          <w:jc w:val="center"/>
        </w:trPr>
        <w:tc>
          <w:tcPr>
            <w:tcW w:w="838" w:type="dxa"/>
            <w:shd w:val="clear" w:color="auto" w:fill="FFFFFF"/>
          </w:tcPr>
          <w:p w14:paraId="220232F0" w14:textId="77777777" w:rsidR="00936C77" w:rsidRPr="008A1019" w:rsidRDefault="00936C77" w:rsidP="00AC5455">
            <w:pPr>
              <w:pStyle w:val="TAC"/>
            </w:pPr>
            <w:r w:rsidRPr="008A1019">
              <w:rPr>
                <w:rFonts w:hint="eastAsia"/>
              </w:rPr>
              <w:t>9</w:t>
            </w:r>
          </w:p>
        </w:tc>
        <w:tc>
          <w:tcPr>
            <w:tcW w:w="4318" w:type="dxa"/>
            <w:shd w:val="clear" w:color="auto" w:fill="FFFFFF"/>
          </w:tcPr>
          <w:p w14:paraId="4968D423" w14:textId="77777777" w:rsidR="00936C77" w:rsidRPr="008A1019" w:rsidRDefault="00936C77" w:rsidP="00AC5455">
            <w:pPr>
              <w:pStyle w:val="TAC"/>
            </w:pPr>
            <w:r w:rsidRPr="008A1019">
              <w:t>XR Meeting</w:t>
            </w:r>
          </w:p>
        </w:tc>
        <w:tc>
          <w:tcPr>
            <w:tcW w:w="1952" w:type="dxa"/>
            <w:shd w:val="clear" w:color="auto" w:fill="FFFFFF"/>
          </w:tcPr>
          <w:p w14:paraId="559F3055" w14:textId="77777777" w:rsidR="00936C77" w:rsidRPr="008A1019" w:rsidRDefault="00936C77" w:rsidP="00AC5455">
            <w:pPr>
              <w:pStyle w:val="TAC"/>
            </w:pPr>
            <w:r w:rsidRPr="008A1019">
              <w:t>Annex A.16 in [x]</w:t>
            </w:r>
          </w:p>
        </w:tc>
      </w:tr>
      <w:tr w:rsidR="00936C77" w:rsidRPr="008A1019" w14:paraId="1A9AABC5" w14:textId="77777777" w:rsidTr="00AC5455">
        <w:trPr>
          <w:trHeight w:val="360"/>
          <w:jc w:val="center"/>
        </w:trPr>
        <w:tc>
          <w:tcPr>
            <w:tcW w:w="838" w:type="dxa"/>
            <w:shd w:val="clear" w:color="auto" w:fill="FFFFFF"/>
          </w:tcPr>
          <w:p w14:paraId="54660180" w14:textId="77777777" w:rsidR="00936C77" w:rsidRPr="008A1019" w:rsidRDefault="00936C77" w:rsidP="00AC5455">
            <w:pPr>
              <w:pStyle w:val="TAC"/>
            </w:pPr>
            <w:r w:rsidRPr="008A1019">
              <w:rPr>
                <w:rFonts w:hint="eastAsia"/>
              </w:rPr>
              <w:t>11</w:t>
            </w:r>
          </w:p>
        </w:tc>
        <w:tc>
          <w:tcPr>
            <w:tcW w:w="4318" w:type="dxa"/>
            <w:shd w:val="clear" w:color="auto" w:fill="FFFFFF"/>
          </w:tcPr>
          <w:p w14:paraId="68546FE7" w14:textId="77777777" w:rsidR="00936C77" w:rsidRPr="008A1019" w:rsidRDefault="00936C77" w:rsidP="00AC5455">
            <w:pPr>
              <w:pStyle w:val="TAC"/>
            </w:pPr>
            <w:r w:rsidRPr="008A1019">
              <w:t>AR animated avatar calls</w:t>
            </w:r>
          </w:p>
        </w:tc>
        <w:tc>
          <w:tcPr>
            <w:tcW w:w="1952" w:type="dxa"/>
            <w:shd w:val="clear" w:color="auto" w:fill="FFFFFF"/>
          </w:tcPr>
          <w:p w14:paraId="0A55DA0C" w14:textId="77777777" w:rsidR="00936C77" w:rsidRPr="008A1019" w:rsidRDefault="00936C77" w:rsidP="00AC5455">
            <w:pPr>
              <w:pStyle w:val="TAC"/>
            </w:pPr>
            <w:r w:rsidRPr="008A1019">
              <w:t>Annex A.18 in [x]</w:t>
            </w:r>
          </w:p>
        </w:tc>
      </w:tr>
      <w:tr w:rsidR="00936C77" w:rsidRPr="008A1019" w14:paraId="33087385" w14:textId="77777777" w:rsidTr="00AC5455">
        <w:trPr>
          <w:trHeight w:val="360"/>
          <w:jc w:val="center"/>
        </w:trPr>
        <w:tc>
          <w:tcPr>
            <w:tcW w:w="838" w:type="dxa"/>
            <w:shd w:val="clear" w:color="auto" w:fill="FFFFFF"/>
          </w:tcPr>
          <w:p w14:paraId="3ABC5AE4" w14:textId="77777777" w:rsidR="00936C77" w:rsidRPr="008A1019" w:rsidRDefault="00936C77" w:rsidP="00AC5455">
            <w:pPr>
              <w:pStyle w:val="TAC"/>
            </w:pPr>
            <w:r w:rsidRPr="008A1019">
              <w:rPr>
                <w:rFonts w:hint="eastAsia"/>
              </w:rPr>
              <w:t>12</w:t>
            </w:r>
          </w:p>
        </w:tc>
        <w:tc>
          <w:tcPr>
            <w:tcW w:w="4318" w:type="dxa"/>
            <w:shd w:val="clear" w:color="auto" w:fill="FFFFFF"/>
          </w:tcPr>
          <w:p w14:paraId="66F7AAC0" w14:textId="77777777" w:rsidR="00936C77" w:rsidRPr="008A1019" w:rsidRDefault="00936C77" w:rsidP="00AC5455">
            <w:pPr>
              <w:pStyle w:val="TAC"/>
            </w:pPr>
            <w:r w:rsidRPr="008A1019">
              <w:t>AR avatar multi-party calls</w:t>
            </w:r>
          </w:p>
        </w:tc>
        <w:tc>
          <w:tcPr>
            <w:tcW w:w="1952" w:type="dxa"/>
            <w:shd w:val="clear" w:color="auto" w:fill="FFFFFF"/>
          </w:tcPr>
          <w:p w14:paraId="465E845B" w14:textId="77777777" w:rsidR="00936C77" w:rsidRPr="008A1019" w:rsidRDefault="00936C77" w:rsidP="00AC5455">
            <w:pPr>
              <w:pStyle w:val="TAC"/>
            </w:pPr>
            <w:r w:rsidRPr="008A1019">
              <w:t>Annex A.19 in [x]</w:t>
            </w:r>
          </w:p>
        </w:tc>
      </w:tr>
      <w:tr w:rsidR="00936C77" w:rsidRPr="008A1019" w14:paraId="37627676" w14:textId="77777777" w:rsidTr="00AC5455">
        <w:trPr>
          <w:trHeight w:val="360"/>
          <w:jc w:val="center"/>
        </w:trPr>
        <w:tc>
          <w:tcPr>
            <w:tcW w:w="838" w:type="dxa"/>
            <w:shd w:val="clear" w:color="auto" w:fill="FFFFFF"/>
          </w:tcPr>
          <w:p w14:paraId="664494B3" w14:textId="77777777" w:rsidR="00936C77" w:rsidRPr="008A1019" w:rsidRDefault="00936C77" w:rsidP="00AC5455">
            <w:pPr>
              <w:pStyle w:val="TAC"/>
            </w:pPr>
            <w:r w:rsidRPr="008A1019">
              <w:rPr>
                <w:rFonts w:hint="eastAsia"/>
              </w:rPr>
              <w:t>13</w:t>
            </w:r>
          </w:p>
        </w:tc>
        <w:tc>
          <w:tcPr>
            <w:tcW w:w="4318" w:type="dxa"/>
            <w:shd w:val="clear" w:color="auto" w:fill="FFFFFF"/>
          </w:tcPr>
          <w:p w14:paraId="700979A1" w14:textId="77777777" w:rsidR="00936C77" w:rsidRPr="008A1019" w:rsidRDefault="00936C77" w:rsidP="00AC5455">
            <w:pPr>
              <w:pStyle w:val="TAC"/>
            </w:pPr>
            <w:r w:rsidRPr="008A1019">
              <w:t>Front-facing camera video multi-party calls</w:t>
            </w:r>
          </w:p>
        </w:tc>
        <w:tc>
          <w:tcPr>
            <w:tcW w:w="1952" w:type="dxa"/>
            <w:shd w:val="clear" w:color="auto" w:fill="FFFFFF"/>
          </w:tcPr>
          <w:p w14:paraId="368C1731" w14:textId="77777777" w:rsidR="00936C77" w:rsidRPr="008A1019" w:rsidRDefault="00936C77" w:rsidP="00AC5455">
            <w:pPr>
              <w:pStyle w:val="TAC"/>
            </w:pPr>
            <w:r w:rsidRPr="008A1019">
              <w:t>Annex A.20 in [x]</w:t>
            </w:r>
          </w:p>
        </w:tc>
      </w:tr>
      <w:tr w:rsidR="00936C77" w:rsidRPr="008A1019" w14:paraId="1AE6175E" w14:textId="77777777" w:rsidTr="00AC5455">
        <w:trPr>
          <w:trHeight w:val="360"/>
          <w:jc w:val="center"/>
        </w:trPr>
        <w:tc>
          <w:tcPr>
            <w:tcW w:w="838" w:type="dxa"/>
            <w:shd w:val="clear" w:color="auto" w:fill="FFFFFF"/>
          </w:tcPr>
          <w:p w14:paraId="57676788" w14:textId="77777777" w:rsidR="00936C77" w:rsidRPr="008A1019" w:rsidRDefault="00936C77" w:rsidP="00AC5455">
            <w:pPr>
              <w:pStyle w:val="TAC"/>
              <w:rPr>
                <w:lang w:eastAsia="ko-KR"/>
              </w:rPr>
            </w:pPr>
            <w:r w:rsidRPr="008A1019">
              <w:rPr>
                <w:rFonts w:hint="eastAsia"/>
                <w:lang w:eastAsia="ko-KR"/>
              </w:rPr>
              <w:t>16</w:t>
            </w:r>
          </w:p>
        </w:tc>
        <w:tc>
          <w:tcPr>
            <w:tcW w:w="4318" w:type="dxa"/>
            <w:shd w:val="clear" w:color="auto" w:fill="FFFFFF"/>
          </w:tcPr>
          <w:p w14:paraId="34FB9E01" w14:textId="77777777" w:rsidR="00936C77" w:rsidRPr="008A1019" w:rsidRDefault="00936C77" w:rsidP="00AC5455">
            <w:pPr>
              <w:pStyle w:val="TAC"/>
              <w:rPr>
                <w:lang w:eastAsia="ko-KR"/>
              </w:rPr>
            </w:pPr>
            <w:r w:rsidRPr="008A1019">
              <w:rPr>
                <w:rFonts w:hint="eastAsia"/>
                <w:lang w:eastAsia="ko-KR"/>
              </w:rPr>
              <w:t>AR remote cooperation</w:t>
            </w:r>
          </w:p>
        </w:tc>
        <w:tc>
          <w:tcPr>
            <w:tcW w:w="1952" w:type="dxa"/>
            <w:shd w:val="clear" w:color="auto" w:fill="FFFFFF"/>
          </w:tcPr>
          <w:p w14:paraId="33E95EC9" w14:textId="77777777" w:rsidR="00936C77" w:rsidRPr="008A1019" w:rsidRDefault="00936C77" w:rsidP="00AC5455">
            <w:pPr>
              <w:pStyle w:val="TAC"/>
              <w:rPr>
                <w:lang w:eastAsia="ko-KR"/>
              </w:rPr>
            </w:pPr>
            <w:r w:rsidRPr="008A1019">
              <w:rPr>
                <w:rFonts w:hint="eastAsia"/>
                <w:lang w:eastAsia="ko-KR"/>
              </w:rPr>
              <w:t>Annex A.</w:t>
            </w:r>
            <w:r w:rsidRPr="008A1019">
              <w:rPr>
                <w:lang w:eastAsia="ko-KR"/>
              </w:rPr>
              <w:t>1</w:t>
            </w:r>
          </w:p>
        </w:tc>
      </w:tr>
      <w:tr w:rsidR="00936C77" w:rsidRPr="00CF1AEE" w14:paraId="7F49E367" w14:textId="77777777" w:rsidTr="00AC5455">
        <w:trPr>
          <w:trHeight w:val="360"/>
          <w:jc w:val="center"/>
        </w:trPr>
        <w:tc>
          <w:tcPr>
            <w:tcW w:w="838" w:type="dxa"/>
            <w:shd w:val="clear" w:color="auto" w:fill="FFFFFF"/>
          </w:tcPr>
          <w:p w14:paraId="081B3C88" w14:textId="77777777" w:rsidR="00936C77" w:rsidRPr="008A1019" w:rsidRDefault="00936C77" w:rsidP="00AC5455">
            <w:pPr>
              <w:pStyle w:val="TAC"/>
              <w:rPr>
                <w:lang w:eastAsia="ko-KR"/>
              </w:rPr>
            </w:pPr>
            <w:r w:rsidRPr="008A1019">
              <w:rPr>
                <w:rFonts w:hint="eastAsia"/>
                <w:lang w:eastAsia="ko-KR"/>
              </w:rPr>
              <w:t>19</w:t>
            </w:r>
          </w:p>
        </w:tc>
        <w:tc>
          <w:tcPr>
            <w:tcW w:w="4318" w:type="dxa"/>
            <w:shd w:val="clear" w:color="auto" w:fill="FFFFFF"/>
          </w:tcPr>
          <w:p w14:paraId="17EDD68B" w14:textId="77777777" w:rsidR="00936C77" w:rsidRPr="008A1019" w:rsidRDefault="00936C77" w:rsidP="00AC5455">
            <w:pPr>
              <w:pStyle w:val="TAC"/>
              <w:rPr>
                <w:lang w:eastAsia="ko-KR"/>
              </w:rPr>
            </w:pPr>
            <w:r w:rsidRPr="008A1019">
              <w:rPr>
                <w:rFonts w:hint="eastAsia"/>
                <w:lang w:eastAsia="ko-KR"/>
              </w:rPr>
              <w:t>AR Conferencing</w:t>
            </w:r>
          </w:p>
        </w:tc>
        <w:tc>
          <w:tcPr>
            <w:tcW w:w="1952" w:type="dxa"/>
            <w:shd w:val="clear" w:color="auto" w:fill="FFFFFF"/>
          </w:tcPr>
          <w:p w14:paraId="1A4C619F" w14:textId="77777777" w:rsidR="00936C77" w:rsidRDefault="00936C77" w:rsidP="00AC5455">
            <w:pPr>
              <w:pStyle w:val="TAC"/>
              <w:rPr>
                <w:lang w:eastAsia="ko-KR"/>
              </w:rPr>
            </w:pPr>
            <w:r w:rsidRPr="008A1019">
              <w:rPr>
                <w:rFonts w:hint="eastAsia"/>
                <w:lang w:eastAsia="ko-KR"/>
              </w:rPr>
              <w:t>Annex A.</w:t>
            </w:r>
            <w:r w:rsidRPr="008A1019">
              <w:rPr>
                <w:lang w:eastAsia="ko-KR"/>
              </w:rPr>
              <w:t>4</w:t>
            </w:r>
          </w:p>
        </w:tc>
      </w:tr>
    </w:tbl>
    <w:p w14:paraId="50A5F408" w14:textId="77777777" w:rsidR="00936C77" w:rsidRPr="00F03A39" w:rsidRDefault="00936C77" w:rsidP="00936C77">
      <w:pPr>
        <w:rPr>
          <w:sz w:val="22"/>
          <w:szCs w:val="22"/>
        </w:rPr>
      </w:pPr>
    </w:p>
    <w:p w14:paraId="098FBC70" w14:textId="77777777" w:rsidR="00936C77" w:rsidRDefault="00936C77" w:rsidP="00936C77">
      <w:pPr>
        <w:rPr>
          <w:sz w:val="22"/>
          <w:szCs w:val="22"/>
        </w:rPr>
      </w:pPr>
      <w:r>
        <w:rPr>
          <w:sz w:val="22"/>
          <w:szCs w:val="22"/>
        </w:rPr>
        <w:t xml:space="preserve">These use cases involve some form of real-time communication but follow different courses from app invocation to starting the AR experience. Some use cases start from a regular 2D communication, </w:t>
      </w:r>
      <w:proofErr w:type="gramStart"/>
      <w:r>
        <w:rPr>
          <w:sz w:val="22"/>
          <w:szCs w:val="22"/>
        </w:rPr>
        <w:t>e.g.</w:t>
      </w:r>
      <w:proofErr w:type="gramEnd"/>
      <w:r>
        <w:rPr>
          <w:sz w:val="22"/>
          <w:szCs w:val="22"/>
        </w:rPr>
        <w:t xml:space="preserve"> call or chat, and upgrade into an AR experience, others start as a full-fledged XR experience. </w:t>
      </w:r>
    </w:p>
    <w:p w14:paraId="6A3CCCE2" w14:textId="77777777" w:rsidR="00936C77" w:rsidRDefault="00936C77" w:rsidP="00936C77">
      <w:pPr>
        <w:rPr>
          <w:sz w:val="22"/>
          <w:szCs w:val="22"/>
        </w:rPr>
      </w:pPr>
      <w:r>
        <w:rPr>
          <w:sz w:val="22"/>
          <w:szCs w:val="22"/>
        </w:rPr>
        <w:t xml:space="preserve">The use cases may range from no real-time 3D asset exchange, </w:t>
      </w:r>
      <w:proofErr w:type="gramStart"/>
      <w:r>
        <w:rPr>
          <w:sz w:val="22"/>
          <w:szCs w:val="22"/>
        </w:rPr>
        <w:t>i.e.</w:t>
      </w:r>
      <w:proofErr w:type="gramEnd"/>
      <w:r>
        <w:rPr>
          <w:sz w:val="22"/>
          <w:szCs w:val="22"/>
        </w:rPr>
        <w:t xml:space="preserve"> only pre-stored 3D assets, to a heavy exchange of captured/reconstructed 3D assets in real-time. </w:t>
      </w:r>
    </w:p>
    <w:p w14:paraId="398CDCC8" w14:textId="03948A6B" w:rsidR="00936C77" w:rsidRPr="00F03A39" w:rsidRDefault="00936C77" w:rsidP="00936C77">
      <w:pPr>
        <w:rPr>
          <w:sz w:val="22"/>
          <w:szCs w:val="22"/>
        </w:rPr>
      </w:pPr>
      <w:r>
        <w:rPr>
          <w:sz w:val="22"/>
          <w:szCs w:val="22"/>
        </w:rPr>
        <w:t>Thus, it is important to design procedures and call flow</w:t>
      </w:r>
      <w:r w:rsidR="00BC11F3">
        <w:rPr>
          <w:sz w:val="22"/>
          <w:szCs w:val="22"/>
        </w:rPr>
        <w:t>s</w:t>
      </w:r>
      <w:r>
        <w:rPr>
          <w:sz w:val="22"/>
          <w:szCs w:val="22"/>
        </w:rPr>
        <w:t xml:space="preserve"> that are flexible enough to accommodate the</w:t>
      </w:r>
      <w:r w:rsidR="00BC11F3">
        <w:rPr>
          <w:sz w:val="22"/>
          <w:szCs w:val="22"/>
        </w:rPr>
        <w:t>se</w:t>
      </w:r>
      <w:r>
        <w:rPr>
          <w:sz w:val="22"/>
          <w:szCs w:val="22"/>
        </w:rPr>
        <w:t xml:space="preserve"> different use cases.</w:t>
      </w:r>
    </w:p>
    <w:p w14:paraId="6BFEC6F6" w14:textId="738002E7" w:rsidR="00936C77" w:rsidRDefault="00486026" w:rsidP="00936C77">
      <w:pPr>
        <w:pStyle w:val="Heading3"/>
      </w:pPr>
      <w:r>
        <w:t>6.X.2</w:t>
      </w:r>
      <w:r>
        <w:tab/>
      </w:r>
      <w:r w:rsidR="00936C77">
        <w:t>Design Principles</w:t>
      </w:r>
    </w:p>
    <w:p w14:paraId="2823B132" w14:textId="77777777" w:rsidR="00936C77" w:rsidRPr="00EE2AD8" w:rsidRDefault="00936C77" w:rsidP="00936C77">
      <w:pPr>
        <w:rPr>
          <w:sz w:val="22"/>
          <w:szCs w:val="22"/>
          <w:lang w:val="en-US"/>
        </w:rPr>
      </w:pPr>
      <w:proofErr w:type="gramStart"/>
      <w:r w:rsidRPr="00EE2AD8">
        <w:rPr>
          <w:sz w:val="22"/>
          <w:szCs w:val="22"/>
          <w:lang w:val="en-US"/>
        </w:rPr>
        <w:t>In order to</w:t>
      </w:r>
      <w:proofErr w:type="gramEnd"/>
      <w:r w:rsidRPr="00EE2AD8">
        <w:rPr>
          <w:sz w:val="22"/>
          <w:szCs w:val="22"/>
          <w:lang w:val="en-US"/>
        </w:rPr>
        <w:t xml:space="preserve"> address the needs of the different use cases that have real-time aspects, we identify the following design principles:</w:t>
      </w:r>
    </w:p>
    <w:p w14:paraId="7C519F4E" w14:textId="2559EC02"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t>The call setup is established through MTSI. A call establishment through other means tha</w:t>
      </w:r>
      <w:r w:rsidR="00BC11F3">
        <w:rPr>
          <w:sz w:val="22"/>
          <w:szCs w:val="22"/>
          <w:lang w:val="en-US"/>
        </w:rPr>
        <w:t>n</w:t>
      </w:r>
      <w:r>
        <w:rPr>
          <w:sz w:val="22"/>
          <w:szCs w:val="22"/>
          <w:lang w:val="en-US"/>
        </w:rPr>
        <w:t xml:space="preserve"> MTSI such as OTT is not discussed but is expected to be similar when adding an AR experience.</w:t>
      </w:r>
    </w:p>
    <w:p w14:paraId="625972DD" w14:textId="77777777"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t>Separation of call setup and media delivery access functions. The call setup functions are expected to establish and have access to 5GS functions, for example to support QoS.</w:t>
      </w:r>
    </w:p>
    <w:p w14:paraId="1C98681F" w14:textId="77777777" w:rsidR="00936C77" w:rsidRPr="00EE2AD8" w:rsidRDefault="00936C77" w:rsidP="00936C77">
      <w:pPr>
        <w:numPr>
          <w:ilvl w:val="0"/>
          <w:numId w:val="2"/>
        </w:numPr>
        <w:overflowPunct w:val="0"/>
        <w:autoSpaceDE w:val="0"/>
        <w:autoSpaceDN w:val="0"/>
        <w:adjustRightInd w:val="0"/>
        <w:textAlignment w:val="baseline"/>
        <w:rPr>
          <w:sz w:val="22"/>
          <w:szCs w:val="22"/>
          <w:lang w:val="en-US"/>
        </w:rPr>
      </w:pPr>
      <w:r w:rsidRPr="00EE2AD8">
        <w:rPr>
          <w:sz w:val="22"/>
          <w:szCs w:val="22"/>
          <w:lang w:val="en-US"/>
        </w:rPr>
        <w:t xml:space="preserve">Separation of </w:t>
      </w:r>
      <w:r>
        <w:rPr>
          <w:sz w:val="22"/>
          <w:szCs w:val="22"/>
          <w:lang w:val="en-US"/>
        </w:rPr>
        <w:t>media delivery/access</w:t>
      </w:r>
      <w:r w:rsidRPr="00EE2AD8">
        <w:rPr>
          <w:sz w:val="22"/>
          <w:szCs w:val="22"/>
          <w:lang w:val="en-US"/>
        </w:rPr>
        <w:t xml:space="preserve"> functions from </w:t>
      </w:r>
      <w:r>
        <w:rPr>
          <w:sz w:val="22"/>
          <w:szCs w:val="22"/>
          <w:lang w:val="en-US"/>
        </w:rPr>
        <w:t>scene manager/</w:t>
      </w:r>
      <w:r w:rsidRPr="00EE2AD8">
        <w:rPr>
          <w:sz w:val="22"/>
          <w:szCs w:val="22"/>
          <w:lang w:val="en-US"/>
        </w:rPr>
        <w:t>rendering functions</w:t>
      </w:r>
      <w:r>
        <w:rPr>
          <w:sz w:val="22"/>
          <w:szCs w:val="22"/>
          <w:lang w:val="en-US"/>
        </w:rPr>
        <w:t xml:space="preserve">: the rendering functions shall operate independently of how the assets that are to be rendered are delivered, </w:t>
      </w:r>
      <w:proofErr w:type="gramStart"/>
      <w:r>
        <w:rPr>
          <w:sz w:val="22"/>
          <w:szCs w:val="22"/>
          <w:lang w:val="en-US"/>
        </w:rPr>
        <w:t>as long as</w:t>
      </w:r>
      <w:proofErr w:type="gramEnd"/>
      <w:r>
        <w:rPr>
          <w:sz w:val="22"/>
          <w:szCs w:val="22"/>
          <w:lang w:val="en-US"/>
        </w:rPr>
        <w:t xml:space="preserve"> they are available in-time for rendering in the corresponding buffers.</w:t>
      </w:r>
    </w:p>
    <w:p w14:paraId="1DDF2CF4" w14:textId="6ED74A88"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t>Flexible switching between AR and 2D experiences: it is possible to switch between an AR experience and a 2D experience (</w:t>
      </w:r>
      <w:proofErr w:type="spellStart"/>
      <w:r>
        <w:rPr>
          <w:sz w:val="22"/>
          <w:szCs w:val="22"/>
          <w:lang w:val="en-US"/>
        </w:rPr>
        <w:t>fall-back</w:t>
      </w:r>
      <w:proofErr w:type="spellEnd"/>
      <w:r>
        <w:rPr>
          <w:sz w:val="22"/>
          <w:szCs w:val="22"/>
          <w:lang w:val="en-US"/>
        </w:rPr>
        <w:t>) if desired by the application. The set of media components used for both experiences may or may not overlap.</w:t>
      </w:r>
    </w:p>
    <w:p w14:paraId="15CC4F41" w14:textId="77777777"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t xml:space="preserve">Independency of directions in conversational applications. Depending on the capabilities (device, rendering, codec, and so on), the experience </w:t>
      </w:r>
      <w:proofErr w:type="gramStart"/>
      <w:r>
        <w:rPr>
          <w:sz w:val="22"/>
          <w:szCs w:val="22"/>
          <w:lang w:val="en-US"/>
        </w:rPr>
        <w:t>shared</w:t>
      </w:r>
      <w:proofErr w:type="gramEnd"/>
      <w:r>
        <w:rPr>
          <w:sz w:val="22"/>
          <w:szCs w:val="22"/>
          <w:lang w:val="en-US"/>
        </w:rPr>
        <w:t xml:space="preserve"> and the experience observed in one direction may be different from the experience in the other direction.</w:t>
      </w:r>
    </w:p>
    <w:p w14:paraId="5A093672" w14:textId="77777777"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lastRenderedPageBreak/>
        <w:t>Flexible addition and removal of objects and components during a conversational session.</w:t>
      </w:r>
    </w:p>
    <w:p w14:paraId="2E7A9858" w14:textId="77777777" w:rsidR="00936C77" w:rsidRDefault="00936C77" w:rsidP="00936C77">
      <w:pPr>
        <w:numPr>
          <w:ilvl w:val="0"/>
          <w:numId w:val="2"/>
        </w:numPr>
        <w:overflowPunct w:val="0"/>
        <w:autoSpaceDE w:val="0"/>
        <w:autoSpaceDN w:val="0"/>
        <w:adjustRightInd w:val="0"/>
        <w:textAlignment w:val="baseline"/>
        <w:rPr>
          <w:sz w:val="22"/>
          <w:szCs w:val="22"/>
          <w:lang w:val="en-US"/>
        </w:rPr>
      </w:pPr>
      <w:r>
        <w:rPr>
          <w:sz w:val="22"/>
          <w:szCs w:val="22"/>
          <w:lang w:val="en-US"/>
        </w:rPr>
        <w:t>Support for static and real-time, 2D and 3D components in this conversational session.</w:t>
      </w:r>
    </w:p>
    <w:p w14:paraId="30333525" w14:textId="77777777" w:rsidR="00936C77" w:rsidRPr="00EE2AD8" w:rsidRDefault="00936C77" w:rsidP="00936C77">
      <w:pPr>
        <w:rPr>
          <w:sz w:val="22"/>
          <w:szCs w:val="22"/>
          <w:lang w:val="en-US"/>
        </w:rPr>
      </w:pPr>
    </w:p>
    <w:p w14:paraId="5D9E23E1" w14:textId="21123413" w:rsidR="00936C77" w:rsidRPr="00E43DF7" w:rsidRDefault="00486026" w:rsidP="00936C77">
      <w:pPr>
        <w:pStyle w:val="Heading3"/>
      </w:pPr>
      <w:r>
        <w:t>6.X.3</w:t>
      </w:r>
      <w:r>
        <w:tab/>
      </w:r>
      <w:r w:rsidR="00936C77">
        <w:t>Design Options</w:t>
      </w:r>
    </w:p>
    <w:p w14:paraId="16D34A61" w14:textId="77777777" w:rsidR="00936C77" w:rsidRDefault="00936C77" w:rsidP="00936C77">
      <w:pPr>
        <w:rPr>
          <w:lang w:val="en-US"/>
        </w:rPr>
      </w:pPr>
      <w:r>
        <w:rPr>
          <w:lang w:val="en-US"/>
        </w:rPr>
        <w:t>We identify three possible realizations for integrating MTSI calls and AR experiences, which we discuss in the following list:</w:t>
      </w:r>
    </w:p>
    <w:p w14:paraId="42D92455" w14:textId="77777777" w:rsidR="00936C77" w:rsidRDefault="00936C77" w:rsidP="00936C77">
      <w:pPr>
        <w:numPr>
          <w:ilvl w:val="0"/>
          <w:numId w:val="3"/>
        </w:numPr>
        <w:overflowPunct w:val="0"/>
        <w:autoSpaceDE w:val="0"/>
        <w:autoSpaceDN w:val="0"/>
        <w:adjustRightInd w:val="0"/>
        <w:textAlignment w:val="baseline"/>
        <w:rPr>
          <w:lang w:val="en-US"/>
        </w:rPr>
      </w:pPr>
      <w:r>
        <w:rPr>
          <w:lang w:val="en-US"/>
        </w:rPr>
        <w:t xml:space="preserve">Option 1: The full experience is offered through a single app, namely the MTSI "application". The MTSI application is extended to support AR experiences. All session control and media are exchanged through the IMS core. </w:t>
      </w:r>
    </w:p>
    <w:p w14:paraId="1F53BA75"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 xml:space="preserve">The advantage of this option is that the app is self-contained and will receive support from the IMS core. </w:t>
      </w:r>
    </w:p>
    <w:p w14:paraId="6A24CB5B"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However, the disadvantages are that it is much less flexible as it restricts application innovation compared to third-party applications, requires broad operator support/endorsement, and requires significant extensions to the MTSI specification.</w:t>
      </w:r>
    </w:p>
    <w:p w14:paraId="209A4C62" w14:textId="77777777" w:rsidR="00936C77" w:rsidRDefault="00936C77" w:rsidP="00936C77">
      <w:pPr>
        <w:numPr>
          <w:ilvl w:val="0"/>
          <w:numId w:val="3"/>
        </w:numPr>
        <w:overflowPunct w:val="0"/>
        <w:autoSpaceDE w:val="0"/>
        <w:autoSpaceDN w:val="0"/>
        <w:adjustRightInd w:val="0"/>
        <w:textAlignment w:val="baseline"/>
        <w:rPr>
          <w:lang w:val="en-US"/>
        </w:rPr>
      </w:pPr>
      <w:r>
        <w:rPr>
          <w:lang w:val="en-US"/>
        </w:rPr>
        <w:t xml:space="preserve">Option 2: the MTSI client is embedded and used as library in the AR application. The starting point is always the AR application, which establishes the IMS call on need basis. </w:t>
      </w:r>
    </w:p>
    <w:p w14:paraId="5A711BC6"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 xml:space="preserve">The advantage of this option is that the IMS client is limited to the transport of the IMS-based media. All rendering is controlled by the AR application. The AR application may invoke other transport channels to exchange the necessary media for the AR experience. </w:t>
      </w:r>
    </w:p>
    <w:p w14:paraId="40436268"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However, this requires that the MTSI client is available to application developers as a library component. It also requires the MTSI client to relinquish control over the processed IMS media to the AR application for compositing and rendering.</w:t>
      </w:r>
    </w:p>
    <w:p w14:paraId="742303B3" w14:textId="77777777" w:rsidR="00936C77" w:rsidRDefault="00936C77" w:rsidP="00936C77">
      <w:pPr>
        <w:numPr>
          <w:ilvl w:val="0"/>
          <w:numId w:val="3"/>
        </w:numPr>
        <w:overflowPunct w:val="0"/>
        <w:autoSpaceDE w:val="0"/>
        <w:autoSpaceDN w:val="0"/>
        <w:adjustRightInd w:val="0"/>
        <w:textAlignment w:val="baseline"/>
        <w:rPr>
          <w:lang w:val="en-US"/>
        </w:rPr>
      </w:pPr>
      <w:r>
        <w:rPr>
          <w:lang w:val="en-US"/>
        </w:rPr>
        <w:t xml:space="preserve">Option 3: the MTSI client and the AR application are two separate standalone apps. The MTSI client may trigger the AR application to provide an AR experience. The AR application may terminate to fallback to a regular MTSI call. </w:t>
      </w:r>
    </w:p>
    <w:p w14:paraId="7E51D4A6"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The advantage of this option is that only minimal to no change to the MTSI application would be required. The AR application will be responsible for rendering all AR-related media and the MTSI client may be limited to rendering speech only.</w:t>
      </w:r>
    </w:p>
    <w:p w14:paraId="2457D06E"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 xml:space="preserve">The AR application may leverage over the top content and transport mechanisms such as WebRTC without impacting the IMS core. </w:t>
      </w:r>
    </w:p>
    <w:p w14:paraId="57E3C3A2" w14:textId="77777777" w:rsidR="00936C77" w:rsidRDefault="00936C77" w:rsidP="00936C77">
      <w:pPr>
        <w:numPr>
          <w:ilvl w:val="1"/>
          <w:numId w:val="3"/>
        </w:numPr>
        <w:overflowPunct w:val="0"/>
        <w:autoSpaceDE w:val="0"/>
        <w:autoSpaceDN w:val="0"/>
        <w:adjustRightInd w:val="0"/>
        <w:textAlignment w:val="baseline"/>
        <w:rPr>
          <w:lang w:val="en-US"/>
        </w:rPr>
      </w:pPr>
      <w:r>
        <w:rPr>
          <w:lang w:val="en-US"/>
        </w:rPr>
        <w:t xml:space="preserve">A possible variation of this option would allow the AR app to take control of the output of the MTSI app for compositing and rendering. </w:t>
      </w:r>
    </w:p>
    <w:p w14:paraId="57D4F61E" w14:textId="15A6CF34" w:rsidR="00936C77" w:rsidRDefault="00936C77" w:rsidP="00936C77">
      <w:pPr>
        <w:rPr>
          <w:lang w:val="en-US"/>
        </w:rPr>
      </w:pPr>
      <w:r>
        <w:rPr>
          <w:lang w:val="en-US"/>
        </w:rPr>
        <w:t>Based on the advantages and disadvantages</w:t>
      </w:r>
      <w:r w:rsidR="00660CF8">
        <w:rPr>
          <w:lang w:val="en-US"/>
        </w:rPr>
        <w:t xml:space="preserve"> mentioned above</w:t>
      </w:r>
      <w:r>
        <w:rPr>
          <w:lang w:val="en-US"/>
        </w:rPr>
        <w:t xml:space="preserve">, we consider option 3 </w:t>
      </w:r>
      <w:r w:rsidR="00660CF8">
        <w:rPr>
          <w:lang w:val="en-US"/>
        </w:rPr>
        <w:t xml:space="preserve">to </w:t>
      </w:r>
      <w:r>
        <w:rPr>
          <w:lang w:val="en-US"/>
        </w:rPr>
        <w:t xml:space="preserve">be the most suitable choice for enabling AR in conversational MTSI-based scenarios in the context of this study. </w:t>
      </w:r>
    </w:p>
    <w:p w14:paraId="1FF2B5B1" w14:textId="71616C27" w:rsidR="00936C77" w:rsidRDefault="00486026" w:rsidP="00936C77">
      <w:pPr>
        <w:pStyle w:val="Heading3"/>
      </w:pPr>
      <w:r>
        <w:t>6.X.4</w:t>
      </w:r>
      <w:r>
        <w:tab/>
      </w:r>
      <w:r w:rsidR="00936C77" w:rsidRPr="00E43DF7">
        <w:t>Realization of Option 3</w:t>
      </w:r>
    </w:p>
    <w:p w14:paraId="3D310425" w14:textId="3B67C992" w:rsidR="00936C77" w:rsidRDefault="00936C77" w:rsidP="00936C77">
      <w:pPr>
        <w:rPr>
          <w:lang w:val="en-US"/>
        </w:rPr>
      </w:pPr>
      <w:r>
        <w:rPr>
          <w:lang w:val="en-US"/>
        </w:rPr>
        <w:t xml:space="preserve">To enable the launch of the AR application from a regular call, a bootstrap procedure needs to be defined. In this bootstrap procedure, the MTSI client receives a trigger with the entry point for the AR application. It launches the application and passes the entry point or URL to the entry point to the AR application. This will allow scenarios, where the application starts with a regular call and then, </w:t>
      </w:r>
      <w:proofErr w:type="gramStart"/>
      <w:r>
        <w:rPr>
          <w:lang w:val="en-US"/>
        </w:rPr>
        <w:t>e.g.</w:t>
      </w:r>
      <w:proofErr w:type="gramEnd"/>
      <w:r>
        <w:rPr>
          <w:lang w:val="en-US"/>
        </w:rPr>
        <w:t xml:space="preserve"> based on an action from one of the participants or from an application server, triggers the upgrade to an AR experience.</w:t>
      </w:r>
    </w:p>
    <w:p w14:paraId="1C78C5CD" w14:textId="77777777" w:rsidR="00936C77" w:rsidRDefault="00936C77" w:rsidP="00936C77">
      <w:pPr>
        <w:rPr>
          <w:lang w:val="en-US"/>
        </w:rPr>
      </w:pPr>
      <w:r>
        <w:rPr>
          <w:lang w:val="en-US"/>
        </w:rPr>
        <w:t xml:space="preserve">Calls that are eligible for upgrade to an AR experience may be required to establish a control connection, over which they will send and receive triggers for starting an AR application. This channel may be an IMS data channel that is offered by a Data Channel Server (DCS). The DCS may trigger the upgrade to the AR application by itself or based on input from one of the remote participants. </w:t>
      </w:r>
    </w:p>
    <w:p w14:paraId="60491273" w14:textId="77777777" w:rsidR="00936C77" w:rsidRDefault="00936C77" w:rsidP="00936C77">
      <w:pPr>
        <w:rPr>
          <w:lang w:val="en-US"/>
        </w:rPr>
      </w:pPr>
      <w:r>
        <w:rPr>
          <w:lang w:val="en-US"/>
        </w:rPr>
        <w:lastRenderedPageBreak/>
        <w:t>The trigger is expected to contain an entry point for the AR application, which may be in the form of a scene description. The scene description or a URL to the scene description may be provided using one of the supported sub-protocols.</w:t>
      </w:r>
    </w:p>
    <w:p w14:paraId="6E55C2D5" w14:textId="77777777" w:rsidR="00936C77" w:rsidRDefault="00936C77" w:rsidP="00936C77">
      <w:pPr>
        <w:rPr>
          <w:lang w:val="en-US"/>
        </w:rPr>
      </w:pPr>
      <w:r>
        <w:rPr>
          <w:lang w:val="en-US"/>
        </w:rPr>
        <w:t>The following picture depicts this hybrid setup of MTSI call and AR application.</w:t>
      </w:r>
    </w:p>
    <w:p w14:paraId="6B204549" w14:textId="1189632E" w:rsidR="00936C77" w:rsidRDefault="00936C77" w:rsidP="00936C77">
      <w:pPr>
        <w:rPr>
          <w:lang w:val="en-US"/>
        </w:rPr>
      </w:pPr>
      <w:r>
        <w:rPr>
          <w:noProof/>
        </w:rPr>
        <w:drawing>
          <wp:inline distT="0" distB="0" distL="0" distR="0" wp14:anchorId="50E41295" wp14:editId="03EF61D9">
            <wp:extent cx="6120765" cy="1764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64030"/>
                    </a:xfrm>
                    <a:prstGeom prst="rect">
                      <a:avLst/>
                    </a:prstGeom>
                    <a:noFill/>
                    <a:ln>
                      <a:noFill/>
                    </a:ln>
                  </pic:spPr>
                </pic:pic>
              </a:graphicData>
            </a:graphic>
          </wp:inline>
        </w:drawing>
      </w:r>
    </w:p>
    <w:p w14:paraId="500EEE8A" w14:textId="77777777" w:rsidR="00936C77" w:rsidRDefault="00936C77" w:rsidP="00936C77">
      <w:pPr>
        <w:rPr>
          <w:lang w:val="en-US"/>
        </w:rPr>
      </w:pPr>
      <w:r>
        <w:rPr>
          <w:lang w:val="en-US"/>
        </w:rPr>
        <w:t xml:space="preserve">The data channel server that triggers the upgrade to the AR application may be a local data channel server or a remote data channel server. </w:t>
      </w:r>
    </w:p>
    <w:p w14:paraId="67E2090F" w14:textId="77777777" w:rsidR="00936C77" w:rsidRDefault="00936C77" w:rsidP="00936C77">
      <w:pPr>
        <w:rPr>
          <w:lang w:val="en-US"/>
        </w:rPr>
      </w:pPr>
      <w:r>
        <w:rPr>
          <w:lang w:val="en-US"/>
        </w:rPr>
        <w:t>The following figure depicts the application stack on the UE for AR applications.</w:t>
      </w:r>
    </w:p>
    <w:p w14:paraId="658277FD" w14:textId="7E25995B" w:rsidR="00936C77" w:rsidRPr="00E43DF7" w:rsidRDefault="00186BD1" w:rsidP="00936C77">
      <w:pPr>
        <w:jc w:val="center"/>
        <w:rPr>
          <w:lang w:val="en-US"/>
        </w:rPr>
      </w:pPr>
      <w:r>
        <w:rPr>
          <w:noProof/>
          <w:lang w:val="en-US"/>
        </w:rPr>
        <mc:AlternateContent>
          <mc:Choice Requires="wpc">
            <w:drawing>
              <wp:inline distT="0" distB="0" distL="0" distR="0" wp14:anchorId="0484A098" wp14:editId="5E3DC0ED">
                <wp:extent cx="3609340" cy="2453005"/>
                <wp:effectExtent l="0" t="0" r="635" b="4445"/>
                <wp:docPr id="91" name="Canvas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Freeform 4"/>
                        <wps:cNvSpPr>
                          <a:spLocks/>
                        </wps:cNvSpPr>
                        <wps:spPr bwMode="auto">
                          <a:xfrm>
                            <a:off x="100965" y="93980"/>
                            <a:ext cx="1316355" cy="229870"/>
                          </a:xfrm>
                          <a:custGeom>
                            <a:avLst/>
                            <a:gdLst>
                              <a:gd name="T0" fmla="*/ 0 w 1374"/>
                              <a:gd name="T1" fmla="*/ 0 h 240"/>
                              <a:gd name="T2" fmla="*/ 0 w 1374"/>
                              <a:gd name="T3" fmla="*/ 0 h 240"/>
                              <a:gd name="T4" fmla="*/ 1374 w 1374"/>
                              <a:gd name="T5" fmla="*/ 0 h 240"/>
                              <a:gd name="T6" fmla="*/ 1374 w 1374"/>
                              <a:gd name="T7" fmla="*/ 240 h 240"/>
                              <a:gd name="T8" fmla="*/ 0 w 1374"/>
                              <a:gd name="T9" fmla="*/ 240 h 240"/>
                              <a:gd name="T10" fmla="*/ 0 w 1374"/>
                              <a:gd name="T11" fmla="*/ 0 h 240"/>
                            </a:gdLst>
                            <a:ahLst/>
                            <a:cxnLst>
                              <a:cxn ang="0">
                                <a:pos x="T0" y="T1"/>
                              </a:cxn>
                              <a:cxn ang="0">
                                <a:pos x="T2" y="T3"/>
                              </a:cxn>
                              <a:cxn ang="0">
                                <a:pos x="T4" y="T5"/>
                              </a:cxn>
                              <a:cxn ang="0">
                                <a:pos x="T6" y="T7"/>
                              </a:cxn>
                              <a:cxn ang="0">
                                <a:pos x="T8" y="T9"/>
                              </a:cxn>
                              <a:cxn ang="0">
                                <a:pos x="T10" y="T11"/>
                              </a:cxn>
                            </a:cxnLst>
                            <a:rect l="0" t="0" r="r" b="b"/>
                            <a:pathLst>
                              <a:path w="1374" h="240">
                                <a:moveTo>
                                  <a:pt x="0" y="0"/>
                                </a:moveTo>
                                <a:lnTo>
                                  <a:pt x="0" y="0"/>
                                </a:lnTo>
                                <a:lnTo>
                                  <a:pt x="1374" y="0"/>
                                </a:lnTo>
                                <a:lnTo>
                                  <a:pt x="1374" y="240"/>
                                </a:lnTo>
                                <a:lnTo>
                                  <a:pt x="0" y="240"/>
                                </a:lnTo>
                                <a:lnTo>
                                  <a:pt x="0" y="0"/>
                                </a:lnTo>
                                <a:close/>
                              </a:path>
                            </a:pathLst>
                          </a:custGeom>
                          <a:noFill/>
                          <a:ln w="952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5"/>
                        <wps:cNvSpPr>
                          <a:spLocks noEditPoints="1"/>
                        </wps:cNvSpPr>
                        <wps:spPr bwMode="auto">
                          <a:xfrm>
                            <a:off x="403860" y="133350"/>
                            <a:ext cx="135890" cy="146050"/>
                          </a:xfrm>
                          <a:custGeom>
                            <a:avLst/>
                            <a:gdLst>
                              <a:gd name="T0" fmla="*/ 96 w 142"/>
                              <a:gd name="T1" fmla="*/ 90 h 153"/>
                              <a:gd name="T2" fmla="*/ 96 w 142"/>
                              <a:gd name="T3" fmla="*/ 90 h 153"/>
                              <a:gd name="T4" fmla="*/ 69 w 142"/>
                              <a:gd name="T5" fmla="*/ 19 h 153"/>
                              <a:gd name="T6" fmla="*/ 43 w 142"/>
                              <a:gd name="T7" fmla="*/ 90 h 153"/>
                              <a:gd name="T8" fmla="*/ 96 w 142"/>
                              <a:gd name="T9" fmla="*/ 90 h 153"/>
                              <a:gd name="T10" fmla="*/ 142 w 142"/>
                              <a:gd name="T11" fmla="*/ 153 h 153"/>
                              <a:gd name="T12" fmla="*/ 142 w 142"/>
                              <a:gd name="T13" fmla="*/ 153 h 153"/>
                              <a:gd name="T14" fmla="*/ 119 w 142"/>
                              <a:gd name="T15" fmla="*/ 153 h 153"/>
                              <a:gd name="T16" fmla="*/ 102 w 142"/>
                              <a:gd name="T17" fmla="*/ 106 h 153"/>
                              <a:gd name="T18" fmla="*/ 38 w 142"/>
                              <a:gd name="T19" fmla="*/ 106 h 153"/>
                              <a:gd name="T20" fmla="*/ 21 w 142"/>
                              <a:gd name="T21" fmla="*/ 153 h 153"/>
                              <a:gd name="T22" fmla="*/ 0 w 142"/>
                              <a:gd name="T23" fmla="*/ 153 h 153"/>
                              <a:gd name="T24" fmla="*/ 58 w 142"/>
                              <a:gd name="T25" fmla="*/ 0 h 153"/>
                              <a:gd name="T26" fmla="*/ 80 w 142"/>
                              <a:gd name="T27" fmla="*/ 0 h 153"/>
                              <a:gd name="T28" fmla="*/ 142 w 142"/>
                              <a:gd name="T29"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2" h="153">
                                <a:moveTo>
                                  <a:pt x="96" y="90"/>
                                </a:moveTo>
                                <a:lnTo>
                                  <a:pt x="96" y="90"/>
                                </a:lnTo>
                                <a:lnTo>
                                  <a:pt x="69" y="19"/>
                                </a:lnTo>
                                <a:lnTo>
                                  <a:pt x="43" y="90"/>
                                </a:lnTo>
                                <a:lnTo>
                                  <a:pt x="96" y="90"/>
                                </a:lnTo>
                                <a:close/>
                                <a:moveTo>
                                  <a:pt x="142" y="153"/>
                                </a:moveTo>
                                <a:lnTo>
                                  <a:pt x="142" y="153"/>
                                </a:lnTo>
                                <a:lnTo>
                                  <a:pt x="119" y="153"/>
                                </a:lnTo>
                                <a:lnTo>
                                  <a:pt x="102" y="106"/>
                                </a:lnTo>
                                <a:lnTo>
                                  <a:pt x="38" y="106"/>
                                </a:lnTo>
                                <a:lnTo>
                                  <a:pt x="21" y="153"/>
                                </a:lnTo>
                                <a:lnTo>
                                  <a:pt x="0" y="153"/>
                                </a:lnTo>
                                <a:lnTo>
                                  <a:pt x="58" y="0"/>
                                </a:lnTo>
                                <a:lnTo>
                                  <a:pt x="80" y="0"/>
                                </a:lnTo>
                                <a:lnTo>
                                  <a:pt x="142" y="153"/>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5" name="Freeform 6"/>
                        <wps:cNvSpPr>
                          <a:spLocks noEditPoints="1"/>
                        </wps:cNvSpPr>
                        <wps:spPr bwMode="auto">
                          <a:xfrm>
                            <a:off x="556260" y="133350"/>
                            <a:ext cx="121285" cy="146050"/>
                          </a:xfrm>
                          <a:custGeom>
                            <a:avLst/>
                            <a:gdLst>
                              <a:gd name="T0" fmla="*/ 127 w 127"/>
                              <a:gd name="T1" fmla="*/ 153 h 153"/>
                              <a:gd name="T2" fmla="*/ 127 w 127"/>
                              <a:gd name="T3" fmla="*/ 153 h 153"/>
                              <a:gd name="T4" fmla="*/ 105 w 127"/>
                              <a:gd name="T5" fmla="*/ 153 h 153"/>
                              <a:gd name="T6" fmla="*/ 91 w 127"/>
                              <a:gd name="T7" fmla="*/ 112 h 153"/>
                              <a:gd name="T8" fmla="*/ 78 w 127"/>
                              <a:gd name="T9" fmla="*/ 94 h 153"/>
                              <a:gd name="T10" fmla="*/ 57 w 127"/>
                              <a:gd name="T11" fmla="*/ 87 h 153"/>
                              <a:gd name="T12" fmla="*/ 20 w 127"/>
                              <a:gd name="T13" fmla="*/ 87 h 153"/>
                              <a:gd name="T14" fmla="*/ 20 w 127"/>
                              <a:gd name="T15" fmla="*/ 153 h 153"/>
                              <a:gd name="T16" fmla="*/ 0 w 127"/>
                              <a:gd name="T17" fmla="*/ 153 h 153"/>
                              <a:gd name="T18" fmla="*/ 0 w 127"/>
                              <a:gd name="T19" fmla="*/ 0 h 153"/>
                              <a:gd name="T20" fmla="*/ 67 w 127"/>
                              <a:gd name="T21" fmla="*/ 0 h 153"/>
                              <a:gd name="T22" fmla="*/ 96 w 127"/>
                              <a:gd name="T23" fmla="*/ 3 h 153"/>
                              <a:gd name="T24" fmla="*/ 114 w 127"/>
                              <a:gd name="T25" fmla="*/ 18 h 153"/>
                              <a:gd name="T26" fmla="*/ 121 w 127"/>
                              <a:gd name="T27" fmla="*/ 43 h 153"/>
                              <a:gd name="T28" fmla="*/ 112 w 127"/>
                              <a:gd name="T29" fmla="*/ 69 h 153"/>
                              <a:gd name="T30" fmla="*/ 87 w 127"/>
                              <a:gd name="T31" fmla="*/ 83 h 153"/>
                              <a:gd name="T32" fmla="*/ 87 w 127"/>
                              <a:gd name="T33" fmla="*/ 83 h 153"/>
                              <a:gd name="T34" fmla="*/ 111 w 127"/>
                              <a:gd name="T35" fmla="*/ 111 h 153"/>
                              <a:gd name="T36" fmla="*/ 127 w 127"/>
                              <a:gd name="T37" fmla="*/ 153 h 153"/>
                              <a:gd name="T38" fmla="*/ 20 w 127"/>
                              <a:gd name="T39" fmla="*/ 69 h 153"/>
                              <a:gd name="T40" fmla="*/ 20 w 127"/>
                              <a:gd name="T41" fmla="*/ 69 h 153"/>
                              <a:gd name="T42" fmla="*/ 65 w 127"/>
                              <a:gd name="T43" fmla="*/ 69 h 153"/>
                              <a:gd name="T44" fmla="*/ 92 w 127"/>
                              <a:gd name="T45" fmla="*/ 63 h 153"/>
                              <a:gd name="T46" fmla="*/ 101 w 127"/>
                              <a:gd name="T47" fmla="*/ 43 h 153"/>
                              <a:gd name="T48" fmla="*/ 68 w 127"/>
                              <a:gd name="T49" fmla="*/ 17 h 153"/>
                              <a:gd name="T50" fmla="*/ 20 w 127"/>
                              <a:gd name="T51" fmla="*/ 17 h 153"/>
                              <a:gd name="T52" fmla="*/ 20 w 127"/>
                              <a:gd name="T53" fmla="*/ 69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7" h="153">
                                <a:moveTo>
                                  <a:pt x="127" y="153"/>
                                </a:moveTo>
                                <a:lnTo>
                                  <a:pt x="127" y="153"/>
                                </a:lnTo>
                                <a:lnTo>
                                  <a:pt x="105" y="153"/>
                                </a:lnTo>
                                <a:lnTo>
                                  <a:pt x="91" y="112"/>
                                </a:lnTo>
                                <a:cubicBezTo>
                                  <a:pt x="88" y="105"/>
                                  <a:pt x="84" y="99"/>
                                  <a:pt x="78" y="94"/>
                                </a:cubicBezTo>
                                <a:cubicBezTo>
                                  <a:pt x="72" y="90"/>
                                  <a:pt x="65" y="87"/>
                                  <a:pt x="57" y="87"/>
                                </a:cubicBezTo>
                                <a:lnTo>
                                  <a:pt x="20" y="87"/>
                                </a:lnTo>
                                <a:lnTo>
                                  <a:pt x="20" y="153"/>
                                </a:lnTo>
                                <a:lnTo>
                                  <a:pt x="0" y="153"/>
                                </a:lnTo>
                                <a:lnTo>
                                  <a:pt x="0" y="0"/>
                                </a:lnTo>
                                <a:lnTo>
                                  <a:pt x="67" y="0"/>
                                </a:lnTo>
                                <a:cubicBezTo>
                                  <a:pt x="79" y="0"/>
                                  <a:pt x="89" y="1"/>
                                  <a:pt x="96" y="3"/>
                                </a:cubicBezTo>
                                <a:cubicBezTo>
                                  <a:pt x="104" y="6"/>
                                  <a:pt x="110" y="11"/>
                                  <a:pt x="114" y="18"/>
                                </a:cubicBezTo>
                                <a:cubicBezTo>
                                  <a:pt x="119" y="25"/>
                                  <a:pt x="121" y="34"/>
                                  <a:pt x="121" y="43"/>
                                </a:cubicBezTo>
                                <a:cubicBezTo>
                                  <a:pt x="121" y="53"/>
                                  <a:pt x="118" y="62"/>
                                  <a:pt x="112" y="69"/>
                                </a:cubicBezTo>
                                <a:cubicBezTo>
                                  <a:pt x="106" y="76"/>
                                  <a:pt x="98" y="81"/>
                                  <a:pt x="87" y="83"/>
                                </a:cubicBezTo>
                                <a:lnTo>
                                  <a:pt x="87" y="83"/>
                                </a:lnTo>
                                <a:cubicBezTo>
                                  <a:pt x="98" y="87"/>
                                  <a:pt x="106" y="96"/>
                                  <a:pt x="111" y="111"/>
                                </a:cubicBezTo>
                                <a:lnTo>
                                  <a:pt x="127" y="153"/>
                                </a:lnTo>
                                <a:close/>
                                <a:moveTo>
                                  <a:pt x="20" y="69"/>
                                </a:moveTo>
                                <a:lnTo>
                                  <a:pt x="20" y="69"/>
                                </a:lnTo>
                                <a:lnTo>
                                  <a:pt x="65" y="69"/>
                                </a:lnTo>
                                <a:cubicBezTo>
                                  <a:pt x="77" y="69"/>
                                  <a:pt x="87" y="67"/>
                                  <a:pt x="92" y="63"/>
                                </a:cubicBezTo>
                                <a:cubicBezTo>
                                  <a:pt x="98" y="59"/>
                                  <a:pt x="101" y="53"/>
                                  <a:pt x="101" y="43"/>
                                </a:cubicBezTo>
                                <a:cubicBezTo>
                                  <a:pt x="101" y="25"/>
                                  <a:pt x="90" y="17"/>
                                  <a:pt x="68" y="17"/>
                                </a:cubicBezTo>
                                <a:lnTo>
                                  <a:pt x="20" y="17"/>
                                </a:lnTo>
                                <a:lnTo>
                                  <a:pt x="20" y="69"/>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6" name="Freeform 7"/>
                        <wps:cNvSpPr>
                          <a:spLocks noEditPoints="1"/>
                        </wps:cNvSpPr>
                        <wps:spPr bwMode="auto">
                          <a:xfrm>
                            <a:off x="741045" y="133350"/>
                            <a:ext cx="135890" cy="146050"/>
                          </a:xfrm>
                          <a:custGeom>
                            <a:avLst/>
                            <a:gdLst>
                              <a:gd name="T0" fmla="*/ 96 w 142"/>
                              <a:gd name="T1" fmla="*/ 90 h 153"/>
                              <a:gd name="T2" fmla="*/ 96 w 142"/>
                              <a:gd name="T3" fmla="*/ 90 h 153"/>
                              <a:gd name="T4" fmla="*/ 69 w 142"/>
                              <a:gd name="T5" fmla="*/ 19 h 153"/>
                              <a:gd name="T6" fmla="*/ 43 w 142"/>
                              <a:gd name="T7" fmla="*/ 90 h 153"/>
                              <a:gd name="T8" fmla="*/ 96 w 142"/>
                              <a:gd name="T9" fmla="*/ 90 h 153"/>
                              <a:gd name="T10" fmla="*/ 142 w 142"/>
                              <a:gd name="T11" fmla="*/ 153 h 153"/>
                              <a:gd name="T12" fmla="*/ 142 w 142"/>
                              <a:gd name="T13" fmla="*/ 153 h 153"/>
                              <a:gd name="T14" fmla="*/ 119 w 142"/>
                              <a:gd name="T15" fmla="*/ 153 h 153"/>
                              <a:gd name="T16" fmla="*/ 102 w 142"/>
                              <a:gd name="T17" fmla="*/ 106 h 153"/>
                              <a:gd name="T18" fmla="*/ 38 w 142"/>
                              <a:gd name="T19" fmla="*/ 106 h 153"/>
                              <a:gd name="T20" fmla="*/ 21 w 142"/>
                              <a:gd name="T21" fmla="*/ 153 h 153"/>
                              <a:gd name="T22" fmla="*/ 0 w 142"/>
                              <a:gd name="T23" fmla="*/ 153 h 153"/>
                              <a:gd name="T24" fmla="*/ 58 w 142"/>
                              <a:gd name="T25" fmla="*/ 0 h 153"/>
                              <a:gd name="T26" fmla="*/ 80 w 142"/>
                              <a:gd name="T27" fmla="*/ 0 h 153"/>
                              <a:gd name="T28" fmla="*/ 142 w 142"/>
                              <a:gd name="T29"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2" h="153">
                                <a:moveTo>
                                  <a:pt x="96" y="90"/>
                                </a:moveTo>
                                <a:lnTo>
                                  <a:pt x="96" y="90"/>
                                </a:lnTo>
                                <a:lnTo>
                                  <a:pt x="69" y="19"/>
                                </a:lnTo>
                                <a:lnTo>
                                  <a:pt x="43" y="90"/>
                                </a:lnTo>
                                <a:lnTo>
                                  <a:pt x="96" y="90"/>
                                </a:lnTo>
                                <a:close/>
                                <a:moveTo>
                                  <a:pt x="142" y="153"/>
                                </a:moveTo>
                                <a:lnTo>
                                  <a:pt x="142" y="153"/>
                                </a:lnTo>
                                <a:lnTo>
                                  <a:pt x="119" y="153"/>
                                </a:lnTo>
                                <a:lnTo>
                                  <a:pt x="102" y="106"/>
                                </a:lnTo>
                                <a:lnTo>
                                  <a:pt x="38" y="106"/>
                                </a:lnTo>
                                <a:lnTo>
                                  <a:pt x="21" y="153"/>
                                </a:lnTo>
                                <a:lnTo>
                                  <a:pt x="0" y="153"/>
                                </a:lnTo>
                                <a:lnTo>
                                  <a:pt x="58" y="0"/>
                                </a:lnTo>
                                <a:lnTo>
                                  <a:pt x="80" y="0"/>
                                </a:lnTo>
                                <a:lnTo>
                                  <a:pt x="142" y="153"/>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7" name="Freeform 8"/>
                        <wps:cNvSpPr>
                          <a:spLocks noEditPoints="1"/>
                        </wps:cNvSpPr>
                        <wps:spPr bwMode="auto">
                          <a:xfrm>
                            <a:off x="890270" y="171450"/>
                            <a:ext cx="92075" cy="148590"/>
                          </a:xfrm>
                          <a:custGeom>
                            <a:avLst/>
                            <a:gdLst>
                              <a:gd name="T0" fmla="*/ 20 w 96"/>
                              <a:gd name="T1" fmla="*/ 15 h 155"/>
                              <a:gd name="T2" fmla="*/ 20 w 96"/>
                              <a:gd name="T3" fmla="*/ 15 h 155"/>
                              <a:gd name="T4" fmla="*/ 51 w 96"/>
                              <a:gd name="T5" fmla="*/ 0 h 155"/>
                              <a:gd name="T6" fmla="*/ 85 w 96"/>
                              <a:gd name="T7" fmla="*/ 15 h 155"/>
                              <a:gd name="T8" fmla="*/ 96 w 96"/>
                              <a:gd name="T9" fmla="*/ 56 h 155"/>
                              <a:gd name="T10" fmla="*/ 83 w 96"/>
                              <a:gd name="T11" fmla="*/ 99 h 155"/>
                              <a:gd name="T12" fmla="*/ 50 w 96"/>
                              <a:gd name="T13" fmla="*/ 115 h 155"/>
                              <a:gd name="T14" fmla="*/ 20 w 96"/>
                              <a:gd name="T15" fmla="*/ 104 h 155"/>
                              <a:gd name="T16" fmla="*/ 20 w 96"/>
                              <a:gd name="T17" fmla="*/ 155 h 155"/>
                              <a:gd name="T18" fmla="*/ 0 w 96"/>
                              <a:gd name="T19" fmla="*/ 155 h 155"/>
                              <a:gd name="T20" fmla="*/ 0 w 96"/>
                              <a:gd name="T21" fmla="*/ 2 h 155"/>
                              <a:gd name="T22" fmla="*/ 20 w 96"/>
                              <a:gd name="T23" fmla="*/ 2 h 155"/>
                              <a:gd name="T24" fmla="*/ 20 w 96"/>
                              <a:gd name="T25" fmla="*/ 15 h 155"/>
                              <a:gd name="T26" fmla="*/ 20 w 96"/>
                              <a:gd name="T27" fmla="*/ 86 h 155"/>
                              <a:gd name="T28" fmla="*/ 20 w 96"/>
                              <a:gd name="T29" fmla="*/ 86 h 155"/>
                              <a:gd name="T30" fmla="*/ 48 w 96"/>
                              <a:gd name="T31" fmla="*/ 100 h 155"/>
                              <a:gd name="T32" fmla="*/ 69 w 96"/>
                              <a:gd name="T33" fmla="*/ 89 h 155"/>
                              <a:gd name="T34" fmla="*/ 76 w 96"/>
                              <a:gd name="T35" fmla="*/ 56 h 155"/>
                              <a:gd name="T36" fmla="*/ 69 w 96"/>
                              <a:gd name="T37" fmla="*/ 26 h 155"/>
                              <a:gd name="T38" fmla="*/ 49 w 96"/>
                              <a:gd name="T39" fmla="*/ 15 h 155"/>
                              <a:gd name="T40" fmla="*/ 20 w 96"/>
                              <a:gd name="T41" fmla="*/ 34 h 155"/>
                              <a:gd name="T42" fmla="*/ 20 w 96"/>
                              <a:gd name="T43" fmla="*/ 86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6" h="155">
                                <a:moveTo>
                                  <a:pt x="20" y="15"/>
                                </a:moveTo>
                                <a:lnTo>
                                  <a:pt x="20" y="15"/>
                                </a:lnTo>
                                <a:cubicBezTo>
                                  <a:pt x="28" y="5"/>
                                  <a:pt x="39" y="0"/>
                                  <a:pt x="51" y="0"/>
                                </a:cubicBezTo>
                                <a:cubicBezTo>
                                  <a:pt x="66" y="0"/>
                                  <a:pt x="77" y="5"/>
                                  <a:pt x="85" y="15"/>
                                </a:cubicBezTo>
                                <a:cubicBezTo>
                                  <a:pt x="92" y="25"/>
                                  <a:pt x="96" y="39"/>
                                  <a:pt x="96" y="56"/>
                                </a:cubicBezTo>
                                <a:cubicBezTo>
                                  <a:pt x="96" y="75"/>
                                  <a:pt x="92" y="89"/>
                                  <a:pt x="83" y="99"/>
                                </a:cubicBezTo>
                                <a:cubicBezTo>
                                  <a:pt x="74" y="110"/>
                                  <a:pt x="63" y="115"/>
                                  <a:pt x="50" y="115"/>
                                </a:cubicBezTo>
                                <a:cubicBezTo>
                                  <a:pt x="38" y="115"/>
                                  <a:pt x="28" y="111"/>
                                  <a:pt x="20" y="104"/>
                                </a:cubicBezTo>
                                <a:lnTo>
                                  <a:pt x="20" y="155"/>
                                </a:lnTo>
                                <a:lnTo>
                                  <a:pt x="0" y="155"/>
                                </a:lnTo>
                                <a:lnTo>
                                  <a:pt x="0" y="2"/>
                                </a:lnTo>
                                <a:lnTo>
                                  <a:pt x="20" y="2"/>
                                </a:lnTo>
                                <a:lnTo>
                                  <a:pt x="20" y="15"/>
                                </a:lnTo>
                                <a:close/>
                                <a:moveTo>
                                  <a:pt x="20" y="86"/>
                                </a:moveTo>
                                <a:lnTo>
                                  <a:pt x="20" y="86"/>
                                </a:lnTo>
                                <a:cubicBezTo>
                                  <a:pt x="28" y="95"/>
                                  <a:pt x="38" y="100"/>
                                  <a:pt x="48" y="100"/>
                                </a:cubicBezTo>
                                <a:cubicBezTo>
                                  <a:pt x="57" y="100"/>
                                  <a:pt x="64" y="96"/>
                                  <a:pt x="69" y="89"/>
                                </a:cubicBezTo>
                                <a:cubicBezTo>
                                  <a:pt x="74" y="82"/>
                                  <a:pt x="76" y="71"/>
                                  <a:pt x="76" y="56"/>
                                </a:cubicBezTo>
                                <a:cubicBezTo>
                                  <a:pt x="76" y="43"/>
                                  <a:pt x="74" y="33"/>
                                  <a:pt x="69" y="26"/>
                                </a:cubicBezTo>
                                <a:cubicBezTo>
                                  <a:pt x="64" y="18"/>
                                  <a:pt x="58" y="15"/>
                                  <a:pt x="49" y="15"/>
                                </a:cubicBezTo>
                                <a:cubicBezTo>
                                  <a:pt x="38" y="15"/>
                                  <a:pt x="29" y="21"/>
                                  <a:pt x="20" y="34"/>
                                </a:cubicBezTo>
                                <a:lnTo>
                                  <a:pt x="20" y="86"/>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8" name="Freeform 9"/>
                        <wps:cNvSpPr>
                          <a:spLocks noEditPoints="1"/>
                        </wps:cNvSpPr>
                        <wps:spPr bwMode="auto">
                          <a:xfrm>
                            <a:off x="1003300" y="171450"/>
                            <a:ext cx="92710" cy="148590"/>
                          </a:xfrm>
                          <a:custGeom>
                            <a:avLst/>
                            <a:gdLst>
                              <a:gd name="T0" fmla="*/ 20 w 97"/>
                              <a:gd name="T1" fmla="*/ 15 h 155"/>
                              <a:gd name="T2" fmla="*/ 20 w 97"/>
                              <a:gd name="T3" fmla="*/ 15 h 155"/>
                              <a:gd name="T4" fmla="*/ 52 w 97"/>
                              <a:gd name="T5" fmla="*/ 0 h 155"/>
                              <a:gd name="T6" fmla="*/ 85 w 97"/>
                              <a:gd name="T7" fmla="*/ 15 h 155"/>
                              <a:gd name="T8" fmla="*/ 97 w 97"/>
                              <a:gd name="T9" fmla="*/ 56 h 155"/>
                              <a:gd name="T10" fmla="*/ 84 w 97"/>
                              <a:gd name="T11" fmla="*/ 99 h 155"/>
                              <a:gd name="T12" fmla="*/ 50 w 97"/>
                              <a:gd name="T13" fmla="*/ 115 h 155"/>
                              <a:gd name="T14" fmla="*/ 20 w 97"/>
                              <a:gd name="T15" fmla="*/ 104 h 155"/>
                              <a:gd name="T16" fmla="*/ 20 w 97"/>
                              <a:gd name="T17" fmla="*/ 155 h 155"/>
                              <a:gd name="T18" fmla="*/ 0 w 97"/>
                              <a:gd name="T19" fmla="*/ 155 h 155"/>
                              <a:gd name="T20" fmla="*/ 0 w 97"/>
                              <a:gd name="T21" fmla="*/ 2 h 155"/>
                              <a:gd name="T22" fmla="*/ 20 w 97"/>
                              <a:gd name="T23" fmla="*/ 2 h 155"/>
                              <a:gd name="T24" fmla="*/ 20 w 97"/>
                              <a:gd name="T25" fmla="*/ 15 h 155"/>
                              <a:gd name="T26" fmla="*/ 20 w 97"/>
                              <a:gd name="T27" fmla="*/ 86 h 155"/>
                              <a:gd name="T28" fmla="*/ 20 w 97"/>
                              <a:gd name="T29" fmla="*/ 86 h 155"/>
                              <a:gd name="T30" fmla="*/ 49 w 97"/>
                              <a:gd name="T31" fmla="*/ 100 h 155"/>
                              <a:gd name="T32" fmla="*/ 69 w 97"/>
                              <a:gd name="T33" fmla="*/ 89 h 155"/>
                              <a:gd name="T34" fmla="*/ 77 w 97"/>
                              <a:gd name="T35" fmla="*/ 56 h 155"/>
                              <a:gd name="T36" fmla="*/ 69 w 97"/>
                              <a:gd name="T37" fmla="*/ 26 h 155"/>
                              <a:gd name="T38" fmla="*/ 50 w 97"/>
                              <a:gd name="T39" fmla="*/ 15 h 155"/>
                              <a:gd name="T40" fmla="*/ 20 w 97"/>
                              <a:gd name="T41" fmla="*/ 34 h 155"/>
                              <a:gd name="T42" fmla="*/ 20 w 97"/>
                              <a:gd name="T43" fmla="*/ 86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7" h="155">
                                <a:moveTo>
                                  <a:pt x="20" y="15"/>
                                </a:moveTo>
                                <a:lnTo>
                                  <a:pt x="20" y="15"/>
                                </a:lnTo>
                                <a:cubicBezTo>
                                  <a:pt x="29" y="5"/>
                                  <a:pt x="39" y="0"/>
                                  <a:pt x="52" y="0"/>
                                </a:cubicBezTo>
                                <a:cubicBezTo>
                                  <a:pt x="66" y="0"/>
                                  <a:pt x="77" y="5"/>
                                  <a:pt x="85" y="15"/>
                                </a:cubicBezTo>
                                <a:cubicBezTo>
                                  <a:pt x="93" y="25"/>
                                  <a:pt x="97" y="39"/>
                                  <a:pt x="97" y="56"/>
                                </a:cubicBezTo>
                                <a:cubicBezTo>
                                  <a:pt x="97" y="75"/>
                                  <a:pt x="92" y="89"/>
                                  <a:pt x="84" y="99"/>
                                </a:cubicBezTo>
                                <a:cubicBezTo>
                                  <a:pt x="75" y="110"/>
                                  <a:pt x="64" y="115"/>
                                  <a:pt x="50" y="115"/>
                                </a:cubicBezTo>
                                <a:cubicBezTo>
                                  <a:pt x="38" y="115"/>
                                  <a:pt x="28" y="111"/>
                                  <a:pt x="20" y="104"/>
                                </a:cubicBezTo>
                                <a:lnTo>
                                  <a:pt x="20" y="155"/>
                                </a:lnTo>
                                <a:lnTo>
                                  <a:pt x="0" y="155"/>
                                </a:lnTo>
                                <a:lnTo>
                                  <a:pt x="0" y="2"/>
                                </a:lnTo>
                                <a:lnTo>
                                  <a:pt x="20" y="2"/>
                                </a:lnTo>
                                <a:lnTo>
                                  <a:pt x="20" y="15"/>
                                </a:lnTo>
                                <a:close/>
                                <a:moveTo>
                                  <a:pt x="20" y="86"/>
                                </a:moveTo>
                                <a:lnTo>
                                  <a:pt x="20" y="86"/>
                                </a:lnTo>
                                <a:cubicBezTo>
                                  <a:pt x="28" y="95"/>
                                  <a:pt x="38" y="100"/>
                                  <a:pt x="49" y="100"/>
                                </a:cubicBezTo>
                                <a:cubicBezTo>
                                  <a:pt x="57" y="100"/>
                                  <a:pt x="64" y="96"/>
                                  <a:pt x="69" y="89"/>
                                </a:cubicBezTo>
                                <a:cubicBezTo>
                                  <a:pt x="74" y="82"/>
                                  <a:pt x="77" y="71"/>
                                  <a:pt x="77" y="56"/>
                                </a:cubicBezTo>
                                <a:cubicBezTo>
                                  <a:pt x="77" y="43"/>
                                  <a:pt x="74" y="33"/>
                                  <a:pt x="69" y="26"/>
                                </a:cubicBezTo>
                                <a:cubicBezTo>
                                  <a:pt x="65" y="18"/>
                                  <a:pt x="58" y="15"/>
                                  <a:pt x="50" y="15"/>
                                </a:cubicBezTo>
                                <a:cubicBezTo>
                                  <a:pt x="39" y="15"/>
                                  <a:pt x="29" y="21"/>
                                  <a:pt x="20" y="34"/>
                                </a:cubicBezTo>
                                <a:lnTo>
                                  <a:pt x="20" y="86"/>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9" name="Freeform 10"/>
                        <wps:cNvSpPr>
                          <a:spLocks/>
                        </wps:cNvSpPr>
                        <wps:spPr bwMode="auto">
                          <a:xfrm>
                            <a:off x="1901825" y="93980"/>
                            <a:ext cx="1558290" cy="229870"/>
                          </a:xfrm>
                          <a:custGeom>
                            <a:avLst/>
                            <a:gdLst>
                              <a:gd name="T0" fmla="*/ 0 w 1627"/>
                              <a:gd name="T1" fmla="*/ 0 h 240"/>
                              <a:gd name="T2" fmla="*/ 0 w 1627"/>
                              <a:gd name="T3" fmla="*/ 0 h 240"/>
                              <a:gd name="T4" fmla="*/ 1627 w 1627"/>
                              <a:gd name="T5" fmla="*/ 0 h 240"/>
                              <a:gd name="T6" fmla="*/ 1627 w 1627"/>
                              <a:gd name="T7" fmla="*/ 240 h 240"/>
                              <a:gd name="T8" fmla="*/ 0 w 1627"/>
                              <a:gd name="T9" fmla="*/ 240 h 240"/>
                              <a:gd name="T10" fmla="*/ 0 w 1627"/>
                              <a:gd name="T11" fmla="*/ 0 h 240"/>
                            </a:gdLst>
                            <a:ahLst/>
                            <a:cxnLst>
                              <a:cxn ang="0">
                                <a:pos x="T0" y="T1"/>
                              </a:cxn>
                              <a:cxn ang="0">
                                <a:pos x="T2" y="T3"/>
                              </a:cxn>
                              <a:cxn ang="0">
                                <a:pos x="T4" y="T5"/>
                              </a:cxn>
                              <a:cxn ang="0">
                                <a:pos x="T6" y="T7"/>
                              </a:cxn>
                              <a:cxn ang="0">
                                <a:pos x="T8" y="T9"/>
                              </a:cxn>
                              <a:cxn ang="0">
                                <a:pos x="T10" y="T11"/>
                              </a:cxn>
                            </a:cxnLst>
                            <a:rect l="0" t="0" r="r" b="b"/>
                            <a:pathLst>
                              <a:path w="1627" h="240">
                                <a:moveTo>
                                  <a:pt x="0" y="0"/>
                                </a:moveTo>
                                <a:lnTo>
                                  <a:pt x="0" y="0"/>
                                </a:lnTo>
                                <a:lnTo>
                                  <a:pt x="1627" y="0"/>
                                </a:lnTo>
                                <a:lnTo>
                                  <a:pt x="1627" y="240"/>
                                </a:lnTo>
                                <a:lnTo>
                                  <a:pt x="0" y="240"/>
                                </a:lnTo>
                                <a:lnTo>
                                  <a:pt x="0" y="0"/>
                                </a:lnTo>
                                <a:close/>
                              </a:path>
                            </a:pathLst>
                          </a:custGeom>
                          <a:noFill/>
                          <a:ln w="952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1"/>
                        <wps:cNvSpPr>
                          <a:spLocks/>
                        </wps:cNvSpPr>
                        <wps:spPr bwMode="auto">
                          <a:xfrm>
                            <a:off x="2237740" y="133350"/>
                            <a:ext cx="137160" cy="146050"/>
                          </a:xfrm>
                          <a:custGeom>
                            <a:avLst/>
                            <a:gdLst>
                              <a:gd name="T0" fmla="*/ 143 w 143"/>
                              <a:gd name="T1" fmla="*/ 153 h 153"/>
                              <a:gd name="T2" fmla="*/ 143 w 143"/>
                              <a:gd name="T3" fmla="*/ 153 h 153"/>
                              <a:gd name="T4" fmla="*/ 124 w 143"/>
                              <a:gd name="T5" fmla="*/ 153 h 153"/>
                              <a:gd name="T6" fmla="*/ 124 w 143"/>
                              <a:gd name="T7" fmla="*/ 23 h 153"/>
                              <a:gd name="T8" fmla="*/ 80 w 143"/>
                              <a:gd name="T9" fmla="*/ 153 h 153"/>
                              <a:gd name="T10" fmla="*/ 62 w 143"/>
                              <a:gd name="T11" fmla="*/ 153 h 153"/>
                              <a:gd name="T12" fmla="*/ 19 w 143"/>
                              <a:gd name="T13" fmla="*/ 23 h 153"/>
                              <a:gd name="T14" fmla="*/ 19 w 143"/>
                              <a:gd name="T15" fmla="*/ 153 h 153"/>
                              <a:gd name="T16" fmla="*/ 0 w 143"/>
                              <a:gd name="T17" fmla="*/ 153 h 153"/>
                              <a:gd name="T18" fmla="*/ 0 w 143"/>
                              <a:gd name="T19" fmla="*/ 0 h 153"/>
                              <a:gd name="T20" fmla="*/ 30 w 143"/>
                              <a:gd name="T21" fmla="*/ 0 h 153"/>
                              <a:gd name="T22" fmla="*/ 71 w 143"/>
                              <a:gd name="T23" fmla="*/ 127 h 153"/>
                              <a:gd name="T24" fmla="*/ 113 w 143"/>
                              <a:gd name="T25" fmla="*/ 0 h 153"/>
                              <a:gd name="T26" fmla="*/ 143 w 143"/>
                              <a:gd name="T27" fmla="*/ 0 h 153"/>
                              <a:gd name="T28" fmla="*/ 143 w 143"/>
                              <a:gd name="T29"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3" h="153">
                                <a:moveTo>
                                  <a:pt x="143" y="153"/>
                                </a:moveTo>
                                <a:lnTo>
                                  <a:pt x="143" y="153"/>
                                </a:lnTo>
                                <a:lnTo>
                                  <a:pt x="124" y="153"/>
                                </a:lnTo>
                                <a:lnTo>
                                  <a:pt x="124" y="23"/>
                                </a:lnTo>
                                <a:lnTo>
                                  <a:pt x="80" y="153"/>
                                </a:lnTo>
                                <a:lnTo>
                                  <a:pt x="62" y="153"/>
                                </a:lnTo>
                                <a:lnTo>
                                  <a:pt x="19" y="23"/>
                                </a:lnTo>
                                <a:lnTo>
                                  <a:pt x="19" y="153"/>
                                </a:lnTo>
                                <a:lnTo>
                                  <a:pt x="0" y="153"/>
                                </a:lnTo>
                                <a:lnTo>
                                  <a:pt x="0" y="0"/>
                                </a:lnTo>
                                <a:lnTo>
                                  <a:pt x="30" y="0"/>
                                </a:lnTo>
                                <a:lnTo>
                                  <a:pt x="71" y="127"/>
                                </a:lnTo>
                                <a:lnTo>
                                  <a:pt x="113" y="0"/>
                                </a:lnTo>
                                <a:lnTo>
                                  <a:pt x="143" y="0"/>
                                </a:lnTo>
                                <a:lnTo>
                                  <a:pt x="143" y="153"/>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12"/>
                        <wps:cNvSpPr>
                          <a:spLocks/>
                        </wps:cNvSpPr>
                        <wps:spPr bwMode="auto">
                          <a:xfrm>
                            <a:off x="2397125" y="133350"/>
                            <a:ext cx="114935" cy="146050"/>
                          </a:xfrm>
                          <a:custGeom>
                            <a:avLst/>
                            <a:gdLst>
                              <a:gd name="T0" fmla="*/ 120 w 120"/>
                              <a:gd name="T1" fmla="*/ 18 h 153"/>
                              <a:gd name="T2" fmla="*/ 120 w 120"/>
                              <a:gd name="T3" fmla="*/ 18 h 153"/>
                              <a:gd name="T4" fmla="*/ 70 w 120"/>
                              <a:gd name="T5" fmla="*/ 18 h 153"/>
                              <a:gd name="T6" fmla="*/ 70 w 120"/>
                              <a:gd name="T7" fmla="*/ 153 h 153"/>
                              <a:gd name="T8" fmla="*/ 50 w 120"/>
                              <a:gd name="T9" fmla="*/ 153 h 153"/>
                              <a:gd name="T10" fmla="*/ 50 w 120"/>
                              <a:gd name="T11" fmla="*/ 18 h 153"/>
                              <a:gd name="T12" fmla="*/ 0 w 120"/>
                              <a:gd name="T13" fmla="*/ 18 h 153"/>
                              <a:gd name="T14" fmla="*/ 0 w 120"/>
                              <a:gd name="T15" fmla="*/ 0 h 153"/>
                              <a:gd name="T16" fmla="*/ 120 w 120"/>
                              <a:gd name="T17" fmla="*/ 0 h 153"/>
                              <a:gd name="T18" fmla="*/ 120 w 120"/>
                              <a:gd name="T19" fmla="*/ 18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0" h="153">
                                <a:moveTo>
                                  <a:pt x="120" y="18"/>
                                </a:moveTo>
                                <a:lnTo>
                                  <a:pt x="120" y="18"/>
                                </a:lnTo>
                                <a:lnTo>
                                  <a:pt x="70" y="18"/>
                                </a:lnTo>
                                <a:lnTo>
                                  <a:pt x="70" y="153"/>
                                </a:lnTo>
                                <a:lnTo>
                                  <a:pt x="50" y="153"/>
                                </a:lnTo>
                                <a:lnTo>
                                  <a:pt x="50" y="18"/>
                                </a:lnTo>
                                <a:lnTo>
                                  <a:pt x="0" y="18"/>
                                </a:lnTo>
                                <a:lnTo>
                                  <a:pt x="0" y="0"/>
                                </a:lnTo>
                                <a:lnTo>
                                  <a:pt x="120" y="0"/>
                                </a:lnTo>
                                <a:lnTo>
                                  <a:pt x="120" y="18"/>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2" name="Freeform 13"/>
                        <wps:cNvSpPr>
                          <a:spLocks/>
                        </wps:cNvSpPr>
                        <wps:spPr bwMode="auto">
                          <a:xfrm>
                            <a:off x="2525395" y="130175"/>
                            <a:ext cx="116840" cy="151130"/>
                          </a:xfrm>
                          <a:custGeom>
                            <a:avLst/>
                            <a:gdLst>
                              <a:gd name="T0" fmla="*/ 65 w 122"/>
                              <a:gd name="T1" fmla="*/ 158 h 158"/>
                              <a:gd name="T2" fmla="*/ 65 w 122"/>
                              <a:gd name="T3" fmla="*/ 158 h 158"/>
                              <a:gd name="T4" fmla="*/ 17 w 122"/>
                              <a:gd name="T5" fmla="*/ 144 h 158"/>
                              <a:gd name="T6" fmla="*/ 0 w 122"/>
                              <a:gd name="T7" fmla="*/ 107 h 158"/>
                              <a:gd name="T8" fmla="*/ 20 w 122"/>
                              <a:gd name="T9" fmla="*/ 107 h 158"/>
                              <a:gd name="T10" fmla="*/ 34 w 122"/>
                              <a:gd name="T11" fmla="*/ 132 h 158"/>
                              <a:gd name="T12" fmla="*/ 65 w 122"/>
                              <a:gd name="T13" fmla="*/ 140 h 158"/>
                              <a:gd name="T14" fmla="*/ 92 w 122"/>
                              <a:gd name="T15" fmla="*/ 133 h 158"/>
                              <a:gd name="T16" fmla="*/ 102 w 122"/>
                              <a:gd name="T17" fmla="*/ 114 h 158"/>
                              <a:gd name="T18" fmla="*/ 92 w 122"/>
                              <a:gd name="T19" fmla="*/ 96 h 158"/>
                              <a:gd name="T20" fmla="*/ 55 w 122"/>
                              <a:gd name="T21" fmla="*/ 84 h 158"/>
                              <a:gd name="T22" fmla="*/ 17 w 122"/>
                              <a:gd name="T23" fmla="*/ 69 h 158"/>
                              <a:gd name="T24" fmla="*/ 6 w 122"/>
                              <a:gd name="T25" fmla="*/ 43 h 158"/>
                              <a:gd name="T26" fmla="*/ 21 w 122"/>
                              <a:gd name="T27" fmla="*/ 12 h 158"/>
                              <a:gd name="T28" fmla="*/ 60 w 122"/>
                              <a:gd name="T29" fmla="*/ 0 h 158"/>
                              <a:gd name="T30" fmla="*/ 102 w 122"/>
                              <a:gd name="T31" fmla="*/ 12 h 158"/>
                              <a:gd name="T32" fmla="*/ 118 w 122"/>
                              <a:gd name="T33" fmla="*/ 46 h 158"/>
                              <a:gd name="T34" fmla="*/ 99 w 122"/>
                              <a:gd name="T35" fmla="*/ 46 h 158"/>
                              <a:gd name="T36" fmla="*/ 61 w 122"/>
                              <a:gd name="T37" fmla="*/ 19 h 158"/>
                              <a:gd name="T38" fmla="*/ 35 w 122"/>
                              <a:gd name="T39" fmla="*/ 25 h 158"/>
                              <a:gd name="T40" fmla="*/ 25 w 122"/>
                              <a:gd name="T41" fmla="*/ 42 h 158"/>
                              <a:gd name="T42" fmla="*/ 33 w 122"/>
                              <a:gd name="T43" fmla="*/ 56 h 158"/>
                              <a:gd name="T44" fmla="*/ 61 w 122"/>
                              <a:gd name="T45" fmla="*/ 65 h 158"/>
                              <a:gd name="T46" fmla="*/ 93 w 122"/>
                              <a:gd name="T47" fmla="*/ 74 h 158"/>
                              <a:gd name="T48" fmla="*/ 113 w 122"/>
                              <a:gd name="T49" fmla="*/ 88 h 158"/>
                              <a:gd name="T50" fmla="*/ 122 w 122"/>
                              <a:gd name="T51" fmla="*/ 112 h 158"/>
                              <a:gd name="T52" fmla="*/ 106 w 122"/>
                              <a:gd name="T53" fmla="*/ 145 h 158"/>
                              <a:gd name="T54" fmla="*/ 65 w 122"/>
                              <a:gd name="T55" fmla="*/ 158 h 158"/>
                              <a:gd name="T56" fmla="*/ 65 w 122"/>
                              <a:gd name="T57" fmla="*/ 158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22" h="158">
                                <a:moveTo>
                                  <a:pt x="65" y="158"/>
                                </a:moveTo>
                                <a:lnTo>
                                  <a:pt x="65" y="158"/>
                                </a:lnTo>
                                <a:cubicBezTo>
                                  <a:pt x="44" y="158"/>
                                  <a:pt x="28" y="153"/>
                                  <a:pt x="17" y="144"/>
                                </a:cubicBezTo>
                                <a:cubicBezTo>
                                  <a:pt x="7" y="134"/>
                                  <a:pt x="1" y="122"/>
                                  <a:pt x="0" y="107"/>
                                </a:cubicBezTo>
                                <a:lnTo>
                                  <a:pt x="20" y="107"/>
                                </a:lnTo>
                                <a:cubicBezTo>
                                  <a:pt x="21" y="118"/>
                                  <a:pt x="26" y="126"/>
                                  <a:pt x="34" y="132"/>
                                </a:cubicBezTo>
                                <a:cubicBezTo>
                                  <a:pt x="42" y="137"/>
                                  <a:pt x="53" y="140"/>
                                  <a:pt x="65" y="140"/>
                                </a:cubicBezTo>
                                <a:cubicBezTo>
                                  <a:pt x="76" y="140"/>
                                  <a:pt x="85" y="138"/>
                                  <a:pt x="92" y="133"/>
                                </a:cubicBezTo>
                                <a:cubicBezTo>
                                  <a:pt x="99" y="128"/>
                                  <a:pt x="102" y="122"/>
                                  <a:pt x="102" y="114"/>
                                </a:cubicBezTo>
                                <a:cubicBezTo>
                                  <a:pt x="102" y="106"/>
                                  <a:pt x="99" y="100"/>
                                  <a:pt x="92" y="96"/>
                                </a:cubicBezTo>
                                <a:cubicBezTo>
                                  <a:pt x="84" y="92"/>
                                  <a:pt x="72" y="88"/>
                                  <a:pt x="55" y="84"/>
                                </a:cubicBezTo>
                                <a:cubicBezTo>
                                  <a:pt x="37" y="81"/>
                                  <a:pt x="25" y="76"/>
                                  <a:pt x="17" y="69"/>
                                </a:cubicBezTo>
                                <a:cubicBezTo>
                                  <a:pt x="10" y="62"/>
                                  <a:pt x="6" y="54"/>
                                  <a:pt x="6" y="43"/>
                                </a:cubicBezTo>
                                <a:cubicBezTo>
                                  <a:pt x="6" y="30"/>
                                  <a:pt x="11" y="20"/>
                                  <a:pt x="21" y="12"/>
                                </a:cubicBezTo>
                                <a:cubicBezTo>
                                  <a:pt x="30" y="4"/>
                                  <a:pt x="44" y="0"/>
                                  <a:pt x="60" y="0"/>
                                </a:cubicBezTo>
                                <a:cubicBezTo>
                                  <a:pt x="77" y="0"/>
                                  <a:pt x="91" y="4"/>
                                  <a:pt x="102" y="12"/>
                                </a:cubicBezTo>
                                <a:cubicBezTo>
                                  <a:pt x="112" y="20"/>
                                  <a:pt x="118" y="32"/>
                                  <a:pt x="118" y="46"/>
                                </a:cubicBezTo>
                                <a:lnTo>
                                  <a:pt x="99" y="46"/>
                                </a:lnTo>
                                <a:cubicBezTo>
                                  <a:pt x="97" y="28"/>
                                  <a:pt x="84" y="19"/>
                                  <a:pt x="61" y="19"/>
                                </a:cubicBezTo>
                                <a:cubicBezTo>
                                  <a:pt x="50" y="19"/>
                                  <a:pt x="41" y="21"/>
                                  <a:pt x="35" y="25"/>
                                </a:cubicBezTo>
                                <a:cubicBezTo>
                                  <a:pt x="28" y="29"/>
                                  <a:pt x="25" y="35"/>
                                  <a:pt x="25" y="42"/>
                                </a:cubicBezTo>
                                <a:cubicBezTo>
                                  <a:pt x="25" y="48"/>
                                  <a:pt x="28" y="53"/>
                                  <a:pt x="33" y="56"/>
                                </a:cubicBezTo>
                                <a:cubicBezTo>
                                  <a:pt x="38" y="59"/>
                                  <a:pt x="47" y="62"/>
                                  <a:pt x="61" y="65"/>
                                </a:cubicBezTo>
                                <a:cubicBezTo>
                                  <a:pt x="74" y="68"/>
                                  <a:pt x="85" y="71"/>
                                  <a:pt x="93" y="74"/>
                                </a:cubicBezTo>
                                <a:cubicBezTo>
                                  <a:pt x="101" y="77"/>
                                  <a:pt x="108" y="82"/>
                                  <a:pt x="113" y="88"/>
                                </a:cubicBezTo>
                                <a:cubicBezTo>
                                  <a:pt x="119" y="94"/>
                                  <a:pt x="122" y="102"/>
                                  <a:pt x="122" y="112"/>
                                </a:cubicBezTo>
                                <a:cubicBezTo>
                                  <a:pt x="122" y="126"/>
                                  <a:pt x="117" y="136"/>
                                  <a:pt x="106" y="145"/>
                                </a:cubicBezTo>
                                <a:cubicBezTo>
                                  <a:pt x="96" y="154"/>
                                  <a:pt x="82" y="158"/>
                                  <a:pt x="65" y="158"/>
                                </a:cubicBezTo>
                                <a:lnTo>
                                  <a:pt x="65" y="158"/>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3" name="Freeform 14"/>
                        <wps:cNvSpPr>
                          <a:spLocks/>
                        </wps:cNvSpPr>
                        <wps:spPr bwMode="auto">
                          <a:xfrm>
                            <a:off x="2670810" y="133350"/>
                            <a:ext cx="19050" cy="146050"/>
                          </a:xfrm>
                          <a:custGeom>
                            <a:avLst/>
                            <a:gdLst>
                              <a:gd name="T0" fmla="*/ 20 w 20"/>
                              <a:gd name="T1" fmla="*/ 153 h 153"/>
                              <a:gd name="T2" fmla="*/ 20 w 20"/>
                              <a:gd name="T3" fmla="*/ 153 h 153"/>
                              <a:gd name="T4" fmla="*/ 0 w 20"/>
                              <a:gd name="T5" fmla="*/ 153 h 153"/>
                              <a:gd name="T6" fmla="*/ 0 w 20"/>
                              <a:gd name="T7" fmla="*/ 0 h 153"/>
                              <a:gd name="T8" fmla="*/ 20 w 20"/>
                              <a:gd name="T9" fmla="*/ 0 h 153"/>
                              <a:gd name="T10" fmla="*/ 20 w 20"/>
                              <a:gd name="T11" fmla="*/ 153 h 153"/>
                            </a:gdLst>
                            <a:ahLst/>
                            <a:cxnLst>
                              <a:cxn ang="0">
                                <a:pos x="T0" y="T1"/>
                              </a:cxn>
                              <a:cxn ang="0">
                                <a:pos x="T2" y="T3"/>
                              </a:cxn>
                              <a:cxn ang="0">
                                <a:pos x="T4" y="T5"/>
                              </a:cxn>
                              <a:cxn ang="0">
                                <a:pos x="T6" y="T7"/>
                              </a:cxn>
                              <a:cxn ang="0">
                                <a:pos x="T8" y="T9"/>
                              </a:cxn>
                              <a:cxn ang="0">
                                <a:pos x="T10" y="T11"/>
                              </a:cxn>
                            </a:cxnLst>
                            <a:rect l="0" t="0" r="r" b="b"/>
                            <a:pathLst>
                              <a:path w="20" h="153">
                                <a:moveTo>
                                  <a:pt x="20" y="153"/>
                                </a:moveTo>
                                <a:lnTo>
                                  <a:pt x="20" y="153"/>
                                </a:lnTo>
                                <a:lnTo>
                                  <a:pt x="0" y="153"/>
                                </a:lnTo>
                                <a:lnTo>
                                  <a:pt x="0" y="0"/>
                                </a:lnTo>
                                <a:lnTo>
                                  <a:pt x="20" y="0"/>
                                </a:lnTo>
                                <a:lnTo>
                                  <a:pt x="20" y="153"/>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5"/>
                        <wps:cNvSpPr>
                          <a:spLocks noEditPoints="1"/>
                        </wps:cNvSpPr>
                        <wps:spPr bwMode="auto">
                          <a:xfrm>
                            <a:off x="2763520" y="133350"/>
                            <a:ext cx="136525" cy="146050"/>
                          </a:xfrm>
                          <a:custGeom>
                            <a:avLst/>
                            <a:gdLst>
                              <a:gd name="T0" fmla="*/ 96 w 142"/>
                              <a:gd name="T1" fmla="*/ 90 h 153"/>
                              <a:gd name="T2" fmla="*/ 96 w 142"/>
                              <a:gd name="T3" fmla="*/ 90 h 153"/>
                              <a:gd name="T4" fmla="*/ 69 w 142"/>
                              <a:gd name="T5" fmla="*/ 19 h 153"/>
                              <a:gd name="T6" fmla="*/ 44 w 142"/>
                              <a:gd name="T7" fmla="*/ 90 h 153"/>
                              <a:gd name="T8" fmla="*/ 96 w 142"/>
                              <a:gd name="T9" fmla="*/ 90 h 153"/>
                              <a:gd name="T10" fmla="*/ 142 w 142"/>
                              <a:gd name="T11" fmla="*/ 153 h 153"/>
                              <a:gd name="T12" fmla="*/ 142 w 142"/>
                              <a:gd name="T13" fmla="*/ 153 h 153"/>
                              <a:gd name="T14" fmla="*/ 120 w 142"/>
                              <a:gd name="T15" fmla="*/ 153 h 153"/>
                              <a:gd name="T16" fmla="*/ 102 w 142"/>
                              <a:gd name="T17" fmla="*/ 106 h 153"/>
                              <a:gd name="T18" fmla="*/ 38 w 142"/>
                              <a:gd name="T19" fmla="*/ 106 h 153"/>
                              <a:gd name="T20" fmla="*/ 21 w 142"/>
                              <a:gd name="T21" fmla="*/ 153 h 153"/>
                              <a:gd name="T22" fmla="*/ 0 w 142"/>
                              <a:gd name="T23" fmla="*/ 153 h 153"/>
                              <a:gd name="T24" fmla="*/ 59 w 142"/>
                              <a:gd name="T25" fmla="*/ 0 h 153"/>
                              <a:gd name="T26" fmla="*/ 80 w 142"/>
                              <a:gd name="T27" fmla="*/ 0 h 153"/>
                              <a:gd name="T28" fmla="*/ 142 w 142"/>
                              <a:gd name="T29"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2" h="153">
                                <a:moveTo>
                                  <a:pt x="96" y="90"/>
                                </a:moveTo>
                                <a:lnTo>
                                  <a:pt x="96" y="90"/>
                                </a:lnTo>
                                <a:lnTo>
                                  <a:pt x="69" y="19"/>
                                </a:lnTo>
                                <a:lnTo>
                                  <a:pt x="44" y="90"/>
                                </a:lnTo>
                                <a:lnTo>
                                  <a:pt x="96" y="90"/>
                                </a:lnTo>
                                <a:close/>
                                <a:moveTo>
                                  <a:pt x="142" y="153"/>
                                </a:moveTo>
                                <a:lnTo>
                                  <a:pt x="142" y="153"/>
                                </a:lnTo>
                                <a:lnTo>
                                  <a:pt x="120" y="153"/>
                                </a:lnTo>
                                <a:lnTo>
                                  <a:pt x="102" y="106"/>
                                </a:lnTo>
                                <a:lnTo>
                                  <a:pt x="38" y="106"/>
                                </a:lnTo>
                                <a:lnTo>
                                  <a:pt x="21" y="153"/>
                                </a:lnTo>
                                <a:lnTo>
                                  <a:pt x="0" y="153"/>
                                </a:lnTo>
                                <a:lnTo>
                                  <a:pt x="59" y="0"/>
                                </a:lnTo>
                                <a:lnTo>
                                  <a:pt x="80" y="0"/>
                                </a:lnTo>
                                <a:lnTo>
                                  <a:pt x="142" y="153"/>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6"/>
                        <wps:cNvSpPr>
                          <a:spLocks noEditPoints="1"/>
                        </wps:cNvSpPr>
                        <wps:spPr bwMode="auto">
                          <a:xfrm>
                            <a:off x="2913380" y="171450"/>
                            <a:ext cx="92710" cy="148590"/>
                          </a:xfrm>
                          <a:custGeom>
                            <a:avLst/>
                            <a:gdLst>
                              <a:gd name="T0" fmla="*/ 20 w 97"/>
                              <a:gd name="T1" fmla="*/ 15 h 155"/>
                              <a:gd name="T2" fmla="*/ 20 w 97"/>
                              <a:gd name="T3" fmla="*/ 15 h 155"/>
                              <a:gd name="T4" fmla="*/ 51 w 97"/>
                              <a:gd name="T5" fmla="*/ 0 h 155"/>
                              <a:gd name="T6" fmla="*/ 85 w 97"/>
                              <a:gd name="T7" fmla="*/ 15 h 155"/>
                              <a:gd name="T8" fmla="*/ 97 w 97"/>
                              <a:gd name="T9" fmla="*/ 56 h 155"/>
                              <a:gd name="T10" fmla="*/ 83 w 97"/>
                              <a:gd name="T11" fmla="*/ 99 h 155"/>
                              <a:gd name="T12" fmla="*/ 50 w 97"/>
                              <a:gd name="T13" fmla="*/ 115 h 155"/>
                              <a:gd name="T14" fmla="*/ 20 w 97"/>
                              <a:gd name="T15" fmla="*/ 104 h 155"/>
                              <a:gd name="T16" fmla="*/ 20 w 97"/>
                              <a:gd name="T17" fmla="*/ 155 h 155"/>
                              <a:gd name="T18" fmla="*/ 0 w 97"/>
                              <a:gd name="T19" fmla="*/ 155 h 155"/>
                              <a:gd name="T20" fmla="*/ 0 w 97"/>
                              <a:gd name="T21" fmla="*/ 2 h 155"/>
                              <a:gd name="T22" fmla="*/ 20 w 97"/>
                              <a:gd name="T23" fmla="*/ 2 h 155"/>
                              <a:gd name="T24" fmla="*/ 20 w 97"/>
                              <a:gd name="T25" fmla="*/ 15 h 155"/>
                              <a:gd name="T26" fmla="*/ 20 w 97"/>
                              <a:gd name="T27" fmla="*/ 86 h 155"/>
                              <a:gd name="T28" fmla="*/ 20 w 97"/>
                              <a:gd name="T29" fmla="*/ 86 h 155"/>
                              <a:gd name="T30" fmla="*/ 49 w 97"/>
                              <a:gd name="T31" fmla="*/ 100 h 155"/>
                              <a:gd name="T32" fmla="*/ 69 w 97"/>
                              <a:gd name="T33" fmla="*/ 89 h 155"/>
                              <a:gd name="T34" fmla="*/ 76 w 97"/>
                              <a:gd name="T35" fmla="*/ 56 h 155"/>
                              <a:gd name="T36" fmla="*/ 69 w 97"/>
                              <a:gd name="T37" fmla="*/ 26 h 155"/>
                              <a:gd name="T38" fmla="*/ 50 w 97"/>
                              <a:gd name="T39" fmla="*/ 15 h 155"/>
                              <a:gd name="T40" fmla="*/ 20 w 97"/>
                              <a:gd name="T41" fmla="*/ 34 h 155"/>
                              <a:gd name="T42" fmla="*/ 20 w 97"/>
                              <a:gd name="T43" fmla="*/ 86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7" h="155">
                                <a:moveTo>
                                  <a:pt x="20" y="15"/>
                                </a:moveTo>
                                <a:lnTo>
                                  <a:pt x="20" y="15"/>
                                </a:lnTo>
                                <a:cubicBezTo>
                                  <a:pt x="29" y="5"/>
                                  <a:pt x="39" y="0"/>
                                  <a:pt x="51" y="0"/>
                                </a:cubicBezTo>
                                <a:cubicBezTo>
                                  <a:pt x="66" y="0"/>
                                  <a:pt x="77" y="5"/>
                                  <a:pt x="85" y="15"/>
                                </a:cubicBezTo>
                                <a:cubicBezTo>
                                  <a:pt x="93" y="25"/>
                                  <a:pt x="97" y="39"/>
                                  <a:pt x="97" y="56"/>
                                </a:cubicBezTo>
                                <a:cubicBezTo>
                                  <a:pt x="97" y="75"/>
                                  <a:pt x="92" y="89"/>
                                  <a:pt x="83" y="99"/>
                                </a:cubicBezTo>
                                <a:cubicBezTo>
                                  <a:pt x="75" y="110"/>
                                  <a:pt x="64" y="115"/>
                                  <a:pt x="50" y="115"/>
                                </a:cubicBezTo>
                                <a:cubicBezTo>
                                  <a:pt x="38" y="115"/>
                                  <a:pt x="28" y="111"/>
                                  <a:pt x="20" y="104"/>
                                </a:cubicBezTo>
                                <a:lnTo>
                                  <a:pt x="20" y="155"/>
                                </a:lnTo>
                                <a:lnTo>
                                  <a:pt x="0" y="155"/>
                                </a:lnTo>
                                <a:lnTo>
                                  <a:pt x="0" y="2"/>
                                </a:lnTo>
                                <a:lnTo>
                                  <a:pt x="20" y="2"/>
                                </a:lnTo>
                                <a:lnTo>
                                  <a:pt x="20" y="15"/>
                                </a:lnTo>
                                <a:close/>
                                <a:moveTo>
                                  <a:pt x="20" y="86"/>
                                </a:moveTo>
                                <a:lnTo>
                                  <a:pt x="20" y="86"/>
                                </a:lnTo>
                                <a:cubicBezTo>
                                  <a:pt x="28" y="95"/>
                                  <a:pt x="38" y="100"/>
                                  <a:pt x="49" y="100"/>
                                </a:cubicBezTo>
                                <a:cubicBezTo>
                                  <a:pt x="57" y="100"/>
                                  <a:pt x="64" y="96"/>
                                  <a:pt x="69" y="89"/>
                                </a:cubicBezTo>
                                <a:cubicBezTo>
                                  <a:pt x="74" y="82"/>
                                  <a:pt x="76" y="71"/>
                                  <a:pt x="76" y="56"/>
                                </a:cubicBezTo>
                                <a:cubicBezTo>
                                  <a:pt x="76" y="43"/>
                                  <a:pt x="74" y="33"/>
                                  <a:pt x="69" y="26"/>
                                </a:cubicBezTo>
                                <a:cubicBezTo>
                                  <a:pt x="65" y="18"/>
                                  <a:pt x="58" y="15"/>
                                  <a:pt x="50" y="15"/>
                                </a:cubicBezTo>
                                <a:cubicBezTo>
                                  <a:pt x="39" y="15"/>
                                  <a:pt x="29" y="21"/>
                                  <a:pt x="20" y="34"/>
                                </a:cubicBezTo>
                                <a:lnTo>
                                  <a:pt x="20" y="86"/>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7"/>
                        <wps:cNvSpPr>
                          <a:spLocks noEditPoints="1"/>
                        </wps:cNvSpPr>
                        <wps:spPr bwMode="auto">
                          <a:xfrm>
                            <a:off x="3027045" y="171450"/>
                            <a:ext cx="92075" cy="148590"/>
                          </a:xfrm>
                          <a:custGeom>
                            <a:avLst/>
                            <a:gdLst>
                              <a:gd name="T0" fmla="*/ 19 w 96"/>
                              <a:gd name="T1" fmla="*/ 15 h 155"/>
                              <a:gd name="T2" fmla="*/ 19 w 96"/>
                              <a:gd name="T3" fmla="*/ 15 h 155"/>
                              <a:gd name="T4" fmla="*/ 51 w 96"/>
                              <a:gd name="T5" fmla="*/ 0 h 155"/>
                              <a:gd name="T6" fmla="*/ 84 w 96"/>
                              <a:gd name="T7" fmla="*/ 15 h 155"/>
                              <a:gd name="T8" fmla="*/ 96 w 96"/>
                              <a:gd name="T9" fmla="*/ 56 h 155"/>
                              <a:gd name="T10" fmla="*/ 83 w 96"/>
                              <a:gd name="T11" fmla="*/ 99 h 155"/>
                              <a:gd name="T12" fmla="*/ 49 w 96"/>
                              <a:gd name="T13" fmla="*/ 115 h 155"/>
                              <a:gd name="T14" fmla="*/ 19 w 96"/>
                              <a:gd name="T15" fmla="*/ 104 h 155"/>
                              <a:gd name="T16" fmla="*/ 19 w 96"/>
                              <a:gd name="T17" fmla="*/ 155 h 155"/>
                              <a:gd name="T18" fmla="*/ 0 w 96"/>
                              <a:gd name="T19" fmla="*/ 155 h 155"/>
                              <a:gd name="T20" fmla="*/ 0 w 96"/>
                              <a:gd name="T21" fmla="*/ 2 h 155"/>
                              <a:gd name="T22" fmla="*/ 19 w 96"/>
                              <a:gd name="T23" fmla="*/ 2 h 155"/>
                              <a:gd name="T24" fmla="*/ 19 w 96"/>
                              <a:gd name="T25" fmla="*/ 15 h 155"/>
                              <a:gd name="T26" fmla="*/ 19 w 96"/>
                              <a:gd name="T27" fmla="*/ 86 h 155"/>
                              <a:gd name="T28" fmla="*/ 19 w 96"/>
                              <a:gd name="T29" fmla="*/ 86 h 155"/>
                              <a:gd name="T30" fmla="*/ 48 w 96"/>
                              <a:gd name="T31" fmla="*/ 100 h 155"/>
                              <a:gd name="T32" fmla="*/ 68 w 96"/>
                              <a:gd name="T33" fmla="*/ 89 h 155"/>
                              <a:gd name="T34" fmla="*/ 76 w 96"/>
                              <a:gd name="T35" fmla="*/ 56 h 155"/>
                              <a:gd name="T36" fmla="*/ 69 w 96"/>
                              <a:gd name="T37" fmla="*/ 26 h 155"/>
                              <a:gd name="T38" fmla="*/ 49 w 96"/>
                              <a:gd name="T39" fmla="*/ 15 h 155"/>
                              <a:gd name="T40" fmla="*/ 19 w 96"/>
                              <a:gd name="T41" fmla="*/ 34 h 155"/>
                              <a:gd name="T42" fmla="*/ 19 w 96"/>
                              <a:gd name="T43" fmla="*/ 86 h 1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96" h="155">
                                <a:moveTo>
                                  <a:pt x="19" y="15"/>
                                </a:moveTo>
                                <a:lnTo>
                                  <a:pt x="19" y="15"/>
                                </a:lnTo>
                                <a:cubicBezTo>
                                  <a:pt x="28" y="5"/>
                                  <a:pt x="39" y="0"/>
                                  <a:pt x="51" y="0"/>
                                </a:cubicBezTo>
                                <a:cubicBezTo>
                                  <a:pt x="65" y="0"/>
                                  <a:pt x="76" y="5"/>
                                  <a:pt x="84" y="15"/>
                                </a:cubicBezTo>
                                <a:cubicBezTo>
                                  <a:pt x="92" y="25"/>
                                  <a:pt x="96" y="39"/>
                                  <a:pt x="96" y="56"/>
                                </a:cubicBezTo>
                                <a:cubicBezTo>
                                  <a:pt x="96" y="75"/>
                                  <a:pt x="92" y="89"/>
                                  <a:pt x="83" y="99"/>
                                </a:cubicBezTo>
                                <a:cubicBezTo>
                                  <a:pt x="74" y="110"/>
                                  <a:pt x="63" y="115"/>
                                  <a:pt x="49" y="115"/>
                                </a:cubicBezTo>
                                <a:cubicBezTo>
                                  <a:pt x="38" y="115"/>
                                  <a:pt x="27" y="111"/>
                                  <a:pt x="19" y="104"/>
                                </a:cubicBezTo>
                                <a:lnTo>
                                  <a:pt x="19" y="155"/>
                                </a:lnTo>
                                <a:lnTo>
                                  <a:pt x="0" y="155"/>
                                </a:lnTo>
                                <a:lnTo>
                                  <a:pt x="0" y="2"/>
                                </a:lnTo>
                                <a:lnTo>
                                  <a:pt x="19" y="2"/>
                                </a:lnTo>
                                <a:lnTo>
                                  <a:pt x="19" y="15"/>
                                </a:lnTo>
                                <a:close/>
                                <a:moveTo>
                                  <a:pt x="19" y="86"/>
                                </a:moveTo>
                                <a:lnTo>
                                  <a:pt x="19" y="86"/>
                                </a:lnTo>
                                <a:cubicBezTo>
                                  <a:pt x="28" y="95"/>
                                  <a:pt x="37" y="100"/>
                                  <a:pt x="48" y="100"/>
                                </a:cubicBezTo>
                                <a:cubicBezTo>
                                  <a:pt x="57" y="100"/>
                                  <a:pt x="63" y="96"/>
                                  <a:pt x="68" y="89"/>
                                </a:cubicBezTo>
                                <a:cubicBezTo>
                                  <a:pt x="73" y="82"/>
                                  <a:pt x="76" y="71"/>
                                  <a:pt x="76" y="56"/>
                                </a:cubicBezTo>
                                <a:cubicBezTo>
                                  <a:pt x="76" y="43"/>
                                  <a:pt x="73" y="33"/>
                                  <a:pt x="69" y="26"/>
                                </a:cubicBezTo>
                                <a:cubicBezTo>
                                  <a:pt x="64" y="18"/>
                                  <a:pt x="57" y="15"/>
                                  <a:pt x="49" y="15"/>
                                </a:cubicBezTo>
                                <a:cubicBezTo>
                                  <a:pt x="38" y="15"/>
                                  <a:pt x="28" y="21"/>
                                  <a:pt x="19" y="34"/>
                                </a:cubicBezTo>
                                <a:lnTo>
                                  <a:pt x="19" y="86"/>
                                </a:lnTo>
                                <a:close/>
                              </a:path>
                            </a:pathLst>
                          </a:custGeom>
                          <a:solidFill>
                            <a:srgbClr val="0E283C"/>
                          </a:solidFill>
                          <a:ln w="0">
                            <a:solidFill>
                              <a:srgbClr val="000000"/>
                            </a:solidFill>
                            <a:prstDash val="solid"/>
                            <a:round/>
                            <a:headEnd/>
                            <a:tailEnd/>
                          </a:ln>
                        </wps:spPr>
                        <wps:bodyPr rot="0" vert="horz" wrap="square" lIns="91440" tIns="45720" rIns="91440" bIns="45720" anchor="t" anchorCtr="0" upright="1">
                          <a:noAutofit/>
                        </wps:bodyPr>
                      </wps:wsp>
                      <wps:wsp>
                        <wps:cNvPr id="17" name="Freeform 18"/>
                        <wps:cNvSpPr>
                          <a:spLocks/>
                        </wps:cNvSpPr>
                        <wps:spPr bwMode="auto">
                          <a:xfrm>
                            <a:off x="100965" y="1344930"/>
                            <a:ext cx="3359150" cy="663575"/>
                          </a:xfrm>
                          <a:custGeom>
                            <a:avLst/>
                            <a:gdLst>
                              <a:gd name="T0" fmla="*/ 0 w 3507"/>
                              <a:gd name="T1" fmla="*/ 0 h 693"/>
                              <a:gd name="T2" fmla="*/ 0 w 3507"/>
                              <a:gd name="T3" fmla="*/ 0 h 693"/>
                              <a:gd name="T4" fmla="*/ 3507 w 3507"/>
                              <a:gd name="T5" fmla="*/ 0 h 693"/>
                              <a:gd name="T6" fmla="*/ 3507 w 3507"/>
                              <a:gd name="T7" fmla="*/ 693 h 693"/>
                              <a:gd name="T8" fmla="*/ 0 w 3507"/>
                              <a:gd name="T9" fmla="*/ 693 h 693"/>
                              <a:gd name="T10" fmla="*/ 0 w 3507"/>
                              <a:gd name="T11" fmla="*/ 0 h 693"/>
                            </a:gdLst>
                            <a:ahLst/>
                            <a:cxnLst>
                              <a:cxn ang="0">
                                <a:pos x="T0" y="T1"/>
                              </a:cxn>
                              <a:cxn ang="0">
                                <a:pos x="T2" y="T3"/>
                              </a:cxn>
                              <a:cxn ang="0">
                                <a:pos x="T4" y="T5"/>
                              </a:cxn>
                              <a:cxn ang="0">
                                <a:pos x="T6" y="T7"/>
                              </a:cxn>
                              <a:cxn ang="0">
                                <a:pos x="T8" y="T9"/>
                              </a:cxn>
                              <a:cxn ang="0">
                                <a:pos x="T10" y="T11"/>
                              </a:cxn>
                            </a:cxnLst>
                            <a:rect l="0" t="0" r="r" b="b"/>
                            <a:pathLst>
                              <a:path w="3507" h="693">
                                <a:moveTo>
                                  <a:pt x="0" y="0"/>
                                </a:moveTo>
                                <a:lnTo>
                                  <a:pt x="0" y="0"/>
                                </a:lnTo>
                                <a:lnTo>
                                  <a:pt x="3507" y="0"/>
                                </a:lnTo>
                                <a:lnTo>
                                  <a:pt x="3507" y="693"/>
                                </a:lnTo>
                                <a:lnTo>
                                  <a:pt x="0" y="693"/>
                                </a:lnTo>
                                <a:lnTo>
                                  <a:pt x="0" y="0"/>
                                </a:lnTo>
                                <a:close/>
                              </a:path>
                            </a:pathLst>
                          </a:custGeom>
                          <a:noFill/>
                          <a:ln w="1079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19"/>
                        <wps:cNvSpPr>
                          <a:spLocks noEditPoints="1"/>
                        </wps:cNvSpPr>
                        <wps:spPr bwMode="auto">
                          <a:xfrm>
                            <a:off x="1619250" y="1580515"/>
                            <a:ext cx="156845" cy="169545"/>
                          </a:xfrm>
                          <a:custGeom>
                            <a:avLst/>
                            <a:gdLst>
                              <a:gd name="T0" fmla="*/ 82 w 164"/>
                              <a:gd name="T1" fmla="*/ 0 h 177"/>
                              <a:gd name="T2" fmla="*/ 82 w 164"/>
                              <a:gd name="T3" fmla="*/ 0 h 177"/>
                              <a:gd name="T4" fmla="*/ 141 w 164"/>
                              <a:gd name="T5" fmla="*/ 24 h 177"/>
                              <a:gd name="T6" fmla="*/ 164 w 164"/>
                              <a:gd name="T7" fmla="*/ 88 h 177"/>
                              <a:gd name="T8" fmla="*/ 141 w 164"/>
                              <a:gd name="T9" fmla="*/ 152 h 177"/>
                              <a:gd name="T10" fmla="*/ 82 w 164"/>
                              <a:gd name="T11" fmla="*/ 177 h 177"/>
                              <a:gd name="T12" fmla="*/ 23 w 164"/>
                              <a:gd name="T13" fmla="*/ 152 h 177"/>
                              <a:gd name="T14" fmla="*/ 0 w 164"/>
                              <a:gd name="T15" fmla="*/ 88 h 177"/>
                              <a:gd name="T16" fmla="*/ 23 w 164"/>
                              <a:gd name="T17" fmla="*/ 24 h 177"/>
                              <a:gd name="T18" fmla="*/ 82 w 164"/>
                              <a:gd name="T19" fmla="*/ 0 h 177"/>
                              <a:gd name="T20" fmla="*/ 82 w 164"/>
                              <a:gd name="T21" fmla="*/ 0 h 177"/>
                              <a:gd name="T22" fmla="*/ 82 w 164"/>
                              <a:gd name="T23" fmla="*/ 157 h 177"/>
                              <a:gd name="T24" fmla="*/ 82 w 164"/>
                              <a:gd name="T25" fmla="*/ 157 h 177"/>
                              <a:gd name="T26" fmla="*/ 124 w 164"/>
                              <a:gd name="T27" fmla="*/ 139 h 177"/>
                              <a:gd name="T28" fmla="*/ 140 w 164"/>
                              <a:gd name="T29" fmla="*/ 88 h 177"/>
                              <a:gd name="T30" fmla="*/ 124 w 164"/>
                              <a:gd name="T31" fmla="*/ 37 h 177"/>
                              <a:gd name="T32" fmla="*/ 82 w 164"/>
                              <a:gd name="T33" fmla="*/ 19 h 177"/>
                              <a:gd name="T34" fmla="*/ 40 w 164"/>
                              <a:gd name="T35" fmla="*/ 37 h 177"/>
                              <a:gd name="T36" fmla="*/ 23 w 164"/>
                              <a:gd name="T37" fmla="*/ 88 h 177"/>
                              <a:gd name="T38" fmla="*/ 40 w 164"/>
                              <a:gd name="T39" fmla="*/ 139 h 177"/>
                              <a:gd name="T40" fmla="*/ 82 w 164"/>
                              <a:gd name="T41" fmla="*/ 157 h 177"/>
                              <a:gd name="T42" fmla="*/ 82 w 164"/>
                              <a:gd name="T43" fmla="*/ 15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64" h="177">
                                <a:moveTo>
                                  <a:pt x="82" y="0"/>
                                </a:moveTo>
                                <a:lnTo>
                                  <a:pt x="82" y="0"/>
                                </a:lnTo>
                                <a:cubicBezTo>
                                  <a:pt x="106" y="0"/>
                                  <a:pt x="126" y="8"/>
                                  <a:pt x="141" y="24"/>
                                </a:cubicBezTo>
                                <a:cubicBezTo>
                                  <a:pt x="156" y="40"/>
                                  <a:pt x="164" y="62"/>
                                  <a:pt x="164" y="88"/>
                                </a:cubicBezTo>
                                <a:cubicBezTo>
                                  <a:pt x="164" y="115"/>
                                  <a:pt x="156" y="136"/>
                                  <a:pt x="141" y="152"/>
                                </a:cubicBezTo>
                                <a:cubicBezTo>
                                  <a:pt x="126" y="169"/>
                                  <a:pt x="106" y="177"/>
                                  <a:pt x="82" y="177"/>
                                </a:cubicBezTo>
                                <a:cubicBezTo>
                                  <a:pt x="58" y="177"/>
                                  <a:pt x="38" y="169"/>
                                  <a:pt x="23" y="152"/>
                                </a:cubicBezTo>
                                <a:cubicBezTo>
                                  <a:pt x="8" y="136"/>
                                  <a:pt x="0" y="115"/>
                                  <a:pt x="0" y="88"/>
                                </a:cubicBezTo>
                                <a:cubicBezTo>
                                  <a:pt x="0" y="62"/>
                                  <a:pt x="8" y="40"/>
                                  <a:pt x="23" y="24"/>
                                </a:cubicBezTo>
                                <a:cubicBezTo>
                                  <a:pt x="38" y="8"/>
                                  <a:pt x="58" y="0"/>
                                  <a:pt x="82" y="0"/>
                                </a:cubicBezTo>
                                <a:lnTo>
                                  <a:pt x="82" y="0"/>
                                </a:lnTo>
                                <a:close/>
                                <a:moveTo>
                                  <a:pt x="82" y="157"/>
                                </a:moveTo>
                                <a:lnTo>
                                  <a:pt x="82" y="157"/>
                                </a:lnTo>
                                <a:cubicBezTo>
                                  <a:pt x="99" y="157"/>
                                  <a:pt x="113" y="151"/>
                                  <a:pt x="124" y="139"/>
                                </a:cubicBezTo>
                                <a:cubicBezTo>
                                  <a:pt x="135" y="127"/>
                                  <a:pt x="140" y="110"/>
                                  <a:pt x="140" y="88"/>
                                </a:cubicBezTo>
                                <a:cubicBezTo>
                                  <a:pt x="140" y="67"/>
                                  <a:pt x="135" y="50"/>
                                  <a:pt x="124" y="37"/>
                                </a:cubicBezTo>
                                <a:cubicBezTo>
                                  <a:pt x="113" y="25"/>
                                  <a:pt x="99" y="19"/>
                                  <a:pt x="82" y="19"/>
                                </a:cubicBezTo>
                                <a:cubicBezTo>
                                  <a:pt x="65" y="19"/>
                                  <a:pt x="51" y="25"/>
                                  <a:pt x="40" y="37"/>
                                </a:cubicBezTo>
                                <a:cubicBezTo>
                                  <a:pt x="29" y="50"/>
                                  <a:pt x="23" y="67"/>
                                  <a:pt x="23" y="88"/>
                                </a:cubicBezTo>
                                <a:cubicBezTo>
                                  <a:pt x="23" y="110"/>
                                  <a:pt x="29" y="127"/>
                                  <a:pt x="40" y="139"/>
                                </a:cubicBezTo>
                                <a:cubicBezTo>
                                  <a:pt x="51" y="151"/>
                                  <a:pt x="65" y="157"/>
                                  <a:pt x="82" y="157"/>
                                </a:cubicBezTo>
                                <a:lnTo>
                                  <a:pt x="82" y="15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19" name="Freeform 20"/>
                        <wps:cNvSpPr>
                          <a:spLocks/>
                        </wps:cNvSpPr>
                        <wps:spPr bwMode="auto">
                          <a:xfrm>
                            <a:off x="1797050" y="1580515"/>
                            <a:ext cx="130810" cy="169545"/>
                          </a:xfrm>
                          <a:custGeom>
                            <a:avLst/>
                            <a:gdLst>
                              <a:gd name="T0" fmla="*/ 73 w 136"/>
                              <a:gd name="T1" fmla="*/ 177 h 177"/>
                              <a:gd name="T2" fmla="*/ 73 w 136"/>
                              <a:gd name="T3" fmla="*/ 177 h 177"/>
                              <a:gd name="T4" fmla="*/ 19 w 136"/>
                              <a:gd name="T5" fmla="*/ 161 h 177"/>
                              <a:gd name="T6" fmla="*/ 0 w 136"/>
                              <a:gd name="T7" fmla="*/ 119 h 177"/>
                              <a:gd name="T8" fmla="*/ 22 w 136"/>
                              <a:gd name="T9" fmla="*/ 119 h 177"/>
                              <a:gd name="T10" fmla="*/ 38 w 136"/>
                              <a:gd name="T11" fmla="*/ 147 h 177"/>
                              <a:gd name="T12" fmla="*/ 72 w 136"/>
                              <a:gd name="T13" fmla="*/ 156 h 177"/>
                              <a:gd name="T14" fmla="*/ 103 w 136"/>
                              <a:gd name="T15" fmla="*/ 149 h 177"/>
                              <a:gd name="T16" fmla="*/ 114 w 136"/>
                              <a:gd name="T17" fmla="*/ 127 h 177"/>
                              <a:gd name="T18" fmla="*/ 102 w 136"/>
                              <a:gd name="T19" fmla="*/ 107 h 177"/>
                              <a:gd name="T20" fmla="*/ 61 w 136"/>
                              <a:gd name="T21" fmla="*/ 94 h 177"/>
                              <a:gd name="T22" fmla="*/ 19 w 136"/>
                              <a:gd name="T23" fmla="*/ 77 h 177"/>
                              <a:gd name="T24" fmla="*/ 6 w 136"/>
                              <a:gd name="T25" fmla="*/ 47 h 177"/>
                              <a:gd name="T26" fmla="*/ 23 w 136"/>
                              <a:gd name="T27" fmla="*/ 13 h 177"/>
                              <a:gd name="T28" fmla="*/ 67 w 136"/>
                              <a:gd name="T29" fmla="*/ 0 h 177"/>
                              <a:gd name="T30" fmla="*/ 114 w 136"/>
                              <a:gd name="T31" fmla="*/ 13 h 177"/>
                              <a:gd name="T32" fmla="*/ 132 w 136"/>
                              <a:gd name="T33" fmla="*/ 51 h 177"/>
                              <a:gd name="T34" fmla="*/ 110 w 136"/>
                              <a:gd name="T35" fmla="*/ 51 h 177"/>
                              <a:gd name="T36" fmla="*/ 68 w 136"/>
                              <a:gd name="T37" fmla="*/ 20 h 177"/>
                              <a:gd name="T38" fmla="*/ 38 w 136"/>
                              <a:gd name="T39" fmla="*/ 27 h 177"/>
                              <a:gd name="T40" fmla="*/ 28 w 136"/>
                              <a:gd name="T41" fmla="*/ 46 h 177"/>
                              <a:gd name="T42" fmla="*/ 36 w 136"/>
                              <a:gd name="T43" fmla="*/ 62 h 177"/>
                              <a:gd name="T44" fmla="*/ 68 w 136"/>
                              <a:gd name="T45" fmla="*/ 73 h 177"/>
                              <a:gd name="T46" fmla="*/ 104 w 136"/>
                              <a:gd name="T47" fmla="*/ 83 h 177"/>
                              <a:gd name="T48" fmla="*/ 127 w 136"/>
                              <a:gd name="T49" fmla="*/ 98 h 177"/>
                              <a:gd name="T50" fmla="*/ 136 w 136"/>
                              <a:gd name="T51" fmla="*/ 126 h 177"/>
                              <a:gd name="T52" fmla="*/ 119 w 136"/>
                              <a:gd name="T53" fmla="*/ 162 h 177"/>
                              <a:gd name="T54" fmla="*/ 73 w 136"/>
                              <a:gd name="T55" fmla="*/ 177 h 177"/>
                              <a:gd name="T56" fmla="*/ 73 w 136"/>
                              <a:gd name="T57"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36" h="177">
                                <a:moveTo>
                                  <a:pt x="73" y="177"/>
                                </a:moveTo>
                                <a:lnTo>
                                  <a:pt x="73" y="177"/>
                                </a:lnTo>
                                <a:cubicBezTo>
                                  <a:pt x="49" y="177"/>
                                  <a:pt x="31" y="171"/>
                                  <a:pt x="19" y="161"/>
                                </a:cubicBezTo>
                                <a:cubicBezTo>
                                  <a:pt x="7" y="150"/>
                                  <a:pt x="1" y="136"/>
                                  <a:pt x="0" y="119"/>
                                </a:cubicBezTo>
                                <a:lnTo>
                                  <a:pt x="22" y="119"/>
                                </a:lnTo>
                                <a:cubicBezTo>
                                  <a:pt x="23" y="132"/>
                                  <a:pt x="28" y="141"/>
                                  <a:pt x="38" y="147"/>
                                </a:cubicBezTo>
                                <a:cubicBezTo>
                                  <a:pt x="47" y="153"/>
                                  <a:pt x="59" y="156"/>
                                  <a:pt x="72" y="156"/>
                                </a:cubicBezTo>
                                <a:cubicBezTo>
                                  <a:pt x="85" y="156"/>
                                  <a:pt x="95" y="154"/>
                                  <a:pt x="103" y="149"/>
                                </a:cubicBezTo>
                                <a:cubicBezTo>
                                  <a:pt x="110" y="143"/>
                                  <a:pt x="114" y="136"/>
                                  <a:pt x="114" y="127"/>
                                </a:cubicBezTo>
                                <a:cubicBezTo>
                                  <a:pt x="114" y="118"/>
                                  <a:pt x="110" y="111"/>
                                  <a:pt x="102" y="107"/>
                                </a:cubicBezTo>
                                <a:cubicBezTo>
                                  <a:pt x="94" y="102"/>
                                  <a:pt x="81" y="98"/>
                                  <a:pt x="61" y="94"/>
                                </a:cubicBezTo>
                                <a:cubicBezTo>
                                  <a:pt x="41" y="90"/>
                                  <a:pt x="27" y="84"/>
                                  <a:pt x="19" y="77"/>
                                </a:cubicBezTo>
                                <a:cubicBezTo>
                                  <a:pt x="10" y="69"/>
                                  <a:pt x="6" y="60"/>
                                  <a:pt x="6" y="47"/>
                                </a:cubicBezTo>
                                <a:cubicBezTo>
                                  <a:pt x="6" y="33"/>
                                  <a:pt x="12" y="22"/>
                                  <a:pt x="23" y="13"/>
                                </a:cubicBezTo>
                                <a:cubicBezTo>
                                  <a:pt x="34" y="4"/>
                                  <a:pt x="48" y="0"/>
                                  <a:pt x="67" y="0"/>
                                </a:cubicBezTo>
                                <a:cubicBezTo>
                                  <a:pt x="86" y="0"/>
                                  <a:pt x="102" y="4"/>
                                  <a:pt x="114" y="13"/>
                                </a:cubicBezTo>
                                <a:cubicBezTo>
                                  <a:pt x="125" y="22"/>
                                  <a:pt x="132" y="35"/>
                                  <a:pt x="132" y="51"/>
                                </a:cubicBezTo>
                                <a:lnTo>
                                  <a:pt x="110" y="51"/>
                                </a:lnTo>
                                <a:cubicBezTo>
                                  <a:pt x="108" y="30"/>
                                  <a:pt x="94" y="20"/>
                                  <a:pt x="68" y="20"/>
                                </a:cubicBezTo>
                                <a:cubicBezTo>
                                  <a:pt x="55" y="20"/>
                                  <a:pt x="45" y="23"/>
                                  <a:pt x="38" y="27"/>
                                </a:cubicBezTo>
                                <a:cubicBezTo>
                                  <a:pt x="32" y="32"/>
                                  <a:pt x="28" y="38"/>
                                  <a:pt x="28" y="46"/>
                                </a:cubicBezTo>
                                <a:cubicBezTo>
                                  <a:pt x="28" y="53"/>
                                  <a:pt x="31" y="59"/>
                                  <a:pt x="36" y="62"/>
                                </a:cubicBezTo>
                                <a:cubicBezTo>
                                  <a:pt x="42" y="66"/>
                                  <a:pt x="52" y="69"/>
                                  <a:pt x="68" y="73"/>
                                </a:cubicBezTo>
                                <a:cubicBezTo>
                                  <a:pt x="83" y="76"/>
                                  <a:pt x="95" y="79"/>
                                  <a:pt x="104" y="83"/>
                                </a:cubicBezTo>
                                <a:cubicBezTo>
                                  <a:pt x="113" y="86"/>
                                  <a:pt x="120" y="91"/>
                                  <a:pt x="127" y="98"/>
                                </a:cubicBezTo>
                                <a:cubicBezTo>
                                  <a:pt x="133" y="105"/>
                                  <a:pt x="136" y="114"/>
                                  <a:pt x="136" y="126"/>
                                </a:cubicBezTo>
                                <a:cubicBezTo>
                                  <a:pt x="136" y="140"/>
                                  <a:pt x="131" y="152"/>
                                  <a:pt x="119" y="162"/>
                                </a:cubicBezTo>
                                <a:cubicBezTo>
                                  <a:pt x="107" y="172"/>
                                  <a:pt x="92" y="177"/>
                                  <a:pt x="73" y="177"/>
                                </a:cubicBezTo>
                                <a:lnTo>
                                  <a:pt x="73" y="17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0" name="Freeform 21"/>
                        <wps:cNvSpPr>
                          <a:spLocks/>
                        </wps:cNvSpPr>
                        <wps:spPr bwMode="auto">
                          <a:xfrm>
                            <a:off x="100965" y="502920"/>
                            <a:ext cx="1316355" cy="662940"/>
                          </a:xfrm>
                          <a:custGeom>
                            <a:avLst/>
                            <a:gdLst>
                              <a:gd name="T0" fmla="*/ 0 w 1374"/>
                              <a:gd name="T1" fmla="*/ 0 h 693"/>
                              <a:gd name="T2" fmla="*/ 0 w 1374"/>
                              <a:gd name="T3" fmla="*/ 0 h 693"/>
                              <a:gd name="T4" fmla="*/ 1374 w 1374"/>
                              <a:gd name="T5" fmla="*/ 0 h 693"/>
                              <a:gd name="T6" fmla="*/ 1374 w 1374"/>
                              <a:gd name="T7" fmla="*/ 693 h 693"/>
                              <a:gd name="T8" fmla="*/ 0 w 1374"/>
                              <a:gd name="T9" fmla="*/ 693 h 693"/>
                              <a:gd name="T10" fmla="*/ 0 w 1374"/>
                              <a:gd name="T11" fmla="*/ 0 h 693"/>
                            </a:gdLst>
                            <a:ahLst/>
                            <a:cxnLst>
                              <a:cxn ang="0">
                                <a:pos x="T0" y="T1"/>
                              </a:cxn>
                              <a:cxn ang="0">
                                <a:pos x="T2" y="T3"/>
                              </a:cxn>
                              <a:cxn ang="0">
                                <a:pos x="T4" y="T5"/>
                              </a:cxn>
                              <a:cxn ang="0">
                                <a:pos x="T6" y="T7"/>
                              </a:cxn>
                              <a:cxn ang="0">
                                <a:pos x="T8" y="T9"/>
                              </a:cxn>
                              <a:cxn ang="0">
                                <a:pos x="T10" y="T11"/>
                              </a:cxn>
                            </a:cxnLst>
                            <a:rect l="0" t="0" r="r" b="b"/>
                            <a:pathLst>
                              <a:path w="1374" h="693">
                                <a:moveTo>
                                  <a:pt x="0" y="0"/>
                                </a:moveTo>
                                <a:lnTo>
                                  <a:pt x="0" y="0"/>
                                </a:lnTo>
                                <a:lnTo>
                                  <a:pt x="1374" y="0"/>
                                </a:lnTo>
                                <a:lnTo>
                                  <a:pt x="1374" y="693"/>
                                </a:lnTo>
                                <a:lnTo>
                                  <a:pt x="0" y="693"/>
                                </a:lnTo>
                                <a:lnTo>
                                  <a:pt x="0" y="0"/>
                                </a:lnTo>
                                <a:close/>
                              </a:path>
                            </a:pathLst>
                          </a:custGeom>
                          <a:noFill/>
                          <a:ln w="1079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22"/>
                        <wps:cNvSpPr>
                          <a:spLocks noEditPoints="1"/>
                        </wps:cNvSpPr>
                        <wps:spPr bwMode="auto">
                          <a:xfrm>
                            <a:off x="266700" y="589915"/>
                            <a:ext cx="103505" cy="111760"/>
                          </a:xfrm>
                          <a:custGeom>
                            <a:avLst/>
                            <a:gdLst>
                              <a:gd name="T0" fmla="*/ 54 w 108"/>
                              <a:gd name="T1" fmla="*/ 0 h 117"/>
                              <a:gd name="T2" fmla="*/ 54 w 108"/>
                              <a:gd name="T3" fmla="*/ 0 h 117"/>
                              <a:gd name="T4" fmla="*/ 93 w 108"/>
                              <a:gd name="T5" fmla="*/ 16 h 117"/>
                              <a:gd name="T6" fmla="*/ 108 w 108"/>
                              <a:gd name="T7" fmla="*/ 59 h 117"/>
                              <a:gd name="T8" fmla="*/ 93 w 108"/>
                              <a:gd name="T9" fmla="*/ 101 h 117"/>
                              <a:gd name="T10" fmla="*/ 54 w 108"/>
                              <a:gd name="T11" fmla="*/ 117 h 117"/>
                              <a:gd name="T12" fmla="*/ 15 w 108"/>
                              <a:gd name="T13" fmla="*/ 101 h 117"/>
                              <a:gd name="T14" fmla="*/ 0 w 108"/>
                              <a:gd name="T15" fmla="*/ 59 h 117"/>
                              <a:gd name="T16" fmla="*/ 15 w 108"/>
                              <a:gd name="T17" fmla="*/ 16 h 117"/>
                              <a:gd name="T18" fmla="*/ 54 w 108"/>
                              <a:gd name="T19" fmla="*/ 0 h 117"/>
                              <a:gd name="T20" fmla="*/ 54 w 108"/>
                              <a:gd name="T21" fmla="*/ 0 h 117"/>
                              <a:gd name="T22" fmla="*/ 54 w 108"/>
                              <a:gd name="T23" fmla="*/ 105 h 117"/>
                              <a:gd name="T24" fmla="*/ 54 w 108"/>
                              <a:gd name="T25" fmla="*/ 105 h 117"/>
                              <a:gd name="T26" fmla="*/ 82 w 108"/>
                              <a:gd name="T27" fmla="*/ 92 h 117"/>
                              <a:gd name="T28" fmla="*/ 93 w 108"/>
                              <a:gd name="T29" fmla="*/ 59 h 117"/>
                              <a:gd name="T30" fmla="*/ 82 w 108"/>
                              <a:gd name="T31" fmla="*/ 25 h 117"/>
                              <a:gd name="T32" fmla="*/ 54 w 108"/>
                              <a:gd name="T33" fmla="*/ 13 h 117"/>
                              <a:gd name="T34" fmla="*/ 26 w 108"/>
                              <a:gd name="T35" fmla="*/ 25 h 117"/>
                              <a:gd name="T36" fmla="*/ 15 w 108"/>
                              <a:gd name="T37" fmla="*/ 59 h 117"/>
                              <a:gd name="T38" fmla="*/ 26 w 108"/>
                              <a:gd name="T39" fmla="*/ 92 h 117"/>
                              <a:gd name="T40" fmla="*/ 54 w 108"/>
                              <a:gd name="T41" fmla="*/ 105 h 117"/>
                              <a:gd name="T42" fmla="*/ 54 w 108"/>
                              <a:gd name="T43" fmla="*/ 105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08" h="117">
                                <a:moveTo>
                                  <a:pt x="54" y="0"/>
                                </a:moveTo>
                                <a:lnTo>
                                  <a:pt x="54" y="0"/>
                                </a:lnTo>
                                <a:cubicBezTo>
                                  <a:pt x="70" y="0"/>
                                  <a:pt x="83" y="5"/>
                                  <a:pt x="93" y="16"/>
                                </a:cubicBezTo>
                                <a:cubicBezTo>
                                  <a:pt x="103" y="27"/>
                                  <a:pt x="108" y="41"/>
                                  <a:pt x="108" y="59"/>
                                </a:cubicBezTo>
                                <a:cubicBezTo>
                                  <a:pt x="108" y="76"/>
                                  <a:pt x="103" y="91"/>
                                  <a:pt x="93" y="101"/>
                                </a:cubicBezTo>
                                <a:cubicBezTo>
                                  <a:pt x="83" y="112"/>
                                  <a:pt x="70" y="117"/>
                                  <a:pt x="54" y="117"/>
                                </a:cubicBezTo>
                                <a:cubicBezTo>
                                  <a:pt x="38" y="117"/>
                                  <a:pt x="25" y="112"/>
                                  <a:pt x="15" y="101"/>
                                </a:cubicBezTo>
                                <a:cubicBezTo>
                                  <a:pt x="5" y="90"/>
                                  <a:pt x="0" y="76"/>
                                  <a:pt x="0" y="59"/>
                                </a:cubicBezTo>
                                <a:cubicBezTo>
                                  <a:pt x="0" y="41"/>
                                  <a:pt x="5" y="27"/>
                                  <a:pt x="15" y="16"/>
                                </a:cubicBezTo>
                                <a:cubicBezTo>
                                  <a:pt x="25" y="5"/>
                                  <a:pt x="38" y="0"/>
                                  <a:pt x="54" y="0"/>
                                </a:cubicBezTo>
                                <a:lnTo>
                                  <a:pt x="54" y="0"/>
                                </a:lnTo>
                                <a:close/>
                                <a:moveTo>
                                  <a:pt x="54" y="105"/>
                                </a:moveTo>
                                <a:lnTo>
                                  <a:pt x="54" y="105"/>
                                </a:lnTo>
                                <a:cubicBezTo>
                                  <a:pt x="65" y="105"/>
                                  <a:pt x="75" y="101"/>
                                  <a:pt x="82" y="92"/>
                                </a:cubicBezTo>
                                <a:cubicBezTo>
                                  <a:pt x="89" y="84"/>
                                  <a:pt x="93" y="73"/>
                                  <a:pt x="93" y="59"/>
                                </a:cubicBezTo>
                                <a:cubicBezTo>
                                  <a:pt x="93" y="44"/>
                                  <a:pt x="89" y="33"/>
                                  <a:pt x="82" y="25"/>
                                </a:cubicBezTo>
                                <a:cubicBezTo>
                                  <a:pt x="75" y="17"/>
                                  <a:pt x="65" y="13"/>
                                  <a:pt x="54" y="13"/>
                                </a:cubicBezTo>
                                <a:cubicBezTo>
                                  <a:pt x="43" y="13"/>
                                  <a:pt x="33" y="17"/>
                                  <a:pt x="26" y="25"/>
                                </a:cubicBezTo>
                                <a:cubicBezTo>
                                  <a:pt x="19" y="33"/>
                                  <a:pt x="15" y="44"/>
                                  <a:pt x="15" y="59"/>
                                </a:cubicBezTo>
                                <a:cubicBezTo>
                                  <a:pt x="15" y="73"/>
                                  <a:pt x="19" y="84"/>
                                  <a:pt x="26" y="92"/>
                                </a:cubicBezTo>
                                <a:cubicBezTo>
                                  <a:pt x="33" y="101"/>
                                  <a:pt x="43" y="105"/>
                                  <a:pt x="54" y="105"/>
                                </a:cubicBezTo>
                                <a:lnTo>
                                  <a:pt x="54" y="10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3"/>
                        <wps:cNvSpPr>
                          <a:spLocks/>
                        </wps:cNvSpPr>
                        <wps:spPr bwMode="auto">
                          <a:xfrm>
                            <a:off x="382905" y="591820"/>
                            <a:ext cx="85725" cy="109220"/>
                          </a:xfrm>
                          <a:custGeom>
                            <a:avLst/>
                            <a:gdLst>
                              <a:gd name="T0" fmla="*/ 90 w 90"/>
                              <a:gd name="T1" fmla="*/ 13 h 114"/>
                              <a:gd name="T2" fmla="*/ 90 w 90"/>
                              <a:gd name="T3" fmla="*/ 13 h 114"/>
                              <a:gd name="T4" fmla="*/ 52 w 90"/>
                              <a:gd name="T5" fmla="*/ 13 h 114"/>
                              <a:gd name="T6" fmla="*/ 52 w 90"/>
                              <a:gd name="T7" fmla="*/ 114 h 114"/>
                              <a:gd name="T8" fmla="*/ 37 w 90"/>
                              <a:gd name="T9" fmla="*/ 114 h 114"/>
                              <a:gd name="T10" fmla="*/ 37 w 90"/>
                              <a:gd name="T11" fmla="*/ 13 h 114"/>
                              <a:gd name="T12" fmla="*/ 0 w 90"/>
                              <a:gd name="T13" fmla="*/ 13 h 114"/>
                              <a:gd name="T14" fmla="*/ 0 w 90"/>
                              <a:gd name="T15" fmla="*/ 0 h 114"/>
                              <a:gd name="T16" fmla="*/ 90 w 90"/>
                              <a:gd name="T17" fmla="*/ 0 h 114"/>
                              <a:gd name="T18" fmla="*/ 90 w 90"/>
                              <a:gd name="T19" fmla="*/ 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3"/>
                                </a:moveTo>
                                <a:lnTo>
                                  <a:pt x="90" y="13"/>
                                </a:lnTo>
                                <a:lnTo>
                                  <a:pt x="52" y="13"/>
                                </a:lnTo>
                                <a:lnTo>
                                  <a:pt x="52" y="114"/>
                                </a:lnTo>
                                <a:lnTo>
                                  <a:pt x="37" y="114"/>
                                </a:lnTo>
                                <a:lnTo>
                                  <a:pt x="37" y="13"/>
                                </a:lnTo>
                                <a:lnTo>
                                  <a:pt x="0" y="13"/>
                                </a:lnTo>
                                <a:lnTo>
                                  <a:pt x="0" y="0"/>
                                </a:lnTo>
                                <a:lnTo>
                                  <a:pt x="90" y="0"/>
                                </a:lnTo>
                                <a:lnTo>
                                  <a:pt x="90" y="1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24"/>
                        <wps:cNvSpPr>
                          <a:spLocks/>
                        </wps:cNvSpPr>
                        <wps:spPr bwMode="auto">
                          <a:xfrm>
                            <a:off x="476250" y="591820"/>
                            <a:ext cx="86360" cy="109220"/>
                          </a:xfrm>
                          <a:custGeom>
                            <a:avLst/>
                            <a:gdLst>
                              <a:gd name="T0" fmla="*/ 90 w 90"/>
                              <a:gd name="T1" fmla="*/ 13 h 114"/>
                              <a:gd name="T2" fmla="*/ 90 w 90"/>
                              <a:gd name="T3" fmla="*/ 13 h 114"/>
                              <a:gd name="T4" fmla="*/ 52 w 90"/>
                              <a:gd name="T5" fmla="*/ 13 h 114"/>
                              <a:gd name="T6" fmla="*/ 52 w 90"/>
                              <a:gd name="T7" fmla="*/ 114 h 114"/>
                              <a:gd name="T8" fmla="*/ 37 w 90"/>
                              <a:gd name="T9" fmla="*/ 114 h 114"/>
                              <a:gd name="T10" fmla="*/ 37 w 90"/>
                              <a:gd name="T11" fmla="*/ 13 h 114"/>
                              <a:gd name="T12" fmla="*/ 0 w 90"/>
                              <a:gd name="T13" fmla="*/ 13 h 114"/>
                              <a:gd name="T14" fmla="*/ 0 w 90"/>
                              <a:gd name="T15" fmla="*/ 0 h 114"/>
                              <a:gd name="T16" fmla="*/ 90 w 90"/>
                              <a:gd name="T17" fmla="*/ 0 h 114"/>
                              <a:gd name="T18" fmla="*/ 90 w 90"/>
                              <a:gd name="T19" fmla="*/ 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3"/>
                                </a:moveTo>
                                <a:lnTo>
                                  <a:pt x="90" y="13"/>
                                </a:lnTo>
                                <a:lnTo>
                                  <a:pt x="52" y="13"/>
                                </a:lnTo>
                                <a:lnTo>
                                  <a:pt x="52" y="114"/>
                                </a:lnTo>
                                <a:lnTo>
                                  <a:pt x="37" y="114"/>
                                </a:lnTo>
                                <a:lnTo>
                                  <a:pt x="37" y="13"/>
                                </a:lnTo>
                                <a:lnTo>
                                  <a:pt x="0" y="13"/>
                                </a:lnTo>
                                <a:lnTo>
                                  <a:pt x="0" y="0"/>
                                </a:lnTo>
                                <a:lnTo>
                                  <a:pt x="90" y="0"/>
                                </a:lnTo>
                                <a:lnTo>
                                  <a:pt x="90" y="1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4" name="Freeform 25"/>
                        <wps:cNvSpPr>
                          <a:spLocks noEditPoints="1"/>
                        </wps:cNvSpPr>
                        <wps:spPr bwMode="auto">
                          <a:xfrm>
                            <a:off x="621030" y="591820"/>
                            <a:ext cx="82550" cy="109220"/>
                          </a:xfrm>
                          <a:custGeom>
                            <a:avLst/>
                            <a:gdLst>
                              <a:gd name="T0" fmla="*/ 0 w 86"/>
                              <a:gd name="T1" fmla="*/ 0 h 114"/>
                              <a:gd name="T2" fmla="*/ 0 w 86"/>
                              <a:gd name="T3" fmla="*/ 0 h 114"/>
                              <a:gd name="T4" fmla="*/ 42 w 86"/>
                              <a:gd name="T5" fmla="*/ 0 h 114"/>
                              <a:gd name="T6" fmla="*/ 66 w 86"/>
                              <a:gd name="T7" fmla="*/ 2 h 114"/>
                              <a:gd name="T8" fmla="*/ 81 w 86"/>
                              <a:gd name="T9" fmla="*/ 14 h 114"/>
                              <a:gd name="T10" fmla="*/ 86 w 86"/>
                              <a:gd name="T11" fmla="*/ 33 h 114"/>
                              <a:gd name="T12" fmla="*/ 75 w 86"/>
                              <a:gd name="T13" fmla="*/ 59 h 114"/>
                              <a:gd name="T14" fmla="*/ 44 w 86"/>
                              <a:gd name="T15" fmla="*/ 68 h 114"/>
                              <a:gd name="T16" fmla="*/ 15 w 86"/>
                              <a:gd name="T17" fmla="*/ 68 h 114"/>
                              <a:gd name="T18" fmla="*/ 15 w 86"/>
                              <a:gd name="T19" fmla="*/ 114 h 114"/>
                              <a:gd name="T20" fmla="*/ 0 w 86"/>
                              <a:gd name="T21" fmla="*/ 114 h 114"/>
                              <a:gd name="T22" fmla="*/ 0 w 86"/>
                              <a:gd name="T23" fmla="*/ 0 h 114"/>
                              <a:gd name="T24" fmla="*/ 15 w 86"/>
                              <a:gd name="T25" fmla="*/ 55 h 114"/>
                              <a:gd name="T26" fmla="*/ 15 w 86"/>
                              <a:gd name="T27" fmla="*/ 55 h 114"/>
                              <a:gd name="T28" fmla="*/ 44 w 86"/>
                              <a:gd name="T29" fmla="*/ 55 h 114"/>
                              <a:gd name="T30" fmla="*/ 64 w 86"/>
                              <a:gd name="T31" fmla="*/ 49 h 114"/>
                              <a:gd name="T32" fmla="*/ 71 w 86"/>
                              <a:gd name="T33" fmla="*/ 33 h 114"/>
                              <a:gd name="T34" fmla="*/ 67 w 86"/>
                              <a:gd name="T35" fmla="*/ 21 h 114"/>
                              <a:gd name="T36" fmla="*/ 58 w 86"/>
                              <a:gd name="T37" fmla="*/ 15 h 114"/>
                              <a:gd name="T38" fmla="*/ 43 w 86"/>
                              <a:gd name="T39" fmla="*/ 13 h 114"/>
                              <a:gd name="T40" fmla="*/ 15 w 86"/>
                              <a:gd name="T41" fmla="*/ 13 h 114"/>
                              <a:gd name="T42" fmla="*/ 15 w 86"/>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6" h="114">
                                <a:moveTo>
                                  <a:pt x="0" y="0"/>
                                </a:moveTo>
                                <a:lnTo>
                                  <a:pt x="0" y="0"/>
                                </a:lnTo>
                                <a:lnTo>
                                  <a:pt x="42" y="0"/>
                                </a:lnTo>
                                <a:cubicBezTo>
                                  <a:pt x="52" y="0"/>
                                  <a:pt x="59" y="1"/>
                                  <a:pt x="66" y="2"/>
                                </a:cubicBezTo>
                                <a:cubicBezTo>
                                  <a:pt x="72" y="4"/>
                                  <a:pt x="77" y="8"/>
                                  <a:pt x="81" y="14"/>
                                </a:cubicBezTo>
                                <a:cubicBezTo>
                                  <a:pt x="84" y="19"/>
                                  <a:pt x="86" y="26"/>
                                  <a:pt x="86" y="33"/>
                                </a:cubicBezTo>
                                <a:cubicBezTo>
                                  <a:pt x="86" y="44"/>
                                  <a:pt x="82" y="53"/>
                                  <a:pt x="75" y="59"/>
                                </a:cubicBezTo>
                                <a:cubicBezTo>
                                  <a:pt x="68" y="65"/>
                                  <a:pt x="57" y="68"/>
                                  <a:pt x="44" y="68"/>
                                </a:cubicBezTo>
                                <a:lnTo>
                                  <a:pt x="15" y="68"/>
                                </a:lnTo>
                                <a:lnTo>
                                  <a:pt x="15" y="114"/>
                                </a:lnTo>
                                <a:lnTo>
                                  <a:pt x="0" y="114"/>
                                </a:lnTo>
                                <a:lnTo>
                                  <a:pt x="0" y="0"/>
                                </a:lnTo>
                                <a:close/>
                                <a:moveTo>
                                  <a:pt x="15" y="55"/>
                                </a:moveTo>
                                <a:lnTo>
                                  <a:pt x="15" y="55"/>
                                </a:lnTo>
                                <a:lnTo>
                                  <a:pt x="44" y="55"/>
                                </a:lnTo>
                                <a:cubicBezTo>
                                  <a:pt x="53" y="55"/>
                                  <a:pt x="60" y="53"/>
                                  <a:pt x="64" y="49"/>
                                </a:cubicBezTo>
                                <a:cubicBezTo>
                                  <a:pt x="68" y="45"/>
                                  <a:pt x="71" y="40"/>
                                  <a:pt x="71" y="33"/>
                                </a:cubicBezTo>
                                <a:cubicBezTo>
                                  <a:pt x="71" y="29"/>
                                  <a:pt x="69" y="25"/>
                                  <a:pt x="67" y="21"/>
                                </a:cubicBezTo>
                                <a:cubicBezTo>
                                  <a:pt x="65" y="18"/>
                                  <a:pt x="62" y="16"/>
                                  <a:pt x="58" y="15"/>
                                </a:cubicBezTo>
                                <a:cubicBezTo>
                                  <a:pt x="55" y="14"/>
                                  <a:pt x="50" y="13"/>
                                  <a:pt x="43" y="13"/>
                                </a:cubicBezTo>
                                <a:lnTo>
                                  <a:pt x="15" y="13"/>
                                </a:lnTo>
                                <a:lnTo>
                                  <a:pt x="15"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5" name="Freeform 26"/>
                        <wps:cNvSpPr>
                          <a:spLocks/>
                        </wps:cNvSpPr>
                        <wps:spPr bwMode="auto">
                          <a:xfrm>
                            <a:off x="721360" y="619760"/>
                            <a:ext cx="40640" cy="81280"/>
                          </a:xfrm>
                          <a:custGeom>
                            <a:avLst/>
                            <a:gdLst>
                              <a:gd name="T0" fmla="*/ 42 w 42"/>
                              <a:gd name="T1" fmla="*/ 15 h 85"/>
                              <a:gd name="T2" fmla="*/ 42 w 42"/>
                              <a:gd name="T3" fmla="*/ 15 h 85"/>
                              <a:gd name="T4" fmla="*/ 33 w 42"/>
                              <a:gd name="T5" fmla="*/ 15 h 85"/>
                              <a:gd name="T6" fmla="*/ 14 w 42"/>
                              <a:gd name="T7" fmla="*/ 26 h 85"/>
                              <a:gd name="T8" fmla="*/ 14 w 42"/>
                              <a:gd name="T9" fmla="*/ 85 h 85"/>
                              <a:gd name="T10" fmla="*/ 0 w 42"/>
                              <a:gd name="T11" fmla="*/ 85 h 85"/>
                              <a:gd name="T12" fmla="*/ 0 w 42"/>
                              <a:gd name="T13" fmla="*/ 2 h 85"/>
                              <a:gd name="T14" fmla="*/ 14 w 42"/>
                              <a:gd name="T15" fmla="*/ 2 h 85"/>
                              <a:gd name="T16" fmla="*/ 14 w 42"/>
                              <a:gd name="T17" fmla="*/ 14 h 85"/>
                              <a:gd name="T18" fmla="*/ 36 w 42"/>
                              <a:gd name="T19" fmla="*/ 0 h 85"/>
                              <a:gd name="T20" fmla="*/ 42 w 42"/>
                              <a:gd name="T21" fmla="*/ 1 h 85"/>
                              <a:gd name="T22" fmla="*/ 42 w 42"/>
                              <a:gd name="T23" fmla="*/ 1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2" h="85">
                                <a:moveTo>
                                  <a:pt x="42" y="15"/>
                                </a:moveTo>
                                <a:lnTo>
                                  <a:pt x="42" y="15"/>
                                </a:lnTo>
                                <a:cubicBezTo>
                                  <a:pt x="40" y="15"/>
                                  <a:pt x="37" y="15"/>
                                  <a:pt x="33" y="15"/>
                                </a:cubicBezTo>
                                <a:cubicBezTo>
                                  <a:pt x="26" y="15"/>
                                  <a:pt x="20" y="18"/>
                                  <a:pt x="14" y="26"/>
                                </a:cubicBezTo>
                                <a:lnTo>
                                  <a:pt x="14" y="85"/>
                                </a:lnTo>
                                <a:lnTo>
                                  <a:pt x="0" y="85"/>
                                </a:lnTo>
                                <a:lnTo>
                                  <a:pt x="0" y="2"/>
                                </a:lnTo>
                                <a:lnTo>
                                  <a:pt x="14" y="2"/>
                                </a:lnTo>
                                <a:lnTo>
                                  <a:pt x="14" y="14"/>
                                </a:lnTo>
                                <a:cubicBezTo>
                                  <a:pt x="20" y="5"/>
                                  <a:pt x="28" y="0"/>
                                  <a:pt x="36" y="0"/>
                                </a:cubicBezTo>
                                <a:cubicBezTo>
                                  <a:pt x="38" y="0"/>
                                  <a:pt x="40" y="0"/>
                                  <a:pt x="42" y="1"/>
                                </a:cubicBezTo>
                                <a:lnTo>
                                  <a:pt x="42" y="1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27"/>
                        <wps:cNvSpPr>
                          <a:spLocks noEditPoints="1"/>
                        </wps:cNvSpPr>
                        <wps:spPr bwMode="auto">
                          <a:xfrm>
                            <a:off x="767715" y="619760"/>
                            <a:ext cx="73660" cy="81915"/>
                          </a:xfrm>
                          <a:custGeom>
                            <a:avLst/>
                            <a:gdLst>
                              <a:gd name="T0" fmla="*/ 38 w 77"/>
                              <a:gd name="T1" fmla="*/ 0 h 86"/>
                              <a:gd name="T2" fmla="*/ 38 w 77"/>
                              <a:gd name="T3" fmla="*/ 0 h 86"/>
                              <a:gd name="T4" fmla="*/ 66 w 77"/>
                              <a:gd name="T5" fmla="*/ 12 h 86"/>
                              <a:gd name="T6" fmla="*/ 77 w 77"/>
                              <a:gd name="T7" fmla="*/ 43 h 86"/>
                              <a:gd name="T8" fmla="*/ 66 w 77"/>
                              <a:gd name="T9" fmla="*/ 75 h 86"/>
                              <a:gd name="T10" fmla="*/ 38 w 77"/>
                              <a:gd name="T11" fmla="*/ 86 h 86"/>
                              <a:gd name="T12" fmla="*/ 10 w 77"/>
                              <a:gd name="T13" fmla="*/ 75 h 86"/>
                              <a:gd name="T14" fmla="*/ 0 w 77"/>
                              <a:gd name="T15" fmla="*/ 43 h 86"/>
                              <a:gd name="T16" fmla="*/ 10 w 77"/>
                              <a:gd name="T17" fmla="*/ 12 h 86"/>
                              <a:gd name="T18" fmla="*/ 38 w 77"/>
                              <a:gd name="T19" fmla="*/ 0 h 86"/>
                              <a:gd name="T20" fmla="*/ 38 w 77"/>
                              <a:gd name="T21" fmla="*/ 0 h 86"/>
                              <a:gd name="T22" fmla="*/ 38 w 77"/>
                              <a:gd name="T23" fmla="*/ 75 h 86"/>
                              <a:gd name="T24" fmla="*/ 38 w 77"/>
                              <a:gd name="T25" fmla="*/ 75 h 86"/>
                              <a:gd name="T26" fmla="*/ 55 w 77"/>
                              <a:gd name="T27" fmla="*/ 67 h 86"/>
                              <a:gd name="T28" fmla="*/ 62 w 77"/>
                              <a:gd name="T29" fmla="*/ 43 h 86"/>
                              <a:gd name="T30" fmla="*/ 55 w 77"/>
                              <a:gd name="T31" fmla="*/ 20 h 86"/>
                              <a:gd name="T32" fmla="*/ 38 w 77"/>
                              <a:gd name="T33" fmla="*/ 12 h 86"/>
                              <a:gd name="T34" fmla="*/ 21 w 77"/>
                              <a:gd name="T35" fmla="*/ 20 h 86"/>
                              <a:gd name="T36" fmla="*/ 15 w 77"/>
                              <a:gd name="T37" fmla="*/ 43 h 86"/>
                              <a:gd name="T38" fmla="*/ 21 w 77"/>
                              <a:gd name="T39" fmla="*/ 67 h 86"/>
                              <a:gd name="T40" fmla="*/ 38 w 77"/>
                              <a:gd name="T41" fmla="*/ 75 h 86"/>
                              <a:gd name="T42" fmla="*/ 38 w 77"/>
                              <a:gd name="T43" fmla="*/ 75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7" h="86">
                                <a:moveTo>
                                  <a:pt x="38" y="0"/>
                                </a:moveTo>
                                <a:lnTo>
                                  <a:pt x="38" y="0"/>
                                </a:lnTo>
                                <a:cubicBezTo>
                                  <a:pt x="50" y="0"/>
                                  <a:pt x="59" y="4"/>
                                  <a:pt x="66" y="12"/>
                                </a:cubicBezTo>
                                <a:cubicBezTo>
                                  <a:pt x="73" y="19"/>
                                  <a:pt x="77" y="30"/>
                                  <a:pt x="77" y="43"/>
                                </a:cubicBezTo>
                                <a:cubicBezTo>
                                  <a:pt x="77" y="57"/>
                                  <a:pt x="73" y="68"/>
                                  <a:pt x="66" y="75"/>
                                </a:cubicBezTo>
                                <a:cubicBezTo>
                                  <a:pt x="59" y="83"/>
                                  <a:pt x="50" y="86"/>
                                  <a:pt x="38" y="86"/>
                                </a:cubicBezTo>
                                <a:cubicBezTo>
                                  <a:pt x="27" y="86"/>
                                  <a:pt x="17" y="83"/>
                                  <a:pt x="10" y="75"/>
                                </a:cubicBezTo>
                                <a:cubicBezTo>
                                  <a:pt x="3" y="68"/>
                                  <a:pt x="0" y="57"/>
                                  <a:pt x="0" y="43"/>
                                </a:cubicBezTo>
                                <a:cubicBezTo>
                                  <a:pt x="0" y="30"/>
                                  <a:pt x="3" y="19"/>
                                  <a:pt x="10" y="12"/>
                                </a:cubicBezTo>
                                <a:cubicBezTo>
                                  <a:pt x="17" y="4"/>
                                  <a:pt x="27" y="0"/>
                                  <a:pt x="38" y="0"/>
                                </a:cubicBezTo>
                                <a:lnTo>
                                  <a:pt x="38" y="0"/>
                                </a:lnTo>
                                <a:close/>
                                <a:moveTo>
                                  <a:pt x="38" y="75"/>
                                </a:moveTo>
                                <a:lnTo>
                                  <a:pt x="38" y="75"/>
                                </a:lnTo>
                                <a:cubicBezTo>
                                  <a:pt x="45" y="75"/>
                                  <a:pt x="51" y="72"/>
                                  <a:pt x="55" y="67"/>
                                </a:cubicBezTo>
                                <a:cubicBezTo>
                                  <a:pt x="60" y="62"/>
                                  <a:pt x="62" y="54"/>
                                  <a:pt x="62" y="43"/>
                                </a:cubicBezTo>
                                <a:cubicBezTo>
                                  <a:pt x="62" y="33"/>
                                  <a:pt x="60" y="25"/>
                                  <a:pt x="55" y="20"/>
                                </a:cubicBezTo>
                                <a:cubicBezTo>
                                  <a:pt x="51" y="14"/>
                                  <a:pt x="45" y="12"/>
                                  <a:pt x="38" y="12"/>
                                </a:cubicBezTo>
                                <a:cubicBezTo>
                                  <a:pt x="31" y="12"/>
                                  <a:pt x="26" y="14"/>
                                  <a:pt x="21" y="20"/>
                                </a:cubicBezTo>
                                <a:cubicBezTo>
                                  <a:pt x="17" y="25"/>
                                  <a:pt x="15" y="33"/>
                                  <a:pt x="15" y="43"/>
                                </a:cubicBezTo>
                                <a:cubicBezTo>
                                  <a:pt x="15" y="54"/>
                                  <a:pt x="17" y="62"/>
                                  <a:pt x="21" y="67"/>
                                </a:cubicBezTo>
                                <a:cubicBezTo>
                                  <a:pt x="26" y="72"/>
                                  <a:pt x="31" y="75"/>
                                  <a:pt x="38" y="75"/>
                                </a:cubicBezTo>
                                <a:lnTo>
                                  <a:pt x="38" y="7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7" name="Freeform 28"/>
                        <wps:cNvSpPr>
                          <a:spLocks/>
                        </wps:cNvSpPr>
                        <wps:spPr bwMode="auto">
                          <a:xfrm>
                            <a:off x="848995" y="601980"/>
                            <a:ext cx="38100" cy="99695"/>
                          </a:xfrm>
                          <a:custGeom>
                            <a:avLst/>
                            <a:gdLst>
                              <a:gd name="T0" fmla="*/ 40 w 40"/>
                              <a:gd name="T1" fmla="*/ 103 h 104"/>
                              <a:gd name="T2" fmla="*/ 40 w 40"/>
                              <a:gd name="T3" fmla="*/ 103 h 104"/>
                              <a:gd name="T4" fmla="*/ 30 w 40"/>
                              <a:gd name="T5" fmla="*/ 104 h 104"/>
                              <a:gd name="T6" fmla="*/ 17 w 40"/>
                              <a:gd name="T7" fmla="*/ 100 h 104"/>
                              <a:gd name="T8" fmla="*/ 11 w 40"/>
                              <a:gd name="T9" fmla="*/ 92 h 104"/>
                              <a:gd name="T10" fmla="*/ 10 w 40"/>
                              <a:gd name="T11" fmla="*/ 78 h 104"/>
                              <a:gd name="T12" fmla="*/ 10 w 40"/>
                              <a:gd name="T13" fmla="*/ 32 h 104"/>
                              <a:gd name="T14" fmla="*/ 0 w 40"/>
                              <a:gd name="T15" fmla="*/ 32 h 104"/>
                              <a:gd name="T16" fmla="*/ 0 w 40"/>
                              <a:gd name="T17" fmla="*/ 20 h 104"/>
                              <a:gd name="T18" fmla="*/ 10 w 40"/>
                              <a:gd name="T19" fmla="*/ 20 h 104"/>
                              <a:gd name="T20" fmla="*/ 10 w 40"/>
                              <a:gd name="T21" fmla="*/ 0 h 104"/>
                              <a:gd name="T22" fmla="*/ 25 w 40"/>
                              <a:gd name="T23" fmla="*/ 0 h 104"/>
                              <a:gd name="T24" fmla="*/ 25 w 40"/>
                              <a:gd name="T25" fmla="*/ 20 h 104"/>
                              <a:gd name="T26" fmla="*/ 38 w 40"/>
                              <a:gd name="T27" fmla="*/ 20 h 104"/>
                              <a:gd name="T28" fmla="*/ 38 w 40"/>
                              <a:gd name="T29" fmla="*/ 32 h 104"/>
                              <a:gd name="T30" fmla="*/ 25 w 40"/>
                              <a:gd name="T31" fmla="*/ 32 h 104"/>
                              <a:gd name="T32" fmla="*/ 25 w 40"/>
                              <a:gd name="T33" fmla="*/ 79 h 104"/>
                              <a:gd name="T34" fmla="*/ 27 w 40"/>
                              <a:gd name="T35" fmla="*/ 90 h 104"/>
                              <a:gd name="T36" fmla="*/ 33 w 40"/>
                              <a:gd name="T37" fmla="*/ 92 h 104"/>
                              <a:gd name="T38" fmla="*/ 40 w 40"/>
                              <a:gd name="T39" fmla="*/ 92 h 104"/>
                              <a:gd name="T40" fmla="*/ 40 w 40"/>
                              <a:gd name="T41" fmla="*/ 103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0" h="104">
                                <a:moveTo>
                                  <a:pt x="40" y="103"/>
                                </a:moveTo>
                                <a:lnTo>
                                  <a:pt x="40" y="103"/>
                                </a:lnTo>
                                <a:cubicBezTo>
                                  <a:pt x="37" y="103"/>
                                  <a:pt x="33" y="104"/>
                                  <a:pt x="30" y="104"/>
                                </a:cubicBezTo>
                                <a:cubicBezTo>
                                  <a:pt x="24" y="104"/>
                                  <a:pt x="19" y="103"/>
                                  <a:pt x="17" y="100"/>
                                </a:cubicBezTo>
                                <a:cubicBezTo>
                                  <a:pt x="14" y="98"/>
                                  <a:pt x="12" y="95"/>
                                  <a:pt x="11" y="92"/>
                                </a:cubicBezTo>
                                <a:cubicBezTo>
                                  <a:pt x="11" y="89"/>
                                  <a:pt x="10" y="84"/>
                                  <a:pt x="10" y="78"/>
                                </a:cubicBezTo>
                                <a:lnTo>
                                  <a:pt x="10" y="32"/>
                                </a:lnTo>
                                <a:lnTo>
                                  <a:pt x="0" y="32"/>
                                </a:lnTo>
                                <a:lnTo>
                                  <a:pt x="0" y="20"/>
                                </a:lnTo>
                                <a:lnTo>
                                  <a:pt x="10" y="20"/>
                                </a:lnTo>
                                <a:lnTo>
                                  <a:pt x="10" y="0"/>
                                </a:lnTo>
                                <a:lnTo>
                                  <a:pt x="25" y="0"/>
                                </a:lnTo>
                                <a:lnTo>
                                  <a:pt x="25" y="20"/>
                                </a:lnTo>
                                <a:lnTo>
                                  <a:pt x="38" y="20"/>
                                </a:lnTo>
                                <a:lnTo>
                                  <a:pt x="38" y="32"/>
                                </a:lnTo>
                                <a:lnTo>
                                  <a:pt x="25" y="32"/>
                                </a:lnTo>
                                <a:lnTo>
                                  <a:pt x="25" y="79"/>
                                </a:lnTo>
                                <a:cubicBezTo>
                                  <a:pt x="25" y="85"/>
                                  <a:pt x="26" y="88"/>
                                  <a:pt x="27" y="90"/>
                                </a:cubicBezTo>
                                <a:cubicBezTo>
                                  <a:pt x="28" y="91"/>
                                  <a:pt x="30" y="92"/>
                                  <a:pt x="33" y="92"/>
                                </a:cubicBezTo>
                                <a:cubicBezTo>
                                  <a:pt x="35" y="92"/>
                                  <a:pt x="38" y="92"/>
                                  <a:pt x="40" y="92"/>
                                </a:cubicBezTo>
                                <a:lnTo>
                                  <a:pt x="40" y="10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8" name="Freeform 29"/>
                        <wps:cNvSpPr>
                          <a:spLocks noEditPoints="1"/>
                        </wps:cNvSpPr>
                        <wps:spPr bwMode="auto">
                          <a:xfrm>
                            <a:off x="895350" y="619760"/>
                            <a:ext cx="73660" cy="81915"/>
                          </a:xfrm>
                          <a:custGeom>
                            <a:avLst/>
                            <a:gdLst>
                              <a:gd name="T0" fmla="*/ 39 w 77"/>
                              <a:gd name="T1" fmla="*/ 0 h 86"/>
                              <a:gd name="T2" fmla="*/ 39 w 77"/>
                              <a:gd name="T3" fmla="*/ 0 h 86"/>
                              <a:gd name="T4" fmla="*/ 67 w 77"/>
                              <a:gd name="T5" fmla="*/ 12 h 86"/>
                              <a:gd name="T6" fmla="*/ 77 w 77"/>
                              <a:gd name="T7" fmla="*/ 43 h 86"/>
                              <a:gd name="T8" fmla="*/ 67 w 77"/>
                              <a:gd name="T9" fmla="*/ 75 h 86"/>
                              <a:gd name="T10" fmla="*/ 39 w 77"/>
                              <a:gd name="T11" fmla="*/ 86 h 86"/>
                              <a:gd name="T12" fmla="*/ 11 w 77"/>
                              <a:gd name="T13" fmla="*/ 75 h 86"/>
                              <a:gd name="T14" fmla="*/ 0 w 77"/>
                              <a:gd name="T15" fmla="*/ 43 h 86"/>
                              <a:gd name="T16" fmla="*/ 11 w 77"/>
                              <a:gd name="T17" fmla="*/ 12 h 86"/>
                              <a:gd name="T18" fmla="*/ 39 w 77"/>
                              <a:gd name="T19" fmla="*/ 0 h 86"/>
                              <a:gd name="T20" fmla="*/ 39 w 77"/>
                              <a:gd name="T21" fmla="*/ 0 h 86"/>
                              <a:gd name="T22" fmla="*/ 39 w 77"/>
                              <a:gd name="T23" fmla="*/ 75 h 86"/>
                              <a:gd name="T24" fmla="*/ 39 w 77"/>
                              <a:gd name="T25" fmla="*/ 75 h 86"/>
                              <a:gd name="T26" fmla="*/ 56 w 77"/>
                              <a:gd name="T27" fmla="*/ 67 h 86"/>
                              <a:gd name="T28" fmla="*/ 62 w 77"/>
                              <a:gd name="T29" fmla="*/ 43 h 86"/>
                              <a:gd name="T30" fmla="*/ 56 w 77"/>
                              <a:gd name="T31" fmla="*/ 20 h 86"/>
                              <a:gd name="T32" fmla="*/ 39 w 77"/>
                              <a:gd name="T33" fmla="*/ 12 h 86"/>
                              <a:gd name="T34" fmla="*/ 22 w 77"/>
                              <a:gd name="T35" fmla="*/ 20 h 86"/>
                              <a:gd name="T36" fmla="*/ 15 w 77"/>
                              <a:gd name="T37" fmla="*/ 43 h 86"/>
                              <a:gd name="T38" fmla="*/ 22 w 77"/>
                              <a:gd name="T39" fmla="*/ 67 h 86"/>
                              <a:gd name="T40" fmla="*/ 39 w 77"/>
                              <a:gd name="T41" fmla="*/ 75 h 86"/>
                              <a:gd name="T42" fmla="*/ 39 w 77"/>
                              <a:gd name="T43" fmla="*/ 75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7" h="86">
                                <a:moveTo>
                                  <a:pt x="39" y="0"/>
                                </a:moveTo>
                                <a:lnTo>
                                  <a:pt x="39" y="0"/>
                                </a:lnTo>
                                <a:cubicBezTo>
                                  <a:pt x="50" y="0"/>
                                  <a:pt x="60" y="4"/>
                                  <a:pt x="67" y="12"/>
                                </a:cubicBezTo>
                                <a:cubicBezTo>
                                  <a:pt x="74" y="19"/>
                                  <a:pt x="77" y="30"/>
                                  <a:pt x="77" y="43"/>
                                </a:cubicBezTo>
                                <a:cubicBezTo>
                                  <a:pt x="77" y="57"/>
                                  <a:pt x="74" y="68"/>
                                  <a:pt x="67" y="75"/>
                                </a:cubicBezTo>
                                <a:cubicBezTo>
                                  <a:pt x="60" y="83"/>
                                  <a:pt x="50" y="86"/>
                                  <a:pt x="39" y="86"/>
                                </a:cubicBezTo>
                                <a:cubicBezTo>
                                  <a:pt x="27" y="86"/>
                                  <a:pt x="18" y="83"/>
                                  <a:pt x="11" y="75"/>
                                </a:cubicBezTo>
                                <a:cubicBezTo>
                                  <a:pt x="4" y="68"/>
                                  <a:pt x="0" y="57"/>
                                  <a:pt x="0" y="43"/>
                                </a:cubicBezTo>
                                <a:cubicBezTo>
                                  <a:pt x="0" y="30"/>
                                  <a:pt x="4" y="19"/>
                                  <a:pt x="11" y="12"/>
                                </a:cubicBezTo>
                                <a:cubicBezTo>
                                  <a:pt x="18" y="4"/>
                                  <a:pt x="27" y="0"/>
                                  <a:pt x="39" y="0"/>
                                </a:cubicBezTo>
                                <a:lnTo>
                                  <a:pt x="39" y="0"/>
                                </a:lnTo>
                                <a:close/>
                                <a:moveTo>
                                  <a:pt x="39" y="75"/>
                                </a:moveTo>
                                <a:lnTo>
                                  <a:pt x="39" y="75"/>
                                </a:lnTo>
                                <a:cubicBezTo>
                                  <a:pt x="46" y="75"/>
                                  <a:pt x="51" y="72"/>
                                  <a:pt x="56" y="67"/>
                                </a:cubicBezTo>
                                <a:cubicBezTo>
                                  <a:pt x="60" y="62"/>
                                  <a:pt x="62" y="54"/>
                                  <a:pt x="62" y="43"/>
                                </a:cubicBezTo>
                                <a:cubicBezTo>
                                  <a:pt x="62" y="33"/>
                                  <a:pt x="60" y="25"/>
                                  <a:pt x="56" y="20"/>
                                </a:cubicBezTo>
                                <a:cubicBezTo>
                                  <a:pt x="51" y="14"/>
                                  <a:pt x="46" y="12"/>
                                  <a:pt x="39" y="12"/>
                                </a:cubicBezTo>
                                <a:cubicBezTo>
                                  <a:pt x="32" y="12"/>
                                  <a:pt x="26" y="14"/>
                                  <a:pt x="22" y="20"/>
                                </a:cubicBezTo>
                                <a:cubicBezTo>
                                  <a:pt x="17" y="25"/>
                                  <a:pt x="15" y="33"/>
                                  <a:pt x="15" y="43"/>
                                </a:cubicBezTo>
                                <a:cubicBezTo>
                                  <a:pt x="15" y="54"/>
                                  <a:pt x="17" y="62"/>
                                  <a:pt x="22" y="67"/>
                                </a:cubicBezTo>
                                <a:cubicBezTo>
                                  <a:pt x="26" y="72"/>
                                  <a:pt x="32" y="75"/>
                                  <a:pt x="39" y="75"/>
                                </a:cubicBezTo>
                                <a:lnTo>
                                  <a:pt x="39" y="7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29" name="Freeform 30"/>
                        <wps:cNvSpPr>
                          <a:spLocks/>
                        </wps:cNvSpPr>
                        <wps:spPr bwMode="auto">
                          <a:xfrm>
                            <a:off x="979170" y="619760"/>
                            <a:ext cx="69215" cy="81915"/>
                          </a:xfrm>
                          <a:custGeom>
                            <a:avLst/>
                            <a:gdLst>
                              <a:gd name="T0" fmla="*/ 39 w 72"/>
                              <a:gd name="T1" fmla="*/ 86 h 86"/>
                              <a:gd name="T2" fmla="*/ 39 w 72"/>
                              <a:gd name="T3" fmla="*/ 86 h 86"/>
                              <a:gd name="T4" fmla="*/ 11 w 72"/>
                              <a:gd name="T5" fmla="*/ 75 h 86"/>
                              <a:gd name="T6" fmla="*/ 0 w 72"/>
                              <a:gd name="T7" fmla="*/ 43 h 86"/>
                              <a:gd name="T8" fmla="*/ 11 w 72"/>
                              <a:gd name="T9" fmla="*/ 12 h 86"/>
                              <a:gd name="T10" fmla="*/ 39 w 72"/>
                              <a:gd name="T11" fmla="*/ 0 h 86"/>
                              <a:gd name="T12" fmla="*/ 61 w 72"/>
                              <a:gd name="T13" fmla="*/ 7 h 86"/>
                              <a:gd name="T14" fmla="*/ 72 w 72"/>
                              <a:gd name="T15" fmla="*/ 27 h 86"/>
                              <a:gd name="T16" fmla="*/ 57 w 72"/>
                              <a:gd name="T17" fmla="*/ 27 h 86"/>
                              <a:gd name="T18" fmla="*/ 52 w 72"/>
                              <a:gd name="T19" fmla="*/ 16 h 86"/>
                              <a:gd name="T20" fmla="*/ 39 w 72"/>
                              <a:gd name="T21" fmla="*/ 12 h 86"/>
                              <a:gd name="T22" fmla="*/ 22 w 72"/>
                              <a:gd name="T23" fmla="*/ 20 h 86"/>
                              <a:gd name="T24" fmla="*/ 15 w 72"/>
                              <a:gd name="T25" fmla="*/ 43 h 86"/>
                              <a:gd name="T26" fmla="*/ 22 w 72"/>
                              <a:gd name="T27" fmla="*/ 67 h 86"/>
                              <a:gd name="T28" fmla="*/ 39 w 72"/>
                              <a:gd name="T29" fmla="*/ 75 h 86"/>
                              <a:gd name="T30" fmla="*/ 52 w 72"/>
                              <a:gd name="T31" fmla="*/ 71 h 86"/>
                              <a:gd name="T32" fmla="*/ 57 w 72"/>
                              <a:gd name="T33" fmla="*/ 60 h 86"/>
                              <a:gd name="T34" fmla="*/ 72 w 72"/>
                              <a:gd name="T35" fmla="*/ 60 h 86"/>
                              <a:gd name="T36" fmla="*/ 61 w 72"/>
                              <a:gd name="T37" fmla="*/ 80 h 86"/>
                              <a:gd name="T38" fmla="*/ 39 w 72"/>
                              <a:gd name="T39" fmla="*/ 86 h 86"/>
                              <a:gd name="T40" fmla="*/ 39 w 72"/>
                              <a:gd name="T41"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2" h="86">
                                <a:moveTo>
                                  <a:pt x="39" y="86"/>
                                </a:moveTo>
                                <a:lnTo>
                                  <a:pt x="39" y="86"/>
                                </a:lnTo>
                                <a:cubicBezTo>
                                  <a:pt x="27" y="86"/>
                                  <a:pt x="18" y="83"/>
                                  <a:pt x="11" y="75"/>
                                </a:cubicBezTo>
                                <a:cubicBezTo>
                                  <a:pt x="4" y="68"/>
                                  <a:pt x="0" y="57"/>
                                  <a:pt x="0" y="43"/>
                                </a:cubicBezTo>
                                <a:cubicBezTo>
                                  <a:pt x="0" y="30"/>
                                  <a:pt x="4" y="19"/>
                                  <a:pt x="11" y="12"/>
                                </a:cubicBezTo>
                                <a:cubicBezTo>
                                  <a:pt x="18" y="4"/>
                                  <a:pt x="27" y="0"/>
                                  <a:pt x="39" y="0"/>
                                </a:cubicBezTo>
                                <a:cubicBezTo>
                                  <a:pt x="48" y="0"/>
                                  <a:pt x="55" y="3"/>
                                  <a:pt x="61" y="7"/>
                                </a:cubicBezTo>
                                <a:cubicBezTo>
                                  <a:pt x="68" y="12"/>
                                  <a:pt x="71" y="18"/>
                                  <a:pt x="72" y="27"/>
                                </a:cubicBezTo>
                                <a:lnTo>
                                  <a:pt x="57" y="27"/>
                                </a:lnTo>
                                <a:cubicBezTo>
                                  <a:pt x="57" y="22"/>
                                  <a:pt x="55" y="18"/>
                                  <a:pt x="52" y="16"/>
                                </a:cubicBezTo>
                                <a:cubicBezTo>
                                  <a:pt x="48" y="13"/>
                                  <a:pt x="44" y="12"/>
                                  <a:pt x="39" y="12"/>
                                </a:cubicBezTo>
                                <a:cubicBezTo>
                                  <a:pt x="32" y="12"/>
                                  <a:pt x="26" y="14"/>
                                  <a:pt x="22" y="20"/>
                                </a:cubicBezTo>
                                <a:cubicBezTo>
                                  <a:pt x="18" y="25"/>
                                  <a:pt x="15" y="33"/>
                                  <a:pt x="15" y="43"/>
                                </a:cubicBezTo>
                                <a:cubicBezTo>
                                  <a:pt x="15" y="54"/>
                                  <a:pt x="18" y="62"/>
                                  <a:pt x="22" y="67"/>
                                </a:cubicBezTo>
                                <a:cubicBezTo>
                                  <a:pt x="26" y="72"/>
                                  <a:pt x="32" y="75"/>
                                  <a:pt x="39" y="75"/>
                                </a:cubicBezTo>
                                <a:cubicBezTo>
                                  <a:pt x="44" y="75"/>
                                  <a:pt x="48" y="74"/>
                                  <a:pt x="52" y="71"/>
                                </a:cubicBezTo>
                                <a:cubicBezTo>
                                  <a:pt x="55" y="68"/>
                                  <a:pt x="57" y="65"/>
                                  <a:pt x="57" y="60"/>
                                </a:cubicBezTo>
                                <a:lnTo>
                                  <a:pt x="72" y="60"/>
                                </a:lnTo>
                                <a:cubicBezTo>
                                  <a:pt x="71" y="68"/>
                                  <a:pt x="68" y="75"/>
                                  <a:pt x="61" y="80"/>
                                </a:cubicBezTo>
                                <a:cubicBezTo>
                                  <a:pt x="55" y="84"/>
                                  <a:pt x="48" y="86"/>
                                  <a:pt x="39" y="86"/>
                                </a:cubicBezTo>
                                <a:lnTo>
                                  <a:pt x="39" y="86"/>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31"/>
                        <wps:cNvSpPr>
                          <a:spLocks noEditPoints="1"/>
                        </wps:cNvSpPr>
                        <wps:spPr bwMode="auto">
                          <a:xfrm>
                            <a:off x="1056005" y="619760"/>
                            <a:ext cx="74930" cy="81915"/>
                          </a:xfrm>
                          <a:custGeom>
                            <a:avLst/>
                            <a:gdLst>
                              <a:gd name="T0" fmla="*/ 39 w 78"/>
                              <a:gd name="T1" fmla="*/ 0 h 86"/>
                              <a:gd name="T2" fmla="*/ 39 w 78"/>
                              <a:gd name="T3" fmla="*/ 0 h 86"/>
                              <a:gd name="T4" fmla="*/ 67 w 78"/>
                              <a:gd name="T5" fmla="*/ 12 h 86"/>
                              <a:gd name="T6" fmla="*/ 78 w 78"/>
                              <a:gd name="T7" fmla="*/ 43 h 86"/>
                              <a:gd name="T8" fmla="*/ 67 w 78"/>
                              <a:gd name="T9" fmla="*/ 75 h 86"/>
                              <a:gd name="T10" fmla="*/ 39 w 78"/>
                              <a:gd name="T11" fmla="*/ 86 h 86"/>
                              <a:gd name="T12" fmla="*/ 11 w 78"/>
                              <a:gd name="T13" fmla="*/ 75 h 86"/>
                              <a:gd name="T14" fmla="*/ 0 w 78"/>
                              <a:gd name="T15" fmla="*/ 43 h 86"/>
                              <a:gd name="T16" fmla="*/ 11 w 78"/>
                              <a:gd name="T17" fmla="*/ 12 h 86"/>
                              <a:gd name="T18" fmla="*/ 39 w 78"/>
                              <a:gd name="T19" fmla="*/ 0 h 86"/>
                              <a:gd name="T20" fmla="*/ 39 w 78"/>
                              <a:gd name="T21" fmla="*/ 0 h 86"/>
                              <a:gd name="T22" fmla="*/ 39 w 78"/>
                              <a:gd name="T23" fmla="*/ 75 h 86"/>
                              <a:gd name="T24" fmla="*/ 39 w 78"/>
                              <a:gd name="T25" fmla="*/ 75 h 86"/>
                              <a:gd name="T26" fmla="*/ 56 w 78"/>
                              <a:gd name="T27" fmla="*/ 67 h 86"/>
                              <a:gd name="T28" fmla="*/ 62 w 78"/>
                              <a:gd name="T29" fmla="*/ 43 h 86"/>
                              <a:gd name="T30" fmla="*/ 56 w 78"/>
                              <a:gd name="T31" fmla="*/ 20 h 86"/>
                              <a:gd name="T32" fmla="*/ 39 w 78"/>
                              <a:gd name="T33" fmla="*/ 12 h 86"/>
                              <a:gd name="T34" fmla="*/ 22 w 78"/>
                              <a:gd name="T35" fmla="*/ 20 h 86"/>
                              <a:gd name="T36" fmla="*/ 15 w 78"/>
                              <a:gd name="T37" fmla="*/ 43 h 86"/>
                              <a:gd name="T38" fmla="*/ 22 w 78"/>
                              <a:gd name="T39" fmla="*/ 67 h 86"/>
                              <a:gd name="T40" fmla="*/ 39 w 78"/>
                              <a:gd name="T41" fmla="*/ 75 h 86"/>
                              <a:gd name="T42" fmla="*/ 39 w 78"/>
                              <a:gd name="T43" fmla="*/ 75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86">
                                <a:moveTo>
                                  <a:pt x="39" y="0"/>
                                </a:moveTo>
                                <a:lnTo>
                                  <a:pt x="39" y="0"/>
                                </a:lnTo>
                                <a:cubicBezTo>
                                  <a:pt x="51" y="0"/>
                                  <a:pt x="60" y="4"/>
                                  <a:pt x="67" y="12"/>
                                </a:cubicBezTo>
                                <a:cubicBezTo>
                                  <a:pt x="74" y="19"/>
                                  <a:pt x="78" y="30"/>
                                  <a:pt x="78" y="43"/>
                                </a:cubicBezTo>
                                <a:cubicBezTo>
                                  <a:pt x="78" y="57"/>
                                  <a:pt x="74" y="68"/>
                                  <a:pt x="67" y="75"/>
                                </a:cubicBezTo>
                                <a:cubicBezTo>
                                  <a:pt x="60" y="83"/>
                                  <a:pt x="51" y="86"/>
                                  <a:pt x="39" y="86"/>
                                </a:cubicBezTo>
                                <a:cubicBezTo>
                                  <a:pt x="27" y="86"/>
                                  <a:pt x="18" y="83"/>
                                  <a:pt x="11" y="75"/>
                                </a:cubicBezTo>
                                <a:cubicBezTo>
                                  <a:pt x="4" y="68"/>
                                  <a:pt x="0" y="57"/>
                                  <a:pt x="0" y="43"/>
                                </a:cubicBezTo>
                                <a:cubicBezTo>
                                  <a:pt x="0" y="30"/>
                                  <a:pt x="4" y="19"/>
                                  <a:pt x="11" y="12"/>
                                </a:cubicBezTo>
                                <a:cubicBezTo>
                                  <a:pt x="18" y="4"/>
                                  <a:pt x="27" y="0"/>
                                  <a:pt x="39" y="0"/>
                                </a:cubicBezTo>
                                <a:lnTo>
                                  <a:pt x="39" y="0"/>
                                </a:lnTo>
                                <a:close/>
                                <a:moveTo>
                                  <a:pt x="39" y="75"/>
                                </a:moveTo>
                                <a:lnTo>
                                  <a:pt x="39" y="75"/>
                                </a:lnTo>
                                <a:cubicBezTo>
                                  <a:pt x="46" y="75"/>
                                  <a:pt x="52" y="72"/>
                                  <a:pt x="56" y="67"/>
                                </a:cubicBezTo>
                                <a:cubicBezTo>
                                  <a:pt x="60" y="62"/>
                                  <a:pt x="62" y="54"/>
                                  <a:pt x="62" y="43"/>
                                </a:cubicBezTo>
                                <a:cubicBezTo>
                                  <a:pt x="62" y="33"/>
                                  <a:pt x="60" y="25"/>
                                  <a:pt x="56" y="20"/>
                                </a:cubicBezTo>
                                <a:cubicBezTo>
                                  <a:pt x="52" y="14"/>
                                  <a:pt x="46" y="12"/>
                                  <a:pt x="39" y="12"/>
                                </a:cubicBezTo>
                                <a:cubicBezTo>
                                  <a:pt x="32" y="12"/>
                                  <a:pt x="26" y="14"/>
                                  <a:pt x="22" y="20"/>
                                </a:cubicBezTo>
                                <a:cubicBezTo>
                                  <a:pt x="18" y="25"/>
                                  <a:pt x="15" y="33"/>
                                  <a:pt x="15" y="43"/>
                                </a:cubicBezTo>
                                <a:cubicBezTo>
                                  <a:pt x="15" y="54"/>
                                  <a:pt x="18" y="62"/>
                                  <a:pt x="22" y="67"/>
                                </a:cubicBezTo>
                                <a:cubicBezTo>
                                  <a:pt x="26" y="72"/>
                                  <a:pt x="32" y="75"/>
                                  <a:pt x="39" y="75"/>
                                </a:cubicBezTo>
                                <a:lnTo>
                                  <a:pt x="39" y="7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1" name="Freeform 32"/>
                        <wps:cNvSpPr>
                          <a:spLocks/>
                        </wps:cNvSpPr>
                        <wps:spPr bwMode="auto">
                          <a:xfrm>
                            <a:off x="1146175" y="591820"/>
                            <a:ext cx="13970" cy="109220"/>
                          </a:xfrm>
                          <a:custGeom>
                            <a:avLst/>
                            <a:gdLst>
                              <a:gd name="T0" fmla="*/ 15 w 15"/>
                              <a:gd name="T1" fmla="*/ 114 h 114"/>
                              <a:gd name="T2" fmla="*/ 15 w 15"/>
                              <a:gd name="T3" fmla="*/ 114 h 114"/>
                              <a:gd name="T4" fmla="*/ 0 w 15"/>
                              <a:gd name="T5" fmla="*/ 114 h 114"/>
                              <a:gd name="T6" fmla="*/ 0 w 15"/>
                              <a:gd name="T7" fmla="*/ 0 h 114"/>
                              <a:gd name="T8" fmla="*/ 15 w 15"/>
                              <a:gd name="T9" fmla="*/ 0 h 114"/>
                              <a:gd name="T10" fmla="*/ 15 w 15"/>
                              <a:gd name="T11" fmla="*/ 114 h 114"/>
                            </a:gdLst>
                            <a:ahLst/>
                            <a:cxnLst>
                              <a:cxn ang="0">
                                <a:pos x="T0" y="T1"/>
                              </a:cxn>
                              <a:cxn ang="0">
                                <a:pos x="T2" y="T3"/>
                              </a:cxn>
                              <a:cxn ang="0">
                                <a:pos x="T4" y="T5"/>
                              </a:cxn>
                              <a:cxn ang="0">
                                <a:pos x="T6" y="T7"/>
                              </a:cxn>
                              <a:cxn ang="0">
                                <a:pos x="T8" y="T9"/>
                              </a:cxn>
                              <a:cxn ang="0">
                                <a:pos x="T10" y="T11"/>
                              </a:cxn>
                            </a:cxnLst>
                            <a:rect l="0" t="0" r="r" b="b"/>
                            <a:pathLst>
                              <a:path w="15" h="114">
                                <a:moveTo>
                                  <a:pt x="15" y="114"/>
                                </a:moveTo>
                                <a:lnTo>
                                  <a:pt x="15" y="114"/>
                                </a:lnTo>
                                <a:lnTo>
                                  <a:pt x="0" y="114"/>
                                </a:lnTo>
                                <a:lnTo>
                                  <a:pt x="0" y="0"/>
                                </a:lnTo>
                                <a:lnTo>
                                  <a:pt x="15" y="0"/>
                                </a:lnTo>
                                <a:lnTo>
                                  <a:pt x="15"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3"/>
                        <wps:cNvSpPr>
                          <a:spLocks/>
                        </wps:cNvSpPr>
                        <wps:spPr bwMode="auto">
                          <a:xfrm>
                            <a:off x="1175385" y="619760"/>
                            <a:ext cx="65405" cy="81915"/>
                          </a:xfrm>
                          <a:custGeom>
                            <a:avLst/>
                            <a:gdLst>
                              <a:gd name="T0" fmla="*/ 35 w 68"/>
                              <a:gd name="T1" fmla="*/ 86 h 86"/>
                              <a:gd name="T2" fmla="*/ 35 w 68"/>
                              <a:gd name="T3" fmla="*/ 86 h 86"/>
                              <a:gd name="T4" fmla="*/ 0 w 68"/>
                              <a:gd name="T5" fmla="*/ 60 h 86"/>
                              <a:gd name="T6" fmla="*/ 14 w 68"/>
                              <a:gd name="T7" fmla="*/ 60 h 86"/>
                              <a:gd name="T8" fmla="*/ 35 w 68"/>
                              <a:gd name="T9" fmla="*/ 75 h 86"/>
                              <a:gd name="T10" fmla="*/ 49 w 68"/>
                              <a:gd name="T11" fmla="*/ 71 h 86"/>
                              <a:gd name="T12" fmla="*/ 53 w 68"/>
                              <a:gd name="T13" fmla="*/ 62 h 86"/>
                              <a:gd name="T14" fmla="*/ 49 w 68"/>
                              <a:gd name="T15" fmla="*/ 54 h 86"/>
                              <a:gd name="T16" fmla="*/ 30 w 68"/>
                              <a:gd name="T17" fmla="*/ 48 h 86"/>
                              <a:gd name="T18" fmla="*/ 8 w 68"/>
                              <a:gd name="T19" fmla="*/ 40 h 86"/>
                              <a:gd name="T20" fmla="*/ 2 w 68"/>
                              <a:gd name="T21" fmla="*/ 24 h 86"/>
                              <a:gd name="T22" fmla="*/ 10 w 68"/>
                              <a:gd name="T23" fmla="*/ 7 h 86"/>
                              <a:gd name="T24" fmla="*/ 32 w 68"/>
                              <a:gd name="T25" fmla="*/ 0 h 86"/>
                              <a:gd name="T26" fmla="*/ 65 w 68"/>
                              <a:gd name="T27" fmla="*/ 23 h 86"/>
                              <a:gd name="T28" fmla="*/ 51 w 68"/>
                              <a:gd name="T29" fmla="*/ 23 h 86"/>
                              <a:gd name="T30" fmla="*/ 33 w 68"/>
                              <a:gd name="T31" fmla="*/ 12 h 86"/>
                              <a:gd name="T32" fmla="*/ 21 w 68"/>
                              <a:gd name="T33" fmla="*/ 14 h 86"/>
                              <a:gd name="T34" fmla="*/ 16 w 68"/>
                              <a:gd name="T35" fmla="*/ 23 h 86"/>
                              <a:gd name="T36" fmla="*/ 20 w 68"/>
                              <a:gd name="T37" fmla="*/ 30 h 86"/>
                              <a:gd name="T38" fmla="*/ 39 w 68"/>
                              <a:gd name="T39" fmla="*/ 35 h 86"/>
                              <a:gd name="T40" fmla="*/ 61 w 68"/>
                              <a:gd name="T41" fmla="*/ 44 h 86"/>
                              <a:gd name="T42" fmla="*/ 68 w 68"/>
                              <a:gd name="T43" fmla="*/ 60 h 86"/>
                              <a:gd name="T44" fmla="*/ 59 w 68"/>
                              <a:gd name="T45" fmla="*/ 79 h 86"/>
                              <a:gd name="T46" fmla="*/ 35 w 68"/>
                              <a:gd name="T47" fmla="*/ 86 h 86"/>
                              <a:gd name="T48" fmla="*/ 35 w 68"/>
                              <a:gd name="T49"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8" h="86">
                                <a:moveTo>
                                  <a:pt x="35" y="86"/>
                                </a:moveTo>
                                <a:lnTo>
                                  <a:pt x="35" y="86"/>
                                </a:lnTo>
                                <a:cubicBezTo>
                                  <a:pt x="12" y="86"/>
                                  <a:pt x="1" y="78"/>
                                  <a:pt x="0" y="60"/>
                                </a:cubicBezTo>
                                <a:lnTo>
                                  <a:pt x="14" y="60"/>
                                </a:lnTo>
                                <a:cubicBezTo>
                                  <a:pt x="14" y="70"/>
                                  <a:pt x="21" y="75"/>
                                  <a:pt x="35" y="75"/>
                                </a:cubicBezTo>
                                <a:cubicBezTo>
                                  <a:pt x="41" y="75"/>
                                  <a:pt x="45" y="74"/>
                                  <a:pt x="49" y="71"/>
                                </a:cubicBezTo>
                                <a:cubicBezTo>
                                  <a:pt x="52" y="69"/>
                                  <a:pt x="53" y="66"/>
                                  <a:pt x="53" y="62"/>
                                </a:cubicBezTo>
                                <a:cubicBezTo>
                                  <a:pt x="53" y="58"/>
                                  <a:pt x="52" y="55"/>
                                  <a:pt x="49" y="54"/>
                                </a:cubicBezTo>
                                <a:cubicBezTo>
                                  <a:pt x="46" y="52"/>
                                  <a:pt x="39" y="50"/>
                                  <a:pt x="30" y="48"/>
                                </a:cubicBezTo>
                                <a:cubicBezTo>
                                  <a:pt x="20" y="46"/>
                                  <a:pt x="13" y="43"/>
                                  <a:pt x="8" y="40"/>
                                </a:cubicBezTo>
                                <a:cubicBezTo>
                                  <a:pt x="4" y="37"/>
                                  <a:pt x="2" y="32"/>
                                  <a:pt x="2" y="24"/>
                                </a:cubicBezTo>
                                <a:cubicBezTo>
                                  <a:pt x="2" y="17"/>
                                  <a:pt x="4" y="11"/>
                                  <a:pt x="10" y="7"/>
                                </a:cubicBezTo>
                                <a:cubicBezTo>
                                  <a:pt x="15" y="3"/>
                                  <a:pt x="23" y="0"/>
                                  <a:pt x="32" y="0"/>
                                </a:cubicBezTo>
                                <a:cubicBezTo>
                                  <a:pt x="54" y="0"/>
                                  <a:pt x="65" y="8"/>
                                  <a:pt x="65" y="23"/>
                                </a:cubicBezTo>
                                <a:lnTo>
                                  <a:pt x="51" y="23"/>
                                </a:lnTo>
                                <a:cubicBezTo>
                                  <a:pt x="50" y="16"/>
                                  <a:pt x="44" y="12"/>
                                  <a:pt x="33" y="12"/>
                                </a:cubicBezTo>
                                <a:cubicBezTo>
                                  <a:pt x="28" y="12"/>
                                  <a:pt x="24" y="13"/>
                                  <a:pt x="21" y="14"/>
                                </a:cubicBezTo>
                                <a:cubicBezTo>
                                  <a:pt x="18" y="16"/>
                                  <a:pt x="16" y="19"/>
                                  <a:pt x="16" y="23"/>
                                </a:cubicBezTo>
                                <a:cubicBezTo>
                                  <a:pt x="16" y="26"/>
                                  <a:pt x="17" y="28"/>
                                  <a:pt x="20" y="30"/>
                                </a:cubicBezTo>
                                <a:cubicBezTo>
                                  <a:pt x="22" y="31"/>
                                  <a:pt x="29" y="33"/>
                                  <a:pt x="39" y="35"/>
                                </a:cubicBezTo>
                                <a:cubicBezTo>
                                  <a:pt x="49" y="38"/>
                                  <a:pt x="56" y="41"/>
                                  <a:pt x="61" y="44"/>
                                </a:cubicBezTo>
                                <a:cubicBezTo>
                                  <a:pt x="66" y="47"/>
                                  <a:pt x="68" y="52"/>
                                  <a:pt x="68" y="60"/>
                                </a:cubicBezTo>
                                <a:cubicBezTo>
                                  <a:pt x="68" y="68"/>
                                  <a:pt x="65" y="74"/>
                                  <a:pt x="59" y="79"/>
                                </a:cubicBezTo>
                                <a:cubicBezTo>
                                  <a:pt x="53" y="84"/>
                                  <a:pt x="45" y="86"/>
                                  <a:pt x="35" y="86"/>
                                </a:cubicBezTo>
                                <a:lnTo>
                                  <a:pt x="35" y="86"/>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3" name="Freeform 34"/>
                        <wps:cNvSpPr>
                          <a:spLocks/>
                        </wps:cNvSpPr>
                        <wps:spPr bwMode="auto">
                          <a:xfrm>
                            <a:off x="200660" y="767715"/>
                            <a:ext cx="35560" cy="143510"/>
                          </a:xfrm>
                          <a:custGeom>
                            <a:avLst/>
                            <a:gdLst>
                              <a:gd name="T0" fmla="*/ 37 w 37"/>
                              <a:gd name="T1" fmla="*/ 150 h 150"/>
                              <a:gd name="T2" fmla="*/ 37 w 37"/>
                              <a:gd name="T3" fmla="*/ 150 h 150"/>
                              <a:gd name="T4" fmla="*/ 27 w 37"/>
                              <a:gd name="T5" fmla="*/ 150 h 150"/>
                              <a:gd name="T6" fmla="*/ 0 w 37"/>
                              <a:gd name="T7" fmla="*/ 75 h 150"/>
                              <a:gd name="T8" fmla="*/ 27 w 37"/>
                              <a:gd name="T9" fmla="*/ 0 h 150"/>
                              <a:gd name="T10" fmla="*/ 37 w 37"/>
                              <a:gd name="T11" fmla="*/ 0 h 150"/>
                              <a:gd name="T12" fmla="*/ 14 w 37"/>
                              <a:gd name="T13" fmla="*/ 75 h 150"/>
                              <a:gd name="T14" fmla="*/ 37 w 37"/>
                              <a:gd name="T15" fmla="*/ 150 h 150"/>
                              <a:gd name="T16" fmla="*/ 37 w 37"/>
                              <a:gd name="T17" fmla="*/ 150 h 1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 h="150">
                                <a:moveTo>
                                  <a:pt x="37" y="150"/>
                                </a:moveTo>
                                <a:lnTo>
                                  <a:pt x="37" y="150"/>
                                </a:lnTo>
                                <a:lnTo>
                                  <a:pt x="27" y="150"/>
                                </a:lnTo>
                                <a:cubicBezTo>
                                  <a:pt x="9" y="126"/>
                                  <a:pt x="0" y="101"/>
                                  <a:pt x="0" y="75"/>
                                </a:cubicBezTo>
                                <a:cubicBezTo>
                                  <a:pt x="0" y="49"/>
                                  <a:pt x="9" y="24"/>
                                  <a:pt x="27" y="0"/>
                                </a:cubicBezTo>
                                <a:lnTo>
                                  <a:pt x="37" y="0"/>
                                </a:lnTo>
                                <a:cubicBezTo>
                                  <a:pt x="22" y="25"/>
                                  <a:pt x="14" y="50"/>
                                  <a:pt x="14" y="75"/>
                                </a:cubicBezTo>
                                <a:cubicBezTo>
                                  <a:pt x="14" y="100"/>
                                  <a:pt x="22" y="125"/>
                                  <a:pt x="37" y="150"/>
                                </a:cubicBezTo>
                                <a:lnTo>
                                  <a:pt x="37" y="15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4" name="Freeform 35"/>
                        <wps:cNvSpPr>
                          <a:spLocks/>
                        </wps:cNvSpPr>
                        <wps:spPr bwMode="auto">
                          <a:xfrm>
                            <a:off x="244475" y="769620"/>
                            <a:ext cx="140335" cy="109220"/>
                          </a:xfrm>
                          <a:custGeom>
                            <a:avLst/>
                            <a:gdLst>
                              <a:gd name="T0" fmla="*/ 146 w 146"/>
                              <a:gd name="T1" fmla="*/ 0 h 114"/>
                              <a:gd name="T2" fmla="*/ 146 w 146"/>
                              <a:gd name="T3" fmla="*/ 0 h 114"/>
                              <a:gd name="T4" fmla="*/ 115 w 146"/>
                              <a:gd name="T5" fmla="*/ 114 h 114"/>
                              <a:gd name="T6" fmla="*/ 100 w 146"/>
                              <a:gd name="T7" fmla="*/ 114 h 114"/>
                              <a:gd name="T8" fmla="*/ 73 w 146"/>
                              <a:gd name="T9" fmla="*/ 15 h 114"/>
                              <a:gd name="T10" fmla="*/ 45 w 146"/>
                              <a:gd name="T11" fmla="*/ 114 h 114"/>
                              <a:gd name="T12" fmla="*/ 31 w 146"/>
                              <a:gd name="T13" fmla="*/ 114 h 114"/>
                              <a:gd name="T14" fmla="*/ 0 w 146"/>
                              <a:gd name="T15" fmla="*/ 0 h 114"/>
                              <a:gd name="T16" fmla="*/ 15 w 146"/>
                              <a:gd name="T17" fmla="*/ 0 h 114"/>
                              <a:gd name="T18" fmla="*/ 38 w 146"/>
                              <a:gd name="T19" fmla="*/ 93 h 114"/>
                              <a:gd name="T20" fmla="*/ 64 w 146"/>
                              <a:gd name="T21" fmla="*/ 0 h 114"/>
                              <a:gd name="T22" fmla="*/ 82 w 146"/>
                              <a:gd name="T23" fmla="*/ 0 h 114"/>
                              <a:gd name="T24" fmla="*/ 107 w 146"/>
                              <a:gd name="T25" fmla="*/ 93 h 114"/>
                              <a:gd name="T26" fmla="*/ 130 w 146"/>
                              <a:gd name="T27" fmla="*/ 0 h 114"/>
                              <a:gd name="T28" fmla="*/ 146 w 146"/>
                              <a:gd name="T29"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6" h="114">
                                <a:moveTo>
                                  <a:pt x="146" y="0"/>
                                </a:moveTo>
                                <a:lnTo>
                                  <a:pt x="146" y="0"/>
                                </a:lnTo>
                                <a:lnTo>
                                  <a:pt x="115" y="114"/>
                                </a:lnTo>
                                <a:lnTo>
                                  <a:pt x="100" y="114"/>
                                </a:lnTo>
                                <a:lnTo>
                                  <a:pt x="73" y="15"/>
                                </a:lnTo>
                                <a:lnTo>
                                  <a:pt x="45" y="114"/>
                                </a:lnTo>
                                <a:lnTo>
                                  <a:pt x="31" y="114"/>
                                </a:lnTo>
                                <a:lnTo>
                                  <a:pt x="0" y="0"/>
                                </a:lnTo>
                                <a:lnTo>
                                  <a:pt x="15" y="0"/>
                                </a:lnTo>
                                <a:lnTo>
                                  <a:pt x="38" y="93"/>
                                </a:lnTo>
                                <a:lnTo>
                                  <a:pt x="64" y="0"/>
                                </a:lnTo>
                                <a:lnTo>
                                  <a:pt x="82" y="0"/>
                                </a:lnTo>
                                <a:lnTo>
                                  <a:pt x="107" y="93"/>
                                </a:lnTo>
                                <a:lnTo>
                                  <a:pt x="130" y="0"/>
                                </a:lnTo>
                                <a:lnTo>
                                  <a:pt x="146"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6"/>
                        <wps:cNvSpPr>
                          <a:spLocks noEditPoints="1"/>
                        </wps:cNvSpPr>
                        <wps:spPr bwMode="auto">
                          <a:xfrm>
                            <a:off x="393065" y="798195"/>
                            <a:ext cx="73660" cy="82550"/>
                          </a:xfrm>
                          <a:custGeom>
                            <a:avLst/>
                            <a:gdLst>
                              <a:gd name="T0" fmla="*/ 40 w 77"/>
                              <a:gd name="T1" fmla="*/ 86 h 86"/>
                              <a:gd name="T2" fmla="*/ 40 w 77"/>
                              <a:gd name="T3" fmla="*/ 86 h 86"/>
                              <a:gd name="T4" fmla="*/ 11 w 77"/>
                              <a:gd name="T5" fmla="*/ 75 h 86"/>
                              <a:gd name="T6" fmla="*/ 0 w 77"/>
                              <a:gd name="T7" fmla="*/ 43 h 86"/>
                              <a:gd name="T8" fmla="*/ 11 w 77"/>
                              <a:gd name="T9" fmla="*/ 11 h 86"/>
                              <a:gd name="T10" fmla="*/ 38 w 77"/>
                              <a:gd name="T11" fmla="*/ 0 h 86"/>
                              <a:gd name="T12" fmla="*/ 67 w 77"/>
                              <a:gd name="T13" fmla="*/ 11 h 86"/>
                              <a:gd name="T14" fmla="*/ 77 w 77"/>
                              <a:gd name="T15" fmla="*/ 43 h 86"/>
                              <a:gd name="T16" fmla="*/ 77 w 77"/>
                              <a:gd name="T17" fmla="*/ 47 h 86"/>
                              <a:gd name="T18" fmla="*/ 15 w 77"/>
                              <a:gd name="T19" fmla="*/ 47 h 86"/>
                              <a:gd name="T20" fmla="*/ 23 w 77"/>
                              <a:gd name="T21" fmla="*/ 68 h 86"/>
                              <a:gd name="T22" fmla="*/ 40 w 77"/>
                              <a:gd name="T23" fmla="*/ 75 h 86"/>
                              <a:gd name="T24" fmla="*/ 54 w 77"/>
                              <a:gd name="T25" fmla="*/ 71 h 86"/>
                              <a:gd name="T26" fmla="*/ 60 w 77"/>
                              <a:gd name="T27" fmla="*/ 60 h 86"/>
                              <a:gd name="T28" fmla="*/ 76 w 77"/>
                              <a:gd name="T29" fmla="*/ 60 h 86"/>
                              <a:gd name="T30" fmla="*/ 64 w 77"/>
                              <a:gd name="T31" fmla="*/ 79 h 86"/>
                              <a:gd name="T32" fmla="*/ 40 w 77"/>
                              <a:gd name="T33" fmla="*/ 86 h 86"/>
                              <a:gd name="T34" fmla="*/ 40 w 77"/>
                              <a:gd name="T35" fmla="*/ 86 h 86"/>
                              <a:gd name="T36" fmla="*/ 62 w 77"/>
                              <a:gd name="T37" fmla="*/ 35 h 86"/>
                              <a:gd name="T38" fmla="*/ 62 w 77"/>
                              <a:gd name="T39" fmla="*/ 35 h 86"/>
                              <a:gd name="T40" fmla="*/ 54 w 77"/>
                              <a:gd name="T41" fmla="*/ 17 h 86"/>
                              <a:gd name="T42" fmla="*/ 38 w 77"/>
                              <a:gd name="T43" fmla="*/ 11 h 86"/>
                              <a:gd name="T44" fmla="*/ 23 w 77"/>
                              <a:gd name="T45" fmla="*/ 17 h 86"/>
                              <a:gd name="T46" fmla="*/ 15 w 77"/>
                              <a:gd name="T47" fmla="*/ 35 h 86"/>
                              <a:gd name="T48" fmla="*/ 62 w 77"/>
                              <a:gd name="T49" fmla="*/ 35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7" h="86">
                                <a:moveTo>
                                  <a:pt x="40" y="86"/>
                                </a:moveTo>
                                <a:lnTo>
                                  <a:pt x="40" y="86"/>
                                </a:lnTo>
                                <a:cubicBezTo>
                                  <a:pt x="28" y="86"/>
                                  <a:pt x="18" y="82"/>
                                  <a:pt x="11" y="75"/>
                                </a:cubicBezTo>
                                <a:cubicBezTo>
                                  <a:pt x="4" y="67"/>
                                  <a:pt x="0" y="57"/>
                                  <a:pt x="0" y="43"/>
                                </a:cubicBezTo>
                                <a:cubicBezTo>
                                  <a:pt x="0" y="30"/>
                                  <a:pt x="3" y="19"/>
                                  <a:pt x="11" y="11"/>
                                </a:cubicBezTo>
                                <a:cubicBezTo>
                                  <a:pt x="18" y="4"/>
                                  <a:pt x="27" y="0"/>
                                  <a:pt x="38" y="0"/>
                                </a:cubicBezTo>
                                <a:cubicBezTo>
                                  <a:pt x="50" y="0"/>
                                  <a:pt x="60" y="4"/>
                                  <a:pt x="67" y="11"/>
                                </a:cubicBezTo>
                                <a:cubicBezTo>
                                  <a:pt x="74" y="19"/>
                                  <a:pt x="77" y="29"/>
                                  <a:pt x="77" y="43"/>
                                </a:cubicBezTo>
                                <a:lnTo>
                                  <a:pt x="77" y="47"/>
                                </a:lnTo>
                                <a:lnTo>
                                  <a:pt x="15" y="47"/>
                                </a:lnTo>
                                <a:cubicBezTo>
                                  <a:pt x="16" y="56"/>
                                  <a:pt x="18" y="63"/>
                                  <a:pt x="23" y="68"/>
                                </a:cubicBezTo>
                                <a:cubicBezTo>
                                  <a:pt x="28" y="72"/>
                                  <a:pt x="33" y="75"/>
                                  <a:pt x="40" y="75"/>
                                </a:cubicBezTo>
                                <a:cubicBezTo>
                                  <a:pt x="45" y="75"/>
                                  <a:pt x="50" y="73"/>
                                  <a:pt x="54" y="71"/>
                                </a:cubicBezTo>
                                <a:cubicBezTo>
                                  <a:pt x="58" y="68"/>
                                  <a:pt x="60" y="64"/>
                                  <a:pt x="60" y="60"/>
                                </a:cubicBezTo>
                                <a:lnTo>
                                  <a:pt x="76" y="60"/>
                                </a:lnTo>
                                <a:cubicBezTo>
                                  <a:pt x="74" y="68"/>
                                  <a:pt x="71" y="75"/>
                                  <a:pt x="64" y="79"/>
                                </a:cubicBezTo>
                                <a:cubicBezTo>
                                  <a:pt x="58" y="84"/>
                                  <a:pt x="50" y="86"/>
                                  <a:pt x="40" y="86"/>
                                </a:cubicBezTo>
                                <a:lnTo>
                                  <a:pt x="40" y="86"/>
                                </a:lnTo>
                                <a:close/>
                                <a:moveTo>
                                  <a:pt x="62" y="35"/>
                                </a:moveTo>
                                <a:lnTo>
                                  <a:pt x="62" y="35"/>
                                </a:lnTo>
                                <a:cubicBezTo>
                                  <a:pt x="61" y="27"/>
                                  <a:pt x="58" y="21"/>
                                  <a:pt x="54" y="17"/>
                                </a:cubicBezTo>
                                <a:cubicBezTo>
                                  <a:pt x="50" y="13"/>
                                  <a:pt x="44" y="11"/>
                                  <a:pt x="38" y="11"/>
                                </a:cubicBezTo>
                                <a:cubicBezTo>
                                  <a:pt x="33" y="11"/>
                                  <a:pt x="28" y="13"/>
                                  <a:pt x="23" y="17"/>
                                </a:cubicBezTo>
                                <a:cubicBezTo>
                                  <a:pt x="19" y="21"/>
                                  <a:pt x="17" y="27"/>
                                  <a:pt x="15" y="35"/>
                                </a:cubicBezTo>
                                <a:lnTo>
                                  <a:pt x="62" y="3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6" name="Freeform 37"/>
                        <wps:cNvSpPr>
                          <a:spLocks noEditPoints="1"/>
                        </wps:cNvSpPr>
                        <wps:spPr bwMode="auto">
                          <a:xfrm>
                            <a:off x="481965" y="769620"/>
                            <a:ext cx="69850" cy="111125"/>
                          </a:xfrm>
                          <a:custGeom>
                            <a:avLst/>
                            <a:gdLst>
                              <a:gd name="T0" fmla="*/ 15 w 73"/>
                              <a:gd name="T1" fmla="*/ 42 h 116"/>
                              <a:gd name="T2" fmla="*/ 15 w 73"/>
                              <a:gd name="T3" fmla="*/ 42 h 116"/>
                              <a:gd name="T4" fmla="*/ 39 w 73"/>
                              <a:gd name="T5" fmla="*/ 30 h 116"/>
                              <a:gd name="T6" fmla="*/ 64 w 73"/>
                              <a:gd name="T7" fmla="*/ 41 h 116"/>
                              <a:gd name="T8" fmla="*/ 73 w 73"/>
                              <a:gd name="T9" fmla="*/ 72 h 116"/>
                              <a:gd name="T10" fmla="*/ 63 w 73"/>
                              <a:gd name="T11" fmla="*/ 104 h 116"/>
                              <a:gd name="T12" fmla="*/ 38 w 73"/>
                              <a:gd name="T13" fmla="*/ 116 h 116"/>
                              <a:gd name="T14" fmla="*/ 15 w 73"/>
                              <a:gd name="T15" fmla="*/ 108 h 116"/>
                              <a:gd name="T16" fmla="*/ 15 w 73"/>
                              <a:gd name="T17" fmla="*/ 114 h 116"/>
                              <a:gd name="T18" fmla="*/ 0 w 73"/>
                              <a:gd name="T19" fmla="*/ 114 h 116"/>
                              <a:gd name="T20" fmla="*/ 0 w 73"/>
                              <a:gd name="T21" fmla="*/ 0 h 116"/>
                              <a:gd name="T22" fmla="*/ 15 w 73"/>
                              <a:gd name="T23" fmla="*/ 0 h 116"/>
                              <a:gd name="T24" fmla="*/ 15 w 73"/>
                              <a:gd name="T25" fmla="*/ 42 h 116"/>
                              <a:gd name="T26" fmla="*/ 15 w 73"/>
                              <a:gd name="T27" fmla="*/ 95 h 116"/>
                              <a:gd name="T28" fmla="*/ 15 w 73"/>
                              <a:gd name="T29" fmla="*/ 95 h 116"/>
                              <a:gd name="T30" fmla="*/ 37 w 73"/>
                              <a:gd name="T31" fmla="*/ 105 h 116"/>
                              <a:gd name="T32" fmla="*/ 52 w 73"/>
                              <a:gd name="T33" fmla="*/ 97 h 116"/>
                              <a:gd name="T34" fmla="*/ 57 w 73"/>
                              <a:gd name="T35" fmla="*/ 72 h 116"/>
                              <a:gd name="T36" fmla="*/ 52 w 73"/>
                              <a:gd name="T37" fmla="*/ 49 h 116"/>
                              <a:gd name="T38" fmla="*/ 37 w 73"/>
                              <a:gd name="T39" fmla="*/ 41 h 116"/>
                              <a:gd name="T40" fmla="*/ 15 w 73"/>
                              <a:gd name="T41" fmla="*/ 55 h 116"/>
                              <a:gd name="T42" fmla="*/ 15 w 73"/>
                              <a:gd name="T43" fmla="*/ 95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3" h="116">
                                <a:moveTo>
                                  <a:pt x="15" y="42"/>
                                </a:moveTo>
                                <a:lnTo>
                                  <a:pt x="15" y="42"/>
                                </a:lnTo>
                                <a:cubicBezTo>
                                  <a:pt x="22" y="34"/>
                                  <a:pt x="30" y="30"/>
                                  <a:pt x="39" y="30"/>
                                </a:cubicBezTo>
                                <a:cubicBezTo>
                                  <a:pt x="49" y="30"/>
                                  <a:pt x="58" y="34"/>
                                  <a:pt x="64" y="41"/>
                                </a:cubicBezTo>
                                <a:cubicBezTo>
                                  <a:pt x="70" y="49"/>
                                  <a:pt x="73" y="59"/>
                                  <a:pt x="73" y="72"/>
                                </a:cubicBezTo>
                                <a:cubicBezTo>
                                  <a:pt x="73" y="86"/>
                                  <a:pt x="69" y="97"/>
                                  <a:pt x="63" y="104"/>
                                </a:cubicBezTo>
                                <a:cubicBezTo>
                                  <a:pt x="56" y="112"/>
                                  <a:pt x="48" y="116"/>
                                  <a:pt x="38" y="116"/>
                                </a:cubicBezTo>
                                <a:cubicBezTo>
                                  <a:pt x="29" y="116"/>
                                  <a:pt x="21" y="113"/>
                                  <a:pt x="15" y="108"/>
                                </a:cubicBezTo>
                                <a:lnTo>
                                  <a:pt x="15" y="114"/>
                                </a:lnTo>
                                <a:lnTo>
                                  <a:pt x="0" y="114"/>
                                </a:lnTo>
                                <a:lnTo>
                                  <a:pt x="0" y="0"/>
                                </a:lnTo>
                                <a:lnTo>
                                  <a:pt x="15" y="0"/>
                                </a:lnTo>
                                <a:lnTo>
                                  <a:pt x="15" y="42"/>
                                </a:lnTo>
                                <a:close/>
                                <a:moveTo>
                                  <a:pt x="15" y="95"/>
                                </a:moveTo>
                                <a:lnTo>
                                  <a:pt x="15" y="95"/>
                                </a:lnTo>
                                <a:cubicBezTo>
                                  <a:pt x="21" y="101"/>
                                  <a:pt x="29" y="105"/>
                                  <a:pt x="37" y="105"/>
                                </a:cubicBezTo>
                                <a:cubicBezTo>
                                  <a:pt x="43" y="105"/>
                                  <a:pt x="48" y="102"/>
                                  <a:pt x="52" y="97"/>
                                </a:cubicBezTo>
                                <a:cubicBezTo>
                                  <a:pt x="56" y="91"/>
                                  <a:pt x="57" y="83"/>
                                  <a:pt x="57" y="72"/>
                                </a:cubicBezTo>
                                <a:cubicBezTo>
                                  <a:pt x="57" y="62"/>
                                  <a:pt x="56" y="54"/>
                                  <a:pt x="52" y="49"/>
                                </a:cubicBezTo>
                                <a:cubicBezTo>
                                  <a:pt x="49" y="44"/>
                                  <a:pt x="44" y="41"/>
                                  <a:pt x="37" y="41"/>
                                </a:cubicBezTo>
                                <a:cubicBezTo>
                                  <a:pt x="29" y="41"/>
                                  <a:pt x="22" y="46"/>
                                  <a:pt x="15" y="55"/>
                                </a:cubicBezTo>
                                <a:lnTo>
                                  <a:pt x="15" y="9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7" name="Freeform 38"/>
                        <wps:cNvSpPr>
                          <a:spLocks noEditPoints="1"/>
                        </wps:cNvSpPr>
                        <wps:spPr bwMode="auto">
                          <a:xfrm>
                            <a:off x="569595" y="769620"/>
                            <a:ext cx="90805" cy="109220"/>
                          </a:xfrm>
                          <a:custGeom>
                            <a:avLst/>
                            <a:gdLst>
                              <a:gd name="T0" fmla="*/ 95 w 95"/>
                              <a:gd name="T1" fmla="*/ 114 h 114"/>
                              <a:gd name="T2" fmla="*/ 95 w 95"/>
                              <a:gd name="T3" fmla="*/ 114 h 114"/>
                              <a:gd name="T4" fmla="*/ 78 w 95"/>
                              <a:gd name="T5" fmla="*/ 114 h 114"/>
                              <a:gd name="T6" fmla="*/ 68 w 95"/>
                              <a:gd name="T7" fmla="*/ 84 h 114"/>
                              <a:gd name="T8" fmla="*/ 58 w 95"/>
                              <a:gd name="T9" fmla="*/ 71 h 114"/>
                              <a:gd name="T10" fmla="*/ 43 w 95"/>
                              <a:gd name="T11" fmla="*/ 65 h 114"/>
                              <a:gd name="T12" fmla="*/ 15 w 95"/>
                              <a:gd name="T13" fmla="*/ 65 h 114"/>
                              <a:gd name="T14" fmla="*/ 15 w 95"/>
                              <a:gd name="T15" fmla="*/ 114 h 114"/>
                              <a:gd name="T16" fmla="*/ 0 w 95"/>
                              <a:gd name="T17" fmla="*/ 114 h 114"/>
                              <a:gd name="T18" fmla="*/ 0 w 95"/>
                              <a:gd name="T19" fmla="*/ 0 h 114"/>
                              <a:gd name="T20" fmla="*/ 50 w 95"/>
                              <a:gd name="T21" fmla="*/ 0 h 114"/>
                              <a:gd name="T22" fmla="*/ 72 w 95"/>
                              <a:gd name="T23" fmla="*/ 3 h 114"/>
                              <a:gd name="T24" fmla="*/ 85 w 95"/>
                              <a:gd name="T25" fmla="*/ 14 h 114"/>
                              <a:gd name="T26" fmla="*/ 91 w 95"/>
                              <a:gd name="T27" fmla="*/ 32 h 114"/>
                              <a:gd name="T28" fmla="*/ 84 w 95"/>
                              <a:gd name="T29" fmla="*/ 52 h 114"/>
                              <a:gd name="T30" fmla="*/ 65 w 95"/>
                              <a:gd name="T31" fmla="*/ 62 h 114"/>
                              <a:gd name="T32" fmla="*/ 65 w 95"/>
                              <a:gd name="T33" fmla="*/ 63 h 114"/>
                              <a:gd name="T34" fmla="*/ 83 w 95"/>
                              <a:gd name="T35" fmla="*/ 83 h 114"/>
                              <a:gd name="T36" fmla="*/ 95 w 95"/>
                              <a:gd name="T37" fmla="*/ 114 h 114"/>
                              <a:gd name="T38" fmla="*/ 15 w 95"/>
                              <a:gd name="T39" fmla="*/ 52 h 114"/>
                              <a:gd name="T40" fmla="*/ 15 w 95"/>
                              <a:gd name="T41" fmla="*/ 52 h 114"/>
                              <a:gd name="T42" fmla="*/ 48 w 95"/>
                              <a:gd name="T43" fmla="*/ 52 h 114"/>
                              <a:gd name="T44" fmla="*/ 69 w 95"/>
                              <a:gd name="T45" fmla="*/ 48 h 114"/>
                              <a:gd name="T46" fmla="*/ 75 w 95"/>
                              <a:gd name="T47" fmla="*/ 32 h 114"/>
                              <a:gd name="T48" fmla="*/ 51 w 95"/>
                              <a:gd name="T49" fmla="*/ 13 h 114"/>
                              <a:gd name="T50" fmla="*/ 15 w 95"/>
                              <a:gd name="T51" fmla="*/ 13 h 114"/>
                              <a:gd name="T52" fmla="*/ 15 w 95"/>
                              <a:gd name="T53" fmla="*/ 52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95" h="114">
                                <a:moveTo>
                                  <a:pt x="95" y="114"/>
                                </a:moveTo>
                                <a:lnTo>
                                  <a:pt x="95" y="114"/>
                                </a:lnTo>
                                <a:lnTo>
                                  <a:pt x="78" y="114"/>
                                </a:lnTo>
                                <a:lnTo>
                                  <a:pt x="68" y="84"/>
                                </a:lnTo>
                                <a:cubicBezTo>
                                  <a:pt x="66" y="78"/>
                                  <a:pt x="63" y="74"/>
                                  <a:pt x="58" y="71"/>
                                </a:cubicBezTo>
                                <a:cubicBezTo>
                                  <a:pt x="54" y="67"/>
                                  <a:pt x="49" y="65"/>
                                  <a:pt x="43" y="65"/>
                                </a:cubicBezTo>
                                <a:lnTo>
                                  <a:pt x="15" y="65"/>
                                </a:lnTo>
                                <a:lnTo>
                                  <a:pt x="15" y="114"/>
                                </a:lnTo>
                                <a:lnTo>
                                  <a:pt x="0" y="114"/>
                                </a:lnTo>
                                <a:lnTo>
                                  <a:pt x="0" y="0"/>
                                </a:lnTo>
                                <a:lnTo>
                                  <a:pt x="50" y="0"/>
                                </a:lnTo>
                                <a:cubicBezTo>
                                  <a:pt x="59" y="0"/>
                                  <a:pt x="66" y="1"/>
                                  <a:pt x="72" y="3"/>
                                </a:cubicBezTo>
                                <a:cubicBezTo>
                                  <a:pt x="77" y="5"/>
                                  <a:pt x="82" y="8"/>
                                  <a:pt x="85" y="14"/>
                                </a:cubicBezTo>
                                <a:cubicBezTo>
                                  <a:pt x="89" y="19"/>
                                  <a:pt x="91" y="25"/>
                                  <a:pt x="91" y="32"/>
                                </a:cubicBezTo>
                                <a:cubicBezTo>
                                  <a:pt x="91" y="40"/>
                                  <a:pt x="88" y="47"/>
                                  <a:pt x="84" y="52"/>
                                </a:cubicBezTo>
                                <a:cubicBezTo>
                                  <a:pt x="79" y="57"/>
                                  <a:pt x="73" y="61"/>
                                  <a:pt x="65" y="62"/>
                                </a:cubicBezTo>
                                <a:lnTo>
                                  <a:pt x="65" y="63"/>
                                </a:lnTo>
                                <a:cubicBezTo>
                                  <a:pt x="73" y="65"/>
                                  <a:pt x="79" y="72"/>
                                  <a:pt x="83" y="83"/>
                                </a:cubicBezTo>
                                <a:lnTo>
                                  <a:pt x="95" y="114"/>
                                </a:lnTo>
                                <a:close/>
                                <a:moveTo>
                                  <a:pt x="15" y="52"/>
                                </a:moveTo>
                                <a:lnTo>
                                  <a:pt x="15" y="52"/>
                                </a:lnTo>
                                <a:lnTo>
                                  <a:pt x="48" y="52"/>
                                </a:lnTo>
                                <a:cubicBezTo>
                                  <a:pt x="58" y="52"/>
                                  <a:pt x="65" y="51"/>
                                  <a:pt x="69" y="48"/>
                                </a:cubicBezTo>
                                <a:cubicBezTo>
                                  <a:pt x="73" y="45"/>
                                  <a:pt x="75" y="40"/>
                                  <a:pt x="75" y="32"/>
                                </a:cubicBezTo>
                                <a:cubicBezTo>
                                  <a:pt x="75" y="19"/>
                                  <a:pt x="67" y="13"/>
                                  <a:pt x="51" y="13"/>
                                </a:cubicBezTo>
                                <a:lnTo>
                                  <a:pt x="15" y="13"/>
                                </a:lnTo>
                                <a:lnTo>
                                  <a:pt x="15" y="52"/>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9"/>
                        <wps:cNvSpPr>
                          <a:spLocks/>
                        </wps:cNvSpPr>
                        <wps:spPr bwMode="auto">
                          <a:xfrm>
                            <a:off x="669925" y="769620"/>
                            <a:ext cx="86995" cy="109220"/>
                          </a:xfrm>
                          <a:custGeom>
                            <a:avLst/>
                            <a:gdLst>
                              <a:gd name="T0" fmla="*/ 91 w 91"/>
                              <a:gd name="T1" fmla="*/ 14 h 114"/>
                              <a:gd name="T2" fmla="*/ 91 w 91"/>
                              <a:gd name="T3" fmla="*/ 14 h 114"/>
                              <a:gd name="T4" fmla="*/ 53 w 91"/>
                              <a:gd name="T5" fmla="*/ 14 h 114"/>
                              <a:gd name="T6" fmla="*/ 53 w 91"/>
                              <a:gd name="T7" fmla="*/ 114 h 114"/>
                              <a:gd name="T8" fmla="*/ 38 w 91"/>
                              <a:gd name="T9" fmla="*/ 114 h 114"/>
                              <a:gd name="T10" fmla="*/ 38 w 91"/>
                              <a:gd name="T11" fmla="*/ 14 h 114"/>
                              <a:gd name="T12" fmla="*/ 0 w 91"/>
                              <a:gd name="T13" fmla="*/ 14 h 114"/>
                              <a:gd name="T14" fmla="*/ 0 w 91"/>
                              <a:gd name="T15" fmla="*/ 0 h 114"/>
                              <a:gd name="T16" fmla="*/ 91 w 91"/>
                              <a:gd name="T17" fmla="*/ 0 h 114"/>
                              <a:gd name="T18" fmla="*/ 91 w 91"/>
                              <a:gd name="T19" fmla="*/ 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1" h="114">
                                <a:moveTo>
                                  <a:pt x="91" y="14"/>
                                </a:moveTo>
                                <a:lnTo>
                                  <a:pt x="91" y="14"/>
                                </a:lnTo>
                                <a:lnTo>
                                  <a:pt x="53" y="14"/>
                                </a:lnTo>
                                <a:lnTo>
                                  <a:pt x="53" y="114"/>
                                </a:lnTo>
                                <a:lnTo>
                                  <a:pt x="38" y="114"/>
                                </a:lnTo>
                                <a:lnTo>
                                  <a:pt x="38" y="14"/>
                                </a:lnTo>
                                <a:lnTo>
                                  <a:pt x="0" y="14"/>
                                </a:lnTo>
                                <a:lnTo>
                                  <a:pt x="0" y="0"/>
                                </a:lnTo>
                                <a:lnTo>
                                  <a:pt x="91" y="0"/>
                                </a:lnTo>
                                <a:lnTo>
                                  <a:pt x="91" y="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39" name="Freeform 40"/>
                        <wps:cNvSpPr>
                          <a:spLocks/>
                        </wps:cNvSpPr>
                        <wps:spPr bwMode="auto">
                          <a:xfrm>
                            <a:off x="768350" y="767715"/>
                            <a:ext cx="95250" cy="113030"/>
                          </a:xfrm>
                          <a:custGeom>
                            <a:avLst/>
                            <a:gdLst>
                              <a:gd name="T0" fmla="*/ 53 w 99"/>
                              <a:gd name="T1" fmla="*/ 118 h 118"/>
                              <a:gd name="T2" fmla="*/ 53 w 99"/>
                              <a:gd name="T3" fmla="*/ 118 h 118"/>
                              <a:gd name="T4" fmla="*/ 14 w 99"/>
                              <a:gd name="T5" fmla="*/ 102 h 118"/>
                              <a:gd name="T6" fmla="*/ 0 w 99"/>
                              <a:gd name="T7" fmla="*/ 59 h 118"/>
                              <a:gd name="T8" fmla="*/ 14 w 99"/>
                              <a:gd name="T9" fmla="*/ 16 h 118"/>
                              <a:gd name="T10" fmla="*/ 53 w 99"/>
                              <a:gd name="T11" fmla="*/ 0 h 118"/>
                              <a:gd name="T12" fmla="*/ 84 w 99"/>
                              <a:gd name="T13" fmla="*/ 10 h 118"/>
                              <a:gd name="T14" fmla="*/ 99 w 99"/>
                              <a:gd name="T15" fmla="*/ 37 h 118"/>
                              <a:gd name="T16" fmla="*/ 83 w 99"/>
                              <a:gd name="T17" fmla="*/ 37 h 118"/>
                              <a:gd name="T18" fmla="*/ 74 w 99"/>
                              <a:gd name="T19" fmla="*/ 20 h 118"/>
                              <a:gd name="T20" fmla="*/ 53 w 99"/>
                              <a:gd name="T21" fmla="*/ 13 h 118"/>
                              <a:gd name="T22" fmla="*/ 25 w 99"/>
                              <a:gd name="T23" fmla="*/ 25 h 118"/>
                              <a:gd name="T24" fmla="*/ 15 w 99"/>
                              <a:gd name="T25" fmla="*/ 59 h 118"/>
                              <a:gd name="T26" fmla="*/ 25 w 99"/>
                              <a:gd name="T27" fmla="*/ 93 h 118"/>
                              <a:gd name="T28" fmla="*/ 53 w 99"/>
                              <a:gd name="T29" fmla="*/ 105 h 118"/>
                              <a:gd name="T30" fmla="*/ 74 w 99"/>
                              <a:gd name="T31" fmla="*/ 99 h 118"/>
                              <a:gd name="T32" fmla="*/ 83 w 99"/>
                              <a:gd name="T33" fmla="*/ 80 h 118"/>
                              <a:gd name="T34" fmla="*/ 99 w 99"/>
                              <a:gd name="T35" fmla="*/ 80 h 118"/>
                              <a:gd name="T36" fmla="*/ 85 w 99"/>
                              <a:gd name="T37" fmla="*/ 108 h 118"/>
                              <a:gd name="T38" fmla="*/ 53 w 99"/>
                              <a:gd name="T39" fmla="*/ 118 h 118"/>
                              <a:gd name="T40" fmla="*/ 53 w 99"/>
                              <a:gd name="T41" fmla="*/ 118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8">
                                <a:moveTo>
                                  <a:pt x="53" y="118"/>
                                </a:moveTo>
                                <a:lnTo>
                                  <a:pt x="53" y="118"/>
                                </a:lnTo>
                                <a:cubicBezTo>
                                  <a:pt x="37" y="118"/>
                                  <a:pt x="24" y="113"/>
                                  <a:pt x="14" y="102"/>
                                </a:cubicBezTo>
                                <a:cubicBezTo>
                                  <a:pt x="5" y="92"/>
                                  <a:pt x="0" y="77"/>
                                  <a:pt x="0" y="59"/>
                                </a:cubicBezTo>
                                <a:cubicBezTo>
                                  <a:pt x="0" y="41"/>
                                  <a:pt x="5" y="27"/>
                                  <a:pt x="14" y="16"/>
                                </a:cubicBezTo>
                                <a:cubicBezTo>
                                  <a:pt x="24" y="6"/>
                                  <a:pt x="37" y="0"/>
                                  <a:pt x="53" y="0"/>
                                </a:cubicBezTo>
                                <a:cubicBezTo>
                                  <a:pt x="65" y="0"/>
                                  <a:pt x="76" y="4"/>
                                  <a:pt x="84" y="10"/>
                                </a:cubicBezTo>
                                <a:cubicBezTo>
                                  <a:pt x="93" y="17"/>
                                  <a:pt x="98" y="26"/>
                                  <a:pt x="99" y="37"/>
                                </a:cubicBezTo>
                                <a:lnTo>
                                  <a:pt x="83" y="37"/>
                                </a:lnTo>
                                <a:cubicBezTo>
                                  <a:pt x="83" y="30"/>
                                  <a:pt x="80" y="24"/>
                                  <a:pt x="74" y="20"/>
                                </a:cubicBezTo>
                                <a:cubicBezTo>
                                  <a:pt x="68" y="15"/>
                                  <a:pt x="61" y="13"/>
                                  <a:pt x="53" y="13"/>
                                </a:cubicBezTo>
                                <a:cubicBezTo>
                                  <a:pt x="41" y="13"/>
                                  <a:pt x="32" y="17"/>
                                  <a:pt x="25" y="25"/>
                                </a:cubicBezTo>
                                <a:cubicBezTo>
                                  <a:pt x="19" y="33"/>
                                  <a:pt x="15" y="45"/>
                                  <a:pt x="15" y="59"/>
                                </a:cubicBezTo>
                                <a:cubicBezTo>
                                  <a:pt x="15" y="74"/>
                                  <a:pt x="19" y="85"/>
                                  <a:pt x="25" y="93"/>
                                </a:cubicBezTo>
                                <a:cubicBezTo>
                                  <a:pt x="32" y="101"/>
                                  <a:pt x="41" y="105"/>
                                  <a:pt x="53" y="105"/>
                                </a:cubicBezTo>
                                <a:cubicBezTo>
                                  <a:pt x="61" y="105"/>
                                  <a:pt x="69" y="103"/>
                                  <a:pt x="74" y="99"/>
                                </a:cubicBezTo>
                                <a:cubicBezTo>
                                  <a:pt x="80" y="94"/>
                                  <a:pt x="83" y="88"/>
                                  <a:pt x="83" y="80"/>
                                </a:cubicBezTo>
                                <a:lnTo>
                                  <a:pt x="99" y="80"/>
                                </a:lnTo>
                                <a:cubicBezTo>
                                  <a:pt x="98" y="92"/>
                                  <a:pt x="93" y="102"/>
                                  <a:pt x="85" y="108"/>
                                </a:cubicBezTo>
                                <a:cubicBezTo>
                                  <a:pt x="76" y="115"/>
                                  <a:pt x="66" y="118"/>
                                  <a:pt x="53" y="118"/>
                                </a:cubicBezTo>
                                <a:lnTo>
                                  <a:pt x="53" y="118"/>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0" name="Freeform 41"/>
                        <wps:cNvSpPr>
                          <a:spLocks/>
                        </wps:cNvSpPr>
                        <wps:spPr bwMode="auto">
                          <a:xfrm>
                            <a:off x="871220" y="769620"/>
                            <a:ext cx="41910" cy="109220"/>
                          </a:xfrm>
                          <a:custGeom>
                            <a:avLst/>
                            <a:gdLst>
                              <a:gd name="T0" fmla="*/ 44 w 44"/>
                              <a:gd name="T1" fmla="*/ 0 h 114"/>
                              <a:gd name="T2" fmla="*/ 44 w 44"/>
                              <a:gd name="T3" fmla="*/ 0 h 114"/>
                              <a:gd name="T4" fmla="*/ 11 w 44"/>
                              <a:gd name="T5" fmla="*/ 114 h 114"/>
                              <a:gd name="T6" fmla="*/ 0 w 44"/>
                              <a:gd name="T7" fmla="*/ 114 h 114"/>
                              <a:gd name="T8" fmla="*/ 33 w 44"/>
                              <a:gd name="T9" fmla="*/ 0 h 114"/>
                              <a:gd name="T10" fmla="*/ 44 w 44"/>
                              <a:gd name="T11" fmla="*/ 0 h 114"/>
                            </a:gdLst>
                            <a:ahLst/>
                            <a:cxnLst>
                              <a:cxn ang="0">
                                <a:pos x="T0" y="T1"/>
                              </a:cxn>
                              <a:cxn ang="0">
                                <a:pos x="T2" y="T3"/>
                              </a:cxn>
                              <a:cxn ang="0">
                                <a:pos x="T4" y="T5"/>
                              </a:cxn>
                              <a:cxn ang="0">
                                <a:pos x="T6" y="T7"/>
                              </a:cxn>
                              <a:cxn ang="0">
                                <a:pos x="T8" y="T9"/>
                              </a:cxn>
                              <a:cxn ang="0">
                                <a:pos x="T10" y="T11"/>
                              </a:cxn>
                            </a:cxnLst>
                            <a:rect l="0" t="0" r="r" b="b"/>
                            <a:pathLst>
                              <a:path w="44" h="114">
                                <a:moveTo>
                                  <a:pt x="44" y="0"/>
                                </a:moveTo>
                                <a:lnTo>
                                  <a:pt x="44" y="0"/>
                                </a:lnTo>
                                <a:lnTo>
                                  <a:pt x="11" y="114"/>
                                </a:lnTo>
                                <a:lnTo>
                                  <a:pt x="0" y="114"/>
                                </a:lnTo>
                                <a:lnTo>
                                  <a:pt x="33" y="0"/>
                                </a:lnTo>
                                <a:lnTo>
                                  <a:pt x="44"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2"/>
                        <wps:cNvSpPr>
                          <a:spLocks/>
                        </wps:cNvSpPr>
                        <wps:spPr bwMode="auto">
                          <a:xfrm>
                            <a:off x="926465" y="769620"/>
                            <a:ext cx="85725" cy="109220"/>
                          </a:xfrm>
                          <a:custGeom>
                            <a:avLst/>
                            <a:gdLst>
                              <a:gd name="T0" fmla="*/ 89 w 89"/>
                              <a:gd name="T1" fmla="*/ 114 h 114"/>
                              <a:gd name="T2" fmla="*/ 89 w 89"/>
                              <a:gd name="T3" fmla="*/ 114 h 114"/>
                              <a:gd name="T4" fmla="*/ 74 w 89"/>
                              <a:gd name="T5" fmla="*/ 114 h 114"/>
                              <a:gd name="T6" fmla="*/ 74 w 89"/>
                              <a:gd name="T7" fmla="*/ 61 h 114"/>
                              <a:gd name="T8" fmla="*/ 15 w 89"/>
                              <a:gd name="T9" fmla="*/ 61 h 114"/>
                              <a:gd name="T10" fmla="*/ 15 w 89"/>
                              <a:gd name="T11" fmla="*/ 114 h 114"/>
                              <a:gd name="T12" fmla="*/ 0 w 89"/>
                              <a:gd name="T13" fmla="*/ 114 h 114"/>
                              <a:gd name="T14" fmla="*/ 0 w 89"/>
                              <a:gd name="T15" fmla="*/ 0 h 114"/>
                              <a:gd name="T16" fmla="*/ 15 w 89"/>
                              <a:gd name="T17" fmla="*/ 0 h 114"/>
                              <a:gd name="T18" fmla="*/ 15 w 89"/>
                              <a:gd name="T19" fmla="*/ 47 h 114"/>
                              <a:gd name="T20" fmla="*/ 74 w 89"/>
                              <a:gd name="T21" fmla="*/ 47 h 114"/>
                              <a:gd name="T22" fmla="*/ 74 w 89"/>
                              <a:gd name="T23" fmla="*/ 0 h 114"/>
                              <a:gd name="T24" fmla="*/ 89 w 89"/>
                              <a:gd name="T25" fmla="*/ 0 h 114"/>
                              <a:gd name="T26" fmla="*/ 89 w 89"/>
                              <a:gd name="T27"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9" h="114">
                                <a:moveTo>
                                  <a:pt x="89" y="114"/>
                                </a:moveTo>
                                <a:lnTo>
                                  <a:pt x="89" y="114"/>
                                </a:lnTo>
                                <a:lnTo>
                                  <a:pt x="74" y="114"/>
                                </a:lnTo>
                                <a:lnTo>
                                  <a:pt x="74" y="61"/>
                                </a:lnTo>
                                <a:lnTo>
                                  <a:pt x="15" y="61"/>
                                </a:lnTo>
                                <a:lnTo>
                                  <a:pt x="15" y="114"/>
                                </a:lnTo>
                                <a:lnTo>
                                  <a:pt x="0" y="114"/>
                                </a:lnTo>
                                <a:lnTo>
                                  <a:pt x="0" y="0"/>
                                </a:lnTo>
                                <a:lnTo>
                                  <a:pt x="15" y="0"/>
                                </a:lnTo>
                                <a:lnTo>
                                  <a:pt x="15" y="47"/>
                                </a:lnTo>
                                <a:lnTo>
                                  <a:pt x="74" y="47"/>
                                </a:lnTo>
                                <a:lnTo>
                                  <a:pt x="74" y="0"/>
                                </a:lnTo>
                                <a:lnTo>
                                  <a:pt x="89" y="0"/>
                                </a:lnTo>
                                <a:lnTo>
                                  <a:pt x="89"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2" name="Freeform 43"/>
                        <wps:cNvSpPr>
                          <a:spLocks/>
                        </wps:cNvSpPr>
                        <wps:spPr bwMode="auto">
                          <a:xfrm>
                            <a:off x="1028065" y="769620"/>
                            <a:ext cx="86360" cy="109220"/>
                          </a:xfrm>
                          <a:custGeom>
                            <a:avLst/>
                            <a:gdLst>
                              <a:gd name="T0" fmla="*/ 90 w 90"/>
                              <a:gd name="T1" fmla="*/ 14 h 114"/>
                              <a:gd name="T2" fmla="*/ 90 w 90"/>
                              <a:gd name="T3" fmla="*/ 14 h 114"/>
                              <a:gd name="T4" fmla="*/ 52 w 90"/>
                              <a:gd name="T5" fmla="*/ 14 h 114"/>
                              <a:gd name="T6" fmla="*/ 52 w 90"/>
                              <a:gd name="T7" fmla="*/ 114 h 114"/>
                              <a:gd name="T8" fmla="*/ 37 w 90"/>
                              <a:gd name="T9" fmla="*/ 114 h 114"/>
                              <a:gd name="T10" fmla="*/ 37 w 90"/>
                              <a:gd name="T11" fmla="*/ 14 h 114"/>
                              <a:gd name="T12" fmla="*/ 0 w 90"/>
                              <a:gd name="T13" fmla="*/ 14 h 114"/>
                              <a:gd name="T14" fmla="*/ 0 w 90"/>
                              <a:gd name="T15" fmla="*/ 0 h 114"/>
                              <a:gd name="T16" fmla="*/ 90 w 90"/>
                              <a:gd name="T17" fmla="*/ 0 h 114"/>
                              <a:gd name="T18" fmla="*/ 90 w 90"/>
                              <a:gd name="T19" fmla="*/ 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4"/>
                                </a:moveTo>
                                <a:lnTo>
                                  <a:pt x="90" y="14"/>
                                </a:lnTo>
                                <a:lnTo>
                                  <a:pt x="52" y="14"/>
                                </a:lnTo>
                                <a:lnTo>
                                  <a:pt x="52" y="114"/>
                                </a:lnTo>
                                <a:lnTo>
                                  <a:pt x="37" y="114"/>
                                </a:lnTo>
                                <a:lnTo>
                                  <a:pt x="37" y="14"/>
                                </a:lnTo>
                                <a:lnTo>
                                  <a:pt x="0" y="14"/>
                                </a:lnTo>
                                <a:lnTo>
                                  <a:pt x="0" y="0"/>
                                </a:lnTo>
                                <a:lnTo>
                                  <a:pt x="90" y="0"/>
                                </a:lnTo>
                                <a:lnTo>
                                  <a:pt x="90" y="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3" name="Freeform 44"/>
                        <wps:cNvSpPr>
                          <a:spLocks/>
                        </wps:cNvSpPr>
                        <wps:spPr bwMode="auto">
                          <a:xfrm>
                            <a:off x="1122045" y="769620"/>
                            <a:ext cx="86360" cy="109220"/>
                          </a:xfrm>
                          <a:custGeom>
                            <a:avLst/>
                            <a:gdLst>
                              <a:gd name="T0" fmla="*/ 90 w 90"/>
                              <a:gd name="T1" fmla="*/ 14 h 114"/>
                              <a:gd name="T2" fmla="*/ 90 w 90"/>
                              <a:gd name="T3" fmla="*/ 14 h 114"/>
                              <a:gd name="T4" fmla="*/ 52 w 90"/>
                              <a:gd name="T5" fmla="*/ 14 h 114"/>
                              <a:gd name="T6" fmla="*/ 52 w 90"/>
                              <a:gd name="T7" fmla="*/ 114 h 114"/>
                              <a:gd name="T8" fmla="*/ 37 w 90"/>
                              <a:gd name="T9" fmla="*/ 114 h 114"/>
                              <a:gd name="T10" fmla="*/ 37 w 90"/>
                              <a:gd name="T11" fmla="*/ 14 h 114"/>
                              <a:gd name="T12" fmla="*/ 0 w 90"/>
                              <a:gd name="T13" fmla="*/ 14 h 114"/>
                              <a:gd name="T14" fmla="*/ 0 w 90"/>
                              <a:gd name="T15" fmla="*/ 0 h 114"/>
                              <a:gd name="T16" fmla="*/ 90 w 90"/>
                              <a:gd name="T17" fmla="*/ 0 h 114"/>
                              <a:gd name="T18" fmla="*/ 90 w 90"/>
                              <a:gd name="T19" fmla="*/ 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4"/>
                                </a:moveTo>
                                <a:lnTo>
                                  <a:pt x="90" y="14"/>
                                </a:lnTo>
                                <a:lnTo>
                                  <a:pt x="52" y="14"/>
                                </a:lnTo>
                                <a:lnTo>
                                  <a:pt x="52" y="114"/>
                                </a:lnTo>
                                <a:lnTo>
                                  <a:pt x="37" y="114"/>
                                </a:lnTo>
                                <a:lnTo>
                                  <a:pt x="37" y="14"/>
                                </a:lnTo>
                                <a:lnTo>
                                  <a:pt x="0" y="14"/>
                                </a:lnTo>
                                <a:lnTo>
                                  <a:pt x="0" y="0"/>
                                </a:lnTo>
                                <a:lnTo>
                                  <a:pt x="90" y="0"/>
                                </a:lnTo>
                                <a:lnTo>
                                  <a:pt x="90" y="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5"/>
                        <wps:cNvSpPr>
                          <a:spLocks noEditPoints="1"/>
                        </wps:cNvSpPr>
                        <wps:spPr bwMode="auto">
                          <a:xfrm>
                            <a:off x="1224280" y="769620"/>
                            <a:ext cx="83820" cy="109220"/>
                          </a:xfrm>
                          <a:custGeom>
                            <a:avLst/>
                            <a:gdLst>
                              <a:gd name="T0" fmla="*/ 0 w 87"/>
                              <a:gd name="T1" fmla="*/ 0 h 114"/>
                              <a:gd name="T2" fmla="*/ 0 w 87"/>
                              <a:gd name="T3" fmla="*/ 0 h 114"/>
                              <a:gd name="T4" fmla="*/ 43 w 87"/>
                              <a:gd name="T5" fmla="*/ 0 h 114"/>
                              <a:gd name="T6" fmla="*/ 66 w 87"/>
                              <a:gd name="T7" fmla="*/ 3 h 114"/>
                              <a:gd name="T8" fmla="*/ 81 w 87"/>
                              <a:gd name="T9" fmla="*/ 14 h 114"/>
                              <a:gd name="T10" fmla="*/ 87 w 87"/>
                              <a:gd name="T11" fmla="*/ 34 h 114"/>
                              <a:gd name="T12" fmla="*/ 76 w 87"/>
                              <a:gd name="T13" fmla="*/ 60 h 114"/>
                              <a:gd name="T14" fmla="*/ 44 w 87"/>
                              <a:gd name="T15" fmla="*/ 69 h 114"/>
                              <a:gd name="T16" fmla="*/ 16 w 87"/>
                              <a:gd name="T17" fmla="*/ 69 h 114"/>
                              <a:gd name="T18" fmla="*/ 16 w 87"/>
                              <a:gd name="T19" fmla="*/ 114 h 114"/>
                              <a:gd name="T20" fmla="*/ 0 w 87"/>
                              <a:gd name="T21" fmla="*/ 114 h 114"/>
                              <a:gd name="T22" fmla="*/ 0 w 87"/>
                              <a:gd name="T23" fmla="*/ 0 h 114"/>
                              <a:gd name="T24" fmla="*/ 16 w 87"/>
                              <a:gd name="T25" fmla="*/ 55 h 114"/>
                              <a:gd name="T26" fmla="*/ 16 w 87"/>
                              <a:gd name="T27" fmla="*/ 55 h 114"/>
                              <a:gd name="T28" fmla="*/ 44 w 87"/>
                              <a:gd name="T29" fmla="*/ 55 h 114"/>
                              <a:gd name="T30" fmla="*/ 65 w 87"/>
                              <a:gd name="T31" fmla="*/ 50 h 114"/>
                              <a:gd name="T32" fmla="*/ 71 w 87"/>
                              <a:gd name="T33" fmla="*/ 34 h 114"/>
                              <a:gd name="T34" fmla="*/ 68 w 87"/>
                              <a:gd name="T35" fmla="*/ 22 h 114"/>
                              <a:gd name="T36" fmla="*/ 59 w 87"/>
                              <a:gd name="T37" fmla="*/ 15 h 114"/>
                              <a:gd name="T38" fmla="*/ 44 w 87"/>
                              <a:gd name="T39" fmla="*/ 14 h 114"/>
                              <a:gd name="T40" fmla="*/ 16 w 87"/>
                              <a:gd name="T41" fmla="*/ 14 h 114"/>
                              <a:gd name="T42" fmla="*/ 16 w 87"/>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7" h="114">
                                <a:moveTo>
                                  <a:pt x="0" y="0"/>
                                </a:moveTo>
                                <a:lnTo>
                                  <a:pt x="0" y="0"/>
                                </a:lnTo>
                                <a:lnTo>
                                  <a:pt x="43" y="0"/>
                                </a:lnTo>
                                <a:cubicBezTo>
                                  <a:pt x="52" y="0"/>
                                  <a:pt x="60" y="1"/>
                                  <a:pt x="66" y="3"/>
                                </a:cubicBezTo>
                                <a:cubicBezTo>
                                  <a:pt x="73" y="5"/>
                                  <a:pt x="78" y="8"/>
                                  <a:pt x="81" y="14"/>
                                </a:cubicBezTo>
                                <a:cubicBezTo>
                                  <a:pt x="85" y="20"/>
                                  <a:pt x="87" y="26"/>
                                  <a:pt x="87" y="34"/>
                                </a:cubicBezTo>
                                <a:cubicBezTo>
                                  <a:pt x="87" y="45"/>
                                  <a:pt x="83" y="54"/>
                                  <a:pt x="76" y="60"/>
                                </a:cubicBezTo>
                                <a:cubicBezTo>
                                  <a:pt x="69" y="66"/>
                                  <a:pt x="58" y="69"/>
                                  <a:pt x="44" y="69"/>
                                </a:cubicBezTo>
                                <a:lnTo>
                                  <a:pt x="16" y="69"/>
                                </a:lnTo>
                                <a:lnTo>
                                  <a:pt x="16" y="114"/>
                                </a:lnTo>
                                <a:lnTo>
                                  <a:pt x="0" y="114"/>
                                </a:lnTo>
                                <a:lnTo>
                                  <a:pt x="0" y="0"/>
                                </a:lnTo>
                                <a:close/>
                                <a:moveTo>
                                  <a:pt x="16" y="55"/>
                                </a:moveTo>
                                <a:lnTo>
                                  <a:pt x="16" y="55"/>
                                </a:lnTo>
                                <a:lnTo>
                                  <a:pt x="44" y="55"/>
                                </a:lnTo>
                                <a:cubicBezTo>
                                  <a:pt x="54" y="55"/>
                                  <a:pt x="61" y="53"/>
                                  <a:pt x="65" y="50"/>
                                </a:cubicBezTo>
                                <a:cubicBezTo>
                                  <a:pt x="69" y="46"/>
                                  <a:pt x="71" y="41"/>
                                  <a:pt x="71" y="34"/>
                                </a:cubicBezTo>
                                <a:cubicBezTo>
                                  <a:pt x="71" y="29"/>
                                  <a:pt x="70" y="25"/>
                                  <a:pt x="68" y="22"/>
                                </a:cubicBezTo>
                                <a:cubicBezTo>
                                  <a:pt x="65" y="18"/>
                                  <a:pt x="63" y="16"/>
                                  <a:pt x="59" y="15"/>
                                </a:cubicBezTo>
                                <a:cubicBezTo>
                                  <a:pt x="56" y="14"/>
                                  <a:pt x="51" y="14"/>
                                  <a:pt x="44" y="14"/>
                                </a:cubicBezTo>
                                <a:lnTo>
                                  <a:pt x="16" y="14"/>
                                </a:lnTo>
                                <a:lnTo>
                                  <a:pt x="16"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5" name="Freeform 46"/>
                        <wps:cNvSpPr>
                          <a:spLocks/>
                        </wps:cNvSpPr>
                        <wps:spPr bwMode="auto">
                          <a:xfrm>
                            <a:off x="662940" y="948690"/>
                            <a:ext cx="42545" cy="109220"/>
                          </a:xfrm>
                          <a:custGeom>
                            <a:avLst/>
                            <a:gdLst>
                              <a:gd name="T0" fmla="*/ 44 w 44"/>
                              <a:gd name="T1" fmla="*/ 0 h 114"/>
                              <a:gd name="T2" fmla="*/ 44 w 44"/>
                              <a:gd name="T3" fmla="*/ 0 h 114"/>
                              <a:gd name="T4" fmla="*/ 11 w 44"/>
                              <a:gd name="T5" fmla="*/ 114 h 114"/>
                              <a:gd name="T6" fmla="*/ 0 w 44"/>
                              <a:gd name="T7" fmla="*/ 114 h 114"/>
                              <a:gd name="T8" fmla="*/ 33 w 44"/>
                              <a:gd name="T9" fmla="*/ 0 h 114"/>
                              <a:gd name="T10" fmla="*/ 44 w 44"/>
                              <a:gd name="T11" fmla="*/ 0 h 114"/>
                            </a:gdLst>
                            <a:ahLst/>
                            <a:cxnLst>
                              <a:cxn ang="0">
                                <a:pos x="T0" y="T1"/>
                              </a:cxn>
                              <a:cxn ang="0">
                                <a:pos x="T2" y="T3"/>
                              </a:cxn>
                              <a:cxn ang="0">
                                <a:pos x="T4" y="T5"/>
                              </a:cxn>
                              <a:cxn ang="0">
                                <a:pos x="T6" y="T7"/>
                              </a:cxn>
                              <a:cxn ang="0">
                                <a:pos x="T8" y="T9"/>
                              </a:cxn>
                              <a:cxn ang="0">
                                <a:pos x="T10" y="T11"/>
                              </a:cxn>
                            </a:cxnLst>
                            <a:rect l="0" t="0" r="r" b="b"/>
                            <a:pathLst>
                              <a:path w="44" h="114">
                                <a:moveTo>
                                  <a:pt x="44" y="0"/>
                                </a:moveTo>
                                <a:lnTo>
                                  <a:pt x="44" y="0"/>
                                </a:lnTo>
                                <a:lnTo>
                                  <a:pt x="11" y="114"/>
                                </a:lnTo>
                                <a:lnTo>
                                  <a:pt x="0" y="114"/>
                                </a:lnTo>
                                <a:lnTo>
                                  <a:pt x="33" y="0"/>
                                </a:lnTo>
                                <a:lnTo>
                                  <a:pt x="44"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6" name="Freeform 47"/>
                        <wps:cNvSpPr>
                          <a:spLocks noEditPoints="1"/>
                        </wps:cNvSpPr>
                        <wps:spPr bwMode="auto">
                          <a:xfrm>
                            <a:off x="713105" y="1042670"/>
                            <a:ext cx="73025" cy="15240"/>
                          </a:xfrm>
                          <a:custGeom>
                            <a:avLst/>
                            <a:gdLst>
                              <a:gd name="T0" fmla="*/ 76 w 76"/>
                              <a:gd name="T1" fmla="*/ 16 h 16"/>
                              <a:gd name="T2" fmla="*/ 76 w 76"/>
                              <a:gd name="T3" fmla="*/ 16 h 16"/>
                              <a:gd name="T4" fmla="*/ 60 w 76"/>
                              <a:gd name="T5" fmla="*/ 16 h 16"/>
                              <a:gd name="T6" fmla="*/ 60 w 76"/>
                              <a:gd name="T7" fmla="*/ 0 h 16"/>
                              <a:gd name="T8" fmla="*/ 76 w 76"/>
                              <a:gd name="T9" fmla="*/ 0 h 16"/>
                              <a:gd name="T10" fmla="*/ 76 w 76"/>
                              <a:gd name="T11" fmla="*/ 16 h 16"/>
                              <a:gd name="T12" fmla="*/ 46 w 76"/>
                              <a:gd name="T13" fmla="*/ 16 h 16"/>
                              <a:gd name="T14" fmla="*/ 46 w 76"/>
                              <a:gd name="T15" fmla="*/ 16 h 16"/>
                              <a:gd name="T16" fmla="*/ 30 w 76"/>
                              <a:gd name="T17" fmla="*/ 16 h 16"/>
                              <a:gd name="T18" fmla="*/ 30 w 76"/>
                              <a:gd name="T19" fmla="*/ 0 h 16"/>
                              <a:gd name="T20" fmla="*/ 46 w 76"/>
                              <a:gd name="T21" fmla="*/ 0 h 16"/>
                              <a:gd name="T22" fmla="*/ 46 w 76"/>
                              <a:gd name="T23" fmla="*/ 16 h 16"/>
                              <a:gd name="T24" fmla="*/ 16 w 76"/>
                              <a:gd name="T25" fmla="*/ 16 h 16"/>
                              <a:gd name="T26" fmla="*/ 16 w 76"/>
                              <a:gd name="T27" fmla="*/ 16 h 16"/>
                              <a:gd name="T28" fmla="*/ 0 w 76"/>
                              <a:gd name="T29" fmla="*/ 16 h 16"/>
                              <a:gd name="T30" fmla="*/ 0 w 76"/>
                              <a:gd name="T31" fmla="*/ 0 h 16"/>
                              <a:gd name="T32" fmla="*/ 16 w 76"/>
                              <a:gd name="T33" fmla="*/ 0 h 16"/>
                              <a:gd name="T34" fmla="*/ 16 w 76"/>
                              <a:gd name="T35"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6" h="16">
                                <a:moveTo>
                                  <a:pt x="76" y="16"/>
                                </a:moveTo>
                                <a:lnTo>
                                  <a:pt x="76" y="16"/>
                                </a:lnTo>
                                <a:lnTo>
                                  <a:pt x="60" y="16"/>
                                </a:lnTo>
                                <a:lnTo>
                                  <a:pt x="60" y="0"/>
                                </a:lnTo>
                                <a:lnTo>
                                  <a:pt x="76" y="0"/>
                                </a:lnTo>
                                <a:lnTo>
                                  <a:pt x="76" y="16"/>
                                </a:lnTo>
                                <a:close/>
                                <a:moveTo>
                                  <a:pt x="46" y="16"/>
                                </a:moveTo>
                                <a:lnTo>
                                  <a:pt x="46" y="16"/>
                                </a:lnTo>
                                <a:lnTo>
                                  <a:pt x="30" y="16"/>
                                </a:lnTo>
                                <a:lnTo>
                                  <a:pt x="30" y="0"/>
                                </a:lnTo>
                                <a:lnTo>
                                  <a:pt x="46" y="0"/>
                                </a:lnTo>
                                <a:lnTo>
                                  <a:pt x="46" y="16"/>
                                </a:lnTo>
                                <a:close/>
                                <a:moveTo>
                                  <a:pt x="16" y="16"/>
                                </a:moveTo>
                                <a:lnTo>
                                  <a:pt x="16" y="16"/>
                                </a:lnTo>
                                <a:lnTo>
                                  <a:pt x="0" y="16"/>
                                </a:lnTo>
                                <a:lnTo>
                                  <a:pt x="0" y="0"/>
                                </a:lnTo>
                                <a:lnTo>
                                  <a:pt x="16" y="0"/>
                                </a:lnTo>
                                <a:lnTo>
                                  <a:pt x="16" y="16"/>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8"/>
                        <wps:cNvSpPr>
                          <a:spLocks/>
                        </wps:cNvSpPr>
                        <wps:spPr bwMode="auto">
                          <a:xfrm>
                            <a:off x="797560" y="946785"/>
                            <a:ext cx="36195" cy="142875"/>
                          </a:xfrm>
                          <a:custGeom>
                            <a:avLst/>
                            <a:gdLst>
                              <a:gd name="T0" fmla="*/ 10 w 38"/>
                              <a:gd name="T1" fmla="*/ 0 h 149"/>
                              <a:gd name="T2" fmla="*/ 10 w 38"/>
                              <a:gd name="T3" fmla="*/ 0 h 149"/>
                              <a:gd name="T4" fmla="*/ 38 w 38"/>
                              <a:gd name="T5" fmla="*/ 75 h 149"/>
                              <a:gd name="T6" fmla="*/ 10 w 38"/>
                              <a:gd name="T7" fmla="*/ 149 h 149"/>
                              <a:gd name="T8" fmla="*/ 0 w 38"/>
                              <a:gd name="T9" fmla="*/ 149 h 149"/>
                              <a:gd name="T10" fmla="*/ 24 w 38"/>
                              <a:gd name="T11" fmla="*/ 75 h 149"/>
                              <a:gd name="T12" fmla="*/ 0 w 38"/>
                              <a:gd name="T13" fmla="*/ 0 h 149"/>
                              <a:gd name="T14" fmla="*/ 10 w 38"/>
                              <a:gd name="T15" fmla="*/ 0 h 14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8" h="149">
                                <a:moveTo>
                                  <a:pt x="10" y="0"/>
                                </a:moveTo>
                                <a:lnTo>
                                  <a:pt x="10" y="0"/>
                                </a:lnTo>
                                <a:cubicBezTo>
                                  <a:pt x="29" y="24"/>
                                  <a:pt x="38" y="49"/>
                                  <a:pt x="38" y="75"/>
                                </a:cubicBezTo>
                                <a:cubicBezTo>
                                  <a:pt x="38" y="100"/>
                                  <a:pt x="29" y="125"/>
                                  <a:pt x="10" y="149"/>
                                </a:cubicBezTo>
                                <a:lnTo>
                                  <a:pt x="0" y="149"/>
                                </a:lnTo>
                                <a:cubicBezTo>
                                  <a:pt x="16" y="124"/>
                                  <a:pt x="24" y="100"/>
                                  <a:pt x="24" y="75"/>
                                </a:cubicBezTo>
                                <a:cubicBezTo>
                                  <a:pt x="24" y="50"/>
                                  <a:pt x="16" y="25"/>
                                  <a:pt x="0" y="0"/>
                                </a:cubicBezTo>
                                <a:lnTo>
                                  <a:pt x="10"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48" name="Freeform 49"/>
                        <wps:cNvSpPr>
                          <a:spLocks/>
                        </wps:cNvSpPr>
                        <wps:spPr bwMode="auto">
                          <a:xfrm>
                            <a:off x="2527300" y="502920"/>
                            <a:ext cx="932815" cy="662940"/>
                          </a:xfrm>
                          <a:custGeom>
                            <a:avLst/>
                            <a:gdLst>
                              <a:gd name="T0" fmla="*/ 0 w 974"/>
                              <a:gd name="T1" fmla="*/ 0 h 693"/>
                              <a:gd name="T2" fmla="*/ 0 w 974"/>
                              <a:gd name="T3" fmla="*/ 0 h 693"/>
                              <a:gd name="T4" fmla="*/ 974 w 974"/>
                              <a:gd name="T5" fmla="*/ 0 h 693"/>
                              <a:gd name="T6" fmla="*/ 974 w 974"/>
                              <a:gd name="T7" fmla="*/ 693 h 693"/>
                              <a:gd name="T8" fmla="*/ 0 w 974"/>
                              <a:gd name="T9" fmla="*/ 693 h 693"/>
                              <a:gd name="T10" fmla="*/ 0 w 974"/>
                              <a:gd name="T11" fmla="*/ 0 h 693"/>
                            </a:gdLst>
                            <a:ahLst/>
                            <a:cxnLst>
                              <a:cxn ang="0">
                                <a:pos x="T0" y="T1"/>
                              </a:cxn>
                              <a:cxn ang="0">
                                <a:pos x="T2" y="T3"/>
                              </a:cxn>
                              <a:cxn ang="0">
                                <a:pos x="T4" y="T5"/>
                              </a:cxn>
                              <a:cxn ang="0">
                                <a:pos x="T6" y="T7"/>
                              </a:cxn>
                              <a:cxn ang="0">
                                <a:pos x="T8" y="T9"/>
                              </a:cxn>
                              <a:cxn ang="0">
                                <a:pos x="T10" y="T11"/>
                              </a:cxn>
                            </a:cxnLst>
                            <a:rect l="0" t="0" r="r" b="b"/>
                            <a:pathLst>
                              <a:path w="974" h="693">
                                <a:moveTo>
                                  <a:pt x="0" y="0"/>
                                </a:moveTo>
                                <a:lnTo>
                                  <a:pt x="0" y="0"/>
                                </a:lnTo>
                                <a:lnTo>
                                  <a:pt x="974" y="0"/>
                                </a:lnTo>
                                <a:lnTo>
                                  <a:pt x="974" y="693"/>
                                </a:lnTo>
                                <a:lnTo>
                                  <a:pt x="0" y="693"/>
                                </a:lnTo>
                                <a:lnTo>
                                  <a:pt x="0" y="0"/>
                                </a:lnTo>
                                <a:close/>
                              </a:path>
                            </a:pathLst>
                          </a:custGeom>
                          <a:noFill/>
                          <a:ln w="1079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50"/>
                        <wps:cNvSpPr>
                          <a:spLocks/>
                        </wps:cNvSpPr>
                        <wps:spPr bwMode="auto">
                          <a:xfrm>
                            <a:off x="2861310" y="501650"/>
                            <a:ext cx="14605" cy="109220"/>
                          </a:xfrm>
                          <a:custGeom>
                            <a:avLst/>
                            <a:gdLst>
                              <a:gd name="T0" fmla="*/ 15 w 15"/>
                              <a:gd name="T1" fmla="*/ 114 h 114"/>
                              <a:gd name="T2" fmla="*/ 15 w 15"/>
                              <a:gd name="T3" fmla="*/ 114 h 114"/>
                              <a:gd name="T4" fmla="*/ 0 w 15"/>
                              <a:gd name="T5" fmla="*/ 114 h 114"/>
                              <a:gd name="T6" fmla="*/ 0 w 15"/>
                              <a:gd name="T7" fmla="*/ 0 h 114"/>
                              <a:gd name="T8" fmla="*/ 15 w 15"/>
                              <a:gd name="T9" fmla="*/ 0 h 114"/>
                              <a:gd name="T10" fmla="*/ 15 w 15"/>
                              <a:gd name="T11" fmla="*/ 114 h 114"/>
                            </a:gdLst>
                            <a:ahLst/>
                            <a:cxnLst>
                              <a:cxn ang="0">
                                <a:pos x="T0" y="T1"/>
                              </a:cxn>
                              <a:cxn ang="0">
                                <a:pos x="T2" y="T3"/>
                              </a:cxn>
                              <a:cxn ang="0">
                                <a:pos x="T4" y="T5"/>
                              </a:cxn>
                              <a:cxn ang="0">
                                <a:pos x="T6" y="T7"/>
                              </a:cxn>
                              <a:cxn ang="0">
                                <a:pos x="T8" y="T9"/>
                              </a:cxn>
                              <a:cxn ang="0">
                                <a:pos x="T10" y="T11"/>
                              </a:cxn>
                            </a:cxnLst>
                            <a:rect l="0" t="0" r="r" b="b"/>
                            <a:pathLst>
                              <a:path w="15" h="114">
                                <a:moveTo>
                                  <a:pt x="15" y="114"/>
                                </a:moveTo>
                                <a:lnTo>
                                  <a:pt x="15" y="114"/>
                                </a:lnTo>
                                <a:lnTo>
                                  <a:pt x="0" y="114"/>
                                </a:lnTo>
                                <a:lnTo>
                                  <a:pt x="0" y="0"/>
                                </a:lnTo>
                                <a:lnTo>
                                  <a:pt x="15" y="0"/>
                                </a:lnTo>
                                <a:lnTo>
                                  <a:pt x="15"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1"/>
                        <wps:cNvSpPr>
                          <a:spLocks/>
                        </wps:cNvSpPr>
                        <wps:spPr bwMode="auto">
                          <a:xfrm>
                            <a:off x="2902585" y="501650"/>
                            <a:ext cx="102235" cy="109220"/>
                          </a:xfrm>
                          <a:custGeom>
                            <a:avLst/>
                            <a:gdLst>
                              <a:gd name="T0" fmla="*/ 107 w 107"/>
                              <a:gd name="T1" fmla="*/ 114 h 114"/>
                              <a:gd name="T2" fmla="*/ 107 w 107"/>
                              <a:gd name="T3" fmla="*/ 114 h 114"/>
                              <a:gd name="T4" fmla="*/ 93 w 107"/>
                              <a:gd name="T5" fmla="*/ 114 h 114"/>
                              <a:gd name="T6" fmla="*/ 93 w 107"/>
                              <a:gd name="T7" fmla="*/ 17 h 114"/>
                              <a:gd name="T8" fmla="*/ 60 w 107"/>
                              <a:gd name="T9" fmla="*/ 114 h 114"/>
                              <a:gd name="T10" fmla="*/ 47 w 107"/>
                              <a:gd name="T11" fmla="*/ 114 h 114"/>
                              <a:gd name="T12" fmla="*/ 14 w 107"/>
                              <a:gd name="T13" fmla="*/ 17 h 114"/>
                              <a:gd name="T14" fmla="*/ 14 w 107"/>
                              <a:gd name="T15" fmla="*/ 114 h 114"/>
                              <a:gd name="T16" fmla="*/ 0 w 107"/>
                              <a:gd name="T17" fmla="*/ 114 h 114"/>
                              <a:gd name="T18" fmla="*/ 0 w 107"/>
                              <a:gd name="T19" fmla="*/ 0 h 114"/>
                              <a:gd name="T20" fmla="*/ 22 w 107"/>
                              <a:gd name="T21" fmla="*/ 0 h 114"/>
                              <a:gd name="T22" fmla="*/ 53 w 107"/>
                              <a:gd name="T23" fmla="*/ 95 h 114"/>
                              <a:gd name="T24" fmla="*/ 84 w 107"/>
                              <a:gd name="T25" fmla="*/ 0 h 114"/>
                              <a:gd name="T26" fmla="*/ 107 w 107"/>
                              <a:gd name="T27" fmla="*/ 0 h 114"/>
                              <a:gd name="T28" fmla="*/ 107 w 107"/>
                              <a:gd name="T29"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 h="114">
                                <a:moveTo>
                                  <a:pt x="107" y="114"/>
                                </a:moveTo>
                                <a:lnTo>
                                  <a:pt x="107" y="114"/>
                                </a:lnTo>
                                <a:lnTo>
                                  <a:pt x="93" y="114"/>
                                </a:lnTo>
                                <a:lnTo>
                                  <a:pt x="93" y="17"/>
                                </a:lnTo>
                                <a:lnTo>
                                  <a:pt x="60" y="114"/>
                                </a:lnTo>
                                <a:lnTo>
                                  <a:pt x="47" y="114"/>
                                </a:lnTo>
                                <a:lnTo>
                                  <a:pt x="14" y="17"/>
                                </a:lnTo>
                                <a:lnTo>
                                  <a:pt x="14" y="114"/>
                                </a:lnTo>
                                <a:lnTo>
                                  <a:pt x="0" y="114"/>
                                </a:lnTo>
                                <a:lnTo>
                                  <a:pt x="0" y="0"/>
                                </a:lnTo>
                                <a:lnTo>
                                  <a:pt x="22" y="0"/>
                                </a:lnTo>
                                <a:lnTo>
                                  <a:pt x="53" y="95"/>
                                </a:lnTo>
                                <a:lnTo>
                                  <a:pt x="84" y="0"/>
                                </a:lnTo>
                                <a:lnTo>
                                  <a:pt x="107" y="0"/>
                                </a:lnTo>
                                <a:lnTo>
                                  <a:pt x="107"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1" name="Freeform 52"/>
                        <wps:cNvSpPr>
                          <a:spLocks/>
                        </wps:cNvSpPr>
                        <wps:spPr bwMode="auto">
                          <a:xfrm>
                            <a:off x="3025140" y="499745"/>
                            <a:ext cx="86360" cy="113030"/>
                          </a:xfrm>
                          <a:custGeom>
                            <a:avLst/>
                            <a:gdLst>
                              <a:gd name="T0" fmla="*/ 48 w 90"/>
                              <a:gd name="T1" fmla="*/ 118 h 118"/>
                              <a:gd name="T2" fmla="*/ 48 w 90"/>
                              <a:gd name="T3" fmla="*/ 118 h 118"/>
                              <a:gd name="T4" fmla="*/ 12 w 90"/>
                              <a:gd name="T5" fmla="*/ 107 h 118"/>
                              <a:gd name="T6" fmla="*/ 0 w 90"/>
                              <a:gd name="T7" fmla="*/ 80 h 118"/>
                              <a:gd name="T8" fmla="*/ 14 w 90"/>
                              <a:gd name="T9" fmla="*/ 80 h 118"/>
                              <a:gd name="T10" fmla="*/ 25 w 90"/>
                              <a:gd name="T11" fmla="*/ 98 h 118"/>
                              <a:gd name="T12" fmla="*/ 48 w 90"/>
                              <a:gd name="T13" fmla="*/ 105 h 118"/>
                              <a:gd name="T14" fmla="*/ 68 w 90"/>
                              <a:gd name="T15" fmla="*/ 99 h 118"/>
                              <a:gd name="T16" fmla="*/ 76 w 90"/>
                              <a:gd name="T17" fmla="*/ 85 h 118"/>
                              <a:gd name="T18" fmla="*/ 68 w 90"/>
                              <a:gd name="T19" fmla="*/ 72 h 118"/>
                              <a:gd name="T20" fmla="*/ 40 w 90"/>
                              <a:gd name="T21" fmla="*/ 63 h 118"/>
                              <a:gd name="T22" fmla="*/ 12 w 90"/>
                              <a:gd name="T23" fmla="*/ 52 h 118"/>
                              <a:gd name="T24" fmla="*/ 4 w 90"/>
                              <a:gd name="T25" fmla="*/ 32 h 118"/>
                              <a:gd name="T26" fmla="*/ 15 w 90"/>
                              <a:gd name="T27" fmla="*/ 9 h 118"/>
                              <a:gd name="T28" fmla="*/ 44 w 90"/>
                              <a:gd name="T29" fmla="*/ 0 h 118"/>
                              <a:gd name="T30" fmla="*/ 75 w 90"/>
                              <a:gd name="T31" fmla="*/ 9 h 118"/>
                              <a:gd name="T32" fmla="*/ 88 w 90"/>
                              <a:gd name="T33" fmla="*/ 35 h 118"/>
                              <a:gd name="T34" fmla="*/ 73 w 90"/>
                              <a:gd name="T35" fmla="*/ 35 h 118"/>
                              <a:gd name="T36" fmla="*/ 45 w 90"/>
                              <a:gd name="T37" fmla="*/ 14 h 118"/>
                              <a:gd name="T38" fmla="*/ 25 w 90"/>
                              <a:gd name="T39" fmla="*/ 19 h 118"/>
                              <a:gd name="T40" fmla="*/ 18 w 90"/>
                              <a:gd name="T41" fmla="*/ 31 h 118"/>
                              <a:gd name="T42" fmla="*/ 24 w 90"/>
                              <a:gd name="T43" fmla="*/ 42 h 118"/>
                              <a:gd name="T44" fmla="*/ 45 w 90"/>
                              <a:gd name="T45" fmla="*/ 49 h 118"/>
                              <a:gd name="T46" fmla="*/ 69 w 90"/>
                              <a:gd name="T47" fmla="*/ 55 h 118"/>
                              <a:gd name="T48" fmla="*/ 84 w 90"/>
                              <a:gd name="T49" fmla="*/ 66 h 118"/>
                              <a:gd name="T50" fmla="*/ 90 w 90"/>
                              <a:gd name="T51" fmla="*/ 84 h 118"/>
                              <a:gd name="T52" fmla="*/ 79 w 90"/>
                              <a:gd name="T53" fmla="*/ 108 h 118"/>
                              <a:gd name="T54" fmla="*/ 48 w 90"/>
                              <a:gd name="T55" fmla="*/ 118 h 118"/>
                              <a:gd name="T56" fmla="*/ 48 w 90"/>
                              <a:gd name="T57" fmla="*/ 118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0" h="118">
                                <a:moveTo>
                                  <a:pt x="48" y="118"/>
                                </a:moveTo>
                                <a:lnTo>
                                  <a:pt x="48" y="118"/>
                                </a:lnTo>
                                <a:cubicBezTo>
                                  <a:pt x="32" y="118"/>
                                  <a:pt x="20" y="115"/>
                                  <a:pt x="12" y="107"/>
                                </a:cubicBezTo>
                                <a:cubicBezTo>
                                  <a:pt x="4" y="100"/>
                                  <a:pt x="0" y="91"/>
                                  <a:pt x="0" y="80"/>
                                </a:cubicBezTo>
                                <a:lnTo>
                                  <a:pt x="14" y="80"/>
                                </a:lnTo>
                                <a:cubicBezTo>
                                  <a:pt x="15" y="88"/>
                                  <a:pt x="18" y="94"/>
                                  <a:pt x="25" y="98"/>
                                </a:cubicBezTo>
                                <a:cubicBezTo>
                                  <a:pt x="31" y="102"/>
                                  <a:pt x="39" y="105"/>
                                  <a:pt x="48" y="105"/>
                                </a:cubicBezTo>
                                <a:cubicBezTo>
                                  <a:pt x="56" y="105"/>
                                  <a:pt x="63" y="103"/>
                                  <a:pt x="68" y="99"/>
                                </a:cubicBezTo>
                                <a:cubicBezTo>
                                  <a:pt x="73" y="96"/>
                                  <a:pt x="76" y="91"/>
                                  <a:pt x="76" y="85"/>
                                </a:cubicBezTo>
                                <a:cubicBezTo>
                                  <a:pt x="76" y="79"/>
                                  <a:pt x="73" y="74"/>
                                  <a:pt x="68" y="72"/>
                                </a:cubicBezTo>
                                <a:cubicBezTo>
                                  <a:pt x="62" y="69"/>
                                  <a:pt x="53" y="66"/>
                                  <a:pt x="40" y="63"/>
                                </a:cubicBezTo>
                                <a:cubicBezTo>
                                  <a:pt x="27" y="60"/>
                                  <a:pt x="18" y="56"/>
                                  <a:pt x="12" y="52"/>
                                </a:cubicBezTo>
                                <a:cubicBezTo>
                                  <a:pt x="6" y="47"/>
                                  <a:pt x="4" y="40"/>
                                  <a:pt x="4" y="32"/>
                                </a:cubicBezTo>
                                <a:cubicBezTo>
                                  <a:pt x="4" y="23"/>
                                  <a:pt x="7" y="15"/>
                                  <a:pt x="15" y="9"/>
                                </a:cubicBezTo>
                                <a:cubicBezTo>
                                  <a:pt x="22" y="3"/>
                                  <a:pt x="32" y="0"/>
                                  <a:pt x="44" y="0"/>
                                </a:cubicBezTo>
                                <a:cubicBezTo>
                                  <a:pt x="57" y="0"/>
                                  <a:pt x="67" y="3"/>
                                  <a:pt x="75" y="9"/>
                                </a:cubicBezTo>
                                <a:cubicBezTo>
                                  <a:pt x="83" y="15"/>
                                  <a:pt x="87" y="24"/>
                                  <a:pt x="88" y="35"/>
                                </a:cubicBezTo>
                                <a:lnTo>
                                  <a:pt x="73" y="35"/>
                                </a:lnTo>
                                <a:cubicBezTo>
                                  <a:pt x="71" y="21"/>
                                  <a:pt x="62" y="14"/>
                                  <a:pt x="45" y="14"/>
                                </a:cubicBezTo>
                                <a:cubicBezTo>
                                  <a:pt x="36" y="14"/>
                                  <a:pt x="30" y="15"/>
                                  <a:pt x="25" y="19"/>
                                </a:cubicBezTo>
                                <a:cubicBezTo>
                                  <a:pt x="21" y="22"/>
                                  <a:pt x="18" y="26"/>
                                  <a:pt x="18" y="31"/>
                                </a:cubicBezTo>
                                <a:cubicBezTo>
                                  <a:pt x="18" y="36"/>
                                  <a:pt x="20" y="40"/>
                                  <a:pt x="24" y="42"/>
                                </a:cubicBezTo>
                                <a:cubicBezTo>
                                  <a:pt x="27" y="44"/>
                                  <a:pt x="34" y="47"/>
                                  <a:pt x="45" y="49"/>
                                </a:cubicBezTo>
                                <a:cubicBezTo>
                                  <a:pt x="55" y="51"/>
                                  <a:pt x="63" y="53"/>
                                  <a:pt x="69" y="55"/>
                                </a:cubicBezTo>
                                <a:cubicBezTo>
                                  <a:pt x="75" y="58"/>
                                  <a:pt x="80" y="61"/>
                                  <a:pt x="84" y="66"/>
                                </a:cubicBezTo>
                                <a:cubicBezTo>
                                  <a:pt x="88" y="70"/>
                                  <a:pt x="90" y="76"/>
                                  <a:pt x="90" y="84"/>
                                </a:cubicBezTo>
                                <a:cubicBezTo>
                                  <a:pt x="90" y="94"/>
                                  <a:pt x="86" y="102"/>
                                  <a:pt x="79" y="108"/>
                                </a:cubicBezTo>
                                <a:cubicBezTo>
                                  <a:pt x="71" y="115"/>
                                  <a:pt x="61" y="118"/>
                                  <a:pt x="48" y="118"/>
                                </a:cubicBezTo>
                                <a:lnTo>
                                  <a:pt x="48" y="118"/>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53"/>
                        <wps:cNvSpPr>
                          <a:spLocks noEditPoints="1"/>
                        </wps:cNvSpPr>
                        <wps:spPr bwMode="auto">
                          <a:xfrm>
                            <a:off x="2676525" y="680720"/>
                            <a:ext cx="82550" cy="109220"/>
                          </a:xfrm>
                          <a:custGeom>
                            <a:avLst/>
                            <a:gdLst>
                              <a:gd name="T0" fmla="*/ 0 w 86"/>
                              <a:gd name="T1" fmla="*/ 0 h 114"/>
                              <a:gd name="T2" fmla="*/ 0 w 86"/>
                              <a:gd name="T3" fmla="*/ 0 h 114"/>
                              <a:gd name="T4" fmla="*/ 42 w 86"/>
                              <a:gd name="T5" fmla="*/ 0 h 114"/>
                              <a:gd name="T6" fmla="*/ 66 w 86"/>
                              <a:gd name="T7" fmla="*/ 3 h 114"/>
                              <a:gd name="T8" fmla="*/ 81 w 86"/>
                              <a:gd name="T9" fmla="*/ 14 h 114"/>
                              <a:gd name="T10" fmla="*/ 86 w 86"/>
                              <a:gd name="T11" fmla="*/ 33 h 114"/>
                              <a:gd name="T12" fmla="*/ 75 w 86"/>
                              <a:gd name="T13" fmla="*/ 59 h 114"/>
                              <a:gd name="T14" fmla="*/ 44 w 86"/>
                              <a:gd name="T15" fmla="*/ 68 h 114"/>
                              <a:gd name="T16" fmla="*/ 15 w 86"/>
                              <a:gd name="T17" fmla="*/ 68 h 114"/>
                              <a:gd name="T18" fmla="*/ 15 w 86"/>
                              <a:gd name="T19" fmla="*/ 114 h 114"/>
                              <a:gd name="T20" fmla="*/ 0 w 86"/>
                              <a:gd name="T21" fmla="*/ 114 h 114"/>
                              <a:gd name="T22" fmla="*/ 0 w 86"/>
                              <a:gd name="T23" fmla="*/ 0 h 114"/>
                              <a:gd name="T24" fmla="*/ 15 w 86"/>
                              <a:gd name="T25" fmla="*/ 55 h 114"/>
                              <a:gd name="T26" fmla="*/ 15 w 86"/>
                              <a:gd name="T27" fmla="*/ 55 h 114"/>
                              <a:gd name="T28" fmla="*/ 44 w 86"/>
                              <a:gd name="T29" fmla="*/ 55 h 114"/>
                              <a:gd name="T30" fmla="*/ 65 w 86"/>
                              <a:gd name="T31" fmla="*/ 49 h 114"/>
                              <a:gd name="T32" fmla="*/ 71 w 86"/>
                              <a:gd name="T33" fmla="*/ 34 h 114"/>
                              <a:gd name="T34" fmla="*/ 67 w 86"/>
                              <a:gd name="T35" fmla="*/ 22 h 114"/>
                              <a:gd name="T36" fmla="*/ 59 w 86"/>
                              <a:gd name="T37" fmla="*/ 15 h 114"/>
                              <a:gd name="T38" fmla="*/ 44 w 86"/>
                              <a:gd name="T39" fmla="*/ 14 h 114"/>
                              <a:gd name="T40" fmla="*/ 15 w 86"/>
                              <a:gd name="T41" fmla="*/ 14 h 114"/>
                              <a:gd name="T42" fmla="*/ 15 w 86"/>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6" h="114">
                                <a:moveTo>
                                  <a:pt x="0" y="0"/>
                                </a:moveTo>
                                <a:lnTo>
                                  <a:pt x="0" y="0"/>
                                </a:lnTo>
                                <a:lnTo>
                                  <a:pt x="42" y="0"/>
                                </a:lnTo>
                                <a:cubicBezTo>
                                  <a:pt x="52" y="0"/>
                                  <a:pt x="60" y="1"/>
                                  <a:pt x="66" y="3"/>
                                </a:cubicBezTo>
                                <a:cubicBezTo>
                                  <a:pt x="72" y="4"/>
                                  <a:pt x="77" y="8"/>
                                  <a:pt x="81" y="14"/>
                                </a:cubicBezTo>
                                <a:cubicBezTo>
                                  <a:pt x="84" y="20"/>
                                  <a:pt x="86" y="26"/>
                                  <a:pt x="86" y="33"/>
                                </a:cubicBezTo>
                                <a:cubicBezTo>
                                  <a:pt x="86" y="45"/>
                                  <a:pt x="83" y="53"/>
                                  <a:pt x="75" y="59"/>
                                </a:cubicBezTo>
                                <a:cubicBezTo>
                                  <a:pt x="68" y="65"/>
                                  <a:pt x="58" y="68"/>
                                  <a:pt x="44" y="68"/>
                                </a:cubicBezTo>
                                <a:lnTo>
                                  <a:pt x="15" y="68"/>
                                </a:lnTo>
                                <a:lnTo>
                                  <a:pt x="15" y="114"/>
                                </a:lnTo>
                                <a:lnTo>
                                  <a:pt x="0" y="114"/>
                                </a:lnTo>
                                <a:lnTo>
                                  <a:pt x="0" y="0"/>
                                </a:lnTo>
                                <a:close/>
                                <a:moveTo>
                                  <a:pt x="15" y="55"/>
                                </a:moveTo>
                                <a:lnTo>
                                  <a:pt x="15" y="55"/>
                                </a:lnTo>
                                <a:lnTo>
                                  <a:pt x="44" y="55"/>
                                </a:lnTo>
                                <a:cubicBezTo>
                                  <a:pt x="54" y="55"/>
                                  <a:pt x="60" y="53"/>
                                  <a:pt x="65" y="49"/>
                                </a:cubicBezTo>
                                <a:cubicBezTo>
                                  <a:pt x="69" y="46"/>
                                  <a:pt x="71" y="41"/>
                                  <a:pt x="71" y="34"/>
                                </a:cubicBezTo>
                                <a:cubicBezTo>
                                  <a:pt x="71" y="29"/>
                                  <a:pt x="70" y="25"/>
                                  <a:pt x="67" y="22"/>
                                </a:cubicBezTo>
                                <a:cubicBezTo>
                                  <a:pt x="65" y="18"/>
                                  <a:pt x="62" y="16"/>
                                  <a:pt x="59" y="15"/>
                                </a:cubicBezTo>
                                <a:cubicBezTo>
                                  <a:pt x="55" y="14"/>
                                  <a:pt x="50" y="14"/>
                                  <a:pt x="44" y="14"/>
                                </a:cubicBezTo>
                                <a:lnTo>
                                  <a:pt x="15" y="14"/>
                                </a:lnTo>
                                <a:lnTo>
                                  <a:pt x="15"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4"/>
                        <wps:cNvSpPr>
                          <a:spLocks/>
                        </wps:cNvSpPr>
                        <wps:spPr bwMode="auto">
                          <a:xfrm>
                            <a:off x="2776855" y="709295"/>
                            <a:ext cx="40640" cy="80645"/>
                          </a:xfrm>
                          <a:custGeom>
                            <a:avLst/>
                            <a:gdLst>
                              <a:gd name="T0" fmla="*/ 42 w 42"/>
                              <a:gd name="T1" fmla="*/ 15 h 84"/>
                              <a:gd name="T2" fmla="*/ 42 w 42"/>
                              <a:gd name="T3" fmla="*/ 15 h 84"/>
                              <a:gd name="T4" fmla="*/ 34 w 42"/>
                              <a:gd name="T5" fmla="*/ 14 h 84"/>
                              <a:gd name="T6" fmla="*/ 14 w 42"/>
                              <a:gd name="T7" fmla="*/ 26 h 84"/>
                              <a:gd name="T8" fmla="*/ 14 w 42"/>
                              <a:gd name="T9" fmla="*/ 84 h 84"/>
                              <a:gd name="T10" fmla="*/ 0 w 42"/>
                              <a:gd name="T11" fmla="*/ 84 h 84"/>
                              <a:gd name="T12" fmla="*/ 0 w 42"/>
                              <a:gd name="T13" fmla="*/ 1 h 84"/>
                              <a:gd name="T14" fmla="*/ 14 w 42"/>
                              <a:gd name="T15" fmla="*/ 1 h 84"/>
                              <a:gd name="T16" fmla="*/ 14 w 42"/>
                              <a:gd name="T17" fmla="*/ 13 h 84"/>
                              <a:gd name="T18" fmla="*/ 36 w 42"/>
                              <a:gd name="T19" fmla="*/ 0 h 84"/>
                              <a:gd name="T20" fmla="*/ 42 w 42"/>
                              <a:gd name="T21" fmla="*/ 0 h 84"/>
                              <a:gd name="T22" fmla="*/ 42 w 42"/>
                              <a:gd name="T23" fmla="*/ 1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2" h="84">
                                <a:moveTo>
                                  <a:pt x="42" y="15"/>
                                </a:moveTo>
                                <a:lnTo>
                                  <a:pt x="42" y="15"/>
                                </a:lnTo>
                                <a:cubicBezTo>
                                  <a:pt x="40" y="14"/>
                                  <a:pt x="37" y="14"/>
                                  <a:pt x="34" y="14"/>
                                </a:cubicBezTo>
                                <a:cubicBezTo>
                                  <a:pt x="26" y="14"/>
                                  <a:pt x="20" y="18"/>
                                  <a:pt x="14" y="26"/>
                                </a:cubicBezTo>
                                <a:lnTo>
                                  <a:pt x="14" y="84"/>
                                </a:lnTo>
                                <a:lnTo>
                                  <a:pt x="0" y="84"/>
                                </a:lnTo>
                                <a:lnTo>
                                  <a:pt x="0" y="1"/>
                                </a:lnTo>
                                <a:lnTo>
                                  <a:pt x="14" y="1"/>
                                </a:lnTo>
                                <a:lnTo>
                                  <a:pt x="14" y="13"/>
                                </a:lnTo>
                                <a:cubicBezTo>
                                  <a:pt x="21" y="4"/>
                                  <a:pt x="28" y="0"/>
                                  <a:pt x="36" y="0"/>
                                </a:cubicBezTo>
                                <a:cubicBezTo>
                                  <a:pt x="38" y="0"/>
                                  <a:pt x="40" y="0"/>
                                  <a:pt x="42" y="0"/>
                                </a:cubicBezTo>
                                <a:lnTo>
                                  <a:pt x="42" y="1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4" name="Freeform 55"/>
                        <wps:cNvSpPr>
                          <a:spLocks noEditPoints="1"/>
                        </wps:cNvSpPr>
                        <wps:spPr bwMode="auto">
                          <a:xfrm>
                            <a:off x="2823210" y="709295"/>
                            <a:ext cx="73660" cy="82550"/>
                          </a:xfrm>
                          <a:custGeom>
                            <a:avLst/>
                            <a:gdLst>
                              <a:gd name="T0" fmla="*/ 38 w 77"/>
                              <a:gd name="T1" fmla="*/ 0 h 86"/>
                              <a:gd name="T2" fmla="*/ 38 w 77"/>
                              <a:gd name="T3" fmla="*/ 0 h 86"/>
                              <a:gd name="T4" fmla="*/ 67 w 77"/>
                              <a:gd name="T5" fmla="*/ 11 h 86"/>
                              <a:gd name="T6" fmla="*/ 77 w 77"/>
                              <a:gd name="T7" fmla="*/ 43 h 86"/>
                              <a:gd name="T8" fmla="*/ 67 w 77"/>
                              <a:gd name="T9" fmla="*/ 74 h 86"/>
                              <a:gd name="T10" fmla="*/ 38 w 77"/>
                              <a:gd name="T11" fmla="*/ 86 h 86"/>
                              <a:gd name="T12" fmla="*/ 10 w 77"/>
                              <a:gd name="T13" fmla="*/ 74 h 86"/>
                              <a:gd name="T14" fmla="*/ 0 w 77"/>
                              <a:gd name="T15" fmla="*/ 43 h 86"/>
                              <a:gd name="T16" fmla="*/ 10 w 77"/>
                              <a:gd name="T17" fmla="*/ 11 h 86"/>
                              <a:gd name="T18" fmla="*/ 38 w 77"/>
                              <a:gd name="T19" fmla="*/ 0 h 86"/>
                              <a:gd name="T20" fmla="*/ 38 w 77"/>
                              <a:gd name="T21" fmla="*/ 0 h 86"/>
                              <a:gd name="T22" fmla="*/ 38 w 77"/>
                              <a:gd name="T23" fmla="*/ 74 h 86"/>
                              <a:gd name="T24" fmla="*/ 38 w 77"/>
                              <a:gd name="T25" fmla="*/ 74 h 86"/>
                              <a:gd name="T26" fmla="*/ 55 w 77"/>
                              <a:gd name="T27" fmla="*/ 66 h 86"/>
                              <a:gd name="T28" fmla="*/ 62 w 77"/>
                              <a:gd name="T29" fmla="*/ 43 h 86"/>
                              <a:gd name="T30" fmla="*/ 55 w 77"/>
                              <a:gd name="T31" fmla="*/ 19 h 86"/>
                              <a:gd name="T32" fmla="*/ 38 w 77"/>
                              <a:gd name="T33" fmla="*/ 11 h 86"/>
                              <a:gd name="T34" fmla="*/ 21 w 77"/>
                              <a:gd name="T35" fmla="*/ 19 h 86"/>
                              <a:gd name="T36" fmla="*/ 15 w 77"/>
                              <a:gd name="T37" fmla="*/ 43 h 86"/>
                              <a:gd name="T38" fmla="*/ 21 w 77"/>
                              <a:gd name="T39" fmla="*/ 66 h 86"/>
                              <a:gd name="T40" fmla="*/ 38 w 77"/>
                              <a:gd name="T41" fmla="*/ 74 h 86"/>
                              <a:gd name="T42" fmla="*/ 38 w 77"/>
                              <a:gd name="T43" fmla="*/ 74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7" h="86">
                                <a:moveTo>
                                  <a:pt x="38" y="0"/>
                                </a:moveTo>
                                <a:lnTo>
                                  <a:pt x="38" y="0"/>
                                </a:lnTo>
                                <a:cubicBezTo>
                                  <a:pt x="50" y="0"/>
                                  <a:pt x="60" y="3"/>
                                  <a:pt x="67" y="11"/>
                                </a:cubicBezTo>
                                <a:cubicBezTo>
                                  <a:pt x="74" y="18"/>
                                  <a:pt x="77" y="29"/>
                                  <a:pt x="77" y="43"/>
                                </a:cubicBezTo>
                                <a:cubicBezTo>
                                  <a:pt x="77" y="56"/>
                                  <a:pt x="74" y="67"/>
                                  <a:pt x="67" y="74"/>
                                </a:cubicBezTo>
                                <a:cubicBezTo>
                                  <a:pt x="60" y="82"/>
                                  <a:pt x="50" y="86"/>
                                  <a:pt x="38" y="86"/>
                                </a:cubicBezTo>
                                <a:cubicBezTo>
                                  <a:pt x="27" y="86"/>
                                  <a:pt x="17" y="82"/>
                                  <a:pt x="10" y="74"/>
                                </a:cubicBezTo>
                                <a:cubicBezTo>
                                  <a:pt x="3" y="67"/>
                                  <a:pt x="0" y="56"/>
                                  <a:pt x="0" y="43"/>
                                </a:cubicBezTo>
                                <a:cubicBezTo>
                                  <a:pt x="0" y="29"/>
                                  <a:pt x="3" y="18"/>
                                  <a:pt x="10" y="11"/>
                                </a:cubicBezTo>
                                <a:cubicBezTo>
                                  <a:pt x="17" y="3"/>
                                  <a:pt x="27" y="0"/>
                                  <a:pt x="38" y="0"/>
                                </a:cubicBezTo>
                                <a:lnTo>
                                  <a:pt x="38" y="0"/>
                                </a:lnTo>
                                <a:close/>
                                <a:moveTo>
                                  <a:pt x="38" y="74"/>
                                </a:moveTo>
                                <a:lnTo>
                                  <a:pt x="38" y="74"/>
                                </a:lnTo>
                                <a:cubicBezTo>
                                  <a:pt x="45" y="74"/>
                                  <a:pt x="51" y="72"/>
                                  <a:pt x="55" y="66"/>
                                </a:cubicBezTo>
                                <a:cubicBezTo>
                                  <a:pt x="60" y="61"/>
                                  <a:pt x="62" y="53"/>
                                  <a:pt x="62" y="43"/>
                                </a:cubicBezTo>
                                <a:cubicBezTo>
                                  <a:pt x="62" y="32"/>
                                  <a:pt x="60" y="24"/>
                                  <a:pt x="55" y="19"/>
                                </a:cubicBezTo>
                                <a:cubicBezTo>
                                  <a:pt x="51" y="14"/>
                                  <a:pt x="45" y="11"/>
                                  <a:pt x="38" y="11"/>
                                </a:cubicBezTo>
                                <a:cubicBezTo>
                                  <a:pt x="31" y="11"/>
                                  <a:pt x="26" y="14"/>
                                  <a:pt x="21" y="19"/>
                                </a:cubicBezTo>
                                <a:cubicBezTo>
                                  <a:pt x="17" y="24"/>
                                  <a:pt x="15" y="32"/>
                                  <a:pt x="15" y="43"/>
                                </a:cubicBezTo>
                                <a:cubicBezTo>
                                  <a:pt x="15" y="53"/>
                                  <a:pt x="17" y="61"/>
                                  <a:pt x="21" y="66"/>
                                </a:cubicBezTo>
                                <a:cubicBezTo>
                                  <a:pt x="26" y="72"/>
                                  <a:pt x="31" y="74"/>
                                  <a:pt x="38" y="74"/>
                                </a:cubicBezTo>
                                <a:lnTo>
                                  <a:pt x="38" y="7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56"/>
                        <wps:cNvSpPr>
                          <a:spLocks/>
                        </wps:cNvSpPr>
                        <wps:spPr bwMode="auto">
                          <a:xfrm>
                            <a:off x="2904490" y="691515"/>
                            <a:ext cx="38100" cy="99060"/>
                          </a:xfrm>
                          <a:custGeom>
                            <a:avLst/>
                            <a:gdLst>
                              <a:gd name="T0" fmla="*/ 40 w 40"/>
                              <a:gd name="T1" fmla="*/ 103 h 104"/>
                              <a:gd name="T2" fmla="*/ 40 w 40"/>
                              <a:gd name="T3" fmla="*/ 103 h 104"/>
                              <a:gd name="T4" fmla="*/ 30 w 40"/>
                              <a:gd name="T5" fmla="*/ 104 h 104"/>
                              <a:gd name="T6" fmla="*/ 17 w 40"/>
                              <a:gd name="T7" fmla="*/ 101 h 104"/>
                              <a:gd name="T8" fmla="*/ 11 w 40"/>
                              <a:gd name="T9" fmla="*/ 92 h 104"/>
                              <a:gd name="T10" fmla="*/ 10 w 40"/>
                              <a:gd name="T11" fmla="*/ 79 h 104"/>
                              <a:gd name="T12" fmla="*/ 10 w 40"/>
                              <a:gd name="T13" fmla="*/ 32 h 104"/>
                              <a:gd name="T14" fmla="*/ 0 w 40"/>
                              <a:gd name="T15" fmla="*/ 32 h 104"/>
                              <a:gd name="T16" fmla="*/ 0 w 40"/>
                              <a:gd name="T17" fmla="*/ 20 h 104"/>
                              <a:gd name="T18" fmla="*/ 10 w 40"/>
                              <a:gd name="T19" fmla="*/ 20 h 104"/>
                              <a:gd name="T20" fmla="*/ 10 w 40"/>
                              <a:gd name="T21" fmla="*/ 0 h 104"/>
                              <a:gd name="T22" fmla="*/ 25 w 40"/>
                              <a:gd name="T23" fmla="*/ 0 h 104"/>
                              <a:gd name="T24" fmla="*/ 25 w 40"/>
                              <a:gd name="T25" fmla="*/ 20 h 104"/>
                              <a:gd name="T26" fmla="*/ 38 w 40"/>
                              <a:gd name="T27" fmla="*/ 20 h 104"/>
                              <a:gd name="T28" fmla="*/ 38 w 40"/>
                              <a:gd name="T29" fmla="*/ 32 h 104"/>
                              <a:gd name="T30" fmla="*/ 25 w 40"/>
                              <a:gd name="T31" fmla="*/ 32 h 104"/>
                              <a:gd name="T32" fmla="*/ 25 w 40"/>
                              <a:gd name="T33" fmla="*/ 79 h 104"/>
                              <a:gd name="T34" fmla="*/ 27 w 40"/>
                              <a:gd name="T35" fmla="*/ 90 h 104"/>
                              <a:gd name="T36" fmla="*/ 33 w 40"/>
                              <a:gd name="T37" fmla="*/ 93 h 104"/>
                              <a:gd name="T38" fmla="*/ 40 w 40"/>
                              <a:gd name="T39" fmla="*/ 92 h 104"/>
                              <a:gd name="T40" fmla="*/ 40 w 40"/>
                              <a:gd name="T41" fmla="*/ 103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0" h="104">
                                <a:moveTo>
                                  <a:pt x="40" y="103"/>
                                </a:moveTo>
                                <a:lnTo>
                                  <a:pt x="40" y="103"/>
                                </a:lnTo>
                                <a:cubicBezTo>
                                  <a:pt x="37" y="104"/>
                                  <a:pt x="34" y="104"/>
                                  <a:pt x="30" y="104"/>
                                </a:cubicBezTo>
                                <a:cubicBezTo>
                                  <a:pt x="24" y="104"/>
                                  <a:pt x="19" y="103"/>
                                  <a:pt x="17" y="101"/>
                                </a:cubicBezTo>
                                <a:cubicBezTo>
                                  <a:pt x="14" y="99"/>
                                  <a:pt x="12" y="96"/>
                                  <a:pt x="11" y="92"/>
                                </a:cubicBezTo>
                                <a:cubicBezTo>
                                  <a:pt x="11" y="89"/>
                                  <a:pt x="10" y="84"/>
                                  <a:pt x="10" y="79"/>
                                </a:cubicBezTo>
                                <a:lnTo>
                                  <a:pt x="10" y="32"/>
                                </a:lnTo>
                                <a:lnTo>
                                  <a:pt x="0" y="32"/>
                                </a:lnTo>
                                <a:lnTo>
                                  <a:pt x="0" y="20"/>
                                </a:lnTo>
                                <a:lnTo>
                                  <a:pt x="10" y="20"/>
                                </a:lnTo>
                                <a:lnTo>
                                  <a:pt x="10" y="0"/>
                                </a:lnTo>
                                <a:lnTo>
                                  <a:pt x="25" y="0"/>
                                </a:lnTo>
                                <a:lnTo>
                                  <a:pt x="25" y="20"/>
                                </a:lnTo>
                                <a:lnTo>
                                  <a:pt x="38" y="20"/>
                                </a:lnTo>
                                <a:lnTo>
                                  <a:pt x="38" y="32"/>
                                </a:lnTo>
                                <a:lnTo>
                                  <a:pt x="25" y="32"/>
                                </a:lnTo>
                                <a:lnTo>
                                  <a:pt x="25" y="79"/>
                                </a:lnTo>
                                <a:cubicBezTo>
                                  <a:pt x="25" y="85"/>
                                  <a:pt x="26" y="89"/>
                                  <a:pt x="27" y="90"/>
                                </a:cubicBezTo>
                                <a:cubicBezTo>
                                  <a:pt x="29" y="92"/>
                                  <a:pt x="31" y="93"/>
                                  <a:pt x="33" y="93"/>
                                </a:cubicBezTo>
                                <a:cubicBezTo>
                                  <a:pt x="36" y="93"/>
                                  <a:pt x="38" y="92"/>
                                  <a:pt x="40" y="92"/>
                                </a:cubicBezTo>
                                <a:lnTo>
                                  <a:pt x="40" y="10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7"/>
                        <wps:cNvSpPr>
                          <a:spLocks noEditPoints="1"/>
                        </wps:cNvSpPr>
                        <wps:spPr bwMode="auto">
                          <a:xfrm>
                            <a:off x="2950210" y="709295"/>
                            <a:ext cx="74295" cy="82550"/>
                          </a:xfrm>
                          <a:custGeom>
                            <a:avLst/>
                            <a:gdLst>
                              <a:gd name="T0" fmla="*/ 39 w 77"/>
                              <a:gd name="T1" fmla="*/ 0 h 86"/>
                              <a:gd name="T2" fmla="*/ 39 w 77"/>
                              <a:gd name="T3" fmla="*/ 0 h 86"/>
                              <a:gd name="T4" fmla="*/ 67 w 77"/>
                              <a:gd name="T5" fmla="*/ 11 h 86"/>
                              <a:gd name="T6" fmla="*/ 77 w 77"/>
                              <a:gd name="T7" fmla="*/ 43 h 86"/>
                              <a:gd name="T8" fmla="*/ 67 w 77"/>
                              <a:gd name="T9" fmla="*/ 74 h 86"/>
                              <a:gd name="T10" fmla="*/ 39 w 77"/>
                              <a:gd name="T11" fmla="*/ 86 h 86"/>
                              <a:gd name="T12" fmla="*/ 11 w 77"/>
                              <a:gd name="T13" fmla="*/ 74 h 86"/>
                              <a:gd name="T14" fmla="*/ 0 w 77"/>
                              <a:gd name="T15" fmla="*/ 43 h 86"/>
                              <a:gd name="T16" fmla="*/ 11 w 77"/>
                              <a:gd name="T17" fmla="*/ 11 h 86"/>
                              <a:gd name="T18" fmla="*/ 39 w 77"/>
                              <a:gd name="T19" fmla="*/ 0 h 86"/>
                              <a:gd name="T20" fmla="*/ 39 w 77"/>
                              <a:gd name="T21" fmla="*/ 0 h 86"/>
                              <a:gd name="T22" fmla="*/ 39 w 77"/>
                              <a:gd name="T23" fmla="*/ 74 h 86"/>
                              <a:gd name="T24" fmla="*/ 39 w 77"/>
                              <a:gd name="T25" fmla="*/ 74 h 86"/>
                              <a:gd name="T26" fmla="*/ 56 w 77"/>
                              <a:gd name="T27" fmla="*/ 66 h 86"/>
                              <a:gd name="T28" fmla="*/ 62 w 77"/>
                              <a:gd name="T29" fmla="*/ 43 h 86"/>
                              <a:gd name="T30" fmla="*/ 56 w 77"/>
                              <a:gd name="T31" fmla="*/ 19 h 86"/>
                              <a:gd name="T32" fmla="*/ 39 w 77"/>
                              <a:gd name="T33" fmla="*/ 11 h 86"/>
                              <a:gd name="T34" fmla="*/ 22 w 77"/>
                              <a:gd name="T35" fmla="*/ 19 h 86"/>
                              <a:gd name="T36" fmla="*/ 15 w 77"/>
                              <a:gd name="T37" fmla="*/ 43 h 86"/>
                              <a:gd name="T38" fmla="*/ 22 w 77"/>
                              <a:gd name="T39" fmla="*/ 66 h 86"/>
                              <a:gd name="T40" fmla="*/ 39 w 77"/>
                              <a:gd name="T41" fmla="*/ 74 h 86"/>
                              <a:gd name="T42" fmla="*/ 39 w 77"/>
                              <a:gd name="T43" fmla="*/ 74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7" h="86">
                                <a:moveTo>
                                  <a:pt x="39" y="0"/>
                                </a:moveTo>
                                <a:lnTo>
                                  <a:pt x="39" y="0"/>
                                </a:lnTo>
                                <a:cubicBezTo>
                                  <a:pt x="51" y="0"/>
                                  <a:pt x="60" y="3"/>
                                  <a:pt x="67" y="11"/>
                                </a:cubicBezTo>
                                <a:cubicBezTo>
                                  <a:pt x="74" y="18"/>
                                  <a:pt x="77" y="29"/>
                                  <a:pt x="77" y="43"/>
                                </a:cubicBezTo>
                                <a:cubicBezTo>
                                  <a:pt x="77" y="56"/>
                                  <a:pt x="74" y="67"/>
                                  <a:pt x="67" y="74"/>
                                </a:cubicBezTo>
                                <a:cubicBezTo>
                                  <a:pt x="60" y="82"/>
                                  <a:pt x="51" y="86"/>
                                  <a:pt x="39" y="86"/>
                                </a:cubicBezTo>
                                <a:cubicBezTo>
                                  <a:pt x="27" y="86"/>
                                  <a:pt x="18" y="82"/>
                                  <a:pt x="11" y="74"/>
                                </a:cubicBezTo>
                                <a:cubicBezTo>
                                  <a:pt x="4" y="67"/>
                                  <a:pt x="0" y="56"/>
                                  <a:pt x="0" y="43"/>
                                </a:cubicBezTo>
                                <a:cubicBezTo>
                                  <a:pt x="0" y="29"/>
                                  <a:pt x="4" y="18"/>
                                  <a:pt x="11" y="11"/>
                                </a:cubicBezTo>
                                <a:cubicBezTo>
                                  <a:pt x="18" y="3"/>
                                  <a:pt x="27" y="0"/>
                                  <a:pt x="39" y="0"/>
                                </a:cubicBezTo>
                                <a:lnTo>
                                  <a:pt x="39" y="0"/>
                                </a:lnTo>
                                <a:close/>
                                <a:moveTo>
                                  <a:pt x="39" y="74"/>
                                </a:moveTo>
                                <a:lnTo>
                                  <a:pt x="39" y="74"/>
                                </a:lnTo>
                                <a:cubicBezTo>
                                  <a:pt x="46" y="74"/>
                                  <a:pt x="51" y="72"/>
                                  <a:pt x="56" y="66"/>
                                </a:cubicBezTo>
                                <a:cubicBezTo>
                                  <a:pt x="60" y="61"/>
                                  <a:pt x="62" y="53"/>
                                  <a:pt x="62" y="43"/>
                                </a:cubicBezTo>
                                <a:cubicBezTo>
                                  <a:pt x="62" y="32"/>
                                  <a:pt x="60" y="24"/>
                                  <a:pt x="56" y="19"/>
                                </a:cubicBezTo>
                                <a:cubicBezTo>
                                  <a:pt x="51" y="14"/>
                                  <a:pt x="46" y="11"/>
                                  <a:pt x="39" y="11"/>
                                </a:cubicBezTo>
                                <a:cubicBezTo>
                                  <a:pt x="32" y="11"/>
                                  <a:pt x="26" y="14"/>
                                  <a:pt x="22" y="19"/>
                                </a:cubicBezTo>
                                <a:cubicBezTo>
                                  <a:pt x="17" y="24"/>
                                  <a:pt x="15" y="32"/>
                                  <a:pt x="15" y="43"/>
                                </a:cubicBezTo>
                                <a:cubicBezTo>
                                  <a:pt x="15" y="53"/>
                                  <a:pt x="17" y="61"/>
                                  <a:pt x="22" y="66"/>
                                </a:cubicBezTo>
                                <a:cubicBezTo>
                                  <a:pt x="26" y="72"/>
                                  <a:pt x="32" y="74"/>
                                  <a:pt x="39" y="74"/>
                                </a:cubicBezTo>
                                <a:lnTo>
                                  <a:pt x="39" y="7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7" name="Freeform 58"/>
                        <wps:cNvSpPr>
                          <a:spLocks/>
                        </wps:cNvSpPr>
                        <wps:spPr bwMode="auto">
                          <a:xfrm>
                            <a:off x="3035935" y="709295"/>
                            <a:ext cx="67945" cy="82550"/>
                          </a:xfrm>
                          <a:custGeom>
                            <a:avLst/>
                            <a:gdLst>
                              <a:gd name="T0" fmla="*/ 38 w 71"/>
                              <a:gd name="T1" fmla="*/ 86 h 86"/>
                              <a:gd name="T2" fmla="*/ 38 w 71"/>
                              <a:gd name="T3" fmla="*/ 86 h 86"/>
                              <a:gd name="T4" fmla="*/ 10 w 71"/>
                              <a:gd name="T5" fmla="*/ 74 h 86"/>
                              <a:gd name="T6" fmla="*/ 0 w 71"/>
                              <a:gd name="T7" fmla="*/ 43 h 86"/>
                              <a:gd name="T8" fmla="*/ 10 w 71"/>
                              <a:gd name="T9" fmla="*/ 11 h 86"/>
                              <a:gd name="T10" fmla="*/ 38 w 71"/>
                              <a:gd name="T11" fmla="*/ 0 h 86"/>
                              <a:gd name="T12" fmla="*/ 61 w 71"/>
                              <a:gd name="T13" fmla="*/ 6 h 86"/>
                              <a:gd name="T14" fmla="*/ 71 w 71"/>
                              <a:gd name="T15" fmla="*/ 26 h 86"/>
                              <a:gd name="T16" fmla="*/ 56 w 71"/>
                              <a:gd name="T17" fmla="*/ 26 h 86"/>
                              <a:gd name="T18" fmla="*/ 51 w 71"/>
                              <a:gd name="T19" fmla="*/ 15 h 86"/>
                              <a:gd name="T20" fmla="*/ 38 w 71"/>
                              <a:gd name="T21" fmla="*/ 11 h 86"/>
                              <a:gd name="T22" fmla="*/ 21 w 71"/>
                              <a:gd name="T23" fmla="*/ 19 h 86"/>
                              <a:gd name="T24" fmla="*/ 15 w 71"/>
                              <a:gd name="T25" fmla="*/ 43 h 86"/>
                              <a:gd name="T26" fmla="*/ 21 w 71"/>
                              <a:gd name="T27" fmla="*/ 66 h 86"/>
                              <a:gd name="T28" fmla="*/ 38 w 71"/>
                              <a:gd name="T29" fmla="*/ 74 h 86"/>
                              <a:gd name="T30" fmla="*/ 51 w 71"/>
                              <a:gd name="T31" fmla="*/ 70 h 86"/>
                              <a:gd name="T32" fmla="*/ 56 w 71"/>
                              <a:gd name="T33" fmla="*/ 59 h 86"/>
                              <a:gd name="T34" fmla="*/ 71 w 71"/>
                              <a:gd name="T35" fmla="*/ 59 h 86"/>
                              <a:gd name="T36" fmla="*/ 61 w 71"/>
                              <a:gd name="T37" fmla="*/ 79 h 86"/>
                              <a:gd name="T38" fmla="*/ 38 w 71"/>
                              <a:gd name="T39" fmla="*/ 86 h 86"/>
                              <a:gd name="T40" fmla="*/ 38 w 71"/>
                              <a:gd name="T41"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1" h="86">
                                <a:moveTo>
                                  <a:pt x="38" y="86"/>
                                </a:moveTo>
                                <a:lnTo>
                                  <a:pt x="38" y="86"/>
                                </a:lnTo>
                                <a:cubicBezTo>
                                  <a:pt x="26" y="86"/>
                                  <a:pt x="17" y="82"/>
                                  <a:pt x="10" y="74"/>
                                </a:cubicBezTo>
                                <a:cubicBezTo>
                                  <a:pt x="3" y="67"/>
                                  <a:pt x="0" y="56"/>
                                  <a:pt x="0" y="43"/>
                                </a:cubicBezTo>
                                <a:cubicBezTo>
                                  <a:pt x="0" y="29"/>
                                  <a:pt x="3" y="18"/>
                                  <a:pt x="10" y="11"/>
                                </a:cubicBezTo>
                                <a:cubicBezTo>
                                  <a:pt x="17" y="3"/>
                                  <a:pt x="26" y="0"/>
                                  <a:pt x="38" y="0"/>
                                </a:cubicBezTo>
                                <a:cubicBezTo>
                                  <a:pt x="47" y="0"/>
                                  <a:pt x="55" y="2"/>
                                  <a:pt x="61" y="6"/>
                                </a:cubicBezTo>
                                <a:cubicBezTo>
                                  <a:pt x="67" y="11"/>
                                  <a:pt x="70" y="18"/>
                                  <a:pt x="71" y="26"/>
                                </a:cubicBezTo>
                                <a:lnTo>
                                  <a:pt x="56" y="26"/>
                                </a:lnTo>
                                <a:cubicBezTo>
                                  <a:pt x="56" y="21"/>
                                  <a:pt x="54" y="17"/>
                                  <a:pt x="51" y="15"/>
                                </a:cubicBezTo>
                                <a:cubicBezTo>
                                  <a:pt x="47" y="12"/>
                                  <a:pt x="43" y="11"/>
                                  <a:pt x="38" y="11"/>
                                </a:cubicBezTo>
                                <a:cubicBezTo>
                                  <a:pt x="31" y="11"/>
                                  <a:pt x="25" y="14"/>
                                  <a:pt x="21" y="19"/>
                                </a:cubicBezTo>
                                <a:cubicBezTo>
                                  <a:pt x="17" y="24"/>
                                  <a:pt x="15" y="32"/>
                                  <a:pt x="15" y="43"/>
                                </a:cubicBezTo>
                                <a:cubicBezTo>
                                  <a:pt x="15" y="53"/>
                                  <a:pt x="17" y="61"/>
                                  <a:pt x="21" y="66"/>
                                </a:cubicBezTo>
                                <a:cubicBezTo>
                                  <a:pt x="25" y="72"/>
                                  <a:pt x="31" y="74"/>
                                  <a:pt x="38" y="74"/>
                                </a:cubicBezTo>
                                <a:cubicBezTo>
                                  <a:pt x="43" y="74"/>
                                  <a:pt x="47" y="73"/>
                                  <a:pt x="51" y="70"/>
                                </a:cubicBezTo>
                                <a:cubicBezTo>
                                  <a:pt x="54" y="68"/>
                                  <a:pt x="56" y="64"/>
                                  <a:pt x="56" y="59"/>
                                </a:cubicBezTo>
                                <a:lnTo>
                                  <a:pt x="71" y="59"/>
                                </a:lnTo>
                                <a:cubicBezTo>
                                  <a:pt x="70" y="68"/>
                                  <a:pt x="67" y="74"/>
                                  <a:pt x="61" y="79"/>
                                </a:cubicBezTo>
                                <a:cubicBezTo>
                                  <a:pt x="55" y="84"/>
                                  <a:pt x="47" y="86"/>
                                  <a:pt x="38" y="86"/>
                                </a:cubicBezTo>
                                <a:lnTo>
                                  <a:pt x="38" y="86"/>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59"/>
                        <wps:cNvSpPr>
                          <a:spLocks noEditPoints="1"/>
                        </wps:cNvSpPr>
                        <wps:spPr bwMode="auto">
                          <a:xfrm>
                            <a:off x="3112135" y="709295"/>
                            <a:ext cx="74295" cy="82550"/>
                          </a:xfrm>
                          <a:custGeom>
                            <a:avLst/>
                            <a:gdLst>
                              <a:gd name="T0" fmla="*/ 38 w 77"/>
                              <a:gd name="T1" fmla="*/ 0 h 86"/>
                              <a:gd name="T2" fmla="*/ 38 w 77"/>
                              <a:gd name="T3" fmla="*/ 0 h 86"/>
                              <a:gd name="T4" fmla="*/ 66 w 77"/>
                              <a:gd name="T5" fmla="*/ 11 h 86"/>
                              <a:gd name="T6" fmla="*/ 77 w 77"/>
                              <a:gd name="T7" fmla="*/ 43 h 86"/>
                              <a:gd name="T8" fmla="*/ 66 w 77"/>
                              <a:gd name="T9" fmla="*/ 74 h 86"/>
                              <a:gd name="T10" fmla="*/ 38 w 77"/>
                              <a:gd name="T11" fmla="*/ 86 h 86"/>
                              <a:gd name="T12" fmla="*/ 10 w 77"/>
                              <a:gd name="T13" fmla="*/ 74 h 86"/>
                              <a:gd name="T14" fmla="*/ 0 w 77"/>
                              <a:gd name="T15" fmla="*/ 43 h 86"/>
                              <a:gd name="T16" fmla="*/ 10 w 77"/>
                              <a:gd name="T17" fmla="*/ 11 h 86"/>
                              <a:gd name="T18" fmla="*/ 38 w 77"/>
                              <a:gd name="T19" fmla="*/ 0 h 86"/>
                              <a:gd name="T20" fmla="*/ 38 w 77"/>
                              <a:gd name="T21" fmla="*/ 0 h 86"/>
                              <a:gd name="T22" fmla="*/ 38 w 77"/>
                              <a:gd name="T23" fmla="*/ 74 h 86"/>
                              <a:gd name="T24" fmla="*/ 38 w 77"/>
                              <a:gd name="T25" fmla="*/ 74 h 86"/>
                              <a:gd name="T26" fmla="*/ 55 w 77"/>
                              <a:gd name="T27" fmla="*/ 66 h 86"/>
                              <a:gd name="T28" fmla="*/ 62 w 77"/>
                              <a:gd name="T29" fmla="*/ 43 h 86"/>
                              <a:gd name="T30" fmla="*/ 55 w 77"/>
                              <a:gd name="T31" fmla="*/ 19 h 86"/>
                              <a:gd name="T32" fmla="*/ 38 w 77"/>
                              <a:gd name="T33" fmla="*/ 11 h 86"/>
                              <a:gd name="T34" fmla="*/ 21 w 77"/>
                              <a:gd name="T35" fmla="*/ 19 h 86"/>
                              <a:gd name="T36" fmla="*/ 15 w 77"/>
                              <a:gd name="T37" fmla="*/ 43 h 86"/>
                              <a:gd name="T38" fmla="*/ 21 w 77"/>
                              <a:gd name="T39" fmla="*/ 66 h 86"/>
                              <a:gd name="T40" fmla="*/ 38 w 77"/>
                              <a:gd name="T41" fmla="*/ 74 h 86"/>
                              <a:gd name="T42" fmla="*/ 38 w 77"/>
                              <a:gd name="T43" fmla="*/ 74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7" h="86">
                                <a:moveTo>
                                  <a:pt x="38" y="0"/>
                                </a:moveTo>
                                <a:lnTo>
                                  <a:pt x="38" y="0"/>
                                </a:lnTo>
                                <a:cubicBezTo>
                                  <a:pt x="50" y="0"/>
                                  <a:pt x="59" y="3"/>
                                  <a:pt x="66" y="11"/>
                                </a:cubicBezTo>
                                <a:cubicBezTo>
                                  <a:pt x="73" y="18"/>
                                  <a:pt x="77" y="29"/>
                                  <a:pt x="77" y="43"/>
                                </a:cubicBezTo>
                                <a:cubicBezTo>
                                  <a:pt x="77" y="56"/>
                                  <a:pt x="73" y="67"/>
                                  <a:pt x="66" y="74"/>
                                </a:cubicBezTo>
                                <a:cubicBezTo>
                                  <a:pt x="59" y="82"/>
                                  <a:pt x="50" y="86"/>
                                  <a:pt x="38" y="86"/>
                                </a:cubicBezTo>
                                <a:cubicBezTo>
                                  <a:pt x="26" y="86"/>
                                  <a:pt x="17" y="82"/>
                                  <a:pt x="10" y="74"/>
                                </a:cubicBezTo>
                                <a:cubicBezTo>
                                  <a:pt x="3" y="67"/>
                                  <a:pt x="0" y="56"/>
                                  <a:pt x="0" y="43"/>
                                </a:cubicBezTo>
                                <a:cubicBezTo>
                                  <a:pt x="0" y="29"/>
                                  <a:pt x="3" y="18"/>
                                  <a:pt x="10" y="11"/>
                                </a:cubicBezTo>
                                <a:cubicBezTo>
                                  <a:pt x="17" y="3"/>
                                  <a:pt x="26" y="0"/>
                                  <a:pt x="38" y="0"/>
                                </a:cubicBezTo>
                                <a:lnTo>
                                  <a:pt x="38" y="0"/>
                                </a:lnTo>
                                <a:close/>
                                <a:moveTo>
                                  <a:pt x="38" y="74"/>
                                </a:moveTo>
                                <a:lnTo>
                                  <a:pt x="38" y="74"/>
                                </a:lnTo>
                                <a:cubicBezTo>
                                  <a:pt x="45" y="74"/>
                                  <a:pt x="51" y="72"/>
                                  <a:pt x="55" y="66"/>
                                </a:cubicBezTo>
                                <a:cubicBezTo>
                                  <a:pt x="59" y="61"/>
                                  <a:pt x="62" y="53"/>
                                  <a:pt x="62" y="43"/>
                                </a:cubicBezTo>
                                <a:cubicBezTo>
                                  <a:pt x="62" y="32"/>
                                  <a:pt x="59" y="24"/>
                                  <a:pt x="55" y="19"/>
                                </a:cubicBezTo>
                                <a:cubicBezTo>
                                  <a:pt x="51" y="14"/>
                                  <a:pt x="45" y="11"/>
                                  <a:pt x="38" y="11"/>
                                </a:cubicBezTo>
                                <a:cubicBezTo>
                                  <a:pt x="31" y="11"/>
                                  <a:pt x="25" y="14"/>
                                  <a:pt x="21" y="19"/>
                                </a:cubicBezTo>
                                <a:cubicBezTo>
                                  <a:pt x="17" y="24"/>
                                  <a:pt x="15" y="32"/>
                                  <a:pt x="15" y="43"/>
                                </a:cubicBezTo>
                                <a:cubicBezTo>
                                  <a:pt x="15" y="53"/>
                                  <a:pt x="17" y="61"/>
                                  <a:pt x="21" y="66"/>
                                </a:cubicBezTo>
                                <a:cubicBezTo>
                                  <a:pt x="25" y="72"/>
                                  <a:pt x="31" y="74"/>
                                  <a:pt x="38" y="74"/>
                                </a:cubicBezTo>
                                <a:lnTo>
                                  <a:pt x="38" y="7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60"/>
                        <wps:cNvSpPr>
                          <a:spLocks/>
                        </wps:cNvSpPr>
                        <wps:spPr bwMode="auto">
                          <a:xfrm>
                            <a:off x="3201670" y="680720"/>
                            <a:ext cx="13970" cy="109220"/>
                          </a:xfrm>
                          <a:custGeom>
                            <a:avLst/>
                            <a:gdLst>
                              <a:gd name="T0" fmla="*/ 15 w 15"/>
                              <a:gd name="T1" fmla="*/ 114 h 114"/>
                              <a:gd name="T2" fmla="*/ 15 w 15"/>
                              <a:gd name="T3" fmla="*/ 114 h 114"/>
                              <a:gd name="T4" fmla="*/ 0 w 15"/>
                              <a:gd name="T5" fmla="*/ 114 h 114"/>
                              <a:gd name="T6" fmla="*/ 0 w 15"/>
                              <a:gd name="T7" fmla="*/ 0 h 114"/>
                              <a:gd name="T8" fmla="*/ 15 w 15"/>
                              <a:gd name="T9" fmla="*/ 0 h 114"/>
                              <a:gd name="T10" fmla="*/ 15 w 15"/>
                              <a:gd name="T11" fmla="*/ 114 h 114"/>
                            </a:gdLst>
                            <a:ahLst/>
                            <a:cxnLst>
                              <a:cxn ang="0">
                                <a:pos x="T0" y="T1"/>
                              </a:cxn>
                              <a:cxn ang="0">
                                <a:pos x="T2" y="T3"/>
                              </a:cxn>
                              <a:cxn ang="0">
                                <a:pos x="T4" y="T5"/>
                              </a:cxn>
                              <a:cxn ang="0">
                                <a:pos x="T6" y="T7"/>
                              </a:cxn>
                              <a:cxn ang="0">
                                <a:pos x="T8" y="T9"/>
                              </a:cxn>
                              <a:cxn ang="0">
                                <a:pos x="T10" y="T11"/>
                              </a:cxn>
                            </a:cxnLst>
                            <a:rect l="0" t="0" r="r" b="b"/>
                            <a:pathLst>
                              <a:path w="15" h="114">
                                <a:moveTo>
                                  <a:pt x="15" y="114"/>
                                </a:moveTo>
                                <a:lnTo>
                                  <a:pt x="15" y="114"/>
                                </a:lnTo>
                                <a:lnTo>
                                  <a:pt x="0" y="114"/>
                                </a:lnTo>
                                <a:lnTo>
                                  <a:pt x="0" y="0"/>
                                </a:lnTo>
                                <a:lnTo>
                                  <a:pt x="15" y="0"/>
                                </a:lnTo>
                                <a:lnTo>
                                  <a:pt x="15"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0" name="Freeform 61"/>
                        <wps:cNvSpPr>
                          <a:spLocks/>
                        </wps:cNvSpPr>
                        <wps:spPr bwMode="auto">
                          <a:xfrm>
                            <a:off x="3230880" y="709295"/>
                            <a:ext cx="65405" cy="82550"/>
                          </a:xfrm>
                          <a:custGeom>
                            <a:avLst/>
                            <a:gdLst>
                              <a:gd name="T0" fmla="*/ 35 w 68"/>
                              <a:gd name="T1" fmla="*/ 86 h 86"/>
                              <a:gd name="T2" fmla="*/ 35 w 68"/>
                              <a:gd name="T3" fmla="*/ 86 h 86"/>
                              <a:gd name="T4" fmla="*/ 0 w 68"/>
                              <a:gd name="T5" fmla="*/ 59 h 86"/>
                              <a:gd name="T6" fmla="*/ 15 w 68"/>
                              <a:gd name="T7" fmla="*/ 59 h 86"/>
                              <a:gd name="T8" fmla="*/ 35 w 68"/>
                              <a:gd name="T9" fmla="*/ 74 h 86"/>
                              <a:gd name="T10" fmla="*/ 49 w 68"/>
                              <a:gd name="T11" fmla="*/ 71 h 86"/>
                              <a:gd name="T12" fmla="*/ 54 w 68"/>
                              <a:gd name="T13" fmla="*/ 61 h 86"/>
                              <a:gd name="T14" fmla="*/ 49 w 68"/>
                              <a:gd name="T15" fmla="*/ 53 h 86"/>
                              <a:gd name="T16" fmla="*/ 30 w 68"/>
                              <a:gd name="T17" fmla="*/ 47 h 86"/>
                              <a:gd name="T18" fmla="*/ 8 w 68"/>
                              <a:gd name="T19" fmla="*/ 39 h 86"/>
                              <a:gd name="T20" fmla="*/ 2 w 68"/>
                              <a:gd name="T21" fmla="*/ 23 h 86"/>
                              <a:gd name="T22" fmla="*/ 10 w 68"/>
                              <a:gd name="T23" fmla="*/ 6 h 86"/>
                              <a:gd name="T24" fmla="*/ 32 w 68"/>
                              <a:gd name="T25" fmla="*/ 0 h 86"/>
                              <a:gd name="T26" fmla="*/ 66 w 68"/>
                              <a:gd name="T27" fmla="*/ 23 h 86"/>
                              <a:gd name="T28" fmla="*/ 51 w 68"/>
                              <a:gd name="T29" fmla="*/ 23 h 86"/>
                              <a:gd name="T30" fmla="*/ 33 w 68"/>
                              <a:gd name="T31" fmla="*/ 11 h 86"/>
                              <a:gd name="T32" fmla="*/ 21 w 68"/>
                              <a:gd name="T33" fmla="*/ 14 h 86"/>
                              <a:gd name="T34" fmla="*/ 16 w 68"/>
                              <a:gd name="T35" fmla="*/ 22 h 86"/>
                              <a:gd name="T36" fmla="*/ 20 w 68"/>
                              <a:gd name="T37" fmla="*/ 29 h 86"/>
                              <a:gd name="T38" fmla="*/ 39 w 68"/>
                              <a:gd name="T39" fmla="*/ 35 h 86"/>
                              <a:gd name="T40" fmla="*/ 61 w 68"/>
                              <a:gd name="T41" fmla="*/ 43 h 86"/>
                              <a:gd name="T42" fmla="*/ 68 w 68"/>
                              <a:gd name="T43" fmla="*/ 60 h 86"/>
                              <a:gd name="T44" fmla="*/ 59 w 68"/>
                              <a:gd name="T45" fmla="*/ 78 h 86"/>
                              <a:gd name="T46" fmla="*/ 35 w 68"/>
                              <a:gd name="T47" fmla="*/ 86 h 86"/>
                              <a:gd name="T48" fmla="*/ 35 w 68"/>
                              <a:gd name="T49"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8" h="86">
                                <a:moveTo>
                                  <a:pt x="35" y="86"/>
                                </a:moveTo>
                                <a:lnTo>
                                  <a:pt x="35" y="86"/>
                                </a:lnTo>
                                <a:cubicBezTo>
                                  <a:pt x="13" y="86"/>
                                  <a:pt x="1" y="77"/>
                                  <a:pt x="0" y="59"/>
                                </a:cubicBezTo>
                                <a:lnTo>
                                  <a:pt x="15" y="59"/>
                                </a:lnTo>
                                <a:cubicBezTo>
                                  <a:pt x="15" y="69"/>
                                  <a:pt x="21" y="74"/>
                                  <a:pt x="35" y="74"/>
                                </a:cubicBezTo>
                                <a:cubicBezTo>
                                  <a:pt x="41" y="74"/>
                                  <a:pt x="46" y="73"/>
                                  <a:pt x="49" y="71"/>
                                </a:cubicBezTo>
                                <a:cubicBezTo>
                                  <a:pt x="52" y="68"/>
                                  <a:pt x="54" y="65"/>
                                  <a:pt x="54" y="61"/>
                                </a:cubicBezTo>
                                <a:cubicBezTo>
                                  <a:pt x="54" y="57"/>
                                  <a:pt x="52" y="55"/>
                                  <a:pt x="49" y="53"/>
                                </a:cubicBezTo>
                                <a:cubicBezTo>
                                  <a:pt x="46" y="52"/>
                                  <a:pt x="39" y="50"/>
                                  <a:pt x="30" y="47"/>
                                </a:cubicBezTo>
                                <a:cubicBezTo>
                                  <a:pt x="20" y="45"/>
                                  <a:pt x="13" y="42"/>
                                  <a:pt x="8" y="39"/>
                                </a:cubicBezTo>
                                <a:cubicBezTo>
                                  <a:pt x="4" y="36"/>
                                  <a:pt x="2" y="31"/>
                                  <a:pt x="2" y="23"/>
                                </a:cubicBezTo>
                                <a:cubicBezTo>
                                  <a:pt x="2" y="16"/>
                                  <a:pt x="5" y="11"/>
                                  <a:pt x="10" y="6"/>
                                </a:cubicBezTo>
                                <a:cubicBezTo>
                                  <a:pt x="16" y="2"/>
                                  <a:pt x="23" y="0"/>
                                  <a:pt x="32" y="0"/>
                                </a:cubicBezTo>
                                <a:cubicBezTo>
                                  <a:pt x="54" y="0"/>
                                  <a:pt x="65" y="7"/>
                                  <a:pt x="66" y="23"/>
                                </a:cubicBezTo>
                                <a:lnTo>
                                  <a:pt x="51" y="23"/>
                                </a:lnTo>
                                <a:cubicBezTo>
                                  <a:pt x="50" y="15"/>
                                  <a:pt x="45" y="11"/>
                                  <a:pt x="33" y="11"/>
                                </a:cubicBezTo>
                                <a:cubicBezTo>
                                  <a:pt x="29" y="11"/>
                                  <a:pt x="24" y="12"/>
                                  <a:pt x="21" y="14"/>
                                </a:cubicBezTo>
                                <a:cubicBezTo>
                                  <a:pt x="18" y="16"/>
                                  <a:pt x="16" y="18"/>
                                  <a:pt x="16" y="22"/>
                                </a:cubicBezTo>
                                <a:cubicBezTo>
                                  <a:pt x="16" y="25"/>
                                  <a:pt x="18" y="27"/>
                                  <a:pt x="20" y="29"/>
                                </a:cubicBezTo>
                                <a:cubicBezTo>
                                  <a:pt x="23" y="30"/>
                                  <a:pt x="29" y="32"/>
                                  <a:pt x="39" y="35"/>
                                </a:cubicBezTo>
                                <a:cubicBezTo>
                                  <a:pt x="49" y="37"/>
                                  <a:pt x="56" y="40"/>
                                  <a:pt x="61" y="43"/>
                                </a:cubicBezTo>
                                <a:cubicBezTo>
                                  <a:pt x="66" y="46"/>
                                  <a:pt x="68" y="52"/>
                                  <a:pt x="68" y="60"/>
                                </a:cubicBezTo>
                                <a:cubicBezTo>
                                  <a:pt x="68" y="67"/>
                                  <a:pt x="65" y="73"/>
                                  <a:pt x="59" y="78"/>
                                </a:cubicBezTo>
                                <a:cubicBezTo>
                                  <a:pt x="53" y="83"/>
                                  <a:pt x="45" y="86"/>
                                  <a:pt x="35" y="86"/>
                                </a:cubicBezTo>
                                <a:lnTo>
                                  <a:pt x="35" y="86"/>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62"/>
                        <wps:cNvSpPr>
                          <a:spLocks/>
                        </wps:cNvSpPr>
                        <wps:spPr bwMode="auto">
                          <a:xfrm>
                            <a:off x="2646680" y="857885"/>
                            <a:ext cx="36830" cy="142875"/>
                          </a:xfrm>
                          <a:custGeom>
                            <a:avLst/>
                            <a:gdLst>
                              <a:gd name="T0" fmla="*/ 38 w 38"/>
                              <a:gd name="T1" fmla="*/ 149 h 149"/>
                              <a:gd name="T2" fmla="*/ 38 w 38"/>
                              <a:gd name="T3" fmla="*/ 149 h 149"/>
                              <a:gd name="T4" fmla="*/ 28 w 38"/>
                              <a:gd name="T5" fmla="*/ 149 h 149"/>
                              <a:gd name="T6" fmla="*/ 0 w 38"/>
                              <a:gd name="T7" fmla="*/ 74 h 149"/>
                              <a:gd name="T8" fmla="*/ 28 w 38"/>
                              <a:gd name="T9" fmla="*/ 0 h 149"/>
                              <a:gd name="T10" fmla="*/ 38 w 38"/>
                              <a:gd name="T11" fmla="*/ 0 h 149"/>
                              <a:gd name="T12" fmla="*/ 15 w 38"/>
                              <a:gd name="T13" fmla="*/ 74 h 149"/>
                              <a:gd name="T14" fmla="*/ 38 w 38"/>
                              <a:gd name="T15" fmla="*/ 149 h 149"/>
                              <a:gd name="T16" fmla="*/ 38 w 38"/>
                              <a:gd name="T17" fmla="*/ 149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8" h="149">
                                <a:moveTo>
                                  <a:pt x="38" y="149"/>
                                </a:moveTo>
                                <a:lnTo>
                                  <a:pt x="38" y="149"/>
                                </a:lnTo>
                                <a:lnTo>
                                  <a:pt x="28" y="149"/>
                                </a:lnTo>
                                <a:cubicBezTo>
                                  <a:pt x="10" y="125"/>
                                  <a:pt x="0" y="100"/>
                                  <a:pt x="0" y="74"/>
                                </a:cubicBezTo>
                                <a:cubicBezTo>
                                  <a:pt x="0" y="49"/>
                                  <a:pt x="10" y="24"/>
                                  <a:pt x="28" y="0"/>
                                </a:cubicBezTo>
                                <a:lnTo>
                                  <a:pt x="38" y="0"/>
                                </a:lnTo>
                                <a:cubicBezTo>
                                  <a:pt x="23" y="25"/>
                                  <a:pt x="15" y="49"/>
                                  <a:pt x="15" y="74"/>
                                </a:cubicBezTo>
                                <a:cubicBezTo>
                                  <a:pt x="15" y="99"/>
                                  <a:pt x="23" y="124"/>
                                  <a:pt x="38" y="149"/>
                                </a:cubicBezTo>
                                <a:lnTo>
                                  <a:pt x="38" y="149"/>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3"/>
                        <wps:cNvSpPr>
                          <a:spLocks/>
                        </wps:cNvSpPr>
                        <wps:spPr bwMode="auto">
                          <a:xfrm>
                            <a:off x="2695575" y="857885"/>
                            <a:ext cx="87630" cy="111760"/>
                          </a:xfrm>
                          <a:custGeom>
                            <a:avLst/>
                            <a:gdLst>
                              <a:gd name="T0" fmla="*/ 49 w 91"/>
                              <a:gd name="T1" fmla="*/ 117 h 117"/>
                              <a:gd name="T2" fmla="*/ 49 w 91"/>
                              <a:gd name="T3" fmla="*/ 117 h 117"/>
                              <a:gd name="T4" fmla="*/ 13 w 91"/>
                              <a:gd name="T5" fmla="*/ 107 h 117"/>
                              <a:gd name="T6" fmla="*/ 0 w 91"/>
                              <a:gd name="T7" fmla="*/ 79 h 117"/>
                              <a:gd name="T8" fmla="*/ 15 w 91"/>
                              <a:gd name="T9" fmla="*/ 79 h 117"/>
                              <a:gd name="T10" fmla="*/ 25 w 91"/>
                              <a:gd name="T11" fmla="*/ 98 h 117"/>
                              <a:gd name="T12" fmla="*/ 48 w 91"/>
                              <a:gd name="T13" fmla="*/ 104 h 117"/>
                              <a:gd name="T14" fmla="*/ 69 w 91"/>
                              <a:gd name="T15" fmla="*/ 99 h 117"/>
                              <a:gd name="T16" fmla="*/ 76 w 91"/>
                              <a:gd name="T17" fmla="*/ 85 h 117"/>
                              <a:gd name="T18" fmla="*/ 68 w 91"/>
                              <a:gd name="T19" fmla="*/ 71 h 117"/>
                              <a:gd name="T20" fmla="*/ 41 w 91"/>
                              <a:gd name="T21" fmla="*/ 62 h 117"/>
                              <a:gd name="T22" fmla="*/ 13 w 91"/>
                              <a:gd name="T23" fmla="*/ 51 h 117"/>
                              <a:gd name="T24" fmla="*/ 4 w 91"/>
                              <a:gd name="T25" fmla="*/ 31 h 117"/>
                              <a:gd name="T26" fmla="*/ 15 w 91"/>
                              <a:gd name="T27" fmla="*/ 9 h 117"/>
                              <a:gd name="T28" fmla="*/ 45 w 91"/>
                              <a:gd name="T29" fmla="*/ 0 h 117"/>
                              <a:gd name="T30" fmla="*/ 76 w 91"/>
                              <a:gd name="T31" fmla="*/ 9 h 117"/>
                              <a:gd name="T32" fmla="*/ 88 w 91"/>
                              <a:gd name="T33" fmla="*/ 34 h 117"/>
                              <a:gd name="T34" fmla="*/ 74 w 91"/>
                              <a:gd name="T35" fmla="*/ 34 h 117"/>
                              <a:gd name="T36" fmla="*/ 45 w 91"/>
                              <a:gd name="T37" fmla="*/ 13 h 117"/>
                              <a:gd name="T38" fmla="*/ 26 w 91"/>
                              <a:gd name="T39" fmla="*/ 18 h 117"/>
                              <a:gd name="T40" fmla="*/ 19 w 91"/>
                              <a:gd name="T41" fmla="*/ 31 h 117"/>
                              <a:gd name="T42" fmla="*/ 24 w 91"/>
                              <a:gd name="T43" fmla="*/ 41 h 117"/>
                              <a:gd name="T44" fmla="*/ 45 w 91"/>
                              <a:gd name="T45" fmla="*/ 48 h 117"/>
                              <a:gd name="T46" fmla="*/ 69 w 91"/>
                              <a:gd name="T47" fmla="*/ 55 h 117"/>
                              <a:gd name="T48" fmla="*/ 85 w 91"/>
                              <a:gd name="T49" fmla="*/ 65 h 117"/>
                              <a:gd name="T50" fmla="*/ 91 w 91"/>
                              <a:gd name="T51" fmla="*/ 83 h 117"/>
                              <a:gd name="T52" fmla="*/ 79 w 91"/>
                              <a:gd name="T53" fmla="*/ 108 h 117"/>
                              <a:gd name="T54" fmla="*/ 49 w 91"/>
                              <a:gd name="T55" fmla="*/ 117 h 117"/>
                              <a:gd name="T56" fmla="*/ 49 w 91"/>
                              <a:gd name="T57"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1" h="117">
                                <a:moveTo>
                                  <a:pt x="49" y="117"/>
                                </a:moveTo>
                                <a:lnTo>
                                  <a:pt x="49" y="117"/>
                                </a:lnTo>
                                <a:cubicBezTo>
                                  <a:pt x="33" y="117"/>
                                  <a:pt x="21" y="114"/>
                                  <a:pt x="13" y="107"/>
                                </a:cubicBezTo>
                                <a:cubicBezTo>
                                  <a:pt x="5" y="99"/>
                                  <a:pt x="1" y="90"/>
                                  <a:pt x="0" y="79"/>
                                </a:cubicBezTo>
                                <a:lnTo>
                                  <a:pt x="15" y="79"/>
                                </a:lnTo>
                                <a:cubicBezTo>
                                  <a:pt x="16" y="87"/>
                                  <a:pt x="19" y="94"/>
                                  <a:pt x="25" y="98"/>
                                </a:cubicBezTo>
                                <a:cubicBezTo>
                                  <a:pt x="32" y="102"/>
                                  <a:pt x="39" y="104"/>
                                  <a:pt x="48" y="104"/>
                                </a:cubicBezTo>
                                <a:cubicBezTo>
                                  <a:pt x="57" y="104"/>
                                  <a:pt x="63" y="102"/>
                                  <a:pt x="69" y="99"/>
                                </a:cubicBezTo>
                                <a:cubicBezTo>
                                  <a:pt x="74" y="95"/>
                                  <a:pt x="76" y="90"/>
                                  <a:pt x="76" y="85"/>
                                </a:cubicBezTo>
                                <a:cubicBezTo>
                                  <a:pt x="76" y="78"/>
                                  <a:pt x="74" y="74"/>
                                  <a:pt x="68" y="71"/>
                                </a:cubicBezTo>
                                <a:cubicBezTo>
                                  <a:pt x="63" y="68"/>
                                  <a:pt x="54" y="65"/>
                                  <a:pt x="41" y="62"/>
                                </a:cubicBezTo>
                                <a:cubicBezTo>
                                  <a:pt x="28" y="60"/>
                                  <a:pt x="18" y="56"/>
                                  <a:pt x="13" y="51"/>
                                </a:cubicBezTo>
                                <a:cubicBezTo>
                                  <a:pt x="7" y="46"/>
                                  <a:pt x="4" y="39"/>
                                  <a:pt x="4" y="31"/>
                                </a:cubicBezTo>
                                <a:cubicBezTo>
                                  <a:pt x="4" y="22"/>
                                  <a:pt x="8" y="15"/>
                                  <a:pt x="15" y="9"/>
                                </a:cubicBezTo>
                                <a:cubicBezTo>
                                  <a:pt x="23" y="3"/>
                                  <a:pt x="32" y="0"/>
                                  <a:pt x="45" y="0"/>
                                </a:cubicBezTo>
                                <a:cubicBezTo>
                                  <a:pt x="58" y="0"/>
                                  <a:pt x="68" y="3"/>
                                  <a:pt x="76" y="9"/>
                                </a:cubicBezTo>
                                <a:cubicBezTo>
                                  <a:pt x="84" y="15"/>
                                  <a:pt x="88" y="23"/>
                                  <a:pt x="88" y="34"/>
                                </a:cubicBezTo>
                                <a:lnTo>
                                  <a:pt x="74" y="34"/>
                                </a:lnTo>
                                <a:cubicBezTo>
                                  <a:pt x="72" y="20"/>
                                  <a:pt x="63" y="13"/>
                                  <a:pt x="45" y="13"/>
                                </a:cubicBezTo>
                                <a:cubicBezTo>
                                  <a:pt x="37" y="13"/>
                                  <a:pt x="30" y="15"/>
                                  <a:pt x="26" y="18"/>
                                </a:cubicBezTo>
                                <a:cubicBezTo>
                                  <a:pt x="21" y="21"/>
                                  <a:pt x="19" y="25"/>
                                  <a:pt x="19" y="31"/>
                                </a:cubicBezTo>
                                <a:cubicBezTo>
                                  <a:pt x="19" y="35"/>
                                  <a:pt x="21" y="39"/>
                                  <a:pt x="24" y="41"/>
                                </a:cubicBezTo>
                                <a:cubicBezTo>
                                  <a:pt x="28" y="44"/>
                                  <a:pt x="35" y="46"/>
                                  <a:pt x="45" y="48"/>
                                </a:cubicBezTo>
                                <a:cubicBezTo>
                                  <a:pt x="55" y="50"/>
                                  <a:pt x="63" y="53"/>
                                  <a:pt x="69" y="55"/>
                                </a:cubicBezTo>
                                <a:cubicBezTo>
                                  <a:pt x="75" y="57"/>
                                  <a:pt x="80" y="60"/>
                                  <a:pt x="85" y="65"/>
                                </a:cubicBezTo>
                                <a:cubicBezTo>
                                  <a:pt x="89" y="70"/>
                                  <a:pt x="91" y="76"/>
                                  <a:pt x="91" y="83"/>
                                </a:cubicBezTo>
                                <a:cubicBezTo>
                                  <a:pt x="91" y="93"/>
                                  <a:pt x="87" y="101"/>
                                  <a:pt x="79" y="108"/>
                                </a:cubicBezTo>
                                <a:cubicBezTo>
                                  <a:pt x="71" y="114"/>
                                  <a:pt x="61" y="117"/>
                                  <a:pt x="49" y="117"/>
                                </a:cubicBezTo>
                                <a:lnTo>
                                  <a:pt x="49" y="11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3" name="Freeform 64"/>
                        <wps:cNvSpPr>
                          <a:spLocks/>
                        </wps:cNvSpPr>
                        <wps:spPr bwMode="auto">
                          <a:xfrm>
                            <a:off x="2804795" y="859790"/>
                            <a:ext cx="14605" cy="109220"/>
                          </a:xfrm>
                          <a:custGeom>
                            <a:avLst/>
                            <a:gdLst>
                              <a:gd name="T0" fmla="*/ 15 w 15"/>
                              <a:gd name="T1" fmla="*/ 114 h 114"/>
                              <a:gd name="T2" fmla="*/ 15 w 15"/>
                              <a:gd name="T3" fmla="*/ 114 h 114"/>
                              <a:gd name="T4" fmla="*/ 0 w 15"/>
                              <a:gd name="T5" fmla="*/ 114 h 114"/>
                              <a:gd name="T6" fmla="*/ 0 w 15"/>
                              <a:gd name="T7" fmla="*/ 0 h 114"/>
                              <a:gd name="T8" fmla="*/ 15 w 15"/>
                              <a:gd name="T9" fmla="*/ 0 h 114"/>
                              <a:gd name="T10" fmla="*/ 15 w 15"/>
                              <a:gd name="T11" fmla="*/ 114 h 114"/>
                            </a:gdLst>
                            <a:ahLst/>
                            <a:cxnLst>
                              <a:cxn ang="0">
                                <a:pos x="T0" y="T1"/>
                              </a:cxn>
                              <a:cxn ang="0">
                                <a:pos x="T2" y="T3"/>
                              </a:cxn>
                              <a:cxn ang="0">
                                <a:pos x="T4" y="T5"/>
                              </a:cxn>
                              <a:cxn ang="0">
                                <a:pos x="T6" y="T7"/>
                              </a:cxn>
                              <a:cxn ang="0">
                                <a:pos x="T8" y="T9"/>
                              </a:cxn>
                              <a:cxn ang="0">
                                <a:pos x="T10" y="T11"/>
                              </a:cxn>
                            </a:cxnLst>
                            <a:rect l="0" t="0" r="r" b="b"/>
                            <a:pathLst>
                              <a:path w="15" h="114">
                                <a:moveTo>
                                  <a:pt x="15" y="114"/>
                                </a:moveTo>
                                <a:lnTo>
                                  <a:pt x="15" y="114"/>
                                </a:lnTo>
                                <a:lnTo>
                                  <a:pt x="0" y="114"/>
                                </a:lnTo>
                                <a:lnTo>
                                  <a:pt x="0" y="0"/>
                                </a:lnTo>
                                <a:lnTo>
                                  <a:pt x="15" y="0"/>
                                </a:lnTo>
                                <a:lnTo>
                                  <a:pt x="15" y="1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4" name="Freeform 65"/>
                        <wps:cNvSpPr>
                          <a:spLocks noEditPoints="1"/>
                        </wps:cNvSpPr>
                        <wps:spPr bwMode="auto">
                          <a:xfrm>
                            <a:off x="2846070" y="859790"/>
                            <a:ext cx="83185" cy="109220"/>
                          </a:xfrm>
                          <a:custGeom>
                            <a:avLst/>
                            <a:gdLst>
                              <a:gd name="T0" fmla="*/ 0 w 87"/>
                              <a:gd name="T1" fmla="*/ 0 h 114"/>
                              <a:gd name="T2" fmla="*/ 0 w 87"/>
                              <a:gd name="T3" fmla="*/ 0 h 114"/>
                              <a:gd name="T4" fmla="*/ 43 w 87"/>
                              <a:gd name="T5" fmla="*/ 0 h 114"/>
                              <a:gd name="T6" fmla="*/ 66 w 87"/>
                              <a:gd name="T7" fmla="*/ 2 h 114"/>
                              <a:gd name="T8" fmla="*/ 81 w 87"/>
                              <a:gd name="T9" fmla="*/ 14 h 114"/>
                              <a:gd name="T10" fmla="*/ 87 w 87"/>
                              <a:gd name="T11" fmla="*/ 33 h 114"/>
                              <a:gd name="T12" fmla="*/ 76 w 87"/>
                              <a:gd name="T13" fmla="*/ 59 h 114"/>
                              <a:gd name="T14" fmla="*/ 44 w 87"/>
                              <a:gd name="T15" fmla="*/ 68 h 114"/>
                              <a:gd name="T16" fmla="*/ 16 w 87"/>
                              <a:gd name="T17" fmla="*/ 68 h 114"/>
                              <a:gd name="T18" fmla="*/ 16 w 87"/>
                              <a:gd name="T19" fmla="*/ 114 h 114"/>
                              <a:gd name="T20" fmla="*/ 0 w 87"/>
                              <a:gd name="T21" fmla="*/ 114 h 114"/>
                              <a:gd name="T22" fmla="*/ 0 w 87"/>
                              <a:gd name="T23" fmla="*/ 0 h 114"/>
                              <a:gd name="T24" fmla="*/ 16 w 87"/>
                              <a:gd name="T25" fmla="*/ 55 h 114"/>
                              <a:gd name="T26" fmla="*/ 16 w 87"/>
                              <a:gd name="T27" fmla="*/ 55 h 114"/>
                              <a:gd name="T28" fmla="*/ 44 w 87"/>
                              <a:gd name="T29" fmla="*/ 55 h 114"/>
                              <a:gd name="T30" fmla="*/ 65 w 87"/>
                              <a:gd name="T31" fmla="*/ 49 h 114"/>
                              <a:gd name="T32" fmla="*/ 71 w 87"/>
                              <a:gd name="T33" fmla="*/ 33 h 114"/>
                              <a:gd name="T34" fmla="*/ 68 w 87"/>
                              <a:gd name="T35" fmla="*/ 21 h 114"/>
                              <a:gd name="T36" fmla="*/ 59 w 87"/>
                              <a:gd name="T37" fmla="*/ 15 h 114"/>
                              <a:gd name="T38" fmla="*/ 44 w 87"/>
                              <a:gd name="T39" fmla="*/ 13 h 114"/>
                              <a:gd name="T40" fmla="*/ 16 w 87"/>
                              <a:gd name="T41" fmla="*/ 13 h 114"/>
                              <a:gd name="T42" fmla="*/ 16 w 87"/>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7" h="114">
                                <a:moveTo>
                                  <a:pt x="0" y="0"/>
                                </a:moveTo>
                                <a:lnTo>
                                  <a:pt x="0" y="0"/>
                                </a:lnTo>
                                <a:lnTo>
                                  <a:pt x="43" y="0"/>
                                </a:lnTo>
                                <a:cubicBezTo>
                                  <a:pt x="52" y="0"/>
                                  <a:pt x="60" y="1"/>
                                  <a:pt x="66" y="2"/>
                                </a:cubicBezTo>
                                <a:cubicBezTo>
                                  <a:pt x="73" y="4"/>
                                  <a:pt x="78" y="8"/>
                                  <a:pt x="81" y="14"/>
                                </a:cubicBezTo>
                                <a:cubicBezTo>
                                  <a:pt x="85" y="19"/>
                                  <a:pt x="87" y="26"/>
                                  <a:pt x="87" y="33"/>
                                </a:cubicBezTo>
                                <a:cubicBezTo>
                                  <a:pt x="87" y="44"/>
                                  <a:pt x="83" y="53"/>
                                  <a:pt x="76" y="59"/>
                                </a:cubicBezTo>
                                <a:cubicBezTo>
                                  <a:pt x="69" y="65"/>
                                  <a:pt x="58" y="68"/>
                                  <a:pt x="44" y="68"/>
                                </a:cubicBezTo>
                                <a:lnTo>
                                  <a:pt x="16" y="68"/>
                                </a:lnTo>
                                <a:lnTo>
                                  <a:pt x="16" y="114"/>
                                </a:lnTo>
                                <a:lnTo>
                                  <a:pt x="0" y="114"/>
                                </a:lnTo>
                                <a:lnTo>
                                  <a:pt x="0" y="0"/>
                                </a:lnTo>
                                <a:close/>
                                <a:moveTo>
                                  <a:pt x="16" y="55"/>
                                </a:moveTo>
                                <a:lnTo>
                                  <a:pt x="16" y="55"/>
                                </a:lnTo>
                                <a:lnTo>
                                  <a:pt x="44" y="55"/>
                                </a:lnTo>
                                <a:cubicBezTo>
                                  <a:pt x="54" y="55"/>
                                  <a:pt x="61" y="53"/>
                                  <a:pt x="65" y="49"/>
                                </a:cubicBezTo>
                                <a:cubicBezTo>
                                  <a:pt x="69" y="45"/>
                                  <a:pt x="71" y="40"/>
                                  <a:pt x="71" y="33"/>
                                </a:cubicBezTo>
                                <a:cubicBezTo>
                                  <a:pt x="71" y="29"/>
                                  <a:pt x="70" y="25"/>
                                  <a:pt x="68" y="21"/>
                                </a:cubicBezTo>
                                <a:cubicBezTo>
                                  <a:pt x="65" y="18"/>
                                  <a:pt x="63" y="16"/>
                                  <a:pt x="59" y="15"/>
                                </a:cubicBezTo>
                                <a:cubicBezTo>
                                  <a:pt x="56" y="14"/>
                                  <a:pt x="51" y="13"/>
                                  <a:pt x="44" y="13"/>
                                </a:cubicBezTo>
                                <a:lnTo>
                                  <a:pt x="16" y="13"/>
                                </a:lnTo>
                                <a:lnTo>
                                  <a:pt x="16"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6"/>
                        <wps:cNvSpPr>
                          <a:spLocks/>
                        </wps:cNvSpPr>
                        <wps:spPr bwMode="auto">
                          <a:xfrm>
                            <a:off x="2936240" y="859790"/>
                            <a:ext cx="43180" cy="109220"/>
                          </a:xfrm>
                          <a:custGeom>
                            <a:avLst/>
                            <a:gdLst>
                              <a:gd name="T0" fmla="*/ 45 w 45"/>
                              <a:gd name="T1" fmla="*/ 0 h 114"/>
                              <a:gd name="T2" fmla="*/ 45 w 45"/>
                              <a:gd name="T3" fmla="*/ 0 h 114"/>
                              <a:gd name="T4" fmla="*/ 12 w 45"/>
                              <a:gd name="T5" fmla="*/ 114 h 114"/>
                              <a:gd name="T6" fmla="*/ 0 w 45"/>
                              <a:gd name="T7" fmla="*/ 114 h 114"/>
                              <a:gd name="T8" fmla="*/ 33 w 45"/>
                              <a:gd name="T9" fmla="*/ 0 h 114"/>
                              <a:gd name="T10" fmla="*/ 45 w 45"/>
                              <a:gd name="T11" fmla="*/ 0 h 114"/>
                            </a:gdLst>
                            <a:ahLst/>
                            <a:cxnLst>
                              <a:cxn ang="0">
                                <a:pos x="T0" y="T1"/>
                              </a:cxn>
                              <a:cxn ang="0">
                                <a:pos x="T2" y="T3"/>
                              </a:cxn>
                              <a:cxn ang="0">
                                <a:pos x="T4" y="T5"/>
                              </a:cxn>
                              <a:cxn ang="0">
                                <a:pos x="T6" y="T7"/>
                              </a:cxn>
                              <a:cxn ang="0">
                                <a:pos x="T8" y="T9"/>
                              </a:cxn>
                              <a:cxn ang="0">
                                <a:pos x="T10" y="T11"/>
                              </a:cxn>
                            </a:cxnLst>
                            <a:rect l="0" t="0" r="r" b="b"/>
                            <a:pathLst>
                              <a:path w="45" h="114">
                                <a:moveTo>
                                  <a:pt x="45" y="0"/>
                                </a:moveTo>
                                <a:lnTo>
                                  <a:pt x="45" y="0"/>
                                </a:lnTo>
                                <a:lnTo>
                                  <a:pt x="12" y="114"/>
                                </a:lnTo>
                                <a:lnTo>
                                  <a:pt x="0" y="114"/>
                                </a:lnTo>
                                <a:lnTo>
                                  <a:pt x="33" y="0"/>
                                </a:lnTo>
                                <a:lnTo>
                                  <a:pt x="45"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6" name="Freeform 67"/>
                        <wps:cNvSpPr>
                          <a:spLocks noEditPoints="1"/>
                        </wps:cNvSpPr>
                        <wps:spPr bwMode="auto">
                          <a:xfrm>
                            <a:off x="2991485" y="859790"/>
                            <a:ext cx="91440" cy="109220"/>
                          </a:xfrm>
                          <a:custGeom>
                            <a:avLst/>
                            <a:gdLst>
                              <a:gd name="T0" fmla="*/ 95 w 95"/>
                              <a:gd name="T1" fmla="*/ 114 h 114"/>
                              <a:gd name="T2" fmla="*/ 95 w 95"/>
                              <a:gd name="T3" fmla="*/ 114 h 114"/>
                              <a:gd name="T4" fmla="*/ 79 w 95"/>
                              <a:gd name="T5" fmla="*/ 114 h 114"/>
                              <a:gd name="T6" fmla="*/ 68 w 95"/>
                              <a:gd name="T7" fmla="*/ 83 h 114"/>
                              <a:gd name="T8" fmla="*/ 58 w 95"/>
                              <a:gd name="T9" fmla="*/ 70 h 114"/>
                              <a:gd name="T10" fmla="*/ 43 w 95"/>
                              <a:gd name="T11" fmla="*/ 65 h 114"/>
                              <a:gd name="T12" fmla="*/ 15 w 95"/>
                              <a:gd name="T13" fmla="*/ 65 h 114"/>
                              <a:gd name="T14" fmla="*/ 15 w 95"/>
                              <a:gd name="T15" fmla="*/ 114 h 114"/>
                              <a:gd name="T16" fmla="*/ 0 w 95"/>
                              <a:gd name="T17" fmla="*/ 114 h 114"/>
                              <a:gd name="T18" fmla="*/ 0 w 95"/>
                              <a:gd name="T19" fmla="*/ 0 h 114"/>
                              <a:gd name="T20" fmla="*/ 50 w 95"/>
                              <a:gd name="T21" fmla="*/ 0 h 114"/>
                              <a:gd name="T22" fmla="*/ 72 w 95"/>
                              <a:gd name="T23" fmla="*/ 2 h 114"/>
                              <a:gd name="T24" fmla="*/ 86 w 95"/>
                              <a:gd name="T25" fmla="*/ 13 h 114"/>
                              <a:gd name="T26" fmla="*/ 91 w 95"/>
                              <a:gd name="T27" fmla="*/ 32 h 114"/>
                              <a:gd name="T28" fmla="*/ 84 w 95"/>
                              <a:gd name="T29" fmla="*/ 51 h 114"/>
                              <a:gd name="T30" fmla="*/ 65 w 95"/>
                              <a:gd name="T31" fmla="*/ 62 h 114"/>
                              <a:gd name="T32" fmla="*/ 65 w 95"/>
                              <a:gd name="T33" fmla="*/ 62 h 114"/>
                              <a:gd name="T34" fmla="*/ 84 w 95"/>
                              <a:gd name="T35" fmla="*/ 83 h 114"/>
                              <a:gd name="T36" fmla="*/ 95 w 95"/>
                              <a:gd name="T37" fmla="*/ 114 h 114"/>
                              <a:gd name="T38" fmla="*/ 15 w 95"/>
                              <a:gd name="T39" fmla="*/ 51 h 114"/>
                              <a:gd name="T40" fmla="*/ 15 w 95"/>
                              <a:gd name="T41" fmla="*/ 51 h 114"/>
                              <a:gd name="T42" fmla="*/ 49 w 95"/>
                              <a:gd name="T43" fmla="*/ 51 h 114"/>
                              <a:gd name="T44" fmla="*/ 69 w 95"/>
                              <a:gd name="T45" fmla="*/ 47 h 114"/>
                              <a:gd name="T46" fmla="*/ 75 w 95"/>
                              <a:gd name="T47" fmla="*/ 32 h 114"/>
                              <a:gd name="T48" fmla="*/ 51 w 95"/>
                              <a:gd name="T49" fmla="*/ 12 h 114"/>
                              <a:gd name="T50" fmla="*/ 15 w 95"/>
                              <a:gd name="T51" fmla="*/ 12 h 114"/>
                              <a:gd name="T52" fmla="*/ 15 w 95"/>
                              <a:gd name="T53" fmla="*/ 51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95" h="114">
                                <a:moveTo>
                                  <a:pt x="95" y="114"/>
                                </a:moveTo>
                                <a:lnTo>
                                  <a:pt x="95" y="114"/>
                                </a:lnTo>
                                <a:lnTo>
                                  <a:pt x="79" y="114"/>
                                </a:lnTo>
                                <a:lnTo>
                                  <a:pt x="68" y="83"/>
                                </a:lnTo>
                                <a:cubicBezTo>
                                  <a:pt x="66" y="78"/>
                                  <a:pt x="63" y="73"/>
                                  <a:pt x="58" y="70"/>
                                </a:cubicBezTo>
                                <a:cubicBezTo>
                                  <a:pt x="54" y="67"/>
                                  <a:pt x="49" y="65"/>
                                  <a:pt x="43" y="65"/>
                                </a:cubicBezTo>
                                <a:lnTo>
                                  <a:pt x="15" y="65"/>
                                </a:lnTo>
                                <a:lnTo>
                                  <a:pt x="15" y="114"/>
                                </a:lnTo>
                                <a:lnTo>
                                  <a:pt x="0" y="114"/>
                                </a:lnTo>
                                <a:lnTo>
                                  <a:pt x="0" y="0"/>
                                </a:lnTo>
                                <a:lnTo>
                                  <a:pt x="50" y="0"/>
                                </a:lnTo>
                                <a:cubicBezTo>
                                  <a:pt x="59" y="0"/>
                                  <a:pt x="66" y="1"/>
                                  <a:pt x="72" y="2"/>
                                </a:cubicBezTo>
                                <a:cubicBezTo>
                                  <a:pt x="78" y="4"/>
                                  <a:pt x="82" y="8"/>
                                  <a:pt x="86" y="13"/>
                                </a:cubicBezTo>
                                <a:cubicBezTo>
                                  <a:pt x="89" y="19"/>
                                  <a:pt x="91" y="25"/>
                                  <a:pt x="91" y="32"/>
                                </a:cubicBezTo>
                                <a:cubicBezTo>
                                  <a:pt x="91" y="39"/>
                                  <a:pt x="89" y="46"/>
                                  <a:pt x="84" y="51"/>
                                </a:cubicBezTo>
                                <a:cubicBezTo>
                                  <a:pt x="80" y="57"/>
                                  <a:pt x="73" y="60"/>
                                  <a:pt x="65" y="62"/>
                                </a:cubicBezTo>
                                <a:lnTo>
                                  <a:pt x="65" y="62"/>
                                </a:lnTo>
                                <a:cubicBezTo>
                                  <a:pt x="73" y="64"/>
                                  <a:pt x="79" y="71"/>
                                  <a:pt x="84" y="83"/>
                                </a:cubicBezTo>
                                <a:lnTo>
                                  <a:pt x="95" y="114"/>
                                </a:lnTo>
                                <a:close/>
                                <a:moveTo>
                                  <a:pt x="15" y="51"/>
                                </a:moveTo>
                                <a:lnTo>
                                  <a:pt x="15" y="51"/>
                                </a:lnTo>
                                <a:lnTo>
                                  <a:pt x="49" y="51"/>
                                </a:lnTo>
                                <a:cubicBezTo>
                                  <a:pt x="58" y="51"/>
                                  <a:pt x="65" y="50"/>
                                  <a:pt x="69" y="47"/>
                                </a:cubicBezTo>
                                <a:cubicBezTo>
                                  <a:pt x="73" y="44"/>
                                  <a:pt x="75" y="39"/>
                                  <a:pt x="75" y="32"/>
                                </a:cubicBezTo>
                                <a:cubicBezTo>
                                  <a:pt x="75" y="19"/>
                                  <a:pt x="67" y="12"/>
                                  <a:pt x="51" y="12"/>
                                </a:cubicBezTo>
                                <a:lnTo>
                                  <a:pt x="15" y="12"/>
                                </a:lnTo>
                                <a:lnTo>
                                  <a:pt x="15" y="51"/>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7" name="Freeform 68"/>
                        <wps:cNvSpPr>
                          <a:spLocks/>
                        </wps:cNvSpPr>
                        <wps:spPr bwMode="auto">
                          <a:xfrm>
                            <a:off x="3093085" y="859790"/>
                            <a:ext cx="86360" cy="109220"/>
                          </a:xfrm>
                          <a:custGeom>
                            <a:avLst/>
                            <a:gdLst>
                              <a:gd name="T0" fmla="*/ 90 w 90"/>
                              <a:gd name="T1" fmla="*/ 13 h 114"/>
                              <a:gd name="T2" fmla="*/ 90 w 90"/>
                              <a:gd name="T3" fmla="*/ 13 h 114"/>
                              <a:gd name="T4" fmla="*/ 52 w 90"/>
                              <a:gd name="T5" fmla="*/ 13 h 114"/>
                              <a:gd name="T6" fmla="*/ 52 w 90"/>
                              <a:gd name="T7" fmla="*/ 114 h 114"/>
                              <a:gd name="T8" fmla="*/ 37 w 90"/>
                              <a:gd name="T9" fmla="*/ 114 h 114"/>
                              <a:gd name="T10" fmla="*/ 37 w 90"/>
                              <a:gd name="T11" fmla="*/ 13 h 114"/>
                              <a:gd name="T12" fmla="*/ 0 w 90"/>
                              <a:gd name="T13" fmla="*/ 13 h 114"/>
                              <a:gd name="T14" fmla="*/ 0 w 90"/>
                              <a:gd name="T15" fmla="*/ 0 h 114"/>
                              <a:gd name="T16" fmla="*/ 90 w 90"/>
                              <a:gd name="T17" fmla="*/ 0 h 114"/>
                              <a:gd name="T18" fmla="*/ 90 w 90"/>
                              <a:gd name="T19" fmla="*/ 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3"/>
                                </a:moveTo>
                                <a:lnTo>
                                  <a:pt x="90" y="13"/>
                                </a:lnTo>
                                <a:lnTo>
                                  <a:pt x="52" y="13"/>
                                </a:lnTo>
                                <a:lnTo>
                                  <a:pt x="52" y="114"/>
                                </a:lnTo>
                                <a:lnTo>
                                  <a:pt x="37" y="114"/>
                                </a:lnTo>
                                <a:lnTo>
                                  <a:pt x="37" y="13"/>
                                </a:lnTo>
                                <a:lnTo>
                                  <a:pt x="0" y="13"/>
                                </a:lnTo>
                                <a:lnTo>
                                  <a:pt x="0" y="0"/>
                                </a:lnTo>
                                <a:lnTo>
                                  <a:pt x="90" y="0"/>
                                </a:lnTo>
                                <a:lnTo>
                                  <a:pt x="90" y="1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9"/>
                        <wps:cNvSpPr>
                          <a:spLocks noEditPoints="1"/>
                        </wps:cNvSpPr>
                        <wps:spPr bwMode="auto">
                          <a:xfrm>
                            <a:off x="3195955" y="859790"/>
                            <a:ext cx="83185" cy="109220"/>
                          </a:xfrm>
                          <a:custGeom>
                            <a:avLst/>
                            <a:gdLst>
                              <a:gd name="T0" fmla="*/ 0 w 87"/>
                              <a:gd name="T1" fmla="*/ 0 h 114"/>
                              <a:gd name="T2" fmla="*/ 0 w 87"/>
                              <a:gd name="T3" fmla="*/ 0 h 114"/>
                              <a:gd name="T4" fmla="*/ 43 w 87"/>
                              <a:gd name="T5" fmla="*/ 0 h 114"/>
                              <a:gd name="T6" fmla="*/ 66 w 87"/>
                              <a:gd name="T7" fmla="*/ 2 h 114"/>
                              <a:gd name="T8" fmla="*/ 81 w 87"/>
                              <a:gd name="T9" fmla="*/ 14 h 114"/>
                              <a:gd name="T10" fmla="*/ 87 w 87"/>
                              <a:gd name="T11" fmla="*/ 33 h 114"/>
                              <a:gd name="T12" fmla="*/ 76 w 87"/>
                              <a:gd name="T13" fmla="*/ 59 h 114"/>
                              <a:gd name="T14" fmla="*/ 44 w 87"/>
                              <a:gd name="T15" fmla="*/ 68 h 114"/>
                              <a:gd name="T16" fmla="*/ 15 w 87"/>
                              <a:gd name="T17" fmla="*/ 68 h 114"/>
                              <a:gd name="T18" fmla="*/ 15 w 87"/>
                              <a:gd name="T19" fmla="*/ 114 h 114"/>
                              <a:gd name="T20" fmla="*/ 0 w 87"/>
                              <a:gd name="T21" fmla="*/ 114 h 114"/>
                              <a:gd name="T22" fmla="*/ 0 w 87"/>
                              <a:gd name="T23" fmla="*/ 0 h 114"/>
                              <a:gd name="T24" fmla="*/ 15 w 87"/>
                              <a:gd name="T25" fmla="*/ 55 h 114"/>
                              <a:gd name="T26" fmla="*/ 15 w 87"/>
                              <a:gd name="T27" fmla="*/ 55 h 114"/>
                              <a:gd name="T28" fmla="*/ 44 w 87"/>
                              <a:gd name="T29" fmla="*/ 55 h 114"/>
                              <a:gd name="T30" fmla="*/ 65 w 87"/>
                              <a:gd name="T31" fmla="*/ 49 h 114"/>
                              <a:gd name="T32" fmla="*/ 71 w 87"/>
                              <a:gd name="T33" fmla="*/ 33 h 114"/>
                              <a:gd name="T34" fmla="*/ 68 w 87"/>
                              <a:gd name="T35" fmla="*/ 21 h 114"/>
                              <a:gd name="T36" fmla="*/ 59 w 87"/>
                              <a:gd name="T37" fmla="*/ 15 h 114"/>
                              <a:gd name="T38" fmla="*/ 44 w 87"/>
                              <a:gd name="T39" fmla="*/ 13 h 114"/>
                              <a:gd name="T40" fmla="*/ 15 w 87"/>
                              <a:gd name="T41" fmla="*/ 13 h 114"/>
                              <a:gd name="T42" fmla="*/ 15 w 87"/>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7" h="114">
                                <a:moveTo>
                                  <a:pt x="0" y="0"/>
                                </a:moveTo>
                                <a:lnTo>
                                  <a:pt x="0" y="0"/>
                                </a:lnTo>
                                <a:lnTo>
                                  <a:pt x="43" y="0"/>
                                </a:lnTo>
                                <a:cubicBezTo>
                                  <a:pt x="52" y="0"/>
                                  <a:pt x="60" y="1"/>
                                  <a:pt x="66" y="2"/>
                                </a:cubicBezTo>
                                <a:cubicBezTo>
                                  <a:pt x="72" y="4"/>
                                  <a:pt x="77" y="8"/>
                                  <a:pt x="81" y="14"/>
                                </a:cubicBezTo>
                                <a:cubicBezTo>
                                  <a:pt x="85" y="19"/>
                                  <a:pt x="87" y="26"/>
                                  <a:pt x="87" y="33"/>
                                </a:cubicBezTo>
                                <a:cubicBezTo>
                                  <a:pt x="87" y="44"/>
                                  <a:pt x="83" y="53"/>
                                  <a:pt x="76" y="59"/>
                                </a:cubicBezTo>
                                <a:cubicBezTo>
                                  <a:pt x="68" y="65"/>
                                  <a:pt x="58" y="68"/>
                                  <a:pt x="44" y="68"/>
                                </a:cubicBezTo>
                                <a:lnTo>
                                  <a:pt x="15" y="68"/>
                                </a:lnTo>
                                <a:lnTo>
                                  <a:pt x="15" y="114"/>
                                </a:lnTo>
                                <a:lnTo>
                                  <a:pt x="0" y="114"/>
                                </a:lnTo>
                                <a:lnTo>
                                  <a:pt x="0" y="0"/>
                                </a:lnTo>
                                <a:close/>
                                <a:moveTo>
                                  <a:pt x="15" y="55"/>
                                </a:moveTo>
                                <a:lnTo>
                                  <a:pt x="15" y="55"/>
                                </a:lnTo>
                                <a:lnTo>
                                  <a:pt x="44" y="55"/>
                                </a:lnTo>
                                <a:cubicBezTo>
                                  <a:pt x="54" y="55"/>
                                  <a:pt x="61" y="53"/>
                                  <a:pt x="65" y="49"/>
                                </a:cubicBezTo>
                                <a:cubicBezTo>
                                  <a:pt x="69" y="45"/>
                                  <a:pt x="71" y="40"/>
                                  <a:pt x="71" y="33"/>
                                </a:cubicBezTo>
                                <a:cubicBezTo>
                                  <a:pt x="71" y="29"/>
                                  <a:pt x="70" y="25"/>
                                  <a:pt x="68" y="21"/>
                                </a:cubicBezTo>
                                <a:cubicBezTo>
                                  <a:pt x="65" y="18"/>
                                  <a:pt x="62" y="16"/>
                                  <a:pt x="59" y="15"/>
                                </a:cubicBezTo>
                                <a:cubicBezTo>
                                  <a:pt x="55" y="14"/>
                                  <a:pt x="50" y="13"/>
                                  <a:pt x="44" y="13"/>
                                </a:cubicBezTo>
                                <a:lnTo>
                                  <a:pt x="15" y="13"/>
                                </a:lnTo>
                                <a:lnTo>
                                  <a:pt x="15"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69" name="Freeform 70"/>
                        <wps:cNvSpPr>
                          <a:spLocks/>
                        </wps:cNvSpPr>
                        <wps:spPr bwMode="auto">
                          <a:xfrm>
                            <a:off x="3285490" y="859790"/>
                            <a:ext cx="42545" cy="109220"/>
                          </a:xfrm>
                          <a:custGeom>
                            <a:avLst/>
                            <a:gdLst>
                              <a:gd name="T0" fmla="*/ 44 w 44"/>
                              <a:gd name="T1" fmla="*/ 0 h 114"/>
                              <a:gd name="T2" fmla="*/ 44 w 44"/>
                              <a:gd name="T3" fmla="*/ 0 h 114"/>
                              <a:gd name="T4" fmla="*/ 11 w 44"/>
                              <a:gd name="T5" fmla="*/ 114 h 114"/>
                              <a:gd name="T6" fmla="*/ 0 w 44"/>
                              <a:gd name="T7" fmla="*/ 114 h 114"/>
                              <a:gd name="T8" fmla="*/ 33 w 44"/>
                              <a:gd name="T9" fmla="*/ 0 h 114"/>
                              <a:gd name="T10" fmla="*/ 44 w 44"/>
                              <a:gd name="T11" fmla="*/ 0 h 114"/>
                            </a:gdLst>
                            <a:ahLst/>
                            <a:cxnLst>
                              <a:cxn ang="0">
                                <a:pos x="T0" y="T1"/>
                              </a:cxn>
                              <a:cxn ang="0">
                                <a:pos x="T2" y="T3"/>
                              </a:cxn>
                              <a:cxn ang="0">
                                <a:pos x="T4" y="T5"/>
                              </a:cxn>
                              <a:cxn ang="0">
                                <a:pos x="T6" y="T7"/>
                              </a:cxn>
                              <a:cxn ang="0">
                                <a:pos x="T8" y="T9"/>
                              </a:cxn>
                              <a:cxn ang="0">
                                <a:pos x="T10" y="T11"/>
                              </a:cxn>
                            </a:cxnLst>
                            <a:rect l="0" t="0" r="r" b="b"/>
                            <a:pathLst>
                              <a:path w="44" h="114">
                                <a:moveTo>
                                  <a:pt x="44" y="0"/>
                                </a:moveTo>
                                <a:lnTo>
                                  <a:pt x="44" y="0"/>
                                </a:lnTo>
                                <a:lnTo>
                                  <a:pt x="11" y="114"/>
                                </a:lnTo>
                                <a:lnTo>
                                  <a:pt x="0" y="114"/>
                                </a:lnTo>
                                <a:lnTo>
                                  <a:pt x="33" y="0"/>
                                </a:lnTo>
                                <a:lnTo>
                                  <a:pt x="44"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0" name="Freeform 71"/>
                        <wps:cNvSpPr>
                          <a:spLocks noEditPoints="1"/>
                        </wps:cNvSpPr>
                        <wps:spPr bwMode="auto">
                          <a:xfrm>
                            <a:off x="2761615" y="1037590"/>
                            <a:ext cx="91440" cy="109220"/>
                          </a:xfrm>
                          <a:custGeom>
                            <a:avLst/>
                            <a:gdLst>
                              <a:gd name="T0" fmla="*/ 95 w 95"/>
                              <a:gd name="T1" fmla="*/ 114 h 114"/>
                              <a:gd name="T2" fmla="*/ 95 w 95"/>
                              <a:gd name="T3" fmla="*/ 114 h 114"/>
                              <a:gd name="T4" fmla="*/ 79 w 95"/>
                              <a:gd name="T5" fmla="*/ 114 h 114"/>
                              <a:gd name="T6" fmla="*/ 68 w 95"/>
                              <a:gd name="T7" fmla="*/ 84 h 114"/>
                              <a:gd name="T8" fmla="*/ 58 w 95"/>
                              <a:gd name="T9" fmla="*/ 71 h 114"/>
                              <a:gd name="T10" fmla="*/ 43 w 95"/>
                              <a:gd name="T11" fmla="*/ 65 h 114"/>
                              <a:gd name="T12" fmla="*/ 15 w 95"/>
                              <a:gd name="T13" fmla="*/ 65 h 114"/>
                              <a:gd name="T14" fmla="*/ 15 w 95"/>
                              <a:gd name="T15" fmla="*/ 114 h 114"/>
                              <a:gd name="T16" fmla="*/ 0 w 95"/>
                              <a:gd name="T17" fmla="*/ 114 h 114"/>
                              <a:gd name="T18" fmla="*/ 0 w 95"/>
                              <a:gd name="T19" fmla="*/ 0 h 114"/>
                              <a:gd name="T20" fmla="*/ 51 w 95"/>
                              <a:gd name="T21" fmla="*/ 0 h 114"/>
                              <a:gd name="T22" fmla="*/ 72 w 95"/>
                              <a:gd name="T23" fmla="*/ 3 h 114"/>
                              <a:gd name="T24" fmla="*/ 86 w 95"/>
                              <a:gd name="T25" fmla="*/ 14 h 114"/>
                              <a:gd name="T26" fmla="*/ 91 w 95"/>
                              <a:gd name="T27" fmla="*/ 32 h 114"/>
                              <a:gd name="T28" fmla="*/ 84 w 95"/>
                              <a:gd name="T29" fmla="*/ 52 h 114"/>
                              <a:gd name="T30" fmla="*/ 66 w 95"/>
                              <a:gd name="T31" fmla="*/ 62 h 114"/>
                              <a:gd name="T32" fmla="*/ 66 w 95"/>
                              <a:gd name="T33" fmla="*/ 63 h 114"/>
                              <a:gd name="T34" fmla="*/ 84 w 95"/>
                              <a:gd name="T35" fmla="*/ 83 h 114"/>
                              <a:gd name="T36" fmla="*/ 95 w 95"/>
                              <a:gd name="T37" fmla="*/ 114 h 114"/>
                              <a:gd name="T38" fmla="*/ 15 w 95"/>
                              <a:gd name="T39" fmla="*/ 52 h 114"/>
                              <a:gd name="T40" fmla="*/ 15 w 95"/>
                              <a:gd name="T41" fmla="*/ 52 h 114"/>
                              <a:gd name="T42" fmla="*/ 49 w 95"/>
                              <a:gd name="T43" fmla="*/ 52 h 114"/>
                              <a:gd name="T44" fmla="*/ 69 w 95"/>
                              <a:gd name="T45" fmla="*/ 48 h 114"/>
                              <a:gd name="T46" fmla="*/ 76 w 95"/>
                              <a:gd name="T47" fmla="*/ 32 h 114"/>
                              <a:gd name="T48" fmla="*/ 51 w 95"/>
                              <a:gd name="T49" fmla="*/ 13 h 114"/>
                              <a:gd name="T50" fmla="*/ 15 w 95"/>
                              <a:gd name="T51" fmla="*/ 13 h 114"/>
                              <a:gd name="T52" fmla="*/ 15 w 95"/>
                              <a:gd name="T53" fmla="*/ 52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95" h="114">
                                <a:moveTo>
                                  <a:pt x="95" y="114"/>
                                </a:moveTo>
                                <a:lnTo>
                                  <a:pt x="95" y="114"/>
                                </a:lnTo>
                                <a:lnTo>
                                  <a:pt x="79" y="114"/>
                                </a:lnTo>
                                <a:lnTo>
                                  <a:pt x="68" y="84"/>
                                </a:lnTo>
                                <a:cubicBezTo>
                                  <a:pt x="66" y="78"/>
                                  <a:pt x="63" y="74"/>
                                  <a:pt x="58" y="71"/>
                                </a:cubicBezTo>
                                <a:cubicBezTo>
                                  <a:pt x="54" y="67"/>
                                  <a:pt x="49" y="65"/>
                                  <a:pt x="43" y="65"/>
                                </a:cubicBezTo>
                                <a:lnTo>
                                  <a:pt x="15" y="65"/>
                                </a:lnTo>
                                <a:lnTo>
                                  <a:pt x="15" y="114"/>
                                </a:lnTo>
                                <a:lnTo>
                                  <a:pt x="0" y="114"/>
                                </a:lnTo>
                                <a:lnTo>
                                  <a:pt x="0" y="0"/>
                                </a:lnTo>
                                <a:lnTo>
                                  <a:pt x="51" y="0"/>
                                </a:lnTo>
                                <a:cubicBezTo>
                                  <a:pt x="59" y="0"/>
                                  <a:pt x="67" y="1"/>
                                  <a:pt x="72" y="3"/>
                                </a:cubicBezTo>
                                <a:cubicBezTo>
                                  <a:pt x="78" y="5"/>
                                  <a:pt x="82" y="8"/>
                                  <a:pt x="86" y="14"/>
                                </a:cubicBezTo>
                                <a:cubicBezTo>
                                  <a:pt x="89" y="19"/>
                                  <a:pt x="91" y="25"/>
                                  <a:pt x="91" y="32"/>
                                </a:cubicBezTo>
                                <a:cubicBezTo>
                                  <a:pt x="91" y="40"/>
                                  <a:pt x="89" y="47"/>
                                  <a:pt x="84" y="52"/>
                                </a:cubicBezTo>
                                <a:cubicBezTo>
                                  <a:pt x="80" y="57"/>
                                  <a:pt x="73" y="61"/>
                                  <a:pt x="66" y="62"/>
                                </a:cubicBezTo>
                                <a:lnTo>
                                  <a:pt x="66" y="63"/>
                                </a:lnTo>
                                <a:cubicBezTo>
                                  <a:pt x="73" y="65"/>
                                  <a:pt x="80" y="72"/>
                                  <a:pt x="84" y="83"/>
                                </a:cubicBezTo>
                                <a:lnTo>
                                  <a:pt x="95" y="114"/>
                                </a:lnTo>
                                <a:close/>
                                <a:moveTo>
                                  <a:pt x="15" y="52"/>
                                </a:moveTo>
                                <a:lnTo>
                                  <a:pt x="15" y="52"/>
                                </a:lnTo>
                                <a:lnTo>
                                  <a:pt x="49" y="52"/>
                                </a:lnTo>
                                <a:cubicBezTo>
                                  <a:pt x="58" y="52"/>
                                  <a:pt x="65" y="51"/>
                                  <a:pt x="69" y="48"/>
                                </a:cubicBezTo>
                                <a:cubicBezTo>
                                  <a:pt x="73" y="45"/>
                                  <a:pt x="76" y="40"/>
                                  <a:pt x="76" y="32"/>
                                </a:cubicBezTo>
                                <a:cubicBezTo>
                                  <a:pt x="76" y="19"/>
                                  <a:pt x="67" y="13"/>
                                  <a:pt x="51" y="13"/>
                                </a:cubicBezTo>
                                <a:lnTo>
                                  <a:pt x="15" y="13"/>
                                </a:lnTo>
                                <a:lnTo>
                                  <a:pt x="15" y="52"/>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2"/>
                        <wps:cNvSpPr>
                          <a:spLocks/>
                        </wps:cNvSpPr>
                        <wps:spPr bwMode="auto">
                          <a:xfrm>
                            <a:off x="2863215" y="1037590"/>
                            <a:ext cx="86360" cy="109220"/>
                          </a:xfrm>
                          <a:custGeom>
                            <a:avLst/>
                            <a:gdLst>
                              <a:gd name="T0" fmla="*/ 90 w 90"/>
                              <a:gd name="T1" fmla="*/ 14 h 114"/>
                              <a:gd name="T2" fmla="*/ 90 w 90"/>
                              <a:gd name="T3" fmla="*/ 14 h 114"/>
                              <a:gd name="T4" fmla="*/ 52 w 90"/>
                              <a:gd name="T5" fmla="*/ 14 h 114"/>
                              <a:gd name="T6" fmla="*/ 52 w 90"/>
                              <a:gd name="T7" fmla="*/ 114 h 114"/>
                              <a:gd name="T8" fmla="*/ 37 w 90"/>
                              <a:gd name="T9" fmla="*/ 114 h 114"/>
                              <a:gd name="T10" fmla="*/ 37 w 90"/>
                              <a:gd name="T11" fmla="*/ 14 h 114"/>
                              <a:gd name="T12" fmla="*/ 0 w 90"/>
                              <a:gd name="T13" fmla="*/ 14 h 114"/>
                              <a:gd name="T14" fmla="*/ 0 w 90"/>
                              <a:gd name="T15" fmla="*/ 0 h 114"/>
                              <a:gd name="T16" fmla="*/ 90 w 90"/>
                              <a:gd name="T17" fmla="*/ 0 h 114"/>
                              <a:gd name="T18" fmla="*/ 90 w 90"/>
                              <a:gd name="T19" fmla="*/ 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4"/>
                                </a:moveTo>
                                <a:lnTo>
                                  <a:pt x="90" y="14"/>
                                </a:lnTo>
                                <a:lnTo>
                                  <a:pt x="52" y="14"/>
                                </a:lnTo>
                                <a:lnTo>
                                  <a:pt x="52" y="114"/>
                                </a:lnTo>
                                <a:lnTo>
                                  <a:pt x="37" y="114"/>
                                </a:lnTo>
                                <a:lnTo>
                                  <a:pt x="37" y="14"/>
                                </a:lnTo>
                                <a:lnTo>
                                  <a:pt x="0" y="14"/>
                                </a:lnTo>
                                <a:lnTo>
                                  <a:pt x="0" y="0"/>
                                </a:lnTo>
                                <a:lnTo>
                                  <a:pt x="90" y="0"/>
                                </a:lnTo>
                                <a:lnTo>
                                  <a:pt x="90" y="14"/>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2" name="Freeform 73"/>
                        <wps:cNvSpPr>
                          <a:spLocks/>
                        </wps:cNvSpPr>
                        <wps:spPr bwMode="auto">
                          <a:xfrm>
                            <a:off x="2961005" y="1035685"/>
                            <a:ext cx="94615" cy="113030"/>
                          </a:xfrm>
                          <a:custGeom>
                            <a:avLst/>
                            <a:gdLst>
                              <a:gd name="T0" fmla="*/ 53 w 99"/>
                              <a:gd name="T1" fmla="*/ 118 h 118"/>
                              <a:gd name="T2" fmla="*/ 53 w 99"/>
                              <a:gd name="T3" fmla="*/ 118 h 118"/>
                              <a:gd name="T4" fmla="*/ 15 w 99"/>
                              <a:gd name="T5" fmla="*/ 102 h 118"/>
                              <a:gd name="T6" fmla="*/ 0 w 99"/>
                              <a:gd name="T7" fmla="*/ 59 h 118"/>
                              <a:gd name="T8" fmla="*/ 15 w 99"/>
                              <a:gd name="T9" fmla="*/ 16 h 118"/>
                              <a:gd name="T10" fmla="*/ 53 w 99"/>
                              <a:gd name="T11" fmla="*/ 0 h 118"/>
                              <a:gd name="T12" fmla="*/ 85 w 99"/>
                              <a:gd name="T13" fmla="*/ 10 h 118"/>
                              <a:gd name="T14" fmla="*/ 99 w 99"/>
                              <a:gd name="T15" fmla="*/ 37 h 118"/>
                              <a:gd name="T16" fmla="*/ 84 w 99"/>
                              <a:gd name="T17" fmla="*/ 37 h 118"/>
                              <a:gd name="T18" fmla="*/ 75 w 99"/>
                              <a:gd name="T19" fmla="*/ 20 h 118"/>
                              <a:gd name="T20" fmla="*/ 53 w 99"/>
                              <a:gd name="T21" fmla="*/ 13 h 118"/>
                              <a:gd name="T22" fmla="*/ 26 w 99"/>
                              <a:gd name="T23" fmla="*/ 25 h 118"/>
                              <a:gd name="T24" fmla="*/ 16 w 99"/>
                              <a:gd name="T25" fmla="*/ 59 h 118"/>
                              <a:gd name="T26" fmla="*/ 26 w 99"/>
                              <a:gd name="T27" fmla="*/ 93 h 118"/>
                              <a:gd name="T28" fmla="*/ 53 w 99"/>
                              <a:gd name="T29" fmla="*/ 105 h 118"/>
                              <a:gd name="T30" fmla="*/ 75 w 99"/>
                              <a:gd name="T31" fmla="*/ 99 h 118"/>
                              <a:gd name="T32" fmla="*/ 84 w 99"/>
                              <a:gd name="T33" fmla="*/ 80 h 118"/>
                              <a:gd name="T34" fmla="*/ 99 w 99"/>
                              <a:gd name="T35" fmla="*/ 80 h 118"/>
                              <a:gd name="T36" fmla="*/ 85 w 99"/>
                              <a:gd name="T37" fmla="*/ 108 h 118"/>
                              <a:gd name="T38" fmla="*/ 53 w 99"/>
                              <a:gd name="T39" fmla="*/ 118 h 118"/>
                              <a:gd name="T40" fmla="*/ 53 w 99"/>
                              <a:gd name="T41" fmla="*/ 118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8">
                                <a:moveTo>
                                  <a:pt x="53" y="118"/>
                                </a:moveTo>
                                <a:lnTo>
                                  <a:pt x="53" y="118"/>
                                </a:lnTo>
                                <a:cubicBezTo>
                                  <a:pt x="37" y="118"/>
                                  <a:pt x="24" y="113"/>
                                  <a:pt x="15" y="102"/>
                                </a:cubicBezTo>
                                <a:cubicBezTo>
                                  <a:pt x="5" y="92"/>
                                  <a:pt x="0" y="77"/>
                                  <a:pt x="0" y="59"/>
                                </a:cubicBezTo>
                                <a:cubicBezTo>
                                  <a:pt x="0" y="41"/>
                                  <a:pt x="5" y="27"/>
                                  <a:pt x="15" y="16"/>
                                </a:cubicBezTo>
                                <a:cubicBezTo>
                                  <a:pt x="24" y="6"/>
                                  <a:pt x="37" y="0"/>
                                  <a:pt x="53" y="0"/>
                                </a:cubicBezTo>
                                <a:cubicBezTo>
                                  <a:pt x="66" y="0"/>
                                  <a:pt x="76" y="4"/>
                                  <a:pt x="85" y="10"/>
                                </a:cubicBezTo>
                                <a:cubicBezTo>
                                  <a:pt x="93" y="17"/>
                                  <a:pt x="98" y="26"/>
                                  <a:pt x="99" y="37"/>
                                </a:cubicBezTo>
                                <a:lnTo>
                                  <a:pt x="84" y="37"/>
                                </a:lnTo>
                                <a:cubicBezTo>
                                  <a:pt x="83" y="30"/>
                                  <a:pt x="80" y="24"/>
                                  <a:pt x="75" y="20"/>
                                </a:cubicBezTo>
                                <a:cubicBezTo>
                                  <a:pt x="69" y="15"/>
                                  <a:pt x="62" y="13"/>
                                  <a:pt x="53" y="13"/>
                                </a:cubicBezTo>
                                <a:cubicBezTo>
                                  <a:pt x="42" y="13"/>
                                  <a:pt x="33" y="17"/>
                                  <a:pt x="26" y="25"/>
                                </a:cubicBezTo>
                                <a:cubicBezTo>
                                  <a:pt x="19" y="33"/>
                                  <a:pt x="16" y="45"/>
                                  <a:pt x="16" y="59"/>
                                </a:cubicBezTo>
                                <a:cubicBezTo>
                                  <a:pt x="16" y="74"/>
                                  <a:pt x="19" y="85"/>
                                  <a:pt x="26" y="93"/>
                                </a:cubicBezTo>
                                <a:cubicBezTo>
                                  <a:pt x="33" y="101"/>
                                  <a:pt x="42" y="105"/>
                                  <a:pt x="53" y="105"/>
                                </a:cubicBezTo>
                                <a:cubicBezTo>
                                  <a:pt x="62" y="105"/>
                                  <a:pt x="69" y="103"/>
                                  <a:pt x="75" y="99"/>
                                </a:cubicBezTo>
                                <a:cubicBezTo>
                                  <a:pt x="80" y="94"/>
                                  <a:pt x="83" y="88"/>
                                  <a:pt x="84" y="80"/>
                                </a:cubicBezTo>
                                <a:lnTo>
                                  <a:pt x="99" y="80"/>
                                </a:lnTo>
                                <a:cubicBezTo>
                                  <a:pt x="98" y="92"/>
                                  <a:pt x="94" y="102"/>
                                  <a:pt x="85" y="108"/>
                                </a:cubicBezTo>
                                <a:cubicBezTo>
                                  <a:pt x="77" y="115"/>
                                  <a:pt x="66" y="118"/>
                                  <a:pt x="53" y="118"/>
                                </a:cubicBezTo>
                                <a:lnTo>
                                  <a:pt x="53" y="118"/>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3" name="Freeform 74"/>
                        <wps:cNvSpPr>
                          <a:spLocks noEditPoints="1"/>
                        </wps:cNvSpPr>
                        <wps:spPr bwMode="auto">
                          <a:xfrm>
                            <a:off x="3077210" y="1037590"/>
                            <a:ext cx="81915" cy="109220"/>
                          </a:xfrm>
                          <a:custGeom>
                            <a:avLst/>
                            <a:gdLst>
                              <a:gd name="T0" fmla="*/ 0 w 86"/>
                              <a:gd name="T1" fmla="*/ 0 h 114"/>
                              <a:gd name="T2" fmla="*/ 0 w 86"/>
                              <a:gd name="T3" fmla="*/ 0 h 114"/>
                              <a:gd name="T4" fmla="*/ 42 w 86"/>
                              <a:gd name="T5" fmla="*/ 0 h 114"/>
                              <a:gd name="T6" fmla="*/ 65 w 86"/>
                              <a:gd name="T7" fmla="*/ 3 h 114"/>
                              <a:gd name="T8" fmla="*/ 80 w 86"/>
                              <a:gd name="T9" fmla="*/ 14 h 114"/>
                              <a:gd name="T10" fmla="*/ 86 w 86"/>
                              <a:gd name="T11" fmla="*/ 34 h 114"/>
                              <a:gd name="T12" fmla="*/ 75 w 86"/>
                              <a:gd name="T13" fmla="*/ 60 h 114"/>
                              <a:gd name="T14" fmla="*/ 43 w 86"/>
                              <a:gd name="T15" fmla="*/ 69 h 114"/>
                              <a:gd name="T16" fmla="*/ 15 w 86"/>
                              <a:gd name="T17" fmla="*/ 69 h 114"/>
                              <a:gd name="T18" fmla="*/ 15 w 86"/>
                              <a:gd name="T19" fmla="*/ 114 h 114"/>
                              <a:gd name="T20" fmla="*/ 0 w 86"/>
                              <a:gd name="T21" fmla="*/ 114 h 114"/>
                              <a:gd name="T22" fmla="*/ 0 w 86"/>
                              <a:gd name="T23" fmla="*/ 0 h 114"/>
                              <a:gd name="T24" fmla="*/ 15 w 86"/>
                              <a:gd name="T25" fmla="*/ 55 h 114"/>
                              <a:gd name="T26" fmla="*/ 15 w 86"/>
                              <a:gd name="T27" fmla="*/ 55 h 114"/>
                              <a:gd name="T28" fmla="*/ 43 w 86"/>
                              <a:gd name="T29" fmla="*/ 55 h 114"/>
                              <a:gd name="T30" fmla="*/ 64 w 86"/>
                              <a:gd name="T31" fmla="*/ 50 h 114"/>
                              <a:gd name="T32" fmla="*/ 70 w 86"/>
                              <a:gd name="T33" fmla="*/ 34 h 114"/>
                              <a:gd name="T34" fmla="*/ 67 w 86"/>
                              <a:gd name="T35" fmla="*/ 22 h 114"/>
                              <a:gd name="T36" fmla="*/ 58 w 86"/>
                              <a:gd name="T37" fmla="*/ 15 h 114"/>
                              <a:gd name="T38" fmla="*/ 43 w 86"/>
                              <a:gd name="T39" fmla="*/ 14 h 114"/>
                              <a:gd name="T40" fmla="*/ 15 w 86"/>
                              <a:gd name="T41" fmla="*/ 14 h 114"/>
                              <a:gd name="T42" fmla="*/ 15 w 86"/>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6" h="114">
                                <a:moveTo>
                                  <a:pt x="0" y="0"/>
                                </a:moveTo>
                                <a:lnTo>
                                  <a:pt x="0" y="0"/>
                                </a:lnTo>
                                <a:lnTo>
                                  <a:pt x="42" y="0"/>
                                </a:lnTo>
                                <a:cubicBezTo>
                                  <a:pt x="51" y="0"/>
                                  <a:pt x="59" y="1"/>
                                  <a:pt x="65" y="3"/>
                                </a:cubicBezTo>
                                <a:cubicBezTo>
                                  <a:pt x="72" y="5"/>
                                  <a:pt x="77" y="8"/>
                                  <a:pt x="80" y="14"/>
                                </a:cubicBezTo>
                                <a:cubicBezTo>
                                  <a:pt x="84" y="20"/>
                                  <a:pt x="86" y="26"/>
                                  <a:pt x="86" y="34"/>
                                </a:cubicBezTo>
                                <a:cubicBezTo>
                                  <a:pt x="86" y="45"/>
                                  <a:pt x="82" y="54"/>
                                  <a:pt x="75" y="60"/>
                                </a:cubicBezTo>
                                <a:cubicBezTo>
                                  <a:pt x="68" y="66"/>
                                  <a:pt x="57" y="69"/>
                                  <a:pt x="43" y="69"/>
                                </a:cubicBezTo>
                                <a:lnTo>
                                  <a:pt x="15" y="69"/>
                                </a:lnTo>
                                <a:lnTo>
                                  <a:pt x="15" y="114"/>
                                </a:lnTo>
                                <a:lnTo>
                                  <a:pt x="0" y="114"/>
                                </a:lnTo>
                                <a:lnTo>
                                  <a:pt x="0" y="0"/>
                                </a:lnTo>
                                <a:close/>
                                <a:moveTo>
                                  <a:pt x="15" y="55"/>
                                </a:moveTo>
                                <a:lnTo>
                                  <a:pt x="15" y="55"/>
                                </a:lnTo>
                                <a:lnTo>
                                  <a:pt x="43" y="55"/>
                                </a:lnTo>
                                <a:cubicBezTo>
                                  <a:pt x="53" y="55"/>
                                  <a:pt x="60" y="53"/>
                                  <a:pt x="64" y="50"/>
                                </a:cubicBezTo>
                                <a:cubicBezTo>
                                  <a:pt x="68" y="46"/>
                                  <a:pt x="70" y="41"/>
                                  <a:pt x="70" y="34"/>
                                </a:cubicBezTo>
                                <a:cubicBezTo>
                                  <a:pt x="70" y="29"/>
                                  <a:pt x="69" y="25"/>
                                  <a:pt x="67" y="22"/>
                                </a:cubicBezTo>
                                <a:cubicBezTo>
                                  <a:pt x="65" y="18"/>
                                  <a:pt x="62" y="16"/>
                                  <a:pt x="58" y="15"/>
                                </a:cubicBezTo>
                                <a:cubicBezTo>
                                  <a:pt x="55" y="14"/>
                                  <a:pt x="50" y="14"/>
                                  <a:pt x="43" y="14"/>
                                </a:cubicBezTo>
                                <a:lnTo>
                                  <a:pt x="15" y="14"/>
                                </a:lnTo>
                                <a:lnTo>
                                  <a:pt x="15"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5"/>
                        <wps:cNvSpPr>
                          <a:spLocks/>
                        </wps:cNvSpPr>
                        <wps:spPr bwMode="auto">
                          <a:xfrm>
                            <a:off x="3171825" y="1035685"/>
                            <a:ext cx="36195" cy="144145"/>
                          </a:xfrm>
                          <a:custGeom>
                            <a:avLst/>
                            <a:gdLst>
                              <a:gd name="T0" fmla="*/ 10 w 38"/>
                              <a:gd name="T1" fmla="*/ 0 h 150"/>
                              <a:gd name="T2" fmla="*/ 10 w 38"/>
                              <a:gd name="T3" fmla="*/ 0 h 150"/>
                              <a:gd name="T4" fmla="*/ 38 w 38"/>
                              <a:gd name="T5" fmla="*/ 75 h 150"/>
                              <a:gd name="T6" fmla="*/ 10 w 38"/>
                              <a:gd name="T7" fmla="*/ 150 h 150"/>
                              <a:gd name="T8" fmla="*/ 0 w 38"/>
                              <a:gd name="T9" fmla="*/ 150 h 150"/>
                              <a:gd name="T10" fmla="*/ 23 w 38"/>
                              <a:gd name="T11" fmla="*/ 75 h 150"/>
                              <a:gd name="T12" fmla="*/ 0 w 38"/>
                              <a:gd name="T13" fmla="*/ 0 h 150"/>
                              <a:gd name="T14" fmla="*/ 10 w 38"/>
                              <a:gd name="T15" fmla="*/ 0 h 15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8" h="150">
                                <a:moveTo>
                                  <a:pt x="10" y="0"/>
                                </a:moveTo>
                                <a:lnTo>
                                  <a:pt x="10" y="0"/>
                                </a:lnTo>
                                <a:cubicBezTo>
                                  <a:pt x="29" y="24"/>
                                  <a:pt x="38" y="49"/>
                                  <a:pt x="38" y="75"/>
                                </a:cubicBezTo>
                                <a:cubicBezTo>
                                  <a:pt x="38" y="101"/>
                                  <a:pt x="29" y="126"/>
                                  <a:pt x="10" y="150"/>
                                </a:cubicBezTo>
                                <a:lnTo>
                                  <a:pt x="0" y="150"/>
                                </a:lnTo>
                                <a:cubicBezTo>
                                  <a:pt x="16" y="125"/>
                                  <a:pt x="23" y="100"/>
                                  <a:pt x="23" y="75"/>
                                </a:cubicBezTo>
                                <a:cubicBezTo>
                                  <a:pt x="23" y="50"/>
                                  <a:pt x="16" y="25"/>
                                  <a:pt x="0" y="0"/>
                                </a:cubicBezTo>
                                <a:lnTo>
                                  <a:pt x="10"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5" name="Freeform 76"/>
                        <wps:cNvSpPr>
                          <a:spLocks/>
                        </wps:cNvSpPr>
                        <wps:spPr bwMode="auto">
                          <a:xfrm>
                            <a:off x="1901825" y="502920"/>
                            <a:ext cx="612775" cy="662940"/>
                          </a:xfrm>
                          <a:custGeom>
                            <a:avLst/>
                            <a:gdLst>
                              <a:gd name="T0" fmla="*/ 0 w 640"/>
                              <a:gd name="T1" fmla="*/ 0 h 693"/>
                              <a:gd name="T2" fmla="*/ 0 w 640"/>
                              <a:gd name="T3" fmla="*/ 0 h 693"/>
                              <a:gd name="T4" fmla="*/ 640 w 640"/>
                              <a:gd name="T5" fmla="*/ 0 h 693"/>
                              <a:gd name="T6" fmla="*/ 640 w 640"/>
                              <a:gd name="T7" fmla="*/ 693 h 693"/>
                              <a:gd name="T8" fmla="*/ 0 w 640"/>
                              <a:gd name="T9" fmla="*/ 693 h 693"/>
                              <a:gd name="T10" fmla="*/ 0 w 640"/>
                              <a:gd name="T11" fmla="*/ 0 h 693"/>
                            </a:gdLst>
                            <a:ahLst/>
                            <a:cxnLst>
                              <a:cxn ang="0">
                                <a:pos x="T0" y="T1"/>
                              </a:cxn>
                              <a:cxn ang="0">
                                <a:pos x="T2" y="T3"/>
                              </a:cxn>
                              <a:cxn ang="0">
                                <a:pos x="T4" y="T5"/>
                              </a:cxn>
                              <a:cxn ang="0">
                                <a:pos x="T6" y="T7"/>
                              </a:cxn>
                              <a:cxn ang="0">
                                <a:pos x="T8" y="T9"/>
                              </a:cxn>
                              <a:cxn ang="0">
                                <a:pos x="T10" y="T11"/>
                              </a:cxn>
                            </a:cxnLst>
                            <a:rect l="0" t="0" r="r" b="b"/>
                            <a:pathLst>
                              <a:path w="640" h="693">
                                <a:moveTo>
                                  <a:pt x="0" y="0"/>
                                </a:moveTo>
                                <a:lnTo>
                                  <a:pt x="0" y="0"/>
                                </a:lnTo>
                                <a:lnTo>
                                  <a:pt x="640" y="0"/>
                                </a:lnTo>
                                <a:lnTo>
                                  <a:pt x="640" y="693"/>
                                </a:lnTo>
                                <a:lnTo>
                                  <a:pt x="0" y="693"/>
                                </a:lnTo>
                                <a:lnTo>
                                  <a:pt x="0" y="0"/>
                                </a:lnTo>
                                <a:close/>
                              </a:path>
                            </a:pathLst>
                          </a:custGeom>
                          <a:noFill/>
                          <a:ln w="1079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7"/>
                        <wps:cNvSpPr>
                          <a:spLocks noEditPoints="1"/>
                        </wps:cNvSpPr>
                        <wps:spPr bwMode="auto">
                          <a:xfrm>
                            <a:off x="2080895" y="680720"/>
                            <a:ext cx="90805" cy="109220"/>
                          </a:xfrm>
                          <a:custGeom>
                            <a:avLst/>
                            <a:gdLst>
                              <a:gd name="T0" fmla="*/ 0 w 95"/>
                              <a:gd name="T1" fmla="*/ 0 h 114"/>
                              <a:gd name="T2" fmla="*/ 0 w 95"/>
                              <a:gd name="T3" fmla="*/ 0 h 114"/>
                              <a:gd name="T4" fmla="*/ 37 w 95"/>
                              <a:gd name="T5" fmla="*/ 0 h 114"/>
                              <a:gd name="T6" fmla="*/ 95 w 95"/>
                              <a:gd name="T7" fmla="*/ 56 h 114"/>
                              <a:gd name="T8" fmla="*/ 37 w 95"/>
                              <a:gd name="T9" fmla="*/ 114 h 114"/>
                              <a:gd name="T10" fmla="*/ 0 w 95"/>
                              <a:gd name="T11" fmla="*/ 114 h 114"/>
                              <a:gd name="T12" fmla="*/ 0 w 95"/>
                              <a:gd name="T13" fmla="*/ 0 h 114"/>
                              <a:gd name="T14" fmla="*/ 16 w 95"/>
                              <a:gd name="T15" fmla="*/ 100 h 114"/>
                              <a:gd name="T16" fmla="*/ 16 w 95"/>
                              <a:gd name="T17" fmla="*/ 100 h 114"/>
                              <a:gd name="T18" fmla="*/ 36 w 95"/>
                              <a:gd name="T19" fmla="*/ 100 h 114"/>
                              <a:gd name="T20" fmla="*/ 70 w 95"/>
                              <a:gd name="T21" fmla="*/ 89 h 114"/>
                              <a:gd name="T22" fmla="*/ 79 w 95"/>
                              <a:gd name="T23" fmla="*/ 56 h 114"/>
                              <a:gd name="T24" fmla="*/ 70 w 95"/>
                              <a:gd name="T25" fmla="*/ 25 h 114"/>
                              <a:gd name="T26" fmla="*/ 36 w 95"/>
                              <a:gd name="T27" fmla="*/ 14 h 114"/>
                              <a:gd name="T28" fmla="*/ 16 w 95"/>
                              <a:gd name="T29" fmla="*/ 14 h 114"/>
                              <a:gd name="T30" fmla="*/ 16 w 95"/>
                              <a:gd name="T31" fmla="*/ 10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5" h="114">
                                <a:moveTo>
                                  <a:pt x="0" y="0"/>
                                </a:moveTo>
                                <a:lnTo>
                                  <a:pt x="0" y="0"/>
                                </a:lnTo>
                                <a:lnTo>
                                  <a:pt x="37" y="0"/>
                                </a:lnTo>
                                <a:cubicBezTo>
                                  <a:pt x="75" y="0"/>
                                  <a:pt x="95" y="19"/>
                                  <a:pt x="95" y="56"/>
                                </a:cubicBezTo>
                                <a:cubicBezTo>
                                  <a:pt x="95" y="95"/>
                                  <a:pt x="75" y="114"/>
                                  <a:pt x="37" y="114"/>
                                </a:cubicBezTo>
                                <a:lnTo>
                                  <a:pt x="0" y="114"/>
                                </a:lnTo>
                                <a:lnTo>
                                  <a:pt x="0" y="0"/>
                                </a:lnTo>
                                <a:close/>
                                <a:moveTo>
                                  <a:pt x="16" y="100"/>
                                </a:moveTo>
                                <a:lnTo>
                                  <a:pt x="16" y="100"/>
                                </a:lnTo>
                                <a:lnTo>
                                  <a:pt x="36" y="100"/>
                                </a:lnTo>
                                <a:cubicBezTo>
                                  <a:pt x="53" y="100"/>
                                  <a:pt x="64" y="96"/>
                                  <a:pt x="70" y="89"/>
                                </a:cubicBezTo>
                                <a:cubicBezTo>
                                  <a:pt x="76" y="81"/>
                                  <a:pt x="79" y="70"/>
                                  <a:pt x="79" y="56"/>
                                </a:cubicBezTo>
                                <a:cubicBezTo>
                                  <a:pt x="79" y="43"/>
                                  <a:pt x="76" y="32"/>
                                  <a:pt x="70" y="25"/>
                                </a:cubicBezTo>
                                <a:cubicBezTo>
                                  <a:pt x="64" y="17"/>
                                  <a:pt x="53" y="14"/>
                                  <a:pt x="36" y="14"/>
                                </a:cubicBezTo>
                                <a:lnTo>
                                  <a:pt x="16" y="14"/>
                                </a:lnTo>
                                <a:lnTo>
                                  <a:pt x="16" y="10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8"/>
                        <wps:cNvSpPr>
                          <a:spLocks/>
                        </wps:cNvSpPr>
                        <wps:spPr bwMode="auto">
                          <a:xfrm>
                            <a:off x="2186305" y="678815"/>
                            <a:ext cx="94615" cy="113030"/>
                          </a:xfrm>
                          <a:custGeom>
                            <a:avLst/>
                            <a:gdLst>
                              <a:gd name="T0" fmla="*/ 53 w 99"/>
                              <a:gd name="T1" fmla="*/ 118 h 118"/>
                              <a:gd name="T2" fmla="*/ 53 w 99"/>
                              <a:gd name="T3" fmla="*/ 118 h 118"/>
                              <a:gd name="T4" fmla="*/ 15 w 99"/>
                              <a:gd name="T5" fmla="*/ 102 h 118"/>
                              <a:gd name="T6" fmla="*/ 0 w 99"/>
                              <a:gd name="T7" fmla="*/ 59 h 118"/>
                              <a:gd name="T8" fmla="*/ 15 w 99"/>
                              <a:gd name="T9" fmla="*/ 16 h 118"/>
                              <a:gd name="T10" fmla="*/ 53 w 99"/>
                              <a:gd name="T11" fmla="*/ 0 h 118"/>
                              <a:gd name="T12" fmla="*/ 85 w 99"/>
                              <a:gd name="T13" fmla="*/ 10 h 118"/>
                              <a:gd name="T14" fmla="*/ 99 w 99"/>
                              <a:gd name="T15" fmla="*/ 36 h 118"/>
                              <a:gd name="T16" fmla="*/ 84 w 99"/>
                              <a:gd name="T17" fmla="*/ 36 h 118"/>
                              <a:gd name="T18" fmla="*/ 74 w 99"/>
                              <a:gd name="T19" fmla="*/ 19 h 118"/>
                              <a:gd name="T20" fmla="*/ 53 w 99"/>
                              <a:gd name="T21" fmla="*/ 13 h 118"/>
                              <a:gd name="T22" fmla="*/ 26 w 99"/>
                              <a:gd name="T23" fmla="*/ 25 h 118"/>
                              <a:gd name="T24" fmla="*/ 16 w 99"/>
                              <a:gd name="T25" fmla="*/ 59 h 118"/>
                              <a:gd name="T26" fmla="*/ 26 w 99"/>
                              <a:gd name="T27" fmla="*/ 93 h 118"/>
                              <a:gd name="T28" fmla="*/ 53 w 99"/>
                              <a:gd name="T29" fmla="*/ 105 h 118"/>
                              <a:gd name="T30" fmla="*/ 75 w 99"/>
                              <a:gd name="T31" fmla="*/ 98 h 118"/>
                              <a:gd name="T32" fmla="*/ 84 w 99"/>
                              <a:gd name="T33" fmla="*/ 80 h 118"/>
                              <a:gd name="T34" fmla="*/ 99 w 99"/>
                              <a:gd name="T35" fmla="*/ 80 h 118"/>
                              <a:gd name="T36" fmla="*/ 85 w 99"/>
                              <a:gd name="T37" fmla="*/ 108 h 118"/>
                              <a:gd name="T38" fmla="*/ 53 w 99"/>
                              <a:gd name="T39" fmla="*/ 118 h 118"/>
                              <a:gd name="T40" fmla="*/ 53 w 99"/>
                              <a:gd name="T41" fmla="*/ 118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8">
                                <a:moveTo>
                                  <a:pt x="53" y="118"/>
                                </a:moveTo>
                                <a:lnTo>
                                  <a:pt x="53" y="118"/>
                                </a:lnTo>
                                <a:cubicBezTo>
                                  <a:pt x="37" y="118"/>
                                  <a:pt x="24" y="112"/>
                                  <a:pt x="15" y="102"/>
                                </a:cubicBezTo>
                                <a:cubicBezTo>
                                  <a:pt x="5" y="91"/>
                                  <a:pt x="0" y="77"/>
                                  <a:pt x="0" y="59"/>
                                </a:cubicBezTo>
                                <a:cubicBezTo>
                                  <a:pt x="0" y="41"/>
                                  <a:pt x="5" y="27"/>
                                  <a:pt x="15" y="16"/>
                                </a:cubicBezTo>
                                <a:cubicBezTo>
                                  <a:pt x="24" y="5"/>
                                  <a:pt x="37" y="0"/>
                                  <a:pt x="53" y="0"/>
                                </a:cubicBezTo>
                                <a:cubicBezTo>
                                  <a:pt x="65" y="0"/>
                                  <a:pt x="76" y="3"/>
                                  <a:pt x="85" y="10"/>
                                </a:cubicBezTo>
                                <a:cubicBezTo>
                                  <a:pt x="93" y="17"/>
                                  <a:pt x="98" y="26"/>
                                  <a:pt x="99" y="36"/>
                                </a:cubicBezTo>
                                <a:lnTo>
                                  <a:pt x="84" y="36"/>
                                </a:lnTo>
                                <a:cubicBezTo>
                                  <a:pt x="83" y="29"/>
                                  <a:pt x="80" y="24"/>
                                  <a:pt x="74" y="19"/>
                                </a:cubicBezTo>
                                <a:cubicBezTo>
                                  <a:pt x="69" y="15"/>
                                  <a:pt x="62" y="13"/>
                                  <a:pt x="53" y="13"/>
                                </a:cubicBezTo>
                                <a:cubicBezTo>
                                  <a:pt x="42" y="13"/>
                                  <a:pt x="33" y="17"/>
                                  <a:pt x="26" y="25"/>
                                </a:cubicBezTo>
                                <a:cubicBezTo>
                                  <a:pt x="19" y="33"/>
                                  <a:pt x="16" y="44"/>
                                  <a:pt x="16" y="59"/>
                                </a:cubicBezTo>
                                <a:cubicBezTo>
                                  <a:pt x="16" y="74"/>
                                  <a:pt x="19" y="85"/>
                                  <a:pt x="26" y="93"/>
                                </a:cubicBezTo>
                                <a:cubicBezTo>
                                  <a:pt x="32" y="101"/>
                                  <a:pt x="42" y="105"/>
                                  <a:pt x="53" y="105"/>
                                </a:cubicBezTo>
                                <a:cubicBezTo>
                                  <a:pt x="62" y="105"/>
                                  <a:pt x="69" y="103"/>
                                  <a:pt x="75" y="98"/>
                                </a:cubicBezTo>
                                <a:cubicBezTo>
                                  <a:pt x="80" y="94"/>
                                  <a:pt x="83" y="88"/>
                                  <a:pt x="84" y="80"/>
                                </a:cubicBezTo>
                                <a:lnTo>
                                  <a:pt x="99" y="80"/>
                                </a:lnTo>
                                <a:cubicBezTo>
                                  <a:pt x="98" y="92"/>
                                  <a:pt x="94" y="101"/>
                                  <a:pt x="85" y="108"/>
                                </a:cubicBezTo>
                                <a:cubicBezTo>
                                  <a:pt x="77" y="114"/>
                                  <a:pt x="66" y="118"/>
                                  <a:pt x="53" y="118"/>
                                </a:cubicBezTo>
                                <a:lnTo>
                                  <a:pt x="53" y="118"/>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8" name="Freeform 79"/>
                        <wps:cNvSpPr>
                          <a:spLocks/>
                        </wps:cNvSpPr>
                        <wps:spPr bwMode="auto">
                          <a:xfrm>
                            <a:off x="2289810" y="680720"/>
                            <a:ext cx="41910" cy="109220"/>
                          </a:xfrm>
                          <a:custGeom>
                            <a:avLst/>
                            <a:gdLst>
                              <a:gd name="T0" fmla="*/ 44 w 44"/>
                              <a:gd name="T1" fmla="*/ 0 h 114"/>
                              <a:gd name="T2" fmla="*/ 44 w 44"/>
                              <a:gd name="T3" fmla="*/ 0 h 114"/>
                              <a:gd name="T4" fmla="*/ 11 w 44"/>
                              <a:gd name="T5" fmla="*/ 114 h 114"/>
                              <a:gd name="T6" fmla="*/ 0 w 44"/>
                              <a:gd name="T7" fmla="*/ 114 h 114"/>
                              <a:gd name="T8" fmla="*/ 33 w 44"/>
                              <a:gd name="T9" fmla="*/ 0 h 114"/>
                              <a:gd name="T10" fmla="*/ 44 w 44"/>
                              <a:gd name="T11" fmla="*/ 0 h 114"/>
                            </a:gdLst>
                            <a:ahLst/>
                            <a:cxnLst>
                              <a:cxn ang="0">
                                <a:pos x="T0" y="T1"/>
                              </a:cxn>
                              <a:cxn ang="0">
                                <a:pos x="T2" y="T3"/>
                              </a:cxn>
                              <a:cxn ang="0">
                                <a:pos x="T4" y="T5"/>
                              </a:cxn>
                              <a:cxn ang="0">
                                <a:pos x="T6" y="T7"/>
                              </a:cxn>
                              <a:cxn ang="0">
                                <a:pos x="T8" y="T9"/>
                              </a:cxn>
                              <a:cxn ang="0">
                                <a:pos x="T10" y="T11"/>
                              </a:cxn>
                            </a:cxnLst>
                            <a:rect l="0" t="0" r="r" b="b"/>
                            <a:pathLst>
                              <a:path w="44" h="114">
                                <a:moveTo>
                                  <a:pt x="44" y="0"/>
                                </a:moveTo>
                                <a:lnTo>
                                  <a:pt x="44" y="0"/>
                                </a:lnTo>
                                <a:lnTo>
                                  <a:pt x="11" y="114"/>
                                </a:lnTo>
                                <a:lnTo>
                                  <a:pt x="0" y="114"/>
                                </a:lnTo>
                                <a:lnTo>
                                  <a:pt x="33" y="0"/>
                                </a:lnTo>
                                <a:lnTo>
                                  <a:pt x="44"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79" name="Freeform 80"/>
                        <wps:cNvSpPr>
                          <a:spLocks/>
                        </wps:cNvSpPr>
                        <wps:spPr bwMode="auto">
                          <a:xfrm>
                            <a:off x="2003425" y="857885"/>
                            <a:ext cx="86995" cy="111760"/>
                          </a:xfrm>
                          <a:custGeom>
                            <a:avLst/>
                            <a:gdLst>
                              <a:gd name="T0" fmla="*/ 49 w 91"/>
                              <a:gd name="T1" fmla="*/ 117 h 117"/>
                              <a:gd name="T2" fmla="*/ 49 w 91"/>
                              <a:gd name="T3" fmla="*/ 117 h 117"/>
                              <a:gd name="T4" fmla="*/ 13 w 91"/>
                              <a:gd name="T5" fmla="*/ 107 h 117"/>
                              <a:gd name="T6" fmla="*/ 0 w 91"/>
                              <a:gd name="T7" fmla="*/ 79 h 117"/>
                              <a:gd name="T8" fmla="*/ 15 w 91"/>
                              <a:gd name="T9" fmla="*/ 79 h 117"/>
                              <a:gd name="T10" fmla="*/ 25 w 91"/>
                              <a:gd name="T11" fmla="*/ 98 h 117"/>
                              <a:gd name="T12" fmla="*/ 48 w 91"/>
                              <a:gd name="T13" fmla="*/ 104 h 117"/>
                              <a:gd name="T14" fmla="*/ 68 w 91"/>
                              <a:gd name="T15" fmla="*/ 99 h 117"/>
                              <a:gd name="T16" fmla="*/ 76 w 91"/>
                              <a:gd name="T17" fmla="*/ 85 h 117"/>
                              <a:gd name="T18" fmla="*/ 68 w 91"/>
                              <a:gd name="T19" fmla="*/ 71 h 117"/>
                              <a:gd name="T20" fmla="*/ 41 w 91"/>
                              <a:gd name="T21" fmla="*/ 62 h 117"/>
                              <a:gd name="T22" fmla="*/ 13 w 91"/>
                              <a:gd name="T23" fmla="*/ 51 h 117"/>
                              <a:gd name="T24" fmla="*/ 4 w 91"/>
                              <a:gd name="T25" fmla="*/ 31 h 117"/>
                              <a:gd name="T26" fmla="*/ 15 w 91"/>
                              <a:gd name="T27" fmla="*/ 9 h 117"/>
                              <a:gd name="T28" fmla="*/ 44 w 91"/>
                              <a:gd name="T29" fmla="*/ 0 h 117"/>
                              <a:gd name="T30" fmla="*/ 76 w 91"/>
                              <a:gd name="T31" fmla="*/ 9 h 117"/>
                              <a:gd name="T32" fmla="*/ 88 w 91"/>
                              <a:gd name="T33" fmla="*/ 34 h 117"/>
                              <a:gd name="T34" fmla="*/ 73 w 91"/>
                              <a:gd name="T35" fmla="*/ 34 h 117"/>
                              <a:gd name="T36" fmla="*/ 45 w 91"/>
                              <a:gd name="T37" fmla="*/ 13 h 117"/>
                              <a:gd name="T38" fmla="*/ 26 w 91"/>
                              <a:gd name="T39" fmla="*/ 18 h 117"/>
                              <a:gd name="T40" fmla="*/ 19 w 91"/>
                              <a:gd name="T41" fmla="*/ 31 h 117"/>
                              <a:gd name="T42" fmla="*/ 24 w 91"/>
                              <a:gd name="T43" fmla="*/ 41 h 117"/>
                              <a:gd name="T44" fmla="*/ 45 w 91"/>
                              <a:gd name="T45" fmla="*/ 48 h 117"/>
                              <a:gd name="T46" fmla="*/ 69 w 91"/>
                              <a:gd name="T47" fmla="*/ 55 h 117"/>
                              <a:gd name="T48" fmla="*/ 84 w 91"/>
                              <a:gd name="T49" fmla="*/ 65 h 117"/>
                              <a:gd name="T50" fmla="*/ 91 w 91"/>
                              <a:gd name="T51" fmla="*/ 83 h 117"/>
                              <a:gd name="T52" fmla="*/ 79 w 91"/>
                              <a:gd name="T53" fmla="*/ 108 h 117"/>
                              <a:gd name="T54" fmla="*/ 49 w 91"/>
                              <a:gd name="T55" fmla="*/ 117 h 117"/>
                              <a:gd name="T56" fmla="*/ 49 w 91"/>
                              <a:gd name="T57"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1" h="117">
                                <a:moveTo>
                                  <a:pt x="49" y="117"/>
                                </a:moveTo>
                                <a:lnTo>
                                  <a:pt x="49" y="117"/>
                                </a:lnTo>
                                <a:cubicBezTo>
                                  <a:pt x="33" y="117"/>
                                  <a:pt x="21" y="114"/>
                                  <a:pt x="13" y="107"/>
                                </a:cubicBezTo>
                                <a:cubicBezTo>
                                  <a:pt x="5" y="99"/>
                                  <a:pt x="0" y="90"/>
                                  <a:pt x="0" y="79"/>
                                </a:cubicBezTo>
                                <a:lnTo>
                                  <a:pt x="15" y="79"/>
                                </a:lnTo>
                                <a:cubicBezTo>
                                  <a:pt x="15" y="87"/>
                                  <a:pt x="19" y="94"/>
                                  <a:pt x="25" y="98"/>
                                </a:cubicBezTo>
                                <a:cubicBezTo>
                                  <a:pt x="31" y="102"/>
                                  <a:pt x="39" y="104"/>
                                  <a:pt x="48" y="104"/>
                                </a:cubicBezTo>
                                <a:cubicBezTo>
                                  <a:pt x="56" y="104"/>
                                  <a:pt x="63" y="102"/>
                                  <a:pt x="68" y="99"/>
                                </a:cubicBezTo>
                                <a:cubicBezTo>
                                  <a:pt x="73" y="95"/>
                                  <a:pt x="76" y="90"/>
                                  <a:pt x="76" y="85"/>
                                </a:cubicBezTo>
                                <a:cubicBezTo>
                                  <a:pt x="76" y="78"/>
                                  <a:pt x="73" y="74"/>
                                  <a:pt x="68" y="71"/>
                                </a:cubicBezTo>
                                <a:cubicBezTo>
                                  <a:pt x="63" y="68"/>
                                  <a:pt x="54" y="65"/>
                                  <a:pt x="41" y="62"/>
                                </a:cubicBezTo>
                                <a:cubicBezTo>
                                  <a:pt x="28" y="60"/>
                                  <a:pt x="18" y="56"/>
                                  <a:pt x="13" y="51"/>
                                </a:cubicBezTo>
                                <a:cubicBezTo>
                                  <a:pt x="7" y="46"/>
                                  <a:pt x="4" y="39"/>
                                  <a:pt x="4" y="31"/>
                                </a:cubicBezTo>
                                <a:cubicBezTo>
                                  <a:pt x="4" y="22"/>
                                  <a:pt x="8" y="15"/>
                                  <a:pt x="15" y="9"/>
                                </a:cubicBezTo>
                                <a:cubicBezTo>
                                  <a:pt x="22" y="3"/>
                                  <a:pt x="32" y="0"/>
                                  <a:pt x="44" y="0"/>
                                </a:cubicBezTo>
                                <a:cubicBezTo>
                                  <a:pt x="57" y="0"/>
                                  <a:pt x="68" y="3"/>
                                  <a:pt x="76" y="9"/>
                                </a:cubicBezTo>
                                <a:cubicBezTo>
                                  <a:pt x="83" y="15"/>
                                  <a:pt x="88" y="23"/>
                                  <a:pt x="88" y="34"/>
                                </a:cubicBezTo>
                                <a:lnTo>
                                  <a:pt x="73" y="34"/>
                                </a:lnTo>
                                <a:cubicBezTo>
                                  <a:pt x="72" y="20"/>
                                  <a:pt x="62" y="13"/>
                                  <a:pt x="45" y="13"/>
                                </a:cubicBezTo>
                                <a:cubicBezTo>
                                  <a:pt x="37" y="13"/>
                                  <a:pt x="30" y="15"/>
                                  <a:pt x="26" y="18"/>
                                </a:cubicBezTo>
                                <a:cubicBezTo>
                                  <a:pt x="21" y="21"/>
                                  <a:pt x="19" y="25"/>
                                  <a:pt x="19" y="31"/>
                                </a:cubicBezTo>
                                <a:cubicBezTo>
                                  <a:pt x="19" y="35"/>
                                  <a:pt x="21" y="39"/>
                                  <a:pt x="24" y="41"/>
                                </a:cubicBezTo>
                                <a:cubicBezTo>
                                  <a:pt x="28" y="44"/>
                                  <a:pt x="35" y="46"/>
                                  <a:pt x="45" y="48"/>
                                </a:cubicBezTo>
                                <a:cubicBezTo>
                                  <a:pt x="55" y="50"/>
                                  <a:pt x="63" y="53"/>
                                  <a:pt x="69" y="55"/>
                                </a:cubicBezTo>
                                <a:cubicBezTo>
                                  <a:pt x="75" y="57"/>
                                  <a:pt x="80" y="60"/>
                                  <a:pt x="84" y="65"/>
                                </a:cubicBezTo>
                                <a:cubicBezTo>
                                  <a:pt x="89" y="70"/>
                                  <a:pt x="91" y="76"/>
                                  <a:pt x="91" y="83"/>
                                </a:cubicBezTo>
                                <a:cubicBezTo>
                                  <a:pt x="91" y="93"/>
                                  <a:pt x="87" y="101"/>
                                  <a:pt x="79" y="108"/>
                                </a:cubicBezTo>
                                <a:cubicBezTo>
                                  <a:pt x="71" y="114"/>
                                  <a:pt x="61" y="117"/>
                                  <a:pt x="49" y="117"/>
                                </a:cubicBezTo>
                                <a:lnTo>
                                  <a:pt x="49" y="11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1"/>
                        <wps:cNvSpPr>
                          <a:spLocks/>
                        </wps:cNvSpPr>
                        <wps:spPr bwMode="auto">
                          <a:xfrm>
                            <a:off x="2105660" y="857885"/>
                            <a:ext cx="94615" cy="111760"/>
                          </a:xfrm>
                          <a:custGeom>
                            <a:avLst/>
                            <a:gdLst>
                              <a:gd name="T0" fmla="*/ 53 w 99"/>
                              <a:gd name="T1" fmla="*/ 117 h 117"/>
                              <a:gd name="T2" fmla="*/ 53 w 99"/>
                              <a:gd name="T3" fmla="*/ 117 h 117"/>
                              <a:gd name="T4" fmla="*/ 14 w 99"/>
                              <a:gd name="T5" fmla="*/ 102 h 117"/>
                              <a:gd name="T6" fmla="*/ 0 w 99"/>
                              <a:gd name="T7" fmla="*/ 59 h 117"/>
                              <a:gd name="T8" fmla="*/ 14 w 99"/>
                              <a:gd name="T9" fmla="*/ 16 h 117"/>
                              <a:gd name="T10" fmla="*/ 53 w 99"/>
                              <a:gd name="T11" fmla="*/ 0 h 117"/>
                              <a:gd name="T12" fmla="*/ 85 w 99"/>
                              <a:gd name="T13" fmla="*/ 10 h 117"/>
                              <a:gd name="T14" fmla="*/ 99 w 99"/>
                              <a:gd name="T15" fmla="*/ 36 h 117"/>
                              <a:gd name="T16" fmla="*/ 84 w 99"/>
                              <a:gd name="T17" fmla="*/ 36 h 117"/>
                              <a:gd name="T18" fmla="*/ 74 w 99"/>
                              <a:gd name="T19" fmla="*/ 19 h 117"/>
                              <a:gd name="T20" fmla="*/ 53 w 99"/>
                              <a:gd name="T21" fmla="*/ 13 h 117"/>
                              <a:gd name="T22" fmla="*/ 26 w 99"/>
                              <a:gd name="T23" fmla="*/ 25 h 117"/>
                              <a:gd name="T24" fmla="*/ 16 w 99"/>
                              <a:gd name="T25" fmla="*/ 59 h 117"/>
                              <a:gd name="T26" fmla="*/ 26 w 99"/>
                              <a:gd name="T27" fmla="*/ 93 h 117"/>
                              <a:gd name="T28" fmla="*/ 53 w 99"/>
                              <a:gd name="T29" fmla="*/ 105 h 117"/>
                              <a:gd name="T30" fmla="*/ 74 w 99"/>
                              <a:gd name="T31" fmla="*/ 98 h 117"/>
                              <a:gd name="T32" fmla="*/ 84 w 99"/>
                              <a:gd name="T33" fmla="*/ 79 h 117"/>
                              <a:gd name="T34" fmla="*/ 99 w 99"/>
                              <a:gd name="T35" fmla="*/ 79 h 117"/>
                              <a:gd name="T36" fmla="*/ 85 w 99"/>
                              <a:gd name="T37" fmla="*/ 108 h 117"/>
                              <a:gd name="T38" fmla="*/ 53 w 99"/>
                              <a:gd name="T39" fmla="*/ 117 h 117"/>
                              <a:gd name="T40" fmla="*/ 53 w 99"/>
                              <a:gd name="T41"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7">
                                <a:moveTo>
                                  <a:pt x="53" y="117"/>
                                </a:moveTo>
                                <a:lnTo>
                                  <a:pt x="53" y="117"/>
                                </a:lnTo>
                                <a:cubicBezTo>
                                  <a:pt x="37" y="117"/>
                                  <a:pt x="24" y="112"/>
                                  <a:pt x="14" y="102"/>
                                </a:cubicBezTo>
                                <a:cubicBezTo>
                                  <a:pt x="5" y="91"/>
                                  <a:pt x="0" y="77"/>
                                  <a:pt x="0" y="59"/>
                                </a:cubicBezTo>
                                <a:cubicBezTo>
                                  <a:pt x="0" y="41"/>
                                  <a:pt x="5" y="26"/>
                                  <a:pt x="14" y="16"/>
                                </a:cubicBezTo>
                                <a:cubicBezTo>
                                  <a:pt x="24" y="5"/>
                                  <a:pt x="37" y="0"/>
                                  <a:pt x="53" y="0"/>
                                </a:cubicBezTo>
                                <a:cubicBezTo>
                                  <a:pt x="65" y="0"/>
                                  <a:pt x="76" y="3"/>
                                  <a:pt x="85" y="10"/>
                                </a:cubicBezTo>
                                <a:cubicBezTo>
                                  <a:pt x="93" y="16"/>
                                  <a:pt x="98" y="25"/>
                                  <a:pt x="99" y="36"/>
                                </a:cubicBezTo>
                                <a:lnTo>
                                  <a:pt x="84" y="36"/>
                                </a:lnTo>
                                <a:cubicBezTo>
                                  <a:pt x="83" y="29"/>
                                  <a:pt x="80" y="23"/>
                                  <a:pt x="74" y="19"/>
                                </a:cubicBezTo>
                                <a:cubicBezTo>
                                  <a:pt x="69" y="15"/>
                                  <a:pt x="62" y="13"/>
                                  <a:pt x="53" y="13"/>
                                </a:cubicBezTo>
                                <a:cubicBezTo>
                                  <a:pt x="42" y="13"/>
                                  <a:pt x="32" y="17"/>
                                  <a:pt x="26" y="25"/>
                                </a:cubicBezTo>
                                <a:cubicBezTo>
                                  <a:pt x="19" y="33"/>
                                  <a:pt x="16" y="44"/>
                                  <a:pt x="16" y="59"/>
                                </a:cubicBezTo>
                                <a:cubicBezTo>
                                  <a:pt x="16" y="73"/>
                                  <a:pt x="19" y="85"/>
                                  <a:pt x="26" y="93"/>
                                </a:cubicBezTo>
                                <a:cubicBezTo>
                                  <a:pt x="32" y="101"/>
                                  <a:pt x="41" y="105"/>
                                  <a:pt x="53" y="105"/>
                                </a:cubicBezTo>
                                <a:cubicBezTo>
                                  <a:pt x="62" y="105"/>
                                  <a:pt x="69" y="102"/>
                                  <a:pt x="74" y="98"/>
                                </a:cubicBezTo>
                                <a:cubicBezTo>
                                  <a:pt x="80" y="94"/>
                                  <a:pt x="83" y="87"/>
                                  <a:pt x="84" y="79"/>
                                </a:cubicBezTo>
                                <a:lnTo>
                                  <a:pt x="99" y="79"/>
                                </a:lnTo>
                                <a:cubicBezTo>
                                  <a:pt x="98" y="92"/>
                                  <a:pt x="93" y="101"/>
                                  <a:pt x="85" y="108"/>
                                </a:cubicBezTo>
                                <a:cubicBezTo>
                                  <a:pt x="77" y="114"/>
                                  <a:pt x="66" y="117"/>
                                  <a:pt x="53" y="117"/>
                                </a:cubicBezTo>
                                <a:lnTo>
                                  <a:pt x="53" y="11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82"/>
                        <wps:cNvSpPr>
                          <a:spLocks/>
                        </wps:cNvSpPr>
                        <wps:spPr bwMode="auto">
                          <a:xfrm>
                            <a:off x="2212340" y="859790"/>
                            <a:ext cx="85725" cy="109220"/>
                          </a:xfrm>
                          <a:custGeom>
                            <a:avLst/>
                            <a:gdLst>
                              <a:gd name="T0" fmla="*/ 90 w 90"/>
                              <a:gd name="T1" fmla="*/ 13 h 114"/>
                              <a:gd name="T2" fmla="*/ 90 w 90"/>
                              <a:gd name="T3" fmla="*/ 13 h 114"/>
                              <a:gd name="T4" fmla="*/ 53 w 90"/>
                              <a:gd name="T5" fmla="*/ 13 h 114"/>
                              <a:gd name="T6" fmla="*/ 53 w 90"/>
                              <a:gd name="T7" fmla="*/ 114 h 114"/>
                              <a:gd name="T8" fmla="*/ 37 w 90"/>
                              <a:gd name="T9" fmla="*/ 114 h 114"/>
                              <a:gd name="T10" fmla="*/ 37 w 90"/>
                              <a:gd name="T11" fmla="*/ 13 h 114"/>
                              <a:gd name="T12" fmla="*/ 0 w 90"/>
                              <a:gd name="T13" fmla="*/ 13 h 114"/>
                              <a:gd name="T14" fmla="*/ 0 w 90"/>
                              <a:gd name="T15" fmla="*/ 0 h 114"/>
                              <a:gd name="T16" fmla="*/ 90 w 90"/>
                              <a:gd name="T17" fmla="*/ 0 h 114"/>
                              <a:gd name="T18" fmla="*/ 90 w 90"/>
                              <a:gd name="T19" fmla="*/ 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0" h="114">
                                <a:moveTo>
                                  <a:pt x="90" y="13"/>
                                </a:moveTo>
                                <a:lnTo>
                                  <a:pt x="90" y="13"/>
                                </a:lnTo>
                                <a:lnTo>
                                  <a:pt x="53" y="13"/>
                                </a:lnTo>
                                <a:lnTo>
                                  <a:pt x="53" y="114"/>
                                </a:lnTo>
                                <a:lnTo>
                                  <a:pt x="37" y="114"/>
                                </a:lnTo>
                                <a:lnTo>
                                  <a:pt x="37" y="13"/>
                                </a:lnTo>
                                <a:lnTo>
                                  <a:pt x="0" y="13"/>
                                </a:lnTo>
                                <a:lnTo>
                                  <a:pt x="0" y="0"/>
                                </a:lnTo>
                                <a:lnTo>
                                  <a:pt x="90" y="0"/>
                                </a:lnTo>
                                <a:lnTo>
                                  <a:pt x="90" y="13"/>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2" name="Freeform 83"/>
                        <wps:cNvSpPr>
                          <a:spLocks noEditPoints="1"/>
                        </wps:cNvSpPr>
                        <wps:spPr bwMode="auto">
                          <a:xfrm>
                            <a:off x="2315210" y="859790"/>
                            <a:ext cx="82550" cy="109220"/>
                          </a:xfrm>
                          <a:custGeom>
                            <a:avLst/>
                            <a:gdLst>
                              <a:gd name="T0" fmla="*/ 0 w 86"/>
                              <a:gd name="T1" fmla="*/ 0 h 114"/>
                              <a:gd name="T2" fmla="*/ 0 w 86"/>
                              <a:gd name="T3" fmla="*/ 0 h 114"/>
                              <a:gd name="T4" fmla="*/ 42 w 86"/>
                              <a:gd name="T5" fmla="*/ 0 h 114"/>
                              <a:gd name="T6" fmla="*/ 66 w 86"/>
                              <a:gd name="T7" fmla="*/ 2 h 114"/>
                              <a:gd name="T8" fmla="*/ 80 w 86"/>
                              <a:gd name="T9" fmla="*/ 14 h 114"/>
                              <a:gd name="T10" fmla="*/ 86 w 86"/>
                              <a:gd name="T11" fmla="*/ 33 h 114"/>
                              <a:gd name="T12" fmla="*/ 75 w 86"/>
                              <a:gd name="T13" fmla="*/ 59 h 114"/>
                              <a:gd name="T14" fmla="*/ 43 w 86"/>
                              <a:gd name="T15" fmla="*/ 68 h 114"/>
                              <a:gd name="T16" fmla="*/ 15 w 86"/>
                              <a:gd name="T17" fmla="*/ 68 h 114"/>
                              <a:gd name="T18" fmla="*/ 15 w 86"/>
                              <a:gd name="T19" fmla="*/ 114 h 114"/>
                              <a:gd name="T20" fmla="*/ 0 w 86"/>
                              <a:gd name="T21" fmla="*/ 114 h 114"/>
                              <a:gd name="T22" fmla="*/ 0 w 86"/>
                              <a:gd name="T23" fmla="*/ 0 h 114"/>
                              <a:gd name="T24" fmla="*/ 15 w 86"/>
                              <a:gd name="T25" fmla="*/ 55 h 114"/>
                              <a:gd name="T26" fmla="*/ 15 w 86"/>
                              <a:gd name="T27" fmla="*/ 55 h 114"/>
                              <a:gd name="T28" fmla="*/ 44 w 86"/>
                              <a:gd name="T29" fmla="*/ 55 h 114"/>
                              <a:gd name="T30" fmla="*/ 64 w 86"/>
                              <a:gd name="T31" fmla="*/ 49 h 114"/>
                              <a:gd name="T32" fmla="*/ 70 w 86"/>
                              <a:gd name="T33" fmla="*/ 33 h 114"/>
                              <a:gd name="T34" fmla="*/ 67 w 86"/>
                              <a:gd name="T35" fmla="*/ 21 h 114"/>
                              <a:gd name="T36" fmla="*/ 58 w 86"/>
                              <a:gd name="T37" fmla="*/ 15 h 114"/>
                              <a:gd name="T38" fmla="*/ 43 w 86"/>
                              <a:gd name="T39" fmla="*/ 13 h 114"/>
                              <a:gd name="T40" fmla="*/ 15 w 86"/>
                              <a:gd name="T41" fmla="*/ 13 h 114"/>
                              <a:gd name="T42" fmla="*/ 15 w 86"/>
                              <a:gd name="T43" fmla="*/ 5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6" h="114">
                                <a:moveTo>
                                  <a:pt x="0" y="0"/>
                                </a:moveTo>
                                <a:lnTo>
                                  <a:pt x="0" y="0"/>
                                </a:lnTo>
                                <a:lnTo>
                                  <a:pt x="42" y="0"/>
                                </a:lnTo>
                                <a:cubicBezTo>
                                  <a:pt x="51" y="0"/>
                                  <a:pt x="59" y="1"/>
                                  <a:pt x="66" y="2"/>
                                </a:cubicBezTo>
                                <a:cubicBezTo>
                                  <a:pt x="72" y="4"/>
                                  <a:pt x="77" y="8"/>
                                  <a:pt x="80" y="14"/>
                                </a:cubicBezTo>
                                <a:cubicBezTo>
                                  <a:pt x="84" y="19"/>
                                  <a:pt x="86" y="26"/>
                                  <a:pt x="86" y="33"/>
                                </a:cubicBezTo>
                                <a:cubicBezTo>
                                  <a:pt x="86" y="44"/>
                                  <a:pt x="82" y="53"/>
                                  <a:pt x="75" y="59"/>
                                </a:cubicBezTo>
                                <a:cubicBezTo>
                                  <a:pt x="68" y="65"/>
                                  <a:pt x="57" y="68"/>
                                  <a:pt x="43" y="68"/>
                                </a:cubicBezTo>
                                <a:lnTo>
                                  <a:pt x="15" y="68"/>
                                </a:lnTo>
                                <a:lnTo>
                                  <a:pt x="15" y="114"/>
                                </a:lnTo>
                                <a:lnTo>
                                  <a:pt x="0" y="114"/>
                                </a:lnTo>
                                <a:lnTo>
                                  <a:pt x="0" y="0"/>
                                </a:lnTo>
                                <a:close/>
                                <a:moveTo>
                                  <a:pt x="15" y="55"/>
                                </a:moveTo>
                                <a:lnTo>
                                  <a:pt x="15" y="55"/>
                                </a:lnTo>
                                <a:lnTo>
                                  <a:pt x="44" y="55"/>
                                </a:lnTo>
                                <a:cubicBezTo>
                                  <a:pt x="53" y="55"/>
                                  <a:pt x="60" y="53"/>
                                  <a:pt x="64" y="49"/>
                                </a:cubicBezTo>
                                <a:cubicBezTo>
                                  <a:pt x="68" y="45"/>
                                  <a:pt x="70" y="40"/>
                                  <a:pt x="70" y="33"/>
                                </a:cubicBezTo>
                                <a:cubicBezTo>
                                  <a:pt x="70" y="29"/>
                                  <a:pt x="69" y="25"/>
                                  <a:pt x="67" y="21"/>
                                </a:cubicBezTo>
                                <a:cubicBezTo>
                                  <a:pt x="65" y="18"/>
                                  <a:pt x="62" y="16"/>
                                  <a:pt x="58" y="15"/>
                                </a:cubicBezTo>
                                <a:cubicBezTo>
                                  <a:pt x="55" y="14"/>
                                  <a:pt x="50" y="13"/>
                                  <a:pt x="43" y="13"/>
                                </a:cubicBezTo>
                                <a:lnTo>
                                  <a:pt x="15" y="13"/>
                                </a:lnTo>
                                <a:lnTo>
                                  <a:pt x="15" y="55"/>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4"/>
                        <wps:cNvSpPr>
                          <a:spLocks/>
                        </wps:cNvSpPr>
                        <wps:spPr bwMode="auto">
                          <a:xfrm>
                            <a:off x="100965" y="2060575"/>
                            <a:ext cx="3359150" cy="241935"/>
                          </a:xfrm>
                          <a:custGeom>
                            <a:avLst/>
                            <a:gdLst>
                              <a:gd name="T0" fmla="*/ 0 w 3507"/>
                              <a:gd name="T1" fmla="*/ 0 h 253"/>
                              <a:gd name="T2" fmla="*/ 0 w 3507"/>
                              <a:gd name="T3" fmla="*/ 0 h 253"/>
                              <a:gd name="T4" fmla="*/ 3507 w 3507"/>
                              <a:gd name="T5" fmla="*/ 0 h 253"/>
                              <a:gd name="T6" fmla="*/ 3507 w 3507"/>
                              <a:gd name="T7" fmla="*/ 253 h 253"/>
                              <a:gd name="T8" fmla="*/ 0 w 3507"/>
                              <a:gd name="T9" fmla="*/ 253 h 253"/>
                              <a:gd name="T10" fmla="*/ 0 w 3507"/>
                              <a:gd name="T11" fmla="*/ 0 h 253"/>
                            </a:gdLst>
                            <a:ahLst/>
                            <a:cxnLst>
                              <a:cxn ang="0">
                                <a:pos x="T0" y="T1"/>
                              </a:cxn>
                              <a:cxn ang="0">
                                <a:pos x="T2" y="T3"/>
                              </a:cxn>
                              <a:cxn ang="0">
                                <a:pos x="T4" y="T5"/>
                              </a:cxn>
                              <a:cxn ang="0">
                                <a:pos x="T6" y="T7"/>
                              </a:cxn>
                              <a:cxn ang="0">
                                <a:pos x="T8" y="T9"/>
                              </a:cxn>
                              <a:cxn ang="0">
                                <a:pos x="T10" y="T11"/>
                              </a:cxn>
                            </a:cxnLst>
                            <a:rect l="0" t="0" r="r" b="b"/>
                            <a:pathLst>
                              <a:path w="3507" h="253">
                                <a:moveTo>
                                  <a:pt x="0" y="0"/>
                                </a:moveTo>
                                <a:lnTo>
                                  <a:pt x="0" y="0"/>
                                </a:lnTo>
                                <a:lnTo>
                                  <a:pt x="3507" y="0"/>
                                </a:lnTo>
                                <a:lnTo>
                                  <a:pt x="3507" y="253"/>
                                </a:lnTo>
                                <a:lnTo>
                                  <a:pt x="0" y="253"/>
                                </a:lnTo>
                                <a:lnTo>
                                  <a:pt x="0" y="0"/>
                                </a:lnTo>
                                <a:close/>
                              </a:path>
                            </a:pathLst>
                          </a:custGeom>
                          <a:noFill/>
                          <a:ln w="10795" cap="flat">
                            <a:solidFill>
                              <a:srgbClr val="13171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85"/>
                        <wps:cNvSpPr>
                          <a:spLocks/>
                        </wps:cNvSpPr>
                        <wps:spPr bwMode="auto">
                          <a:xfrm>
                            <a:off x="1388110" y="2094230"/>
                            <a:ext cx="108585" cy="166370"/>
                          </a:xfrm>
                          <a:custGeom>
                            <a:avLst/>
                            <a:gdLst>
                              <a:gd name="T0" fmla="*/ 28 w 113"/>
                              <a:gd name="T1" fmla="*/ 68 h 174"/>
                              <a:gd name="T2" fmla="*/ 28 w 113"/>
                              <a:gd name="T3" fmla="*/ 68 h 174"/>
                              <a:gd name="T4" fmla="*/ 60 w 113"/>
                              <a:gd name="T5" fmla="*/ 58 h 174"/>
                              <a:gd name="T6" fmla="*/ 97 w 113"/>
                              <a:gd name="T7" fmla="*/ 73 h 174"/>
                              <a:gd name="T8" fmla="*/ 113 w 113"/>
                              <a:gd name="T9" fmla="*/ 113 h 174"/>
                              <a:gd name="T10" fmla="*/ 97 w 113"/>
                              <a:gd name="T11" fmla="*/ 157 h 174"/>
                              <a:gd name="T12" fmla="*/ 55 w 113"/>
                              <a:gd name="T13" fmla="*/ 174 h 174"/>
                              <a:gd name="T14" fmla="*/ 18 w 113"/>
                              <a:gd name="T15" fmla="*/ 162 h 174"/>
                              <a:gd name="T16" fmla="*/ 0 w 113"/>
                              <a:gd name="T17" fmla="*/ 126 h 174"/>
                              <a:gd name="T18" fmla="*/ 22 w 113"/>
                              <a:gd name="T19" fmla="*/ 126 h 174"/>
                              <a:gd name="T20" fmla="*/ 33 w 113"/>
                              <a:gd name="T21" fmla="*/ 149 h 174"/>
                              <a:gd name="T22" fmla="*/ 55 w 113"/>
                              <a:gd name="T23" fmla="*/ 157 h 174"/>
                              <a:gd name="T24" fmla="*/ 80 w 113"/>
                              <a:gd name="T25" fmla="*/ 145 h 174"/>
                              <a:gd name="T26" fmla="*/ 90 w 113"/>
                              <a:gd name="T27" fmla="*/ 115 h 174"/>
                              <a:gd name="T28" fmla="*/ 80 w 113"/>
                              <a:gd name="T29" fmla="*/ 87 h 174"/>
                              <a:gd name="T30" fmla="*/ 54 w 113"/>
                              <a:gd name="T31" fmla="*/ 76 h 174"/>
                              <a:gd name="T32" fmla="*/ 23 w 113"/>
                              <a:gd name="T33" fmla="*/ 90 h 174"/>
                              <a:gd name="T34" fmla="*/ 6 w 113"/>
                              <a:gd name="T35" fmla="*/ 90 h 174"/>
                              <a:gd name="T36" fmla="*/ 13 w 113"/>
                              <a:gd name="T37" fmla="*/ 0 h 174"/>
                              <a:gd name="T38" fmla="*/ 105 w 113"/>
                              <a:gd name="T39" fmla="*/ 0 h 174"/>
                              <a:gd name="T40" fmla="*/ 105 w 113"/>
                              <a:gd name="T41" fmla="*/ 20 h 174"/>
                              <a:gd name="T42" fmla="*/ 32 w 113"/>
                              <a:gd name="T43" fmla="*/ 20 h 174"/>
                              <a:gd name="T44" fmla="*/ 28 w 113"/>
                              <a:gd name="T45" fmla="*/ 68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3" h="174">
                                <a:moveTo>
                                  <a:pt x="28" y="68"/>
                                </a:moveTo>
                                <a:lnTo>
                                  <a:pt x="28" y="68"/>
                                </a:lnTo>
                                <a:cubicBezTo>
                                  <a:pt x="37" y="61"/>
                                  <a:pt x="47" y="58"/>
                                  <a:pt x="60" y="58"/>
                                </a:cubicBezTo>
                                <a:cubicBezTo>
                                  <a:pt x="74" y="58"/>
                                  <a:pt x="87" y="63"/>
                                  <a:pt x="97" y="73"/>
                                </a:cubicBezTo>
                                <a:cubicBezTo>
                                  <a:pt x="108" y="83"/>
                                  <a:pt x="113" y="96"/>
                                  <a:pt x="113" y="113"/>
                                </a:cubicBezTo>
                                <a:cubicBezTo>
                                  <a:pt x="113" y="131"/>
                                  <a:pt x="108" y="145"/>
                                  <a:pt x="97" y="157"/>
                                </a:cubicBezTo>
                                <a:cubicBezTo>
                                  <a:pt x="86" y="168"/>
                                  <a:pt x="72" y="174"/>
                                  <a:pt x="55" y="174"/>
                                </a:cubicBezTo>
                                <a:cubicBezTo>
                                  <a:pt x="40" y="174"/>
                                  <a:pt x="28" y="170"/>
                                  <a:pt x="18" y="162"/>
                                </a:cubicBezTo>
                                <a:cubicBezTo>
                                  <a:pt x="7" y="154"/>
                                  <a:pt x="1" y="142"/>
                                  <a:pt x="0" y="126"/>
                                </a:cubicBezTo>
                                <a:lnTo>
                                  <a:pt x="22" y="126"/>
                                </a:lnTo>
                                <a:cubicBezTo>
                                  <a:pt x="24" y="137"/>
                                  <a:pt x="27" y="144"/>
                                  <a:pt x="33" y="149"/>
                                </a:cubicBezTo>
                                <a:cubicBezTo>
                                  <a:pt x="39" y="154"/>
                                  <a:pt x="46" y="157"/>
                                  <a:pt x="55" y="157"/>
                                </a:cubicBezTo>
                                <a:cubicBezTo>
                                  <a:pt x="65" y="157"/>
                                  <a:pt x="74" y="153"/>
                                  <a:pt x="80" y="145"/>
                                </a:cubicBezTo>
                                <a:cubicBezTo>
                                  <a:pt x="87" y="137"/>
                                  <a:pt x="90" y="127"/>
                                  <a:pt x="90" y="115"/>
                                </a:cubicBezTo>
                                <a:cubicBezTo>
                                  <a:pt x="90" y="103"/>
                                  <a:pt x="87" y="94"/>
                                  <a:pt x="80" y="87"/>
                                </a:cubicBezTo>
                                <a:cubicBezTo>
                                  <a:pt x="74" y="80"/>
                                  <a:pt x="65" y="76"/>
                                  <a:pt x="54" y="76"/>
                                </a:cubicBezTo>
                                <a:cubicBezTo>
                                  <a:pt x="42" y="76"/>
                                  <a:pt x="32" y="81"/>
                                  <a:pt x="23" y="90"/>
                                </a:cubicBezTo>
                                <a:lnTo>
                                  <a:pt x="6" y="90"/>
                                </a:lnTo>
                                <a:lnTo>
                                  <a:pt x="13" y="0"/>
                                </a:lnTo>
                                <a:lnTo>
                                  <a:pt x="105" y="0"/>
                                </a:lnTo>
                                <a:lnTo>
                                  <a:pt x="105" y="20"/>
                                </a:lnTo>
                                <a:lnTo>
                                  <a:pt x="32" y="20"/>
                                </a:lnTo>
                                <a:lnTo>
                                  <a:pt x="28" y="68"/>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5" name="Freeform 86"/>
                        <wps:cNvSpPr>
                          <a:spLocks/>
                        </wps:cNvSpPr>
                        <wps:spPr bwMode="auto">
                          <a:xfrm>
                            <a:off x="1516380" y="2091055"/>
                            <a:ext cx="153670" cy="169545"/>
                          </a:xfrm>
                          <a:custGeom>
                            <a:avLst/>
                            <a:gdLst>
                              <a:gd name="T0" fmla="*/ 83 w 160"/>
                              <a:gd name="T1" fmla="*/ 177 h 177"/>
                              <a:gd name="T2" fmla="*/ 83 w 160"/>
                              <a:gd name="T3" fmla="*/ 177 h 177"/>
                              <a:gd name="T4" fmla="*/ 23 w 160"/>
                              <a:gd name="T5" fmla="*/ 153 h 177"/>
                              <a:gd name="T6" fmla="*/ 0 w 160"/>
                              <a:gd name="T7" fmla="*/ 89 h 177"/>
                              <a:gd name="T8" fmla="*/ 23 w 160"/>
                              <a:gd name="T9" fmla="*/ 24 h 177"/>
                              <a:gd name="T10" fmla="*/ 82 w 160"/>
                              <a:gd name="T11" fmla="*/ 0 h 177"/>
                              <a:gd name="T12" fmla="*/ 134 w 160"/>
                              <a:gd name="T13" fmla="*/ 15 h 177"/>
                              <a:gd name="T14" fmla="*/ 157 w 160"/>
                              <a:gd name="T15" fmla="*/ 55 h 177"/>
                              <a:gd name="T16" fmla="*/ 133 w 160"/>
                              <a:gd name="T17" fmla="*/ 55 h 177"/>
                              <a:gd name="T18" fmla="*/ 118 w 160"/>
                              <a:gd name="T19" fmla="*/ 29 h 177"/>
                              <a:gd name="T20" fmla="*/ 83 w 160"/>
                              <a:gd name="T21" fmla="*/ 20 h 177"/>
                              <a:gd name="T22" fmla="*/ 40 w 160"/>
                              <a:gd name="T23" fmla="*/ 38 h 177"/>
                              <a:gd name="T24" fmla="*/ 24 w 160"/>
                              <a:gd name="T25" fmla="*/ 89 h 177"/>
                              <a:gd name="T26" fmla="*/ 40 w 160"/>
                              <a:gd name="T27" fmla="*/ 140 h 177"/>
                              <a:gd name="T28" fmla="*/ 83 w 160"/>
                              <a:gd name="T29" fmla="*/ 158 h 177"/>
                              <a:gd name="T30" fmla="*/ 138 w 160"/>
                              <a:gd name="T31" fmla="*/ 133 h 177"/>
                              <a:gd name="T32" fmla="*/ 138 w 160"/>
                              <a:gd name="T33" fmla="*/ 107 h 177"/>
                              <a:gd name="T34" fmla="*/ 93 w 160"/>
                              <a:gd name="T35" fmla="*/ 107 h 177"/>
                              <a:gd name="T36" fmla="*/ 93 w 160"/>
                              <a:gd name="T37" fmla="*/ 87 h 177"/>
                              <a:gd name="T38" fmla="*/ 160 w 160"/>
                              <a:gd name="T39" fmla="*/ 87 h 177"/>
                              <a:gd name="T40" fmla="*/ 160 w 160"/>
                              <a:gd name="T41" fmla="*/ 174 h 177"/>
                              <a:gd name="T42" fmla="*/ 144 w 160"/>
                              <a:gd name="T43" fmla="*/ 174 h 177"/>
                              <a:gd name="T44" fmla="*/ 138 w 160"/>
                              <a:gd name="T45" fmla="*/ 156 h 177"/>
                              <a:gd name="T46" fmla="*/ 83 w 160"/>
                              <a:gd name="T47" fmla="*/ 177 h 177"/>
                              <a:gd name="T48" fmla="*/ 83 w 160"/>
                              <a:gd name="T49"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0" h="177">
                                <a:moveTo>
                                  <a:pt x="83" y="177"/>
                                </a:moveTo>
                                <a:lnTo>
                                  <a:pt x="83" y="177"/>
                                </a:lnTo>
                                <a:cubicBezTo>
                                  <a:pt x="58" y="177"/>
                                  <a:pt x="38" y="169"/>
                                  <a:pt x="23" y="153"/>
                                </a:cubicBezTo>
                                <a:cubicBezTo>
                                  <a:pt x="8" y="137"/>
                                  <a:pt x="0" y="115"/>
                                  <a:pt x="0" y="89"/>
                                </a:cubicBezTo>
                                <a:cubicBezTo>
                                  <a:pt x="0" y="62"/>
                                  <a:pt x="8" y="40"/>
                                  <a:pt x="23" y="24"/>
                                </a:cubicBezTo>
                                <a:cubicBezTo>
                                  <a:pt x="38" y="8"/>
                                  <a:pt x="58" y="0"/>
                                  <a:pt x="82" y="0"/>
                                </a:cubicBezTo>
                                <a:cubicBezTo>
                                  <a:pt x="103" y="0"/>
                                  <a:pt x="120" y="5"/>
                                  <a:pt x="134" y="15"/>
                                </a:cubicBezTo>
                                <a:cubicBezTo>
                                  <a:pt x="147" y="25"/>
                                  <a:pt x="155" y="38"/>
                                  <a:pt x="157" y="55"/>
                                </a:cubicBezTo>
                                <a:lnTo>
                                  <a:pt x="133" y="55"/>
                                </a:lnTo>
                                <a:cubicBezTo>
                                  <a:pt x="132" y="44"/>
                                  <a:pt x="127" y="35"/>
                                  <a:pt x="118" y="29"/>
                                </a:cubicBezTo>
                                <a:cubicBezTo>
                                  <a:pt x="109" y="23"/>
                                  <a:pt x="97" y="20"/>
                                  <a:pt x="83" y="20"/>
                                </a:cubicBezTo>
                                <a:cubicBezTo>
                                  <a:pt x="65" y="20"/>
                                  <a:pt x="51" y="26"/>
                                  <a:pt x="40" y="38"/>
                                </a:cubicBezTo>
                                <a:cubicBezTo>
                                  <a:pt x="29" y="50"/>
                                  <a:pt x="24" y="67"/>
                                  <a:pt x="24" y="89"/>
                                </a:cubicBezTo>
                                <a:cubicBezTo>
                                  <a:pt x="24" y="110"/>
                                  <a:pt x="29" y="127"/>
                                  <a:pt x="40" y="140"/>
                                </a:cubicBezTo>
                                <a:cubicBezTo>
                                  <a:pt x="51" y="152"/>
                                  <a:pt x="65" y="158"/>
                                  <a:pt x="83" y="158"/>
                                </a:cubicBezTo>
                                <a:cubicBezTo>
                                  <a:pt x="107" y="158"/>
                                  <a:pt x="126" y="150"/>
                                  <a:pt x="138" y="133"/>
                                </a:cubicBezTo>
                                <a:lnTo>
                                  <a:pt x="138" y="107"/>
                                </a:lnTo>
                                <a:lnTo>
                                  <a:pt x="93" y="107"/>
                                </a:lnTo>
                                <a:lnTo>
                                  <a:pt x="93" y="87"/>
                                </a:lnTo>
                                <a:lnTo>
                                  <a:pt x="160" y="87"/>
                                </a:lnTo>
                                <a:lnTo>
                                  <a:pt x="160" y="174"/>
                                </a:lnTo>
                                <a:lnTo>
                                  <a:pt x="144" y="174"/>
                                </a:lnTo>
                                <a:lnTo>
                                  <a:pt x="138" y="156"/>
                                </a:lnTo>
                                <a:cubicBezTo>
                                  <a:pt x="126" y="170"/>
                                  <a:pt x="108" y="177"/>
                                  <a:pt x="83" y="177"/>
                                </a:cubicBezTo>
                                <a:lnTo>
                                  <a:pt x="83" y="177"/>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7"/>
                        <wps:cNvSpPr>
                          <a:spLocks/>
                        </wps:cNvSpPr>
                        <wps:spPr bwMode="auto">
                          <a:xfrm>
                            <a:off x="1685290" y="2094230"/>
                            <a:ext cx="62865" cy="163195"/>
                          </a:xfrm>
                          <a:custGeom>
                            <a:avLst/>
                            <a:gdLst>
                              <a:gd name="T0" fmla="*/ 66 w 66"/>
                              <a:gd name="T1" fmla="*/ 0 h 171"/>
                              <a:gd name="T2" fmla="*/ 66 w 66"/>
                              <a:gd name="T3" fmla="*/ 0 h 171"/>
                              <a:gd name="T4" fmla="*/ 17 w 66"/>
                              <a:gd name="T5" fmla="*/ 171 h 171"/>
                              <a:gd name="T6" fmla="*/ 0 w 66"/>
                              <a:gd name="T7" fmla="*/ 171 h 171"/>
                              <a:gd name="T8" fmla="*/ 49 w 66"/>
                              <a:gd name="T9" fmla="*/ 0 h 171"/>
                              <a:gd name="T10" fmla="*/ 66 w 66"/>
                              <a:gd name="T11" fmla="*/ 0 h 171"/>
                            </a:gdLst>
                            <a:ahLst/>
                            <a:cxnLst>
                              <a:cxn ang="0">
                                <a:pos x="T0" y="T1"/>
                              </a:cxn>
                              <a:cxn ang="0">
                                <a:pos x="T2" y="T3"/>
                              </a:cxn>
                              <a:cxn ang="0">
                                <a:pos x="T4" y="T5"/>
                              </a:cxn>
                              <a:cxn ang="0">
                                <a:pos x="T6" y="T7"/>
                              </a:cxn>
                              <a:cxn ang="0">
                                <a:pos x="T8" y="T9"/>
                              </a:cxn>
                              <a:cxn ang="0">
                                <a:pos x="T10" y="T11"/>
                              </a:cxn>
                            </a:cxnLst>
                            <a:rect l="0" t="0" r="r" b="b"/>
                            <a:pathLst>
                              <a:path w="66" h="171">
                                <a:moveTo>
                                  <a:pt x="66" y="0"/>
                                </a:moveTo>
                                <a:lnTo>
                                  <a:pt x="66" y="0"/>
                                </a:lnTo>
                                <a:lnTo>
                                  <a:pt x="17" y="171"/>
                                </a:lnTo>
                                <a:lnTo>
                                  <a:pt x="0" y="171"/>
                                </a:lnTo>
                                <a:lnTo>
                                  <a:pt x="49" y="0"/>
                                </a:lnTo>
                                <a:lnTo>
                                  <a:pt x="66"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88"/>
                        <wps:cNvSpPr>
                          <a:spLocks/>
                        </wps:cNvSpPr>
                        <wps:spPr bwMode="auto">
                          <a:xfrm>
                            <a:off x="1766570" y="2094230"/>
                            <a:ext cx="101600" cy="163195"/>
                          </a:xfrm>
                          <a:custGeom>
                            <a:avLst/>
                            <a:gdLst>
                              <a:gd name="T0" fmla="*/ 106 w 106"/>
                              <a:gd name="T1" fmla="*/ 171 h 171"/>
                              <a:gd name="T2" fmla="*/ 106 w 106"/>
                              <a:gd name="T3" fmla="*/ 171 h 171"/>
                              <a:gd name="T4" fmla="*/ 0 w 106"/>
                              <a:gd name="T5" fmla="*/ 171 h 171"/>
                              <a:gd name="T6" fmla="*/ 0 w 106"/>
                              <a:gd name="T7" fmla="*/ 0 h 171"/>
                              <a:gd name="T8" fmla="*/ 23 w 106"/>
                              <a:gd name="T9" fmla="*/ 0 h 171"/>
                              <a:gd name="T10" fmla="*/ 23 w 106"/>
                              <a:gd name="T11" fmla="*/ 151 h 171"/>
                              <a:gd name="T12" fmla="*/ 106 w 106"/>
                              <a:gd name="T13" fmla="*/ 151 h 171"/>
                              <a:gd name="T14" fmla="*/ 106 w 106"/>
                              <a:gd name="T15" fmla="*/ 171 h 1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06" h="171">
                                <a:moveTo>
                                  <a:pt x="106" y="171"/>
                                </a:moveTo>
                                <a:lnTo>
                                  <a:pt x="106" y="171"/>
                                </a:lnTo>
                                <a:lnTo>
                                  <a:pt x="0" y="171"/>
                                </a:lnTo>
                                <a:lnTo>
                                  <a:pt x="0" y="0"/>
                                </a:lnTo>
                                <a:lnTo>
                                  <a:pt x="23" y="0"/>
                                </a:lnTo>
                                <a:lnTo>
                                  <a:pt x="23" y="151"/>
                                </a:lnTo>
                                <a:lnTo>
                                  <a:pt x="106" y="151"/>
                                </a:lnTo>
                                <a:lnTo>
                                  <a:pt x="106" y="171"/>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8" name="Freeform 89"/>
                        <wps:cNvSpPr>
                          <a:spLocks/>
                        </wps:cNvSpPr>
                        <wps:spPr bwMode="auto">
                          <a:xfrm>
                            <a:off x="1881505" y="2094230"/>
                            <a:ext cx="129540" cy="163195"/>
                          </a:xfrm>
                          <a:custGeom>
                            <a:avLst/>
                            <a:gdLst>
                              <a:gd name="T0" fmla="*/ 135 w 135"/>
                              <a:gd name="T1" fmla="*/ 20 h 171"/>
                              <a:gd name="T2" fmla="*/ 135 w 135"/>
                              <a:gd name="T3" fmla="*/ 20 h 171"/>
                              <a:gd name="T4" fmla="*/ 79 w 135"/>
                              <a:gd name="T5" fmla="*/ 20 h 171"/>
                              <a:gd name="T6" fmla="*/ 79 w 135"/>
                              <a:gd name="T7" fmla="*/ 171 h 171"/>
                              <a:gd name="T8" fmla="*/ 56 w 135"/>
                              <a:gd name="T9" fmla="*/ 171 h 171"/>
                              <a:gd name="T10" fmla="*/ 56 w 135"/>
                              <a:gd name="T11" fmla="*/ 20 h 171"/>
                              <a:gd name="T12" fmla="*/ 0 w 135"/>
                              <a:gd name="T13" fmla="*/ 20 h 171"/>
                              <a:gd name="T14" fmla="*/ 0 w 135"/>
                              <a:gd name="T15" fmla="*/ 0 h 171"/>
                              <a:gd name="T16" fmla="*/ 135 w 135"/>
                              <a:gd name="T17" fmla="*/ 0 h 171"/>
                              <a:gd name="T18" fmla="*/ 135 w 135"/>
                              <a:gd name="T19" fmla="*/ 20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5" h="171">
                                <a:moveTo>
                                  <a:pt x="135" y="20"/>
                                </a:moveTo>
                                <a:lnTo>
                                  <a:pt x="135" y="20"/>
                                </a:lnTo>
                                <a:lnTo>
                                  <a:pt x="79" y="20"/>
                                </a:lnTo>
                                <a:lnTo>
                                  <a:pt x="79" y="171"/>
                                </a:lnTo>
                                <a:lnTo>
                                  <a:pt x="56" y="171"/>
                                </a:lnTo>
                                <a:lnTo>
                                  <a:pt x="56" y="20"/>
                                </a:lnTo>
                                <a:lnTo>
                                  <a:pt x="0" y="20"/>
                                </a:lnTo>
                                <a:lnTo>
                                  <a:pt x="0" y="0"/>
                                </a:lnTo>
                                <a:lnTo>
                                  <a:pt x="135" y="0"/>
                                </a:lnTo>
                                <a:lnTo>
                                  <a:pt x="135" y="2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90"/>
                        <wps:cNvSpPr>
                          <a:spLocks/>
                        </wps:cNvSpPr>
                        <wps:spPr bwMode="auto">
                          <a:xfrm>
                            <a:off x="2035810" y="2094230"/>
                            <a:ext cx="121920" cy="163195"/>
                          </a:xfrm>
                          <a:custGeom>
                            <a:avLst/>
                            <a:gdLst>
                              <a:gd name="T0" fmla="*/ 127 w 127"/>
                              <a:gd name="T1" fmla="*/ 171 h 171"/>
                              <a:gd name="T2" fmla="*/ 127 w 127"/>
                              <a:gd name="T3" fmla="*/ 171 h 171"/>
                              <a:gd name="T4" fmla="*/ 0 w 127"/>
                              <a:gd name="T5" fmla="*/ 171 h 171"/>
                              <a:gd name="T6" fmla="*/ 0 w 127"/>
                              <a:gd name="T7" fmla="*/ 0 h 171"/>
                              <a:gd name="T8" fmla="*/ 123 w 127"/>
                              <a:gd name="T9" fmla="*/ 0 h 171"/>
                              <a:gd name="T10" fmla="*/ 123 w 127"/>
                              <a:gd name="T11" fmla="*/ 20 h 171"/>
                              <a:gd name="T12" fmla="*/ 22 w 127"/>
                              <a:gd name="T13" fmla="*/ 20 h 171"/>
                              <a:gd name="T14" fmla="*/ 22 w 127"/>
                              <a:gd name="T15" fmla="*/ 73 h 171"/>
                              <a:gd name="T16" fmla="*/ 117 w 127"/>
                              <a:gd name="T17" fmla="*/ 73 h 171"/>
                              <a:gd name="T18" fmla="*/ 117 w 127"/>
                              <a:gd name="T19" fmla="*/ 93 h 171"/>
                              <a:gd name="T20" fmla="*/ 22 w 127"/>
                              <a:gd name="T21" fmla="*/ 93 h 171"/>
                              <a:gd name="T22" fmla="*/ 22 w 127"/>
                              <a:gd name="T23" fmla="*/ 151 h 171"/>
                              <a:gd name="T24" fmla="*/ 127 w 127"/>
                              <a:gd name="T25" fmla="*/ 151 h 171"/>
                              <a:gd name="T26" fmla="*/ 127 w 127"/>
                              <a:gd name="T27" fmla="*/ 171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7" h="171">
                                <a:moveTo>
                                  <a:pt x="127" y="171"/>
                                </a:moveTo>
                                <a:lnTo>
                                  <a:pt x="127" y="171"/>
                                </a:lnTo>
                                <a:lnTo>
                                  <a:pt x="0" y="171"/>
                                </a:lnTo>
                                <a:lnTo>
                                  <a:pt x="0" y="0"/>
                                </a:lnTo>
                                <a:lnTo>
                                  <a:pt x="123" y="0"/>
                                </a:lnTo>
                                <a:lnTo>
                                  <a:pt x="123" y="20"/>
                                </a:lnTo>
                                <a:lnTo>
                                  <a:pt x="22" y="20"/>
                                </a:lnTo>
                                <a:lnTo>
                                  <a:pt x="22" y="73"/>
                                </a:lnTo>
                                <a:lnTo>
                                  <a:pt x="117" y="73"/>
                                </a:lnTo>
                                <a:lnTo>
                                  <a:pt x="117" y="93"/>
                                </a:lnTo>
                                <a:lnTo>
                                  <a:pt x="22" y="93"/>
                                </a:lnTo>
                                <a:lnTo>
                                  <a:pt x="22" y="151"/>
                                </a:lnTo>
                                <a:lnTo>
                                  <a:pt x="127" y="151"/>
                                </a:lnTo>
                                <a:lnTo>
                                  <a:pt x="127" y="171"/>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91"/>
                        <wps:cNvSpPr>
                          <a:spLocks noEditPoints="1"/>
                        </wps:cNvSpPr>
                        <wps:spPr bwMode="auto">
                          <a:xfrm>
                            <a:off x="1416050" y="170180"/>
                            <a:ext cx="490220" cy="76835"/>
                          </a:xfrm>
                          <a:custGeom>
                            <a:avLst/>
                            <a:gdLst>
                              <a:gd name="T0" fmla="*/ 67 w 512"/>
                              <a:gd name="T1" fmla="*/ 35 h 80"/>
                              <a:gd name="T2" fmla="*/ 67 w 512"/>
                              <a:gd name="T3" fmla="*/ 35 h 80"/>
                              <a:gd name="T4" fmla="*/ 445 w 512"/>
                              <a:gd name="T5" fmla="*/ 35 h 80"/>
                              <a:gd name="T6" fmla="*/ 445 w 512"/>
                              <a:gd name="T7" fmla="*/ 45 h 80"/>
                              <a:gd name="T8" fmla="*/ 67 w 512"/>
                              <a:gd name="T9" fmla="*/ 45 h 80"/>
                              <a:gd name="T10" fmla="*/ 67 w 512"/>
                              <a:gd name="T11" fmla="*/ 35 h 80"/>
                              <a:gd name="T12" fmla="*/ 80 w 512"/>
                              <a:gd name="T13" fmla="*/ 80 h 80"/>
                              <a:gd name="T14" fmla="*/ 80 w 512"/>
                              <a:gd name="T15" fmla="*/ 80 h 80"/>
                              <a:gd name="T16" fmla="*/ 0 w 512"/>
                              <a:gd name="T17" fmla="*/ 40 h 80"/>
                              <a:gd name="T18" fmla="*/ 80 w 512"/>
                              <a:gd name="T19" fmla="*/ 0 h 80"/>
                              <a:gd name="T20" fmla="*/ 80 w 512"/>
                              <a:gd name="T21" fmla="*/ 80 h 80"/>
                              <a:gd name="T22" fmla="*/ 432 w 512"/>
                              <a:gd name="T23" fmla="*/ 0 h 80"/>
                              <a:gd name="T24" fmla="*/ 432 w 512"/>
                              <a:gd name="T25" fmla="*/ 0 h 80"/>
                              <a:gd name="T26" fmla="*/ 512 w 512"/>
                              <a:gd name="T27" fmla="*/ 40 h 80"/>
                              <a:gd name="T28" fmla="*/ 432 w 512"/>
                              <a:gd name="T29" fmla="*/ 80 h 80"/>
                              <a:gd name="T30" fmla="*/ 432 w 512"/>
                              <a:gd name="T31" fmla="*/ 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12" h="80">
                                <a:moveTo>
                                  <a:pt x="67" y="35"/>
                                </a:moveTo>
                                <a:lnTo>
                                  <a:pt x="67" y="35"/>
                                </a:lnTo>
                                <a:lnTo>
                                  <a:pt x="445" y="35"/>
                                </a:lnTo>
                                <a:lnTo>
                                  <a:pt x="445" y="45"/>
                                </a:lnTo>
                                <a:lnTo>
                                  <a:pt x="67" y="45"/>
                                </a:lnTo>
                                <a:lnTo>
                                  <a:pt x="67" y="35"/>
                                </a:lnTo>
                                <a:close/>
                                <a:moveTo>
                                  <a:pt x="80" y="80"/>
                                </a:moveTo>
                                <a:lnTo>
                                  <a:pt x="80" y="80"/>
                                </a:lnTo>
                                <a:lnTo>
                                  <a:pt x="0" y="40"/>
                                </a:lnTo>
                                <a:lnTo>
                                  <a:pt x="80" y="0"/>
                                </a:lnTo>
                                <a:lnTo>
                                  <a:pt x="80" y="80"/>
                                </a:lnTo>
                                <a:close/>
                                <a:moveTo>
                                  <a:pt x="432" y="0"/>
                                </a:moveTo>
                                <a:lnTo>
                                  <a:pt x="432" y="0"/>
                                </a:lnTo>
                                <a:lnTo>
                                  <a:pt x="512" y="40"/>
                                </a:lnTo>
                                <a:lnTo>
                                  <a:pt x="432" y="80"/>
                                </a:lnTo>
                                <a:lnTo>
                                  <a:pt x="432" y="0"/>
                                </a:lnTo>
                                <a:close/>
                              </a:path>
                            </a:pathLst>
                          </a:custGeom>
                          <a:solidFill>
                            <a:srgbClr val="13171F"/>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0970EB2B" id="Canvas 91" o:spid="_x0000_s1026" editas="canvas" style="width:284.2pt;height:193.15pt;mso-position-horizontal-relative:char;mso-position-vertical-relative:line" coordsize="36093,24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093;height:24530;visibility:visible;mso-wrap-style:square">
                  <v:fill o:detectmouseclick="t"/>
                  <v:path o:connecttype="none"/>
                </v:shape>
                <v:shape id="Freeform 4" o:spid="_x0000_s1028" style="position:absolute;left:1009;top:939;width:13164;height:2299;visibility:visible;mso-wrap-style:square;v-text-anchor:top" coordsize="137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" path="m,l,,1374,r,240l,240,,xe" filled="f" strokecolor="#13171f">
                  <v:path arrowok="t" o:connecttype="custom" o:connectlocs="0,0;0,0;1316355,0;1316355,229870;0,229870;0,0" o:connectangles="0,0,0,0,0,0"/>
                </v:shape>
                <v:shape id="Freeform 5" o:spid="_x0000_s1029" style="position:absolute;left:4038;top:1333;width:1359;height:1461;visibility:visible;mso-wrap-style:square;v-text-anchor:top" coordsize="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" path="m96,90r,l69,19,43,90r53,xm142,153r,l119,153,102,106r-64,l21,153,,153,58,,80,r62,153xe" fillcolor="#0e283c" strokeweight="0">
                  <v:path arrowok="t" o:connecttype="custom" o:connectlocs="91869,85912;91869,85912;66031,18137;41150,85912;91869,85912;135890,146050;135890,146050;113880,146050;97611,101185;36365,101185;20096,146050;0,146050;55504,0;76558,0;135890,146050" o:connectangles="0,0,0,0,0,0,0,0,0,0,0,0,0,0,0"/>
                  <o:lock v:ext="edit" verticies="t"/>
                </v:shape>
                <v:shape id="Freeform 6" o:spid="_x0000_s1030" style="position:absolute;left:5562;top:1333;width:1213;height:1461;visibility:visible;mso-wrap-style:square;v-text-anchor:top" coordsize="12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" path="m127,153r,l105,153,91,112c88,105,84,99,78,94,72,90,65,87,57,87r-37,l20,153,,153,,,67,c79,,89,1,96,3v8,3,14,8,18,15c119,25,121,34,121,43v,10,-3,19,-9,26c106,76,98,81,87,83r,c98,87,106,96,111,111r16,42xm20,69r,l65,69v12,,22,-2,27,-6c98,59,101,53,101,43,101,25,90,17,68,17r-48,l20,69xe" fillcolor="#0e283c" strokeweight="0">
                  <v:path arrowok="t" o:connecttype="custom" o:connectlocs="121285,146050;121285,146050;100275,146050;86905,106912;74490,89730;54435,83048;19100,83048;19100,146050;0,146050;0,0;63985,0;91680,2864;108870,17182;115555,41047;106960,65866;83085,79230;83085,79230;106005,105958;121285,146050;19100,65866;19100,65866;62075,65866;87860,60138;96455,41047;64940,16228;19100,16228;19100,65866" o:connectangles="0,0,0,0,0,0,0,0,0,0,0,0,0,0,0,0,0,0,0,0,0,0,0,0,0,0,0"/>
                  <o:lock v:ext="edit" verticies="t"/>
                </v:shape>
                <v:shape id="Freeform 7" o:spid="_x0000_s1031" style="position:absolute;left:7410;top:1333;width:1359;height:1461;visibility:visible;mso-wrap-style:square;v-text-anchor:top" coordsize="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" path="m96,90r,l69,19,43,90r53,xm142,153r,l119,153,102,106r-64,l21,153,,153,58,,80,r62,153xe" fillcolor="#0e283c" strokeweight="0">
                  <v:path arrowok="t" o:connecttype="custom" o:connectlocs="91869,85912;91869,85912;66031,18137;41150,85912;91869,85912;135890,146050;135890,146050;113880,146050;97611,101185;36365,101185;20096,146050;0,146050;55504,0;76558,0;135890,146050" o:connectangles="0,0,0,0,0,0,0,0,0,0,0,0,0,0,0"/>
                  <o:lock v:ext="edit" verticies="t"/>
                </v:shape>
                <v:shape id="Freeform 8" o:spid="_x0000_s1032" style="position:absolute;left:8902;top:1714;width:921;height:1486;visibility:visible;mso-wrap-style:square;v-text-anchor:top" coordsize="9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" path="m20,15r,c28,5,39,,51,,66,,77,5,85,15v7,10,11,24,11,41c96,75,92,89,83,99v-9,11,-20,16,-33,16c38,115,28,111,20,104r,51l,155,,2r20,l20,15xm20,86r,c28,95,38,100,48,100v9,,16,-4,21,-11c74,82,76,71,76,56,76,43,74,33,69,26,64,18,58,15,49,15,38,15,29,21,20,34r,52xe" fillcolor="#0e283c" strokeweight="0">
                  <v:path arrowok="t" o:connecttype="custom" o:connectlocs="19182,14380;19182,14380;48915,0;81525,14380;92075,53684;79607,94906;47956,110244;19182,99699;19182,148590;0,148590;0,1917;19182,1917;19182,14380;19182,82443;19182,82443;46038,95865;66179,85319;72893,53684;66179,24925;46997,14380;19182,32594;19182,82443" o:connectangles="0,0,0,0,0,0,0,0,0,0,0,0,0,0,0,0,0,0,0,0,0,0"/>
                  <o:lock v:ext="edit" verticies="t"/>
                </v:shape>
                <v:shape id="Freeform 9" o:spid="_x0000_s1033" style="position:absolute;left:10033;top:1714;width:927;height:1486;visibility:visible;mso-wrap-style:square;v-text-anchor:top" coordsize="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" path="m20,15r,c29,5,39,,52,,66,,77,5,85,15v8,10,12,24,12,41c97,75,92,89,84,99v-9,11,-20,16,-34,16c38,115,28,111,20,104r,51l,155,,2r20,l20,15xm20,86r,c28,95,38,100,49,100v8,,15,-4,20,-11c74,82,77,71,77,56,77,43,74,33,69,26,65,18,58,15,50,15,39,15,29,21,20,34r,52xe" fillcolor="#0e283c" strokeweight="0">
                  <v:path arrowok="t" o:connecttype="custom" o:connectlocs="19115,14380;19115,14380;49700,0;81241,14380;92710,53684;80285,94906;47789,110244;19115,99699;19115,148590;0,148590;0,1917;19115,1917;19115,14380;19115,82443;19115,82443;46833,95865;65948,85319;73595,53684;65948,24925;47789,14380;19115,32594;19115,82443" o:connectangles="0,0,0,0,0,0,0,0,0,0,0,0,0,0,0,0,0,0,0,0,0,0"/>
                  <o:lock v:ext="edit" verticies="t"/>
                </v:shape>
                <v:shape id="Freeform 10" o:spid="_x0000_s1034" style="position:absolute;left:19018;top:939;width:15583;height:2299;visibility:visible;mso-wrap-style:square;v-text-anchor:top" coordsize="162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" path="m,l,,1627,r,240l,240,,xe" filled="f" strokecolor="#13171f">
                  <v:path arrowok="t" o:connecttype="custom" o:connectlocs="0,0;0,0;1558290,0;1558290,229870;0,229870;0,0" o:connectangles="0,0,0,0,0,0"/>
                </v:shape>
                <v:shape id="Freeform 11" o:spid="_x0000_s1035" style="position:absolute;left:22377;top:1333;width:1372;height:1461;visibility:visible;mso-wrap-style:square;v-text-anchor:top" coordsize="14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" path="m143,153r,l124,153r,-130l80,153r-18,l19,23r,130l,153,,,30,,71,127,113,r30,l143,153xe" fillcolor="#0e283c" strokeweight="0">
                  <v:path arrowok="t" o:connecttype="custom" o:connectlocs="137160,146050;137160,146050;118936,146050;118936,21955;76733,146050;59468,146050;18224,21955;18224,146050;0,146050;0,0;28775,0;68100,121231;108385,0;137160,0;137160,146050" o:connectangles="0,0,0,0,0,0,0,0,0,0,0,0,0,0,0"/>
                </v:shape>
                <v:shape id="Freeform 12" o:spid="_x0000_s1036" style="position:absolute;left:23971;top:1333;width:1149;height:1461;visibility:visible;mso-wrap-style:square;v-text-anchor:top" coordsize="12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" path="m120,18r,l70,18r,135l50,153,50,18,,18,,,120,r,18xe" fillcolor="#0e283c" strokeweight="0">
                  <v:path arrowok="t" o:connecttype="custom" o:connectlocs="114935,17182;114935,17182;67045,17182;67045,146050;47890,146050;47890,17182;0,17182;0,0;114935,0;114935,17182" o:connectangles="0,0,0,0,0,0,0,0,0,0"/>
                </v:shape>
                <v:shape id="Freeform 13" o:spid="_x0000_s1037" style="position:absolute;left:25253;top:1301;width:1169;height:1512;visibility:visible;mso-wrap-style:square;v-text-anchor:top" coordsize="122,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" path="m65,158r,c44,158,28,153,17,144,7,134,1,122,,107r20,c21,118,26,126,34,132v8,5,19,8,31,8c76,140,85,138,92,133v7,-5,10,-11,10,-19c102,106,99,100,92,96,84,92,72,88,55,84,37,81,25,76,17,69,10,62,6,54,6,43,6,30,11,20,21,12,30,4,44,,60,v17,,31,4,42,12c112,20,118,32,118,46r-19,c97,28,84,19,61,19v-11,,-20,2,-26,6c28,29,25,35,25,42v,6,3,11,8,14c38,59,47,62,61,65v13,3,24,6,32,9c101,77,108,82,113,88v6,6,9,14,9,24c122,126,117,136,106,145v-10,9,-24,13,-41,13l65,158xe" fillcolor="#0e283c" strokeweight="0">
                  <v:path arrowok="t" o:connecttype="custom" o:connectlocs="62251,151130;62251,151130;16281,137739;0,102348;19154,102348;32562,126261;62251,133913;88109,127217;97686,109043;88109,91826;52674,80348;16281,66000;5746,41130;20112,11478;57462,0;97686,11478;113009,44000;94813,44000;58420,18174;33520,23913;23943,40174;31604,53565;58420,62174;89067,70782;108221,84174;116840,107130;101517,138695;62251,151130;62251,151130" o:connectangles="0,0,0,0,0,0,0,0,0,0,0,0,0,0,0,0,0,0,0,0,0,0,0,0,0,0,0,0,0"/>
                </v:shape>
                <v:shape id="Freeform 14" o:spid="_x0000_s1038" style="position:absolute;left:26708;top:1333;width:190;height:1461;visibility:visible;mso-wrap-style:square;v-text-anchor:top" coordsize="2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" path="m20,153r,l,153,,,20,r,153xe" fillcolor="#0e283c" strokeweight="0">
                  <v:path arrowok="t" o:connecttype="custom" o:connectlocs="19050,146050;19050,146050;0,146050;0,0;19050,0;19050,146050" o:connectangles="0,0,0,0,0,0"/>
                </v:shape>
                <v:shape id="Freeform 15" o:spid="_x0000_s1039" style="position:absolute;left:27635;top:1333;width:1365;height:1461;visibility:visible;mso-wrap-style:square;v-text-anchor:top" coordsize="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" path="m96,90r,l69,19,44,90r52,xm142,153r,l120,153,102,106r-64,l21,153,,153,59,,80,r62,153xe" fillcolor="#0e283c" strokeweight="0">
                  <v:path arrowok="t" o:connecttype="custom" o:connectlocs="92299,85912;92299,85912;66340,18137;42304,85912;92299,85912;136525,146050;136525,146050;115373,146050;98067,101185;36535,101185;20190,146050;0,146050;56725,0;76915,0;136525,146050" o:connectangles="0,0,0,0,0,0,0,0,0,0,0,0,0,0,0"/>
                  <o:lock v:ext="edit" verticies="t"/>
                </v:shape>
                <v:shape id="Freeform 16" o:spid="_x0000_s1040" style="position:absolute;left:29133;top:1714;width:927;height:1486;visibility:visible;mso-wrap-style:square;v-text-anchor:top" coordsize="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" path="m20,15r,c29,5,39,,51,,66,,77,5,85,15v8,10,12,24,12,41c97,75,92,89,83,99v-8,11,-19,16,-33,16c38,115,28,111,20,104r,51l,155,,2r20,l20,15xm20,86r,c28,95,38,100,49,100v8,,15,-4,20,-11c74,82,76,71,76,56,76,43,74,33,69,26,65,18,58,15,50,15,39,15,29,21,20,34r,52xe" fillcolor="#0e283c" strokeweight="0">
                  <v:path arrowok="t" o:connecttype="custom" o:connectlocs="19115,14380;19115,14380;48744,0;81241,14380;92710,53684;79329,94906;47789,110244;19115,99699;19115,148590;0,148590;0,1917;19115,1917;19115,14380;19115,82443;19115,82443;46833,95865;65948,85319;72639,53684;65948,24925;47789,14380;19115,32594;19115,82443" o:connectangles="0,0,0,0,0,0,0,0,0,0,0,0,0,0,0,0,0,0,0,0,0,0"/>
                  <o:lock v:ext="edit" verticies="t"/>
                </v:shape>
                <v:shape id="Freeform 17" o:spid="_x0000_s1041" style="position:absolute;left:30270;top:1714;width:921;height:1486;visibility:visible;mso-wrap-style:square;v-text-anchor:top" coordsize="9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" path="m19,15r,c28,5,39,,51,,65,,76,5,84,15v8,10,12,24,12,41c96,75,92,89,83,99v-9,11,-20,16,-34,16c38,115,27,111,19,104r,51l,155,,2r19,l19,15xm19,86r,c28,95,37,100,48,100v9,,15,-4,20,-11c73,82,76,71,76,56,76,43,73,33,69,26,64,18,57,15,49,15,38,15,28,21,19,34r,52xe" fillcolor="#0e283c" strokeweight="0">
                  <v:path arrowok="t" o:connecttype="custom" o:connectlocs="18223,14380;18223,14380;48915,0;80566,14380;92075,53684;79607,94906;46997,110244;18223,99699;18223,148590;0,148590;0,1917;18223,1917;18223,14380;18223,82443;18223,82443;46038,95865;65220,85319;72893,53684;66179,24925;46997,14380;18223,32594;18223,82443" o:connectangles="0,0,0,0,0,0,0,0,0,0,0,0,0,0,0,0,0,0,0,0,0,0"/>
                  <o:lock v:ext="edit" verticies="t"/>
                </v:shape>
                <v:shape id="Freeform 18" o:spid="_x0000_s1042" style="position:absolute;left:1009;top:13449;width:33592;height:6636;visibility:visible;mso-wrap-style:square;v-text-anchor:top" coordsize="3507,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" path="m,l,,3507,r,693l,693,,xe" filled="f" strokecolor="#13171f" strokeweight=".85pt">
                  <v:path arrowok="t" o:connecttype="custom" o:connectlocs="0,0;0,0;3359150,0;3359150,663575;0,663575;0,0" o:connectangles="0,0,0,0,0,0"/>
                </v:shape>
                <v:shape id="Freeform 19" o:spid="_x0000_s1043" style="position:absolute;left:16192;top:15805;width:1568;height:1695;visibility:visible;mso-wrap-style:square;v-text-anchor:top" coordsize="164,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" path="m82,r,c106,,126,8,141,24v15,16,23,38,23,64c164,115,156,136,141,152v-15,17,-35,25,-59,25c58,177,38,169,23,152,8,136,,115,,88,,62,8,40,23,24,38,8,58,,82,r,xm82,157r,c99,157,113,151,124,139v11,-12,16,-29,16,-51c140,67,135,50,124,37,113,25,99,19,82,19,65,19,51,25,40,37,29,50,23,67,23,88v,22,6,39,17,51c51,151,65,157,82,157r,xe" fillcolor="#13171f" strokeweight="0">
                  <v:path arrowok="t" o:connecttype="custom" o:connectlocs="78423,0;78423,0;134848,22989;156845,84294;134848,145598;78423,169545;21997,145598;0,84294;21997,22989;78423,0;78423,0;78423,150387;78423,150387;118590,133146;133892,84294;118590,35442;78423,18200;38255,35442;21997,84294;38255,133146;78423,150387;78423,150387" o:connectangles="0,0,0,0,0,0,0,0,0,0,0,0,0,0,0,0,0,0,0,0,0,0"/>
                  <o:lock v:ext="edit" verticies="t"/>
                </v:shape>
                <v:shape id="Freeform 20" o:spid="_x0000_s1044" style="position:absolute;left:17970;top:15805;width:1308;height:1695;visibility:visible;mso-wrap-style:square;v-text-anchor:top" coordsize="13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" path="m73,177r,c49,177,31,171,19,161,7,150,1,136,,119r22,c23,132,28,141,38,147v9,6,21,9,34,9c85,156,95,154,103,149v7,-6,11,-13,11,-22c114,118,110,111,102,107,94,102,81,98,61,94,41,90,27,84,19,77,10,69,6,60,6,47,6,33,12,22,23,13,34,4,48,,67,v19,,35,4,47,13c125,22,132,35,132,51r-22,c108,30,94,20,68,20v-13,,-23,3,-30,7c32,32,28,38,28,46v,7,3,13,8,16c42,66,52,69,68,73v15,3,27,6,36,10c113,86,120,91,127,98v6,7,9,16,9,28c136,140,131,152,119,162v-12,10,-27,15,-46,15l73,177xe" fillcolor="#13171f" strokeweight="0">
                  <v:path arrowok="t" o:connecttype="custom" o:connectlocs="70214,169545;70214,169545;18275,154219;0,113988;21160,113988;36550,140809;69252,149429;99069,142724;109650,121651;98108,102493;58672,90041;18275,73757;5771,45020;22122,12452;64443,0;109650,12452;126963,48852;105802,48852;65405,19158;36550,25863;26931,44063;34626,59389;65405,69925;100031,79504;122153,93872;130810,120693;114459,155177;70214,169545;70214,169545" o:connectangles="0,0,0,0,0,0,0,0,0,0,0,0,0,0,0,0,0,0,0,0,0,0,0,0,0,0,0,0,0"/>
                </v:shape>
                <v:shape id="Freeform 21" o:spid="_x0000_s1045" style="position:absolute;left:1009;top:5029;width:13164;height:6629;visibility:visible;mso-wrap-style:square;v-text-anchor:top" coordsize="137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" path="m,l,,1374,r,693l,693,,xe" filled="f" strokecolor="#13171f" strokeweight=".85pt">
                  <v:path arrowok="t" o:connecttype="custom" o:connectlocs="0,0;0,0;1316355,0;1316355,662940;0,662940;0,0" o:connectangles="0,0,0,0,0,0"/>
                </v:shape>
                <v:shape id="Freeform 22" o:spid="_x0000_s1046" style="position:absolute;left:2667;top:5899;width:1035;height:1117;visibility:visible;mso-wrap-style:square;v-text-anchor:top" coordsize="10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" path="m54,r,c70,,83,5,93,16v10,11,15,25,15,43c108,76,103,91,93,101,83,112,70,117,54,117v-16,,-29,-5,-39,-16c5,90,,76,,59,,41,5,27,15,16,25,5,38,,54,r,xm54,105r,c65,105,75,101,82,92,89,84,93,73,93,59,93,44,89,33,82,25,75,17,65,13,54,13,43,13,33,17,26,25,19,33,15,44,15,59v,14,4,25,11,33c33,101,43,105,54,105r,xe" fillcolor="#13171f" strokeweight="0">
                  <v:path arrowok="t" o:connecttype="custom" o:connectlocs="51753,0;51753,0;89129,15283;103505,56358;89129,96477;51753,111760;14376,96477;0,56358;14376,15283;51753,0;51753,0;51753,100297;51753,100297;78587,87880;89129,56358;78587,23880;51753,12418;24918,23880;14376,56358;24918,87880;51753,100297;51753,100297" o:connectangles="0,0,0,0,0,0,0,0,0,0,0,0,0,0,0,0,0,0,0,0,0,0"/>
                  <o:lock v:ext="edit" verticies="t"/>
                </v:shape>
                <v:shape id="Freeform 23" o:spid="_x0000_s1047" style="position:absolute;left:3829;top:5918;width:857;height:1092;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" path="m90,13r,l52,13r,101l37,114,37,13,,13,,,90,r,13xe" fillcolor="#13171f" strokeweight="0">
                  <v:path arrowok="t" o:connecttype="custom" o:connectlocs="85725,12455;85725,12455;49530,12455;49530,109220;35243,109220;35243,12455;0,12455;0,0;85725,0;85725,12455" o:connectangles="0,0,0,0,0,0,0,0,0,0"/>
                </v:shape>
                <v:shape id="Freeform 24" o:spid="_x0000_s1048" style="position:absolute;left:4762;top:5918;width:864;height:1092;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" path="m90,13r,l52,13r,101l37,114,37,13,,13,,,90,r,13xe" fillcolor="#13171f" strokeweight="0">
                  <v:path arrowok="t" o:connecttype="custom" o:connectlocs="86360,12455;86360,12455;49897,12455;49897,109220;35504,109220;35504,12455;0,12455;0,0;86360,0;86360,12455" o:connectangles="0,0,0,0,0,0,0,0,0,0"/>
                </v:shape>
                <v:shape id="Freeform 25" o:spid="_x0000_s1049" style="position:absolute;left:6210;top:5918;width:825;height:1092;visibility:visible;mso-wrap-style:square;v-text-anchor:top" coordsize="8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" path="m,l,,42,c52,,59,1,66,2v6,2,11,6,15,12c84,19,86,26,86,33v,11,-4,20,-11,26c68,65,57,68,44,68r-29,l15,114,,114,,xm15,55r,l44,55v9,,16,-2,20,-6c68,45,71,40,71,33v,-4,-2,-8,-4,-12c65,18,62,16,58,15,55,14,50,13,43,13r-28,l15,55xe" fillcolor="#13171f" strokeweight="0">
                  <v:path arrowok="t" o:connecttype="custom" o:connectlocs="0,0;0,0;40315,0;63352,1916;77751,13413;82550,31616;71991,56526;42235,65149;14398,65149;14398,109220;0,109220;0,0;14398,52694;14398,52694;42235,52694;61433,46945;68152,31616;64312,20119;55673,14371;41275,12455;14398,12455;14398,52694" o:connectangles="0,0,0,0,0,0,0,0,0,0,0,0,0,0,0,0,0,0,0,0,0,0"/>
                  <o:lock v:ext="edit" verticies="t"/>
                </v:shape>
                <v:shape id="Freeform 26" o:spid="_x0000_s1050" style="position:absolute;left:7213;top:6197;width:407;height:813;visibility:visible;mso-wrap-style:square;v-text-anchor:top" coordsize="4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" path="m42,15r,c40,15,37,15,33,15v-7,,-13,3,-19,11l14,85,,85,,2r14,l14,14c20,5,28,,36,v2,,4,,6,1l42,15xe" fillcolor="#13171f" strokeweight="0">
                  <v:path arrowok="t" o:connecttype="custom" o:connectlocs="40640,14344;40640,14344;31931,14344;13547,24862;13547,81280;0,81280;0,1912;13547,1912;13547,13387;34834,0;40640,956;40640,14344" o:connectangles="0,0,0,0,0,0,0,0,0,0,0,0"/>
                </v:shape>
                <v:shape id="Freeform 27" o:spid="_x0000_s1051" style="position:absolute;left:7677;top:6197;width:736;height:819;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" path="m38,r,c50,,59,4,66,12v7,7,11,18,11,31c77,57,73,68,66,75,59,83,50,86,38,86,27,86,17,83,10,75,3,68,,57,,43,,30,3,19,10,12,17,4,27,,38,r,xm38,75r,c45,75,51,72,55,67v5,-5,7,-13,7,-24c62,33,60,25,55,20,51,14,45,12,38,12v-7,,-12,2,-17,8c17,25,15,33,15,43v,11,2,19,6,24c26,72,31,75,38,75r,xe" fillcolor="#13171f" strokeweight="0">
                  <v:path arrowok="t" o:connecttype="custom" o:connectlocs="36352,0;36352,0;63137,11430;73660,40958;63137,71438;36352,81915;9566,71438;0,40958;9566,11430;36352,0;36352,0;36352,71438;36352,71438;52614,63818;59311,40958;52614,19050;36352,11430;20089,19050;14349,40958;20089,63818;36352,71438;36352,71438" o:connectangles="0,0,0,0,0,0,0,0,0,0,0,0,0,0,0,0,0,0,0,0,0,0"/>
                  <o:lock v:ext="edit" verticies="t"/>
                </v:shape>
                <v:shape id="Freeform 28" o:spid="_x0000_s1052" style="position:absolute;left:8489;top:6019;width:381;height:997;visibility:visible;mso-wrap-style:square;v-text-anchor:top" coordsize="40,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" path="m40,103r,c37,103,33,104,30,104v-6,,-11,-1,-13,-4c14,98,12,95,11,92v,-3,-1,-8,-1,-14l10,32,,32,,20r10,l10,,25,r,20l38,20r,12l25,32r,47c25,85,26,88,27,90v1,1,3,2,6,2c35,92,38,92,40,92r,11xe" fillcolor="#13171f" strokeweight="0">
                  <v:path arrowok="t" o:connecttype="custom" o:connectlocs="38100,98736;38100,98736;28575,99695;16193,95861;10478,88192;9525,74771;9525,30675;0,30675;0,19172;9525,19172;9525,0;23813,0;23813,19172;36195,19172;36195,30675;23813,30675;23813,75730;25718,86275;31433,88192;38100,88192;38100,98736" o:connectangles="0,0,0,0,0,0,0,0,0,0,0,0,0,0,0,0,0,0,0,0,0"/>
                </v:shape>
                <v:shape id="Freeform 29" o:spid="_x0000_s1053" style="position:absolute;left:8953;top:6197;width:737;height:819;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" path="m39,r,c50,,60,4,67,12v7,7,10,18,10,31c77,57,74,68,67,75,60,83,50,86,39,86,27,86,18,83,11,75,4,68,,57,,43,,30,4,19,11,12,18,4,27,,39,r,xm39,75r,c46,75,51,72,56,67v4,-5,6,-13,6,-24c62,33,60,25,56,20,51,14,46,12,39,12v-7,,-13,2,-17,8c17,25,15,33,15,43v,11,2,19,7,24c26,72,32,75,39,75r,xe" fillcolor="#13171f" strokeweight="0">
                  <v:path arrowok="t" o:connecttype="custom" o:connectlocs="37308,0;37308,0;64094,11430;73660,40958;64094,71438;37308,81915;10523,71438;0,40958;10523,11430;37308,0;37308,0;37308,71438;37308,71438;53571,63818;59311,40958;53571,19050;37308,11430;21046,19050;14349,40958;21046,63818;37308,71438;37308,71438" o:connectangles="0,0,0,0,0,0,0,0,0,0,0,0,0,0,0,0,0,0,0,0,0,0"/>
                  <o:lock v:ext="edit" verticies="t"/>
                </v:shape>
                <v:shape id="Freeform 30" o:spid="_x0000_s1054" style="position:absolute;left:9791;top:6197;width:692;height:819;visibility:visible;mso-wrap-style:square;v-text-anchor:top" coordsize="7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" path="m39,86r,c27,86,18,83,11,75,4,68,,57,,43,,30,4,19,11,12,18,4,27,,39,v9,,16,3,22,7c68,12,71,18,72,27r-15,c57,22,55,18,52,16,48,13,44,12,39,12v-7,,-13,2,-17,8c18,25,15,33,15,43v,11,3,19,7,24c26,72,32,75,39,75v5,,9,-1,13,-4c55,68,57,65,57,60r15,c71,68,68,75,61,80v-6,4,-13,6,-22,6l39,86xe" fillcolor="#13171f" strokeweight="0">
                  <v:path arrowok="t" o:connecttype="custom" o:connectlocs="37491,81915;37491,81915;10575,71438;0,40958;10575,11430;37491,0;58640,6668;69215,25718;54795,25718;49989,15240;37491,11430;21149,19050;14420,40958;21149,63818;37491,71438;49989,67628;54795,57150;69215,57150;58640,76200;37491,81915;37491,81915" o:connectangles="0,0,0,0,0,0,0,0,0,0,0,0,0,0,0,0,0,0,0,0,0"/>
                </v:shape>
                <v:shape id="Freeform 31" o:spid="_x0000_s1055" style="position:absolute;left:10560;top:6197;width:749;height:819;visibility:visible;mso-wrap-style:square;v-text-anchor:top" coordsize="7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" path="m39,r,c51,,60,4,67,12v7,7,11,18,11,31c78,57,74,68,67,75,60,83,51,86,39,86,27,86,18,83,11,75,4,68,,57,,43,,30,4,19,11,12,18,4,27,,39,r,xm39,75r,c46,75,52,72,56,67v4,-5,6,-13,6,-24c62,33,60,25,56,20,52,14,46,12,39,12v-7,,-13,2,-17,8c18,25,15,33,15,43v,11,3,19,7,24c26,72,32,75,39,75r,xe" fillcolor="#13171f" strokeweight="0">
                  <v:path arrowok="t" o:connecttype="custom" o:connectlocs="37465,0;37465,0;64363,11430;74930,40958;64363,71438;37465,81915;10567,71438;0,40958;10567,11430;37465,0;37465,0;37465,71438;37465,71438;53796,63818;59560,40958;53796,19050;37465,11430;21134,19050;14410,40958;21134,63818;37465,71438;37465,71438" o:connectangles="0,0,0,0,0,0,0,0,0,0,0,0,0,0,0,0,0,0,0,0,0,0"/>
                  <o:lock v:ext="edit" verticies="t"/>
                </v:shape>
                <v:shape id="Freeform 32" o:spid="_x0000_s1056" style="position:absolute;left:11461;top:5918;width:140;height:1092;visibility:visible;mso-wrap-style:square;v-text-anchor:top" coordsize="1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" path="m15,114r,l,114,,,15,r,114xe" fillcolor="#13171f" strokeweight="0">
                  <v:path arrowok="t" o:connecttype="custom" o:connectlocs="13970,109220;13970,109220;0,109220;0,0;13970,0;13970,109220" o:connectangles="0,0,0,0,0,0"/>
                </v:shape>
                <v:shape id="Freeform 33" o:spid="_x0000_s1057" style="position:absolute;left:11753;top:6197;width:654;height:819;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" path="m35,86r,c12,86,1,78,,60r14,c14,70,21,75,35,75v6,,10,-1,14,-4c52,69,53,66,53,62v,-4,-1,-7,-4,-8c46,52,39,50,30,48,20,46,13,43,8,40,4,37,2,32,2,24,2,17,4,11,10,7,15,3,23,,32,,54,,65,8,65,23r-14,c50,16,44,12,33,12v-5,,-9,1,-12,2c18,16,16,19,16,23v,3,1,5,4,7c22,31,29,33,39,35v10,3,17,6,22,9c66,47,68,52,68,60v,8,-3,14,-9,19c53,84,45,86,35,86r,xe" fillcolor="#13171f" strokeweight="0">
                  <v:path arrowok="t" o:connecttype="custom" o:connectlocs="33664,81915;33664,81915;0,57150;13466,57150;33664,71438;47130,67628;50977,59055;47130,51435;28855,45720;7695,38100;1924,22860;9618,6668;30779,0;62519,21908;49054,21908;31741,11430;20199,13335;15389,21908;19237,28575;37512,33338;58672,41910;65405,57150;56748,75248;33664,81915;33664,81915" o:connectangles="0,0,0,0,0,0,0,0,0,0,0,0,0,0,0,0,0,0,0,0,0,0,0,0,0"/>
                </v:shape>
                <v:shape id="Freeform 34" o:spid="_x0000_s1058" style="position:absolute;left:2006;top:7677;width:356;height:1435;visibility:visible;mso-wrap-style:square;v-text-anchor:top" coordsize="37,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" path="m37,150r,l27,150c9,126,,101,,75,,49,9,24,27,l37,c22,25,14,50,14,75v,25,8,50,23,75l37,150xe" fillcolor="#13171f" strokeweight="0">
                  <v:path arrowok="t" o:connecttype="custom" o:connectlocs="35560,143510;35560,143510;25949,143510;0,71755;25949,0;35560,0;13455,71755;35560,143510;35560,143510" o:connectangles="0,0,0,0,0,0,0,0,0"/>
                </v:shape>
                <v:shape id="Freeform 35" o:spid="_x0000_s1059" style="position:absolute;left:2444;top:7696;width:1404;height:1092;visibility:visible;mso-wrap-style:square;v-text-anchor:top" coordsize="14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" path="m146,r,l115,114r-15,l73,15,45,114r-14,l,,15,,38,93,64,,82,r25,93l130,r16,xe" fillcolor="#13171f" strokeweight="0">
                  <v:path arrowok="t" o:connecttype="custom" o:connectlocs="140335,0;140335,0;110538,109220;96120,109220;70168,14371;43254,109220;29797,109220;0,0;14418,0;36526,89101;61517,0;78818,0;102848,89101;124956,0;140335,0" o:connectangles="0,0,0,0,0,0,0,0,0,0,0,0,0,0,0"/>
                </v:shape>
                <v:shape id="Freeform 36" o:spid="_x0000_s1060" style="position:absolute;left:3930;top:7981;width:737;height:826;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" path="m40,86r,c28,86,18,82,11,75,4,67,,57,,43,,30,3,19,11,11,18,4,27,,38,,50,,60,4,67,11v7,8,10,18,10,32l77,47r-62,c16,56,18,63,23,68v5,4,10,7,17,7c45,75,50,73,54,71v4,-3,6,-7,6,-11l76,60c74,68,71,75,64,79v-6,5,-14,7,-24,7l40,86xm62,35r,c61,27,58,21,54,17,50,13,44,11,38,11v-5,,-10,2,-15,6c19,21,17,27,15,35r47,xe" fillcolor="#13171f" strokeweight="0">
                  <v:path arrowok="t" o:connecttype="custom" o:connectlocs="38265,82550;38265,82550;10523,71991;0,41275;10523,10559;36352,0;64094,10559;73660,41275;73660,45115;14349,45115;22002,65272;38265,71991;51658,68152;57397,57593;72703,57593;61224,75831;38265,82550;38265,82550;59311,33596;59311,33596;51658,16318;36352,10559;22002,16318;14349,33596;59311,33596" o:connectangles="0,0,0,0,0,0,0,0,0,0,0,0,0,0,0,0,0,0,0,0,0,0,0,0,0"/>
                  <o:lock v:ext="edit" verticies="t"/>
                </v:shape>
                <v:shape id="Freeform 37" o:spid="_x0000_s1061" style="position:absolute;left:4819;top:7696;width:699;height:1111;visibility:visible;mso-wrap-style:square;v-text-anchor:top" coordsize="7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" path="m15,42r,c22,34,30,30,39,30v10,,19,4,25,11c70,49,73,59,73,72v,14,-4,25,-10,32c56,112,48,116,38,116v-9,,-17,-3,-23,-8l15,114,,114,,,15,r,42xm15,95r,c21,101,29,105,37,105v6,,11,-3,15,-8c56,91,57,83,57,72,57,62,56,54,52,49,49,44,44,41,37,41v-8,,-15,5,-22,14l15,95xe" fillcolor="#13171f" strokeweight="0">
                  <v:path arrowok="t" o:connecttype="custom" o:connectlocs="14353,40235;14353,40235;37317,28739;61238,39277;69850,68974;60282,99629;36360,111125;14353,103461;14353,109209;0,109209;0,0;14353,0;14353,40235;14353,91008;14353,91008;35403,100587;49756,92923;54540,68974;49756,46941;35403,39277;14353,52689;14353,91008" o:connectangles="0,0,0,0,0,0,0,0,0,0,0,0,0,0,0,0,0,0,0,0,0,0"/>
                  <o:lock v:ext="edit" verticies="t"/>
                </v:shape>
                <v:shape id="Freeform 38" o:spid="_x0000_s1062" style="position:absolute;left:5695;top:7696;width:909;height:1092;visibility:visible;mso-wrap-style:square;v-text-anchor:top" coordsize="9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" path="m95,114r,l78,114,68,84c66,78,63,74,58,71,54,67,49,65,43,65r-28,l15,114,,114,,,50,v9,,16,1,22,3c77,5,82,8,85,14v4,5,6,11,6,18c91,40,88,47,84,52,79,57,73,61,65,62r,1c73,65,79,72,83,83r12,31xm15,52r,l48,52v10,,17,-1,21,-4c73,45,75,40,75,32,75,19,67,13,51,13r-36,l15,52xe" fillcolor="#13171f" strokeweight="0">
                  <v:path arrowok="t" o:connecttype="custom" o:connectlocs="90805,109220;90805,109220;74556,109220;64997,80478;55439,68023;41101,62275;14338,62275;14338,109220;0,109220;0,0;47792,0;68821,2874;81247,13413;86982,30658;80291,49820;62130,59400;62130,60358;79335,79520;90805,109220;14338,49820;14338,49820;45880,49820;65953,45987;71688,30658;48748,12455;14338,12455;14338,49820" o:connectangles="0,0,0,0,0,0,0,0,0,0,0,0,0,0,0,0,0,0,0,0,0,0,0,0,0,0,0"/>
                  <o:lock v:ext="edit" verticies="t"/>
                </v:shape>
                <v:shape id="Freeform 39" o:spid="_x0000_s1063" style="position:absolute;left:6699;top:7696;width:870;height:1092;visibility:visible;mso-wrap-style:square;v-text-anchor:top" coordsize="9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" path="m91,14r,l53,14r,100l38,114,38,14,,14,,,91,r,14xe" fillcolor="#13171f" strokeweight="0">
                  <v:path arrowok="t" o:connecttype="custom" o:connectlocs="86995,13413;86995,13413;50667,13413;50667,109220;36328,109220;36328,13413;0,13413;0,0;86995,0;86995,13413" o:connectangles="0,0,0,0,0,0,0,0,0,0"/>
                </v:shape>
                <v:shape id="Freeform 40" o:spid="_x0000_s1064" style="position:absolute;left:7683;top:7677;width:953;height:1130;visibility:visible;mso-wrap-style:square;v-text-anchor:top" coordsize="9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" path="m53,118r,c37,118,24,113,14,102,5,92,,77,,59,,41,5,27,14,16,24,6,37,,53,,65,,76,4,84,10v9,7,14,16,15,27l83,37c83,30,80,24,74,20,68,15,61,13,53,13,41,13,32,17,25,25,19,33,15,45,15,59v,15,4,26,10,34c32,101,41,105,53,105v8,,16,-2,21,-6c80,94,83,88,83,80r16,c98,92,93,102,85,108v-9,7,-19,10,-32,10l53,118xe" fillcolor="#13171f" strokeweight="0">
                  <v:path arrowok="t" o:connecttype="custom" o:connectlocs="50992,113030;50992,113030;13470,97704;0,56515;13470,15326;50992,0;80818,9579;95250,35442;79856,35442;71197,19158;50992,12452;24053,23947;14432,56515;24053,89083;50992,100578;71197,94830;79856,76631;95250,76631;81780,103451;50992,113030;50992,113030" o:connectangles="0,0,0,0,0,0,0,0,0,0,0,0,0,0,0,0,0,0,0,0,0"/>
                </v:shape>
                <v:shape id="Freeform 41" o:spid="_x0000_s1065" style="position:absolute;left:8712;top:7696;width:419;height:1092;visibility:visible;mso-wrap-style:square;v-text-anchor:top" coordsize="4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" path="m44,r,l11,114,,114,33,,44,xe" fillcolor="#13171f" strokeweight="0">
                  <v:path arrowok="t" o:connecttype="custom" o:connectlocs="41910,0;41910,0;10478,109220;0,109220;31433,0;41910,0" o:connectangles="0,0,0,0,0,0"/>
                </v:shape>
                <v:shape id="Freeform 42" o:spid="_x0000_s1066" style="position:absolute;left:9264;top:7696;width:857;height:1092;visibility:visible;mso-wrap-style:square;v-text-anchor:top" coordsize="89,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" path="m89,114r,l74,114r,-53l15,61r,53l,114,,,15,r,47l74,47,74,,89,r,114xe" fillcolor="#13171f" strokeweight="0">
                  <v:path arrowok="t" o:connecttype="custom" o:connectlocs="85725,109220;85725,109220;71277,109220;71277,58442;14448,58442;14448,109220;0,109220;0,0;14448,0;14448,45029;71277,45029;71277,0;85725,0;85725,109220" o:connectangles="0,0,0,0,0,0,0,0,0,0,0,0,0,0"/>
                </v:shape>
                <v:shape id="Freeform 43" o:spid="_x0000_s1067" style="position:absolute;left:10280;top:7696;width:864;height:1092;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" path="m90,14r,l52,14r,100l37,114,37,14,,14,,,90,r,14xe" fillcolor="#13171f" strokeweight="0">
                  <v:path arrowok="t" o:connecttype="custom" o:connectlocs="86360,13413;86360,13413;49897,13413;49897,109220;35504,109220;35504,13413;0,13413;0,0;86360,0;86360,13413" o:connectangles="0,0,0,0,0,0,0,0,0,0"/>
                </v:shape>
                <v:shape id="Freeform 44" o:spid="_x0000_s1068" style="position:absolute;left:11220;top:7696;width:864;height:1092;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" path="m90,14r,l52,14r,100l37,114,37,14,,14,,,90,r,14xe" fillcolor="#13171f" strokeweight="0">
                  <v:path arrowok="t" o:connecttype="custom" o:connectlocs="86360,13413;86360,13413;49897,13413;49897,109220;35504,109220;35504,13413;0,13413;0,0;86360,0;86360,13413" o:connectangles="0,0,0,0,0,0,0,0,0,0"/>
                </v:shape>
                <v:shape id="Freeform 45" o:spid="_x0000_s1069" style="position:absolute;left:12242;top:7696;width:839;height:1092;visibility:visible;mso-wrap-style:square;v-text-anchor:top" coordsize="8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" path="m,l,,43,v9,,17,1,23,3c73,5,78,8,81,14v4,6,6,12,6,20c87,45,83,54,76,60v-7,6,-18,9,-32,9l16,69r,45l,114,,xm16,55r,l44,55v10,,17,-2,21,-5c69,46,71,41,71,34v,-5,-1,-9,-3,-12c65,18,63,16,59,15,56,14,51,14,44,14r-28,l16,55xe" fillcolor="#13171f" strokeweight="0">
                  <v:path arrowok="t" o:connecttype="custom" o:connectlocs="0,0;0,0;41428,0;63588,2874;78039,13413;83820,32574;73222,57484;42392,66107;15415,66107;15415,109220;0,109220;0,0;15415,52694;15415,52694;42392,52694;62624,47904;68405,32574;65514,21078;56843,14371;42392,13413;15415,13413;15415,52694" o:connectangles="0,0,0,0,0,0,0,0,0,0,0,0,0,0,0,0,0,0,0,0,0,0"/>
                  <o:lock v:ext="edit" verticies="t"/>
                </v:shape>
                <v:shape id="Freeform 46" o:spid="_x0000_s1070" style="position:absolute;left:6629;top:9486;width:425;height:1093;visibility:visible;mso-wrap-style:square;v-text-anchor:top" coordsize="4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" path="m44,r,l11,114,,114,33,,44,xe" fillcolor="#13171f" strokeweight="0">
                  <v:path arrowok="t" o:connecttype="custom" o:connectlocs="42545,0;42545,0;10636,109220;0,109220;31909,0;42545,0" o:connectangles="0,0,0,0,0,0"/>
                </v:shape>
                <v:shape id="Freeform 47" o:spid="_x0000_s1071" style="position:absolute;left:7131;top:10426;width:730;height:153;visibility:visible;mso-wrap-style:square;v-text-anchor:top" coordsize="7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" path="m76,16r,l60,16,60,,76,r,16xm46,16r,l30,16,30,,46,r,16xm16,16r,l,16,,,16,r,16xe" fillcolor="#13171f" strokeweight="0">
                  <v:path arrowok="t" o:connecttype="custom" o:connectlocs="73025,15240;73025,15240;57651,15240;57651,0;73025,0;73025,15240;44199,15240;44199,15240;28826,15240;28826,0;44199,0;44199,15240;15374,15240;15374,15240;0,15240;0,0;15374,0;15374,15240" o:connectangles="0,0,0,0,0,0,0,0,0,0,0,0,0,0,0,0,0,0"/>
                  <o:lock v:ext="edit" verticies="t"/>
                </v:shape>
                <v:shape id="Freeform 48" o:spid="_x0000_s1072" style="position:absolute;left:7975;top:9467;width:362;height:1429;visibility:visible;mso-wrap-style:square;v-text-anchor:top" coordsize="38,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" path="m10,r,c29,24,38,49,38,75v,25,-9,50,-28,74l,149c16,124,24,100,24,75,24,50,16,25,,l10,xe" fillcolor="#13171f" strokeweight="0">
                  <v:path arrowok="t" o:connecttype="custom" o:connectlocs="9525,0;9525,0;36195,71917;9525,142875;0,142875;22860,71917;0,0;9525,0" o:connectangles="0,0,0,0,0,0,0,0"/>
                </v:shape>
                <v:shape id="Freeform 49" o:spid="_x0000_s1073" style="position:absolute;left:25273;top:5029;width:9328;height:6629;visibility:visible;mso-wrap-style:square;v-text-anchor:top" coordsize="97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" path="m,l,,974,r,693l,693,,xe" filled="f" strokecolor="#13171f" strokeweight=".85pt">
                  <v:path arrowok="t" o:connecttype="custom" o:connectlocs="0,0;0,0;932815,0;932815,662940;0,662940;0,0" o:connectangles="0,0,0,0,0,0"/>
                </v:shape>
                <v:shape id="Freeform 50" o:spid="_x0000_s1074" style="position:absolute;left:28613;top:5016;width:146;height:1092;visibility:visible;mso-wrap-style:square;v-text-anchor:top" coordsize="1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" path="m15,114r,l,114,,,15,r,114xe" fillcolor="#13171f" strokeweight="0">
                  <v:path arrowok="t" o:connecttype="custom" o:connectlocs="14605,109220;14605,109220;0,109220;0,0;14605,0;14605,109220" o:connectangles="0,0,0,0,0,0"/>
                </v:shape>
                <v:shape id="Freeform 51" o:spid="_x0000_s1075" style="position:absolute;left:29025;top:5016;width:1023;height:1092;visibility:visible;mso-wrap-style:square;v-text-anchor:top" coordsize="10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" path="m107,114r,l93,114r,-97l60,114r-13,l14,17r,97l,114,,,22,,53,95,84,r23,l107,114xe" fillcolor="#13171f" strokeweight="0">
                  <v:path arrowok="t" o:connecttype="custom" o:connectlocs="102235,109220;102235,109220;88858,109220;88858,16287;57328,109220;44907,109220;13377,16287;13377,109220;0,109220;0,0;21020,0;50640,91017;80259,0;102235,0;102235,109220" o:connectangles="0,0,0,0,0,0,0,0,0,0,0,0,0,0,0"/>
                </v:shape>
                <v:shape id="Freeform 52" o:spid="_x0000_s1076" style="position:absolute;left:30251;top:4997;width:864;height:1130;visibility:visible;mso-wrap-style:square;v-text-anchor:top" coordsize="90,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" path="m48,118r,c32,118,20,115,12,107,4,100,,91,,80r14,c15,88,18,94,25,98v6,4,14,7,23,7c56,105,63,103,68,99v5,-3,8,-8,8,-14c76,79,73,74,68,72,62,69,53,66,40,63,27,60,18,56,12,52,6,47,4,40,4,32,4,23,7,15,15,9,22,3,32,,44,,57,,67,3,75,9v8,6,12,15,13,26l73,35c71,21,62,14,45,14v-9,,-15,1,-20,5c21,22,18,26,18,31v,5,2,9,6,11c27,44,34,47,45,49v10,2,18,4,24,6c75,58,80,61,84,66v4,4,6,10,6,18c90,94,86,102,79,108v-8,7,-18,10,-31,10l48,118xe" fillcolor="#13171f" strokeweight="0">
                  <v:path arrowok="t" o:connecttype="custom" o:connectlocs="46059,113030;46059,113030;11515,102493;0,76631;13434,76631;23989,93872;46059,100578;65250,94830;72926,81420;65250,68967;38382,60347;11515,49810;3838,30652;14393,8621;42220,0;71967,8621;84441,33526;70048,33526;43180,13410;23989,18200;17272,29694;23029,40231;43180,46936;66209,52683;80603,63220;86360,80462;75805,103451;46059,113030;46059,113030" o:connectangles="0,0,0,0,0,0,0,0,0,0,0,0,0,0,0,0,0,0,0,0,0,0,0,0,0,0,0,0,0"/>
                </v:shape>
                <v:shape id="Freeform 53" o:spid="_x0000_s1077" style="position:absolute;left:26765;top:6807;width:825;height:1092;visibility:visible;mso-wrap-style:square;v-text-anchor:top" coordsize="8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" path="m,l,,42,c52,,60,1,66,3v6,1,11,5,15,11c84,20,86,26,86,33v,12,-3,20,-11,26c68,65,58,68,44,68r-29,l15,114,,114,,xm15,55r,l44,55v10,,16,-2,21,-6c69,46,71,41,71,34v,-5,-1,-9,-4,-12c65,18,62,16,59,15,55,14,50,14,44,14r-29,l15,55xe" fillcolor="#13171f" strokeweight="0">
                  <v:path arrowok="t" o:connecttype="custom" o:connectlocs="0,0;0,0;40315,0;63352,2874;77751,13413;82550,31616;71991,56526;42235,65149;14398,65149;14398,109220;0,109220;0,0;14398,52694;14398,52694;42235,52694;62392,46945;68152,32574;64312,21078;56633,14371;42235,13413;14398,13413;14398,52694" o:connectangles="0,0,0,0,0,0,0,0,0,0,0,0,0,0,0,0,0,0,0,0,0,0"/>
                  <o:lock v:ext="edit" verticies="t"/>
                </v:shape>
                <v:shape id="Freeform 54" o:spid="_x0000_s1078" style="position:absolute;left:27768;top:7092;width:406;height:807;visibility:visible;mso-wrap-style:square;v-text-anchor:top" coordsize="4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" path="m42,15r,c40,14,37,14,34,14v-8,,-14,4,-20,12l14,84,,84,,1r14,l14,13c21,4,28,,36,v2,,4,,6,l42,15xe" fillcolor="#13171f" strokeweight="0">
                  <v:path arrowok="t" o:connecttype="custom" o:connectlocs="40640,14401;40640,14401;32899,13441;13547,24962;13547,80645;0,80645;0,960;13547,960;13547,12481;34834,0;40640,0;40640,14401" o:connectangles="0,0,0,0,0,0,0,0,0,0,0,0"/>
                </v:shape>
                <v:shape id="Freeform 55" o:spid="_x0000_s1079" style="position:absolute;left:28232;top:7092;width:736;height:826;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" path="m38,r,c50,,60,3,67,11v7,7,10,18,10,32c77,56,74,67,67,74,60,82,50,86,38,86,27,86,17,82,10,74,3,67,,56,,43,,29,3,18,10,11,17,3,27,,38,r,xm38,74r,c45,74,51,72,55,66v5,-5,7,-13,7,-23c62,32,60,24,55,19,51,14,45,11,38,11v-7,,-12,3,-17,8c17,24,15,32,15,43v,10,2,18,6,23c26,72,31,74,38,74r,xe" fillcolor="#13171f" strokeweight="0">
                  <v:path arrowok="t" o:connecttype="custom" o:connectlocs="36352,0;36352,0;64094,10559;73660,41275;64094,71031;36352,82550;9566,71031;0,41275;9566,10559;36352,0;36352,0;36352,71031;36352,71031;52614,63352;59311,41275;52614,18238;36352,10559;20089,18238;14349,41275;20089,63352;36352,71031;36352,71031" o:connectangles="0,0,0,0,0,0,0,0,0,0,0,0,0,0,0,0,0,0,0,0,0,0"/>
                  <o:lock v:ext="edit" verticies="t"/>
                </v:shape>
                <v:shape id="Freeform 56" o:spid="_x0000_s1080" style="position:absolute;left:29044;top:6915;width:381;height:990;visibility:visible;mso-wrap-style:square;v-text-anchor:top" coordsize="40,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" path="m40,103r,c37,104,34,104,30,104v-6,,-11,-1,-13,-3c14,99,12,96,11,92v,-3,-1,-8,-1,-13l10,32,,32,,20r10,l10,,25,r,20l38,20r,12l25,32r,47c25,85,26,89,27,90v2,2,4,3,6,3c36,93,38,92,40,92r,11xe" fillcolor="#13171f" strokeweight="0">
                  <v:path arrowok="t" o:connecttype="custom" o:connectlocs="38100,98108;38100,98108;28575,99060;16193,96203;10478,87630;9525,75248;9525,30480;0,30480;0,19050;9525,19050;9525,0;23813,0;23813,19050;36195,19050;36195,30480;23813,30480;23813,75248;25718,85725;31433,88583;38100,87630;38100,98108" o:connectangles="0,0,0,0,0,0,0,0,0,0,0,0,0,0,0,0,0,0,0,0,0"/>
                </v:shape>
                <v:shape id="Freeform 57" o:spid="_x0000_s1081" style="position:absolute;left:29502;top:7092;width:743;height:826;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" path="m39,r,c51,,60,3,67,11v7,7,10,18,10,32c77,56,74,67,67,74,60,82,51,86,39,86,27,86,18,82,11,74,4,67,,56,,43,,29,4,18,11,11,18,3,27,,39,r,xm39,74r,c46,74,51,72,56,66v4,-5,6,-13,6,-23c62,32,60,24,56,19,51,14,46,11,39,11v-7,,-13,3,-17,8c17,24,15,32,15,43v,10,2,18,7,23c26,72,32,74,39,74r,xe" fillcolor="#13171f" strokeweight="0">
                  <v:path arrowok="t" o:connecttype="custom" o:connectlocs="37630,0;37630,0;64646,10559;74295,41275;64646,71031;37630,82550;10614,71031;0,41275;10614,10559;37630,0;37630,0;37630,71031;37630,71031;54033,63352;59822,41275;54033,18238;37630,10559;21227,18238;14473,41275;21227,63352;37630,71031;37630,71031" o:connectangles="0,0,0,0,0,0,0,0,0,0,0,0,0,0,0,0,0,0,0,0,0,0"/>
                  <o:lock v:ext="edit" verticies="t"/>
                </v:shape>
                <v:shape id="Freeform 58" o:spid="_x0000_s1082" style="position:absolute;left:30359;top:7092;width:679;height:826;visibility:visible;mso-wrap-style:square;v-text-anchor:top" coordsize="7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" path="m38,86r,c26,86,17,82,10,74,3,67,,56,,43,,29,3,18,10,11,17,3,26,,38,v9,,17,2,23,6c67,11,70,18,71,26r-15,c56,21,54,17,51,15,47,12,43,11,38,11v-7,,-13,3,-17,8c17,24,15,32,15,43v,10,2,18,6,23c25,72,31,74,38,74v5,,9,-1,13,-4c54,68,56,64,56,59r15,c70,68,67,74,61,79v-6,5,-14,7,-23,7l38,86xe" fillcolor="#13171f" strokeweight="0">
                  <v:path arrowok="t" o:connecttype="custom" o:connectlocs="36365,82550;36365,82550;9570,71031;0,41275;9570,10559;36365,0;58375,5759;67945,24957;53590,24957;48806,14398;36365,10559;20096,18238;14355,41275;20096,63352;36365,71031;48806,67192;53590,56633;67945,56633;58375,75831;36365,82550;36365,82550" o:connectangles="0,0,0,0,0,0,0,0,0,0,0,0,0,0,0,0,0,0,0,0,0"/>
                </v:shape>
                <v:shape id="Freeform 59" o:spid="_x0000_s1083" style="position:absolute;left:31121;top:7092;width:743;height:826;visibility:visible;mso-wrap-style:square;v-text-anchor:top" coordsize="7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" path="m38,r,c50,,59,3,66,11v7,7,11,18,11,32c77,56,73,67,66,74,59,82,50,86,38,86,26,86,17,82,10,74,3,67,,56,,43,,29,3,18,10,11,17,3,26,,38,r,xm38,74r,c45,74,51,72,55,66v4,-5,7,-13,7,-23c62,32,59,24,55,19,51,14,45,11,38,11v-7,,-13,3,-17,8c17,24,15,32,15,43v,10,2,18,6,23c25,72,31,74,38,74r,xe" fillcolor="#13171f" strokeweight="0">
                  <v:path arrowok="t" o:connecttype="custom" o:connectlocs="36665,0;36665,0;63681,10559;74295,41275;63681,71031;36665,82550;9649,71031;0,41275;9649,10559;36665,0;36665,0;36665,71031;36665,71031;53068,63352;59822,41275;53068,18238;36665,10559;20262,18238;14473,41275;20262,63352;36665,71031;36665,71031" o:connectangles="0,0,0,0,0,0,0,0,0,0,0,0,0,0,0,0,0,0,0,0,0,0"/>
                  <o:lock v:ext="edit" verticies="t"/>
                </v:shape>
                <v:shape id="Freeform 60" o:spid="_x0000_s1084" style="position:absolute;left:32016;top:6807;width:140;height:1092;visibility:visible;mso-wrap-style:square;v-text-anchor:top" coordsize="1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" path="m15,114r,l,114,,,15,r,114xe" fillcolor="#13171f" strokeweight="0">
                  <v:path arrowok="t" o:connecttype="custom" o:connectlocs="13970,109220;13970,109220;0,109220;0,0;13970,0;13970,109220" o:connectangles="0,0,0,0,0,0"/>
                </v:shape>
                <v:shape id="Freeform 61" o:spid="_x0000_s1085" style="position:absolute;left:32308;top:7092;width:654;height:82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" path="m35,86r,c13,86,1,77,,59r15,c15,69,21,74,35,74v6,,11,-1,14,-3c52,68,54,65,54,61v,-4,-2,-6,-5,-8c46,52,39,50,30,47,20,45,13,42,8,39,4,36,2,31,2,23,2,16,5,11,10,6,16,2,23,,32,,54,,65,7,66,23r-15,c50,15,45,11,33,11v-4,,-9,1,-12,3c18,16,16,18,16,22v,3,2,5,4,7c23,30,29,32,39,35v10,2,17,5,22,8c66,46,68,52,68,60v,7,-3,13,-9,18c53,83,45,86,35,86r,xe" fillcolor="#13171f" strokeweight="0">
                  <v:path arrowok="t" o:connecttype="custom" o:connectlocs="33664,82550;33664,82550;0,56633;14428,56633;33664,71031;47130,68152;51939,58553;47130,50874;28855,45115;7695,37435;1924,22077;9618,5759;30779,0;63481,22077;49054,22077;31741,10559;20199,13438;15389,21117;19237,27837;37512,33596;58672,41275;65405,57593;56748,74871;33664,82550;33664,82550" o:connectangles="0,0,0,0,0,0,0,0,0,0,0,0,0,0,0,0,0,0,0,0,0,0,0,0,0"/>
                </v:shape>
                <v:shape id="Freeform 62" o:spid="_x0000_s1086" style="position:absolute;left:26466;top:8578;width:369;height:1429;visibility:visible;mso-wrap-style:square;v-text-anchor:top" coordsize="38,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" path="m38,149r,l28,149c10,125,,100,,74,,49,10,24,28,l38,c23,25,15,49,15,74v,25,8,50,23,75l38,149xe" fillcolor="#13171f" strokeweight="0">
                  <v:path arrowok="t" o:connecttype="custom" o:connectlocs="36830,142875;36830,142875;27138,142875;0,70958;27138,0;36830,0;14538,70958;36830,142875;36830,142875" o:connectangles="0,0,0,0,0,0,0,0,0"/>
                </v:shape>
                <v:shape id="Freeform 63" o:spid="_x0000_s1087" style="position:absolute;left:26955;top:8578;width:877;height:1118;visibility:visible;mso-wrap-style:square;v-text-anchor:top" coordsize="9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" path="m49,117r,c33,117,21,114,13,107,5,99,1,90,,79r15,c16,87,19,94,25,98v7,4,14,6,23,6c57,104,63,102,69,99v5,-4,7,-9,7,-14c76,78,74,74,68,71,63,68,54,65,41,62,28,60,18,56,13,51,7,46,4,39,4,31,4,22,8,15,15,9,23,3,32,,45,,58,,68,3,76,9v8,6,12,14,12,25l74,34c72,20,63,13,45,13v-8,,-15,2,-19,5c21,21,19,25,19,31v,4,2,8,5,10c28,44,35,46,45,48v10,2,18,5,24,7c75,57,80,60,85,65v4,5,6,11,6,18c91,93,87,101,79,108v-8,6,-18,9,-30,9l49,117xe" fillcolor="#13171f" strokeweight="0">
                  <v:path arrowok="t" o:connecttype="custom" o:connectlocs="47185,111760;47185,111760;12519,102208;0,75462;14445,75462;24074,93611;46222,99342;66445,94566;73185,81193;65482,67820;39482,59223;12519,48716;3852,29612;14445,8597;43334,0;73185,8597;84741,32477;71260,32477;43334,12418;25037,17194;18296,29612;23111,39164;43334,45850;66445,52537;81852,62089;87630,79283;76074,103163;47185,111760;47185,111760" o:connectangles="0,0,0,0,0,0,0,0,0,0,0,0,0,0,0,0,0,0,0,0,0,0,0,0,0,0,0,0,0"/>
                </v:shape>
                <v:shape id="Freeform 64" o:spid="_x0000_s1088" style="position:absolute;left:28047;top:8597;width:147;height:1093;visibility:visible;mso-wrap-style:square;v-text-anchor:top" coordsize="1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" path="m15,114r,l,114,,,15,r,114xe" fillcolor="#13171f" strokeweight="0">
                  <v:path arrowok="t" o:connecttype="custom" o:connectlocs="14605,109220;14605,109220;0,109220;0,0;14605,0;14605,109220" o:connectangles="0,0,0,0,0,0"/>
                </v:shape>
                <v:shape id="Freeform 65" o:spid="_x0000_s1089" style="position:absolute;left:28460;top:8597;width:832;height:1093;visibility:visible;mso-wrap-style:square;v-text-anchor:top" coordsize="8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" path="m,l,,43,v9,,17,1,23,2c73,4,78,8,81,14v4,5,6,12,6,19c87,44,83,53,76,59v-7,6,-18,9,-32,9l16,68r,46l,114,,xm16,55r,l44,55v10,,17,-2,21,-6c69,45,71,40,71,33v,-4,-1,-8,-3,-12c65,18,63,16,59,15,56,14,51,13,44,13r-28,l16,55xe" fillcolor="#13171f" strokeweight="0">
                  <v:path arrowok="t" o:connecttype="custom" o:connectlocs="0,0;0,0;41114,0;63106,1916;77448,13413;83185,31616;72667,56526;42071,65149;15298,65149;15298,109220;0,109220;0,0;15298,52694;15298,52694;42071,52694;62150,46945;67887,31616;65018,20119;56413,14371;42071,12455;15298,12455;15298,52694" o:connectangles="0,0,0,0,0,0,0,0,0,0,0,0,0,0,0,0,0,0,0,0,0,0"/>
                  <o:lock v:ext="edit" verticies="t"/>
                </v:shape>
                <v:shape id="Freeform 66" o:spid="_x0000_s1090" style="position:absolute;left:29362;top:8597;width:432;height:1093;visibility:visible;mso-wrap-style:square;v-text-anchor:top" coordsize="4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" path="m45,r,l12,114,,114,33,,45,xe" fillcolor="#13171f" strokeweight="0">
                  <v:path arrowok="t" o:connecttype="custom" o:connectlocs="43180,0;43180,0;11515,109220;0,109220;31665,0;43180,0" o:connectangles="0,0,0,0,0,0"/>
                </v:shape>
                <v:shape id="Freeform 67" o:spid="_x0000_s1091" style="position:absolute;left:29914;top:8597;width:915;height:1093;visibility:visible;mso-wrap-style:square;v-text-anchor:top" coordsize="9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" path="m95,114r,l79,114,68,83c66,78,63,73,58,70,54,67,49,65,43,65r-28,l15,114,,114,,,50,v9,,16,1,22,2c78,4,82,8,86,13v3,6,5,12,5,19c91,39,89,46,84,51,80,57,73,60,65,62r,c73,64,79,71,84,83r11,31xm15,51r,l49,51v9,,16,-1,20,-4c73,44,75,39,75,32,75,19,67,12,51,12r-36,l15,51xe" fillcolor="#13171f" strokeweight="0">
                  <v:path arrowok="t" o:connecttype="custom" o:connectlocs="91440,109220;91440,109220;76040,109220;65452,79520;55827,67065;41389,62275;14438,62275;14438,109220;0,109220;0,0;48126,0;69302,1916;82777,12455;87590,30658;80852,48862;62564,59400;62564,59400;80852,79520;91440,109220;14438,48862;14438,48862;47164,48862;66414,45029;72189,30658;49089,11497;14438,11497;14438,48862" o:connectangles="0,0,0,0,0,0,0,0,0,0,0,0,0,0,0,0,0,0,0,0,0,0,0,0,0,0,0"/>
                  <o:lock v:ext="edit" verticies="t"/>
                </v:shape>
                <v:shape id="Freeform 68" o:spid="_x0000_s1092" style="position:absolute;left:30930;top:8597;width:864;height:1093;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" path="m90,13r,l52,13r,101l37,114,37,13,,13,,,90,r,13xe" fillcolor="#13171f" strokeweight="0">
                  <v:path arrowok="t" o:connecttype="custom" o:connectlocs="86360,12455;86360,12455;49897,12455;49897,109220;35504,109220;35504,12455;0,12455;0,0;86360,0;86360,12455" o:connectangles="0,0,0,0,0,0,0,0,0,0"/>
                </v:shape>
                <v:shape id="Freeform 69" o:spid="_x0000_s1093" style="position:absolute;left:31959;top:8597;width:832;height:1093;visibility:visible;mso-wrap-style:square;v-text-anchor:top" coordsize="87,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" path="m,l,,43,v9,,17,1,23,2c72,4,77,8,81,14v4,5,6,12,6,19c87,44,83,53,76,59v-8,6,-18,9,-32,9l15,68r,46l,114,,xm15,55r,l44,55v10,,17,-2,21,-6c69,45,71,40,71,33v,-4,-1,-8,-3,-12c65,18,62,16,59,15,55,14,50,13,44,13r-29,l15,55xe" fillcolor="#13171f" strokeweight="0">
                  <v:path arrowok="t" o:connecttype="custom" o:connectlocs="0,0;0,0;41114,0;63106,1916;77448,13413;83185,31616;72667,56526;42071,65149;14342,65149;14342,109220;0,109220;0,0;14342,52694;14342,52694;42071,52694;62150,46945;67887,31616;65018,20119;56413,14371;42071,12455;14342,12455;14342,52694" o:connectangles="0,0,0,0,0,0,0,0,0,0,0,0,0,0,0,0,0,0,0,0,0,0"/>
                  <o:lock v:ext="edit" verticies="t"/>
                </v:shape>
                <v:shape id="Freeform 70" o:spid="_x0000_s1094" style="position:absolute;left:32854;top:8597;width:426;height:1093;visibility:visible;mso-wrap-style:square;v-text-anchor:top" coordsize="4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" path="m44,r,l11,114,,114,33,,44,xe" fillcolor="#13171f" strokeweight="0">
                  <v:path arrowok="t" o:connecttype="custom" o:connectlocs="42545,0;42545,0;10636,109220;0,109220;31909,0;42545,0" o:connectangles="0,0,0,0,0,0"/>
                </v:shape>
                <v:shape id="Freeform 71" o:spid="_x0000_s1095" style="position:absolute;left:27616;top:10375;width:914;height:1093;visibility:visible;mso-wrap-style:square;v-text-anchor:top" coordsize="9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" path="m95,114r,l79,114,68,84c66,78,63,74,58,71,54,67,49,65,43,65r-28,l15,114,,114,,,51,v8,,16,1,21,3c78,5,82,8,86,14v3,5,5,11,5,18c91,40,89,47,84,52,80,57,73,61,66,62r,1c73,65,80,72,84,83r11,31xm15,52r,l49,52v9,,16,-1,20,-4c73,45,76,40,76,32,76,19,67,13,51,13r-36,l15,52xe" fillcolor="#13171f" strokeweight="0">
                  <v:path arrowok="t" o:connecttype="custom" o:connectlocs="91440,109220;91440,109220;76040,109220;65452,80478;55827,68023;41389,62275;14438,62275;14438,109220;0,109220;0,0;49089,0;69302,2874;82777,13413;87590,30658;80852,49820;63527,59400;63527,60358;80852,79520;91440,109220;14438,49820;14438,49820;47164,49820;66414,45987;73152,30658;49089,12455;14438,12455;14438,49820" o:connectangles="0,0,0,0,0,0,0,0,0,0,0,0,0,0,0,0,0,0,0,0,0,0,0,0,0,0,0"/>
                  <o:lock v:ext="edit" verticies="t"/>
                </v:shape>
                <v:shape id="Freeform 72" o:spid="_x0000_s1096" style="position:absolute;left:28632;top:10375;width:863;height:1093;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" path="m90,14r,l52,14r,100l37,114,37,14,,14,,,90,r,14xe" fillcolor="#13171f" strokeweight="0">
                  <v:path arrowok="t" o:connecttype="custom" o:connectlocs="86360,13413;86360,13413;49897,13413;49897,109220;35504,109220;35504,13413;0,13413;0,0;86360,0;86360,13413" o:connectangles="0,0,0,0,0,0,0,0,0,0"/>
                </v:shape>
                <v:shape id="Freeform 73" o:spid="_x0000_s1097" style="position:absolute;left:29610;top:10356;width:946;height:1131;visibility:visible;mso-wrap-style:square;v-text-anchor:top" coordsize="9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" path="m53,118r,c37,118,24,113,15,102,5,92,,77,,59,,41,5,27,15,16,24,6,37,,53,,66,,76,4,85,10v8,7,13,16,14,27l84,37c83,30,80,24,75,20,69,15,62,13,53,13,42,13,33,17,26,25,19,33,16,45,16,59v,15,3,26,10,34c33,101,42,105,53,105v9,,16,-2,22,-6c80,94,83,88,84,80r15,c98,92,94,102,85,108v-8,7,-19,10,-32,10l53,118xe" fillcolor="#13171f" strokeweight="0">
                  <v:path arrowok="t" o:connecttype="custom" o:connectlocs="50652,113030;50652,113030;14336,97704;0,56515;14336,15326;50652,0;81235,9579;94615,35442;80279,35442;71678,19158;50652,12452;24848,23947;15291,56515;24848,89083;50652,100578;71678,94830;80279,76631;94615,76631;81235,103451;50652,113030;50652,113030" o:connectangles="0,0,0,0,0,0,0,0,0,0,0,0,0,0,0,0,0,0,0,0,0"/>
                </v:shape>
                <v:shape id="Freeform 74" o:spid="_x0000_s1098" style="position:absolute;left:30772;top:10375;width:819;height:1093;visibility:visible;mso-wrap-style:square;v-text-anchor:top" coordsize="8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" path="m,l,,42,v9,,17,1,23,3c72,5,77,8,80,14v4,6,6,12,6,20c86,45,82,54,75,60v-7,6,-18,9,-32,9l15,69r,45l,114,,xm15,55r,l43,55v10,,17,-2,21,-5c68,46,70,41,70,34v,-5,-1,-9,-3,-12c65,18,62,16,58,15,55,14,50,14,43,14r-28,l15,55xe" fillcolor="#13171f" strokeweight="0">
                  <v:path arrowok="t" o:connecttype="custom" o:connectlocs="0,0;0,0;40005,0;61913,2874;76200,13413;81915,32574;71438,57484;40958,66107;14288,66107;14288,109220;0,109220;0,0;14288,52694;14288,52694;40958,52694;60960,47904;66675,32574;63818,21078;55245,14371;40958,13413;14288,13413;14288,52694" o:connectangles="0,0,0,0,0,0,0,0,0,0,0,0,0,0,0,0,0,0,0,0,0,0"/>
                  <o:lock v:ext="edit" verticies="t"/>
                </v:shape>
                <v:shape id="Freeform 75" o:spid="_x0000_s1099" style="position:absolute;left:31718;top:10356;width:362;height:1442;visibility:visible;mso-wrap-style:square;v-text-anchor:top" coordsize="3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" path="m10,r,c29,24,38,49,38,75v,26,-9,51,-28,75l,150c16,125,23,100,23,75,23,50,16,25,,l10,xe" fillcolor="#13171f" strokeweight="0">
                  <v:path arrowok="t" o:connecttype="custom" o:connectlocs="9525,0;9525,0;36195,72073;9525,144145;0,144145;21908,72073;0,0;9525,0" o:connectangles="0,0,0,0,0,0,0,0"/>
                </v:shape>
                <v:shape id="Freeform 76" o:spid="_x0000_s1100" style="position:absolute;left:19018;top:5029;width:6128;height:6629;visibility:visible;mso-wrap-style:square;v-text-anchor:top" coordsize="640,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" path="m,l,,640,r,693l,693,,xe" filled="f" strokecolor="#13171f" strokeweight=".85pt">
                  <v:path arrowok="t" o:connecttype="custom" o:connectlocs="0,0;0,0;612775,0;612775,662940;0,662940;0,0" o:connectangles="0,0,0,0,0,0"/>
                </v:shape>
                <v:shape id="Freeform 77" o:spid="_x0000_s1101" style="position:absolute;left:20808;top:6807;width:909;height:1092;visibility:visible;mso-wrap-style:square;v-text-anchor:top" coordsize="95,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" path="m,l,,37,c75,,95,19,95,56v,39,-20,58,-58,58l,114,,xm16,100r,l36,100v17,,28,-4,34,-11c76,81,79,70,79,56,79,43,76,32,70,25,64,17,53,14,36,14r-20,l16,100xe" fillcolor="#13171f" strokeweight="0">
                  <v:path arrowok="t" o:connecttype="custom" o:connectlocs="0,0;0,0;35366,0;90805,53652;35366,109220;0,109220;0,0;15293,95807;15293,95807;34410,95807;66909,85268;75512,53652;66909,23952;34410,13413;15293,13413;15293,95807" o:connectangles="0,0,0,0,0,0,0,0,0,0,0,0,0,0,0,0"/>
                  <o:lock v:ext="edit" verticies="t"/>
                </v:shape>
                <v:shape id="Freeform 78" o:spid="_x0000_s1102" style="position:absolute;left:21863;top:6788;width:946;height:1130;visibility:visible;mso-wrap-style:square;v-text-anchor:top" coordsize="9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" path="m53,118r,c37,118,24,112,15,102,5,91,,77,,59,,41,5,27,15,16,24,5,37,,53,,65,,76,3,85,10v8,7,13,16,14,26l84,36c83,29,80,24,74,19,69,15,62,13,53,13,42,13,33,17,26,25,19,33,16,44,16,59v,15,3,26,10,34c32,101,42,105,53,105v9,,16,-2,22,-7c80,94,83,88,84,80r15,c98,92,94,101,85,108v-8,6,-19,10,-32,10l53,118xe" fillcolor="#13171f" strokeweight="0">
                  <v:path arrowok="t" o:connecttype="custom" o:connectlocs="50652,113030;50652,113030;14336,97704;0,56515;14336,15326;50652,0;81235,9579;94615,34484;80279,34484;70722,18200;50652,12452;24848,23947;15291,56515;24848,89083;50652,100578;71678,93872;80279,76631;94615,76631;81235,103451;50652,113030;50652,113030" o:connectangles="0,0,0,0,0,0,0,0,0,0,0,0,0,0,0,0,0,0,0,0,0"/>
                </v:shape>
                <v:shape id="Freeform 79" o:spid="_x0000_s1103" style="position:absolute;left:22898;top:6807;width:419;height:1092;visibility:visible;mso-wrap-style:square;v-text-anchor:top" coordsize="4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" path="m44,r,l11,114,,114,33,,44,xe" fillcolor="#13171f" strokeweight="0">
                  <v:path arrowok="t" o:connecttype="custom" o:connectlocs="41910,0;41910,0;10478,109220;0,109220;31433,0;41910,0" o:connectangles="0,0,0,0,0,0"/>
                </v:shape>
                <v:shape id="Freeform 80" o:spid="_x0000_s1104" style="position:absolute;left:20034;top:8578;width:870;height:1118;visibility:visible;mso-wrap-style:square;v-text-anchor:top" coordsize="9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" path="m49,117r,c33,117,21,114,13,107,5,99,,90,,79r15,c15,87,19,94,25,98v6,4,14,6,23,6c56,104,63,102,68,99v5,-4,8,-9,8,-14c76,78,73,74,68,71,63,68,54,65,41,62,28,60,18,56,13,51,7,46,4,39,4,31,4,22,8,15,15,9,22,3,32,,44,,57,,68,3,76,9v7,6,12,14,12,25l73,34c72,20,62,13,45,13v-8,,-15,2,-19,5c21,21,19,25,19,31v,4,2,8,5,10c28,44,35,46,45,48v10,2,18,5,24,7c75,57,80,60,84,65v5,5,7,11,7,18c91,93,87,101,79,108v-8,6,-18,9,-30,9l49,117xe" fillcolor="#13171f" strokeweight="0">
                  <v:path arrowok="t" o:connecttype="custom" o:connectlocs="46843,111760;46843,111760;12428,102208;0,75462;14340,75462;23900,93611;45887,99342;65007,94566;72655,81193;65007,67820;39196,59223;12428,48716;3824,29612;14340,8597;42064,0;72655,8597;84127,32477;69787,32477;43020,12418;24856,17194;18164,29612;22944,39164;43020,45850;65963,52537;80303,62089;86995,79283;75523,103163;46843,111760;46843,111760" o:connectangles="0,0,0,0,0,0,0,0,0,0,0,0,0,0,0,0,0,0,0,0,0,0,0,0,0,0,0,0,0"/>
                </v:shape>
                <v:shape id="Freeform 81" o:spid="_x0000_s1105" style="position:absolute;left:21056;top:8578;width:946;height:1118;visibility:visible;mso-wrap-style:square;v-text-anchor:top" coordsize="9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" path="m53,117r,c37,117,24,112,14,102,5,91,,77,,59,,41,5,26,14,16,24,5,37,,53,,65,,76,3,85,10v8,6,13,15,14,26l84,36c83,29,80,23,74,19,69,15,62,13,53,13,42,13,32,17,26,25,19,33,16,44,16,59v,14,3,26,10,34c32,101,41,105,53,105v9,,16,-3,21,-7c80,94,83,87,84,79r15,c98,92,93,101,85,108v-8,6,-19,9,-32,9l53,117xe" fillcolor="#13171f" strokeweight="0">
                  <v:path arrowok="t" o:connecttype="custom" o:connectlocs="50652,111760;50652,111760;13380,97432;0,56358;13380,15283;50652,0;81235,9552;94615,34388;80279,34388;70722,18149;50652,12418;24848,23880;15291,56358;24848,88835;50652,100297;70722,93611;80279,75462;94615,75462;81235,103163;50652,111760;50652,111760" o:connectangles="0,0,0,0,0,0,0,0,0,0,0,0,0,0,0,0,0,0,0,0,0"/>
                </v:shape>
                <v:shape id="Freeform 82" o:spid="_x0000_s1106" style="position:absolute;left:22123;top:8597;width:857;height:1093;visibility:visible;mso-wrap-style:square;v-text-anchor:top" coordsize="90,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" path="m90,13r,l53,13r,101l37,114,37,13,,13,,,90,r,13xe" fillcolor="#13171f" strokeweight="0">
                  <v:path arrowok="t" o:connecttype="custom" o:connectlocs="85725,12455;85725,12455;50483,12455;50483,109220;35243,109220;35243,12455;0,12455;0,0;85725,0;85725,12455" o:connectangles="0,0,0,0,0,0,0,0,0,0"/>
                </v:shape>
                <v:shape id="Freeform 83" o:spid="_x0000_s1107" style="position:absolute;left:23152;top:8597;width:825;height:1093;visibility:visible;mso-wrap-style:square;v-text-anchor:top" coordsize="8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" path="m,l,,42,v9,,17,1,24,2c72,4,77,8,80,14v4,5,6,12,6,19c86,44,82,53,75,59v-7,6,-18,9,-32,9l15,68r,46l,114,,xm15,55r,l44,55v9,,16,-2,20,-6c68,45,70,40,70,33v,-4,-1,-8,-3,-12c65,18,62,16,58,15,55,14,50,13,43,13r-28,l15,55xe" fillcolor="#13171f" strokeweight="0">
                  <v:path arrowok="t" o:connecttype="custom" o:connectlocs="0,0;0,0;40315,0;63352,1916;76791,13413;82550,31616;71991,56526;41275,65149;14398,65149;14398,109220;0,109220;0,0;14398,52694;14398,52694;42235,52694;61433,46945;67192,31616;64312,20119;55673,14371;41275,12455;14398,12455;14398,52694" o:connectangles="0,0,0,0,0,0,0,0,0,0,0,0,0,0,0,0,0,0,0,0,0,0"/>
                  <o:lock v:ext="edit" verticies="t"/>
                </v:shape>
                <v:shape id="Freeform 84" o:spid="_x0000_s1108" style="position:absolute;left:1009;top:20605;width:33592;height:2420;visibility:visible;mso-wrap-style:square;v-text-anchor:top" coordsize="3507,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" path="m,l,,3507,r,253l,253,,xe" filled="f" strokecolor="#13171f" strokeweight=".85pt">
                  <v:path arrowok="t" o:connecttype="custom" o:connectlocs="0,0;0,0;3359150,0;3359150,241935;0,241935;0,0" o:connectangles="0,0,0,0,0,0"/>
                </v:shape>
                <v:shape id="Freeform 85" o:spid="_x0000_s1109" style="position:absolute;left:13881;top:20942;width:1085;height:1664;visibility:visible;mso-wrap-style:square;v-text-anchor:top" coordsize="11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" path="m28,68r,c37,61,47,58,60,58v14,,27,5,37,15c108,83,113,96,113,113v,18,-5,32,-16,44c86,168,72,174,55,174v-15,,-27,-4,-37,-12c7,154,1,142,,126r22,c24,137,27,144,33,149v6,5,13,8,22,8c65,157,74,153,80,145v7,-8,10,-18,10,-30c90,103,87,94,80,87,74,80,65,76,54,76,42,76,32,81,23,90l6,90,13,r92,l105,20r-73,l28,68xe" fillcolor="#13171f" strokeweight="0">
                  <v:path arrowok="t" o:connecttype="custom" o:connectlocs="26906,65018;26906,65018;57656,55457;93210,69799;108585,108045;93210,150115;52851,166370;17297,154896;0,120475;21140,120475;31711,142466;52851,150115;76874,138642;86484,109957;76874,83185;51890,72667;22101,86053;5766,86053;12492,0;100898,0;100898,19123;30750,19123;26906,65018" o:connectangles="0,0,0,0,0,0,0,0,0,0,0,0,0,0,0,0,0,0,0,0,0,0,0"/>
                </v:shape>
                <v:shape id="Freeform 86" o:spid="_x0000_s1110" style="position:absolute;left:15163;top:20910;width:1537;height:1696;visibility:visible;mso-wrap-style:square;v-text-anchor:top" coordsize="160,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" path="m83,177r,c58,177,38,169,23,153,8,137,,115,,89,,62,8,40,23,24,38,8,58,,82,v21,,38,5,52,15c147,25,155,38,157,55r-24,c132,44,127,35,118,29,109,23,97,20,83,20,65,20,51,26,40,38,29,50,24,67,24,89v,21,5,38,16,51c51,152,65,158,83,158v24,,43,-8,55,-25l138,107r-45,l93,87r67,l160,174r-16,l138,156v-12,14,-30,21,-55,21l83,177xe" fillcolor="#13171f" strokeweight="0">
                  <v:path arrowok="t" o:connecttype="custom" o:connectlocs="79716,169545;79716,169545;22090,146556;0,85251;22090,22989;78756,0;128699,14368;150789,52683;127738,52683;113332,27779;79716,19158;38418,36399;23051,85251;38418,134103;79716,151345;132540,127398;132540,102493;89321,102493;89321,83336;153670,83336;153670,166671;138303,166671;132540,149429;79716,169545;79716,169545" o:connectangles="0,0,0,0,0,0,0,0,0,0,0,0,0,0,0,0,0,0,0,0,0,0,0,0,0"/>
                </v:shape>
                <v:shape id="Freeform 87" o:spid="_x0000_s1111" style="position:absolute;left:16852;top:20942;width:629;height:1632;visibility:visible;mso-wrap-style:square;v-text-anchor:top" coordsize="66,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" path="m66,r,l17,171,,171,49,,66,xe" fillcolor="#13171f" strokeweight="0">
                  <v:path arrowok="t" o:connecttype="custom" o:connectlocs="62865,0;62865,0;16193,163195;0,163195;46673,0;62865,0" o:connectangles="0,0,0,0,0,0"/>
                </v:shape>
                <v:shape id="Freeform 88" o:spid="_x0000_s1112" style="position:absolute;left:17665;top:20942;width:1016;height:1632;visibility:visible;mso-wrap-style:square;v-text-anchor:top" coordsize="106,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" path="m106,171r,l,171,,,23,r,151l106,151r,20xe" fillcolor="#13171f" strokeweight="0">
                  <v:path arrowok="t" o:connecttype="custom" o:connectlocs="101600,163195;101600,163195;0,163195;0,0;22045,0;22045,144108;101600,144108;101600,163195" o:connectangles="0,0,0,0,0,0,0,0"/>
                </v:shape>
                <v:shape id="Freeform 89" o:spid="_x0000_s1113" style="position:absolute;left:18815;top:20942;width:1295;height:1632;visibility:visible;mso-wrap-style:square;v-text-anchor:top" coordsize="13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" path="m135,20r,l79,20r,151l56,171,56,20,,20,,,135,r,20xe" fillcolor="#13171f" strokeweight="0">
                  <v:path arrowok="t" o:connecttype="custom" o:connectlocs="129540,19087;129540,19087;75805,19087;75805,163195;53735,163195;53735,19087;0,19087;0,0;129540,0;129540,19087" o:connectangles="0,0,0,0,0,0,0,0,0,0"/>
                </v:shape>
                <v:shape id="Freeform 90" o:spid="_x0000_s1114" style="position:absolute;left:20358;top:20942;width:1219;height:1632;visibility:visible;mso-wrap-style:square;v-text-anchor:top" coordsize="127,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" path="m127,171r,l,171,,,123,r,20l22,20r,53l117,73r,20l22,93r,58l127,151r,20xe" fillcolor="#13171f" strokeweight="0">
                  <v:path arrowok="t" o:connecttype="custom" o:connectlocs="121920,163195;121920,163195;0,163195;0,0;118080,0;118080,19087;21120,19087;21120,69668;112320,69668;112320,88755;21120,88755;21120,144108;121920,144108;121920,163195" o:connectangles="0,0,0,0,0,0,0,0,0,0,0,0,0,0"/>
                </v:shape>
                <v:shape id="Freeform 91" o:spid="_x0000_s1115" style="position:absolute;left:14160;top:1701;width:4902;height:769;visibility:visible;mso-wrap-style:square;v-text-anchor:top" coordsize="5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" path="m67,35r,l445,35r,10l67,45r,-10xm80,80r,l,40,80,r,80xm432,r,l512,40,432,80,432,xe" fillcolor="#13171f" strokeweight="0">
                  <v:path arrowok="t" o:connecttype="custom" o:connectlocs="64150,33615;64150,33615;426070,33615;426070,43220;64150,43220;64150,33615;76597,76835;76597,76835;0,38418;76597,0;76597,76835;413623,0;413623,0;490220,38418;413623,76835;413623,0" o:connectangles="0,0,0,0,0,0,0,0,0,0,0,0,0,0,0,0"/>
                  <o:lock v:ext="edit" verticies="t"/>
                </v:shape>
                <w10:anchorlock/>
              </v:group>
            </w:pict>
          </mc:Fallback>
        </mc:AlternateContent>
      </w:r>
    </w:p>
    <w:p w14:paraId="59420232" w14:textId="08F75C96" w:rsidR="00936C77" w:rsidRPr="007F55CB" w:rsidRDefault="00486026" w:rsidP="00936C77">
      <w:pPr>
        <w:pStyle w:val="Heading3"/>
      </w:pPr>
      <w:r>
        <w:t>6.X.5</w:t>
      </w:r>
      <w:r>
        <w:tab/>
      </w:r>
      <w:r w:rsidR="00FF34C7">
        <w:t xml:space="preserve">Potential </w:t>
      </w:r>
      <w:r w:rsidR="00936C77">
        <w:t xml:space="preserve">STAR </w:t>
      </w:r>
      <w:r w:rsidR="00936C77" w:rsidRPr="00CF25FD">
        <w:t>Call Flo</w:t>
      </w:r>
      <w:r w:rsidR="00936C77">
        <w:t>w</w:t>
      </w:r>
    </w:p>
    <w:p w14:paraId="545B1779" w14:textId="77777777" w:rsidR="00936C77" w:rsidRDefault="00936C77" w:rsidP="00936C77">
      <w:pPr>
        <w:rPr>
          <w:sz w:val="22"/>
          <w:szCs w:val="22"/>
        </w:rPr>
      </w:pPr>
      <w:r>
        <w:rPr>
          <w:sz w:val="22"/>
          <w:szCs w:val="22"/>
        </w:rPr>
        <w:t>The following call flow describes the setup of a session and its upgrade to an AR application.</w:t>
      </w:r>
    </w:p>
    <w:p w14:paraId="45A05898" w14:textId="16F2520D" w:rsidR="00936C77" w:rsidRDefault="00936C77" w:rsidP="00936C77">
      <w:pPr>
        <w:rPr>
          <w:rFonts w:ascii="Arial" w:eastAsia="Batang" w:hAnsi="Arial"/>
          <w:noProof/>
          <w:szCs w:val="24"/>
        </w:rPr>
      </w:pPr>
      <w:r w:rsidRPr="00ED78F3">
        <w:rPr>
          <w:rFonts w:ascii="Arial" w:eastAsia="Batang" w:hAnsi="Arial"/>
          <w:noProof/>
          <w:szCs w:val="24"/>
        </w:rPr>
        <w:object w:dxaOrig="16755" w:dyaOrig="11520" w14:anchorId="0048CAB0">
          <v:shape id="_x0000_i1027" type="#_x0000_t75" alt="" style="width:490pt;height:336.5pt" o:ole="">
            <v:imagedata r:id="rId14" o:title=""/>
          </v:shape>
          <o:OLEObject Type="Embed" ProgID="Mscgen.Chart" ShapeID="_x0000_i1027" DrawAspect="Content" ObjectID="_1685734148" r:id="rId15"/>
        </w:object>
      </w:r>
    </w:p>
    <w:p w14:paraId="29AFB434" w14:textId="77777777" w:rsidR="00C069E6" w:rsidRDefault="00C069E6">
      <w:pPr>
        <w:rPr>
          <w:noProof/>
        </w:rPr>
      </w:pPr>
    </w:p>
    <w:sectPr w:rsidR="00C069E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5E96A" w14:textId="77777777" w:rsidR="00861214" w:rsidRDefault="00861214">
      <w:r>
        <w:separator/>
      </w:r>
    </w:p>
  </w:endnote>
  <w:endnote w:type="continuationSeparator" w:id="0">
    <w:p w14:paraId="706480FE" w14:textId="77777777" w:rsidR="00861214" w:rsidRDefault="0086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EA48" w14:textId="77777777" w:rsidR="00861214" w:rsidRDefault="00861214">
      <w:r>
        <w:separator/>
      </w:r>
    </w:p>
  </w:footnote>
  <w:footnote w:type="continuationSeparator" w:id="0">
    <w:p w14:paraId="12ECBD23" w14:textId="77777777" w:rsidR="00861214" w:rsidRDefault="0086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06330"/>
    <w:multiLevelType w:val="hybridMultilevel"/>
    <w:tmpl w:val="0DDE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63762F"/>
    <w:multiLevelType w:val="hybridMultilevel"/>
    <w:tmpl w:val="71EC0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 w:numId="4">
    <w:abstractNumId w:val="2"/>
    <w:lvlOverride w:ilvl="0">
      <w:startOverride w:val="4"/>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BD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026"/>
    <w:rsid w:val="004B75B7"/>
    <w:rsid w:val="0051580D"/>
    <w:rsid w:val="00547111"/>
    <w:rsid w:val="00592D74"/>
    <w:rsid w:val="005E2C44"/>
    <w:rsid w:val="00621188"/>
    <w:rsid w:val="006257ED"/>
    <w:rsid w:val="00660CF8"/>
    <w:rsid w:val="00665C47"/>
    <w:rsid w:val="00695808"/>
    <w:rsid w:val="006B46FB"/>
    <w:rsid w:val="006E21FB"/>
    <w:rsid w:val="00792342"/>
    <w:rsid w:val="007977A8"/>
    <w:rsid w:val="007B512A"/>
    <w:rsid w:val="007C2097"/>
    <w:rsid w:val="007D6A07"/>
    <w:rsid w:val="007F7259"/>
    <w:rsid w:val="008040A8"/>
    <w:rsid w:val="008279FA"/>
    <w:rsid w:val="00861214"/>
    <w:rsid w:val="008626E7"/>
    <w:rsid w:val="00870EE7"/>
    <w:rsid w:val="008863B9"/>
    <w:rsid w:val="008A45A6"/>
    <w:rsid w:val="008F3789"/>
    <w:rsid w:val="008F686C"/>
    <w:rsid w:val="009148DE"/>
    <w:rsid w:val="00936C7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BCB"/>
    <w:rsid w:val="00B67B97"/>
    <w:rsid w:val="00B968C8"/>
    <w:rsid w:val="00BA3EC5"/>
    <w:rsid w:val="00BA51D9"/>
    <w:rsid w:val="00BB5DFC"/>
    <w:rsid w:val="00BC11F3"/>
    <w:rsid w:val="00BD279D"/>
    <w:rsid w:val="00BD6BB8"/>
    <w:rsid w:val="00C069E6"/>
    <w:rsid w:val="00C2385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34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0B7FED"/>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0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36C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Sara Bouazizi</cp:lastModifiedBy>
  <cp:revision>13</cp:revision>
  <cp:lastPrinted>1899-12-31T23:00:00Z</cp:lastPrinted>
  <dcterms:created xsi:type="dcterms:W3CDTF">2020-02-03T08:32:00Z</dcterms:created>
  <dcterms:modified xsi:type="dcterms:W3CDTF">2021-06-20T21:43:00Z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