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4F079CCD" w:rsidR="00C81EBC" w:rsidRPr="00D33157" w:rsidRDefault="009A0B33" w:rsidP="00C81EBC">
      <w:pPr>
        <w:pStyle w:val="Grilleclaire-Accent32"/>
        <w:tabs>
          <w:tab w:val="right" w:pos="9639"/>
        </w:tabs>
        <w:spacing w:after="0"/>
        <w:ind w:left="0"/>
        <w:rPr>
          <w:b/>
          <w:noProof/>
          <w:sz w:val="24"/>
          <w:lang w:val="de-DE"/>
        </w:rPr>
      </w:pPr>
      <w:r w:rsidRPr="009A0B33">
        <w:rPr>
          <w:b/>
          <w:noProof/>
          <w:sz w:val="24"/>
          <w:lang w:val="de-DE"/>
        </w:rPr>
        <w:t>SA4-e (AH) MBS SWG post 120-e</w:t>
      </w:r>
      <w:r w:rsidR="00C81EBC" w:rsidRPr="00D33157">
        <w:rPr>
          <w:b/>
          <w:noProof/>
          <w:sz w:val="24"/>
          <w:lang w:val="de-DE"/>
        </w:rPr>
        <w:tab/>
      </w:r>
      <w:r w:rsidR="00041374" w:rsidRPr="00041374">
        <w:rPr>
          <w:b/>
          <w:noProof/>
          <w:sz w:val="24"/>
          <w:lang w:val="de-DE"/>
        </w:rPr>
        <w:t>S4aI221370</w:t>
      </w:r>
    </w:p>
    <w:p w14:paraId="52D4CE2D" w14:textId="7FF506A5" w:rsidR="00D83946" w:rsidRPr="00C7425A" w:rsidRDefault="00544256" w:rsidP="00C81EBC">
      <w:pPr>
        <w:pStyle w:val="Grilleclaire-Accent32"/>
        <w:tabs>
          <w:tab w:val="right" w:pos="9639"/>
        </w:tabs>
        <w:spacing w:after="0"/>
        <w:ind w:left="0"/>
        <w:rPr>
          <w:b/>
          <w:i/>
          <w:noProof/>
          <w:sz w:val="28"/>
        </w:rPr>
      </w:pPr>
      <w:r w:rsidRPr="00544256">
        <w:rPr>
          <w:b/>
          <w:noProof/>
          <w:sz w:val="24"/>
        </w:rPr>
        <w:t xml:space="preserve">E-meeting, </w:t>
      </w:r>
      <w:r w:rsidR="003A7680">
        <w:rPr>
          <w:b/>
          <w:noProof/>
          <w:sz w:val="24"/>
        </w:rPr>
        <w:t>2</w:t>
      </w:r>
      <w:r w:rsidR="003A7680" w:rsidRPr="003A7680">
        <w:rPr>
          <w:b/>
          <w:noProof/>
          <w:sz w:val="24"/>
          <w:vertAlign w:val="superscript"/>
        </w:rPr>
        <w:t>nd</w:t>
      </w:r>
      <w:r w:rsidR="003A7680">
        <w:rPr>
          <w:b/>
          <w:noProof/>
          <w:sz w:val="24"/>
        </w:rPr>
        <w:t xml:space="preserve"> Sep</w:t>
      </w:r>
      <w:r w:rsidRPr="00544256">
        <w:rPr>
          <w:b/>
          <w:noProof/>
          <w:sz w:val="24"/>
        </w:rPr>
        <w:t xml:space="preserve"> – </w:t>
      </w:r>
      <w:r w:rsidR="003A7680">
        <w:rPr>
          <w:b/>
          <w:noProof/>
          <w:sz w:val="24"/>
        </w:rPr>
        <w:t>4</w:t>
      </w:r>
      <w:r w:rsidR="003A7680" w:rsidRPr="003A7680">
        <w:rPr>
          <w:b/>
          <w:noProof/>
          <w:sz w:val="24"/>
          <w:vertAlign w:val="superscript"/>
        </w:rPr>
        <w:t>th</w:t>
      </w:r>
      <w:r w:rsidR="003A7680">
        <w:rPr>
          <w:b/>
          <w:noProof/>
          <w:sz w:val="24"/>
        </w:rPr>
        <w:t xml:space="preserve"> November</w:t>
      </w:r>
      <w:r w:rsidRPr="00544256">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50E82210" w:rsidR="001E41F3" w:rsidRDefault="00DF623B">
            <w:pPr>
              <w:pStyle w:val="CRCoverPage"/>
              <w:spacing w:after="0"/>
              <w:jc w:val="center"/>
              <w:rPr>
                <w:noProof/>
              </w:rPr>
            </w:pPr>
            <w:r>
              <w:rPr>
                <w:b/>
                <w:noProof/>
                <w:sz w:val="32"/>
              </w:rPr>
              <w:t xml:space="preserve">Draft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0D741F7B"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w:t>
            </w:r>
            <w:r w:rsidR="00DF623B">
              <w:rPr>
                <w:b/>
                <w:noProof/>
                <w:sz w:val="28"/>
              </w:rPr>
              <w:t>17</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D8E18C4" w:rsidR="001E41F3" w:rsidRPr="00410371" w:rsidRDefault="00DF623B" w:rsidP="00510E7D">
            <w:pPr>
              <w:pStyle w:val="CRCoverPage"/>
              <w:spacing w:after="0"/>
              <w:jc w:val="center"/>
              <w:rPr>
                <w:noProof/>
              </w:rPr>
            </w:pPr>
            <w:r>
              <w:rPr>
                <w:b/>
                <w:noProof/>
                <w:sz w:val="28"/>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33A8A03" w:rsidR="001E41F3" w:rsidRPr="00195208" w:rsidRDefault="00DF623B">
            <w:pPr>
              <w:pStyle w:val="CRCoverPage"/>
              <w:spacing w:after="0"/>
              <w:jc w:val="center"/>
              <w:rPr>
                <w:b/>
                <w:bCs/>
                <w:noProof/>
                <w:sz w:val="28"/>
              </w:rPr>
            </w:pPr>
            <w:r>
              <w:rPr>
                <w:b/>
                <w:bCs/>
                <w:noProof/>
                <w:sz w:val="28"/>
              </w:rPr>
              <w:t>17.0.0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72E298C" w:rsidR="001E41F3" w:rsidRPr="004F2C53" w:rsidRDefault="001D6C38">
            <w:pPr>
              <w:pStyle w:val="CRCoverPage"/>
              <w:spacing w:after="0"/>
              <w:ind w:left="100"/>
              <w:rPr>
                <w:b/>
                <w:bCs/>
                <w:noProof/>
              </w:rPr>
            </w:pPr>
            <w:r w:rsidRPr="001D6C38">
              <w:rPr>
                <w:b/>
                <w:bCs/>
              </w:rPr>
              <w:t>[5MBP3] Miscellaneous Corrections and Updates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695F0C9" w:rsidR="001E41F3" w:rsidRDefault="006D2113">
            <w:pPr>
              <w:pStyle w:val="CRCoverPage"/>
              <w:spacing w:after="0"/>
              <w:ind w:left="100"/>
              <w:rPr>
                <w:noProof/>
              </w:rPr>
            </w:pPr>
            <w:r>
              <w:rPr>
                <w:b/>
                <w:bCs/>
              </w:rPr>
              <w:t>5MBP3</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45E7535" w:rsidR="001E41F3" w:rsidRDefault="009A0B33">
            <w:pPr>
              <w:pStyle w:val="CRCoverPage"/>
              <w:spacing w:after="0"/>
              <w:ind w:left="100"/>
              <w:rPr>
                <w:noProof/>
              </w:rPr>
            </w:pPr>
            <w:r>
              <w:t>07</w:t>
            </w:r>
            <w:r w:rsidR="00174E98">
              <w:t>/</w:t>
            </w:r>
            <w:r w:rsidR="00D33157">
              <w:t>0</w:t>
            </w:r>
            <w:r>
              <w:t>9</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3CFE3E25" w:rsidR="001E41F3" w:rsidRDefault="00D8455E">
            <w:pPr>
              <w:pStyle w:val="CRCoverPage"/>
              <w:spacing w:after="0"/>
              <w:ind w:left="100"/>
              <w:rPr>
                <w:noProof/>
              </w:rPr>
            </w:pPr>
            <w:r>
              <w:t>1</w:t>
            </w:r>
            <w:r w:rsidR="006D2113">
              <w:t>7</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0D92606" w:rsidR="005C5269" w:rsidRDefault="006D2113" w:rsidP="006D2113">
            <w:pPr>
              <w:pStyle w:val="B2"/>
              <w:ind w:left="0" w:firstLine="0"/>
            </w:pPr>
            <w:r>
              <w:t>Missing pieces</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8D75F18" w:rsidR="00F020AF" w:rsidRDefault="006D2113" w:rsidP="006D2113">
            <w:pPr>
              <w:pStyle w:val="B2"/>
              <w:ind w:left="0" w:firstLine="0"/>
            </w:pPr>
            <w:r>
              <w:t>Updates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967FE66" w:rsidR="001E41F3" w:rsidRDefault="001E41F3" w:rsidP="006D2113">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6C944BB9" w:rsidR="001E41F3" w:rsidRDefault="00902AC6">
            <w:pPr>
              <w:pStyle w:val="CRCoverPage"/>
              <w:spacing w:after="0"/>
              <w:ind w:left="100"/>
              <w:rPr>
                <w:noProof/>
              </w:rPr>
            </w:pPr>
            <w:r>
              <w:rPr>
                <w:noProof/>
              </w:rPr>
              <w:t>Several</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AFB130D" w:rsidR="008B1760" w:rsidRDefault="009053A9" w:rsidP="008223BC">
            <w:pPr>
              <w:pStyle w:val="CRCoverPage"/>
              <w:spacing w:after="0"/>
              <w:rPr>
                <w:noProof/>
              </w:rPr>
            </w:pPr>
            <w:r>
              <w:rPr>
                <w:noProof/>
              </w:rPr>
              <w:t xml:space="preserve">This </w:t>
            </w:r>
            <w:r w:rsidR="006B30D3">
              <w:rPr>
                <w:noProof/>
              </w:rPr>
              <w:t xml:space="preserve">is </w:t>
            </w:r>
            <w:r>
              <w:rPr>
                <w:noProof/>
              </w:rPr>
              <w:t>a starting point</w:t>
            </w:r>
            <w:r w:rsidR="006B30D3">
              <w:rPr>
                <w:noProof/>
              </w:rPr>
              <w:t xml:space="preserve"> – more discussion needed</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1870F65A"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0A788C7" w14:textId="37B823D5" w:rsidR="00A666AD" w:rsidRDefault="00A666AD" w:rsidP="00956CEB">
      <w:pPr>
        <w:rPr>
          <w:b/>
          <w:sz w:val="28"/>
          <w:highlight w:val="yellow"/>
        </w:rPr>
      </w:pPr>
      <w:r>
        <w:rPr>
          <w:b/>
          <w:sz w:val="28"/>
          <w:highlight w:val="yellow"/>
        </w:rPr>
        <w:t>Attached is a markup version as a starting point.</w:t>
      </w:r>
    </w:p>
    <w:sectPr w:rsidR="00A666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4B5FA" w14:textId="77777777" w:rsidR="009A3E86" w:rsidRDefault="009A3E86">
      <w:r>
        <w:separator/>
      </w:r>
    </w:p>
  </w:endnote>
  <w:endnote w:type="continuationSeparator" w:id="0">
    <w:p w14:paraId="2460732D" w14:textId="77777777" w:rsidR="009A3E86" w:rsidRDefault="009A3E86">
      <w:r>
        <w:continuationSeparator/>
      </w:r>
    </w:p>
  </w:endnote>
  <w:endnote w:type="continuationNotice" w:id="1">
    <w:p w14:paraId="687267FE" w14:textId="77777777" w:rsidR="009A3E86" w:rsidRDefault="009A3E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BB600" w14:textId="77777777" w:rsidR="009A3E86" w:rsidRDefault="009A3E86">
      <w:r>
        <w:separator/>
      </w:r>
    </w:p>
  </w:footnote>
  <w:footnote w:type="continuationSeparator" w:id="0">
    <w:p w14:paraId="027C1395" w14:textId="77777777" w:rsidR="009A3E86" w:rsidRDefault="009A3E86">
      <w:r>
        <w:continuationSeparator/>
      </w:r>
    </w:p>
  </w:footnote>
  <w:footnote w:type="continuationNotice" w:id="1">
    <w:p w14:paraId="62A495A3" w14:textId="77777777" w:rsidR="009A3E86" w:rsidRDefault="009A3E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2840876">
    <w:abstractNumId w:val="4"/>
  </w:num>
  <w:num w:numId="2" w16cid:durableId="334380923">
    <w:abstractNumId w:val="6"/>
  </w:num>
  <w:num w:numId="3" w16cid:durableId="1877228696">
    <w:abstractNumId w:val="10"/>
  </w:num>
  <w:num w:numId="4" w16cid:durableId="1993168759">
    <w:abstractNumId w:val="2"/>
  </w:num>
  <w:num w:numId="5" w16cid:durableId="283460049">
    <w:abstractNumId w:val="7"/>
  </w:num>
  <w:num w:numId="6" w16cid:durableId="1520974158">
    <w:abstractNumId w:val="12"/>
  </w:num>
  <w:num w:numId="7" w16cid:durableId="611863382">
    <w:abstractNumId w:val="3"/>
  </w:num>
  <w:num w:numId="8" w16cid:durableId="1381369658">
    <w:abstractNumId w:val="13"/>
  </w:num>
  <w:num w:numId="9" w16cid:durableId="851063807">
    <w:abstractNumId w:val="8"/>
  </w:num>
  <w:num w:numId="10" w16cid:durableId="1651666415">
    <w:abstractNumId w:val="11"/>
  </w:num>
  <w:num w:numId="11" w16cid:durableId="1331837177">
    <w:abstractNumId w:val="5"/>
  </w:num>
  <w:num w:numId="12" w16cid:durableId="2098937083">
    <w:abstractNumId w:val="9"/>
  </w:num>
  <w:num w:numId="13" w16cid:durableId="1554000772">
    <w:abstractNumId w:val="0"/>
  </w:num>
  <w:num w:numId="14" w16cid:durableId="18379173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27664"/>
    <w:rsid w:val="000312F9"/>
    <w:rsid w:val="00031448"/>
    <w:rsid w:val="00032626"/>
    <w:rsid w:val="0003433B"/>
    <w:rsid w:val="00035A26"/>
    <w:rsid w:val="00035AEC"/>
    <w:rsid w:val="000377F3"/>
    <w:rsid w:val="00037FC5"/>
    <w:rsid w:val="00040943"/>
    <w:rsid w:val="00041374"/>
    <w:rsid w:val="00041E6E"/>
    <w:rsid w:val="00042761"/>
    <w:rsid w:val="00045B00"/>
    <w:rsid w:val="0004622A"/>
    <w:rsid w:val="00051B13"/>
    <w:rsid w:val="00052A98"/>
    <w:rsid w:val="00052BC3"/>
    <w:rsid w:val="00060CDD"/>
    <w:rsid w:val="00060E76"/>
    <w:rsid w:val="000624BA"/>
    <w:rsid w:val="00062AAF"/>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1B2"/>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33E4"/>
    <w:rsid w:val="000F6684"/>
    <w:rsid w:val="00100BF6"/>
    <w:rsid w:val="00101A2E"/>
    <w:rsid w:val="00103AB6"/>
    <w:rsid w:val="00103BEE"/>
    <w:rsid w:val="001112F1"/>
    <w:rsid w:val="00111708"/>
    <w:rsid w:val="00113787"/>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013F"/>
    <w:rsid w:val="00172ACF"/>
    <w:rsid w:val="00173122"/>
    <w:rsid w:val="00174351"/>
    <w:rsid w:val="0017446E"/>
    <w:rsid w:val="00174E98"/>
    <w:rsid w:val="00177090"/>
    <w:rsid w:val="0018112C"/>
    <w:rsid w:val="00182E58"/>
    <w:rsid w:val="0018302E"/>
    <w:rsid w:val="00183884"/>
    <w:rsid w:val="001840F5"/>
    <w:rsid w:val="0018506D"/>
    <w:rsid w:val="001870BD"/>
    <w:rsid w:val="00190119"/>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B2A"/>
    <w:rsid w:val="001D5C3B"/>
    <w:rsid w:val="001D6C38"/>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1E5D"/>
    <w:rsid w:val="002549B3"/>
    <w:rsid w:val="0026004D"/>
    <w:rsid w:val="00261621"/>
    <w:rsid w:val="002640DD"/>
    <w:rsid w:val="0026557A"/>
    <w:rsid w:val="00271FFF"/>
    <w:rsid w:val="002725DF"/>
    <w:rsid w:val="00273F4D"/>
    <w:rsid w:val="00275D12"/>
    <w:rsid w:val="00280EA4"/>
    <w:rsid w:val="00281258"/>
    <w:rsid w:val="0028131A"/>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570D"/>
    <w:rsid w:val="002D6149"/>
    <w:rsid w:val="002D679F"/>
    <w:rsid w:val="002D6C39"/>
    <w:rsid w:val="002D73A2"/>
    <w:rsid w:val="002E0A18"/>
    <w:rsid w:val="002E0CB3"/>
    <w:rsid w:val="002E2E47"/>
    <w:rsid w:val="002E324E"/>
    <w:rsid w:val="002E59D5"/>
    <w:rsid w:val="002F06D9"/>
    <w:rsid w:val="002F5557"/>
    <w:rsid w:val="00302902"/>
    <w:rsid w:val="00303CD6"/>
    <w:rsid w:val="00303F8F"/>
    <w:rsid w:val="00304339"/>
    <w:rsid w:val="00305409"/>
    <w:rsid w:val="0030638F"/>
    <w:rsid w:val="003066F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5B47"/>
    <w:rsid w:val="0032619F"/>
    <w:rsid w:val="00327408"/>
    <w:rsid w:val="00327B7A"/>
    <w:rsid w:val="003302D7"/>
    <w:rsid w:val="00331EEA"/>
    <w:rsid w:val="00332419"/>
    <w:rsid w:val="003324F3"/>
    <w:rsid w:val="00332CE8"/>
    <w:rsid w:val="00333720"/>
    <w:rsid w:val="00334F00"/>
    <w:rsid w:val="0033748E"/>
    <w:rsid w:val="00344713"/>
    <w:rsid w:val="00347812"/>
    <w:rsid w:val="003503C2"/>
    <w:rsid w:val="00350CA2"/>
    <w:rsid w:val="0035356D"/>
    <w:rsid w:val="003546B9"/>
    <w:rsid w:val="0035792E"/>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207F"/>
    <w:rsid w:val="00392BFC"/>
    <w:rsid w:val="003939F2"/>
    <w:rsid w:val="00396887"/>
    <w:rsid w:val="00397D5E"/>
    <w:rsid w:val="003A2101"/>
    <w:rsid w:val="003A2D73"/>
    <w:rsid w:val="003A7680"/>
    <w:rsid w:val="003B3C84"/>
    <w:rsid w:val="003B4E28"/>
    <w:rsid w:val="003B50BC"/>
    <w:rsid w:val="003B5C0F"/>
    <w:rsid w:val="003B7FAE"/>
    <w:rsid w:val="003C2E8E"/>
    <w:rsid w:val="003C421C"/>
    <w:rsid w:val="003C72F3"/>
    <w:rsid w:val="003D00FE"/>
    <w:rsid w:val="003D115B"/>
    <w:rsid w:val="003D3FB9"/>
    <w:rsid w:val="003D59E6"/>
    <w:rsid w:val="003E0F10"/>
    <w:rsid w:val="003E1A36"/>
    <w:rsid w:val="003E485B"/>
    <w:rsid w:val="003E543A"/>
    <w:rsid w:val="003E5810"/>
    <w:rsid w:val="003E72E8"/>
    <w:rsid w:val="003E767C"/>
    <w:rsid w:val="003E7F15"/>
    <w:rsid w:val="003F1BC5"/>
    <w:rsid w:val="003F1EFC"/>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596B"/>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2C2"/>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2EE9"/>
    <w:rsid w:val="005544D6"/>
    <w:rsid w:val="005565D3"/>
    <w:rsid w:val="005570AB"/>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4D9"/>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D2C"/>
    <w:rsid w:val="005D5D12"/>
    <w:rsid w:val="005D74B5"/>
    <w:rsid w:val="005D7645"/>
    <w:rsid w:val="005D77C8"/>
    <w:rsid w:val="005E16B4"/>
    <w:rsid w:val="005E19A9"/>
    <w:rsid w:val="005E1F7D"/>
    <w:rsid w:val="005E2C44"/>
    <w:rsid w:val="005E378B"/>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187"/>
    <w:rsid w:val="0062729D"/>
    <w:rsid w:val="00627AE7"/>
    <w:rsid w:val="0063048C"/>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7EFD"/>
    <w:rsid w:val="006719E4"/>
    <w:rsid w:val="00671B79"/>
    <w:rsid w:val="00672CE0"/>
    <w:rsid w:val="00675880"/>
    <w:rsid w:val="006775F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30D3"/>
    <w:rsid w:val="006B46FB"/>
    <w:rsid w:val="006B7215"/>
    <w:rsid w:val="006C121D"/>
    <w:rsid w:val="006C1984"/>
    <w:rsid w:val="006C26DB"/>
    <w:rsid w:val="006C2744"/>
    <w:rsid w:val="006C31EE"/>
    <w:rsid w:val="006C3B6A"/>
    <w:rsid w:val="006C7636"/>
    <w:rsid w:val="006D1E69"/>
    <w:rsid w:val="006D2113"/>
    <w:rsid w:val="006D4F9D"/>
    <w:rsid w:val="006D562C"/>
    <w:rsid w:val="006D746A"/>
    <w:rsid w:val="006D77D5"/>
    <w:rsid w:val="006E21FB"/>
    <w:rsid w:val="006E2542"/>
    <w:rsid w:val="006E258D"/>
    <w:rsid w:val="006E2871"/>
    <w:rsid w:val="006E51D6"/>
    <w:rsid w:val="006E552C"/>
    <w:rsid w:val="006E68E4"/>
    <w:rsid w:val="006E7FFE"/>
    <w:rsid w:val="006F390E"/>
    <w:rsid w:val="006F6AC0"/>
    <w:rsid w:val="006F6B6E"/>
    <w:rsid w:val="006F75AB"/>
    <w:rsid w:val="00702FDB"/>
    <w:rsid w:val="00704A9A"/>
    <w:rsid w:val="0070740A"/>
    <w:rsid w:val="00707E08"/>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2DB2"/>
    <w:rsid w:val="007B4496"/>
    <w:rsid w:val="007B4DE3"/>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F0775"/>
    <w:rsid w:val="007F0BAF"/>
    <w:rsid w:val="007F4039"/>
    <w:rsid w:val="007F473B"/>
    <w:rsid w:val="007F4E8C"/>
    <w:rsid w:val="007F5A45"/>
    <w:rsid w:val="007F6D47"/>
    <w:rsid w:val="007F7259"/>
    <w:rsid w:val="007F7A71"/>
    <w:rsid w:val="0080057D"/>
    <w:rsid w:val="0080173C"/>
    <w:rsid w:val="008040A8"/>
    <w:rsid w:val="00804E33"/>
    <w:rsid w:val="008052DE"/>
    <w:rsid w:val="00805D7C"/>
    <w:rsid w:val="00805D99"/>
    <w:rsid w:val="00806522"/>
    <w:rsid w:val="0080773D"/>
    <w:rsid w:val="0081173C"/>
    <w:rsid w:val="00812C8E"/>
    <w:rsid w:val="00812E14"/>
    <w:rsid w:val="00814B3F"/>
    <w:rsid w:val="00814BE6"/>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70C8C"/>
    <w:rsid w:val="00870EE7"/>
    <w:rsid w:val="0087121D"/>
    <w:rsid w:val="00872C46"/>
    <w:rsid w:val="00874CD5"/>
    <w:rsid w:val="00877522"/>
    <w:rsid w:val="00880303"/>
    <w:rsid w:val="00881178"/>
    <w:rsid w:val="0088270E"/>
    <w:rsid w:val="00882A03"/>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CD5"/>
    <w:rsid w:val="008E50E6"/>
    <w:rsid w:val="008F086E"/>
    <w:rsid w:val="008F08B1"/>
    <w:rsid w:val="008F1FFD"/>
    <w:rsid w:val="008F25CE"/>
    <w:rsid w:val="008F4488"/>
    <w:rsid w:val="008F46C0"/>
    <w:rsid w:val="008F532D"/>
    <w:rsid w:val="008F686C"/>
    <w:rsid w:val="00901468"/>
    <w:rsid w:val="0090273A"/>
    <w:rsid w:val="00902AC6"/>
    <w:rsid w:val="009053A9"/>
    <w:rsid w:val="00907EAC"/>
    <w:rsid w:val="00910DB5"/>
    <w:rsid w:val="00913D8F"/>
    <w:rsid w:val="009148DE"/>
    <w:rsid w:val="0091782F"/>
    <w:rsid w:val="00920B89"/>
    <w:rsid w:val="009221C8"/>
    <w:rsid w:val="009225D0"/>
    <w:rsid w:val="00932B9D"/>
    <w:rsid w:val="00933015"/>
    <w:rsid w:val="00936AD4"/>
    <w:rsid w:val="00940AD9"/>
    <w:rsid w:val="009412FC"/>
    <w:rsid w:val="00941979"/>
    <w:rsid w:val="00941E30"/>
    <w:rsid w:val="0094299E"/>
    <w:rsid w:val="00943265"/>
    <w:rsid w:val="00943D68"/>
    <w:rsid w:val="00944B4B"/>
    <w:rsid w:val="00946381"/>
    <w:rsid w:val="00947F61"/>
    <w:rsid w:val="00955E6A"/>
    <w:rsid w:val="009566EC"/>
    <w:rsid w:val="00956CEB"/>
    <w:rsid w:val="009647FA"/>
    <w:rsid w:val="00967E2D"/>
    <w:rsid w:val="00972F2F"/>
    <w:rsid w:val="009751D9"/>
    <w:rsid w:val="009770BA"/>
    <w:rsid w:val="009777D9"/>
    <w:rsid w:val="00981444"/>
    <w:rsid w:val="00982C93"/>
    <w:rsid w:val="00985AE4"/>
    <w:rsid w:val="00986F81"/>
    <w:rsid w:val="00991B88"/>
    <w:rsid w:val="00992BFB"/>
    <w:rsid w:val="00996B4A"/>
    <w:rsid w:val="009A0B33"/>
    <w:rsid w:val="009A1063"/>
    <w:rsid w:val="009A26B9"/>
    <w:rsid w:val="009A301D"/>
    <w:rsid w:val="009A30C3"/>
    <w:rsid w:val="009A3E86"/>
    <w:rsid w:val="009A3F62"/>
    <w:rsid w:val="009A5753"/>
    <w:rsid w:val="009A579D"/>
    <w:rsid w:val="009A696E"/>
    <w:rsid w:val="009A6F57"/>
    <w:rsid w:val="009B1669"/>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20AD"/>
    <w:rsid w:val="00A148F5"/>
    <w:rsid w:val="00A14EDE"/>
    <w:rsid w:val="00A15633"/>
    <w:rsid w:val="00A20163"/>
    <w:rsid w:val="00A209D8"/>
    <w:rsid w:val="00A246B6"/>
    <w:rsid w:val="00A26BA1"/>
    <w:rsid w:val="00A27463"/>
    <w:rsid w:val="00A2790B"/>
    <w:rsid w:val="00A31521"/>
    <w:rsid w:val="00A31D44"/>
    <w:rsid w:val="00A339FE"/>
    <w:rsid w:val="00A33F23"/>
    <w:rsid w:val="00A348AC"/>
    <w:rsid w:val="00A35ACD"/>
    <w:rsid w:val="00A37DC3"/>
    <w:rsid w:val="00A4109E"/>
    <w:rsid w:val="00A41537"/>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66AD"/>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2C17"/>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F0186"/>
    <w:rsid w:val="00AF2FF7"/>
    <w:rsid w:val="00AF33C4"/>
    <w:rsid w:val="00AF3B93"/>
    <w:rsid w:val="00AF66BE"/>
    <w:rsid w:val="00B05751"/>
    <w:rsid w:val="00B058DD"/>
    <w:rsid w:val="00B076BF"/>
    <w:rsid w:val="00B112E1"/>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7C80"/>
    <w:rsid w:val="00C1029C"/>
    <w:rsid w:val="00C118AE"/>
    <w:rsid w:val="00C1273E"/>
    <w:rsid w:val="00C12A22"/>
    <w:rsid w:val="00C12AF6"/>
    <w:rsid w:val="00C13216"/>
    <w:rsid w:val="00C17B88"/>
    <w:rsid w:val="00C20A07"/>
    <w:rsid w:val="00C2194E"/>
    <w:rsid w:val="00C232A1"/>
    <w:rsid w:val="00C2548F"/>
    <w:rsid w:val="00C2586F"/>
    <w:rsid w:val="00C259D9"/>
    <w:rsid w:val="00C30D83"/>
    <w:rsid w:val="00C36E60"/>
    <w:rsid w:val="00C403CB"/>
    <w:rsid w:val="00C4146B"/>
    <w:rsid w:val="00C42AEC"/>
    <w:rsid w:val="00C43FC7"/>
    <w:rsid w:val="00C53FE7"/>
    <w:rsid w:val="00C56CC8"/>
    <w:rsid w:val="00C5746B"/>
    <w:rsid w:val="00C61DCE"/>
    <w:rsid w:val="00C6485E"/>
    <w:rsid w:val="00C648EC"/>
    <w:rsid w:val="00C64FA4"/>
    <w:rsid w:val="00C660DA"/>
    <w:rsid w:val="00C661DD"/>
    <w:rsid w:val="00C6688B"/>
    <w:rsid w:val="00C66BA2"/>
    <w:rsid w:val="00C7425A"/>
    <w:rsid w:val="00C7432E"/>
    <w:rsid w:val="00C7746A"/>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4E2"/>
    <w:rsid w:val="00C955CB"/>
    <w:rsid w:val="00C95985"/>
    <w:rsid w:val="00C96A0D"/>
    <w:rsid w:val="00C96F14"/>
    <w:rsid w:val="00CA0049"/>
    <w:rsid w:val="00CA0A76"/>
    <w:rsid w:val="00CA0FC6"/>
    <w:rsid w:val="00CA2540"/>
    <w:rsid w:val="00CA4B90"/>
    <w:rsid w:val="00CA54F5"/>
    <w:rsid w:val="00CA59F0"/>
    <w:rsid w:val="00CA79A5"/>
    <w:rsid w:val="00CA79B8"/>
    <w:rsid w:val="00CB0027"/>
    <w:rsid w:val="00CB01BF"/>
    <w:rsid w:val="00CB071C"/>
    <w:rsid w:val="00CB0B25"/>
    <w:rsid w:val="00CB0ECF"/>
    <w:rsid w:val="00CB171A"/>
    <w:rsid w:val="00CB23EF"/>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8455E"/>
    <w:rsid w:val="00D9020E"/>
    <w:rsid w:val="00D9234B"/>
    <w:rsid w:val="00D92ED7"/>
    <w:rsid w:val="00D92F3F"/>
    <w:rsid w:val="00D94FCB"/>
    <w:rsid w:val="00DA1CED"/>
    <w:rsid w:val="00DA2527"/>
    <w:rsid w:val="00DA2E6B"/>
    <w:rsid w:val="00DA3344"/>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D7FF2"/>
    <w:rsid w:val="00DE15F7"/>
    <w:rsid w:val="00DE2300"/>
    <w:rsid w:val="00DE2D57"/>
    <w:rsid w:val="00DE31C8"/>
    <w:rsid w:val="00DE34CF"/>
    <w:rsid w:val="00DE3856"/>
    <w:rsid w:val="00DE3E98"/>
    <w:rsid w:val="00DE3F1F"/>
    <w:rsid w:val="00DE5923"/>
    <w:rsid w:val="00DE75FF"/>
    <w:rsid w:val="00DF0AF7"/>
    <w:rsid w:val="00DF1A71"/>
    <w:rsid w:val="00DF2E83"/>
    <w:rsid w:val="00DF623B"/>
    <w:rsid w:val="00DF636F"/>
    <w:rsid w:val="00DF7048"/>
    <w:rsid w:val="00E0159D"/>
    <w:rsid w:val="00E01B45"/>
    <w:rsid w:val="00E01F7D"/>
    <w:rsid w:val="00E0572D"/>
    <w:rsid w:val="00E06DFA"/>
    <w:rsid w:val="00E071D8"/>
    <w:rsid w:val="00E10036"/>
    <w:rsid w:val="00E10C6A"/>
    <w:rsid w:val="00E13561"/>
    <w:rsid w:val="00E13F3D"/>
    <w:rsid w:val="00E14885"/>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422E"/>
    <w:rsid w:val="00E50A96"/>
    <w:rsid w:val="00E51E62"/>
    <w:rsid w:val="00E51F5F"/>
    <w:rsid w:val="00E5390A"/>
    <w:rsid w:val="00E54872"/>
    <w:rsid w:val="00E5530E"/>
    <w:rsid w:val="00E60184"/>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4ACC"/>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206F6"/>
    <w:rsid w:val="00F210BD"/>
    <w:rsid w:val="00F22DAA"/>
    <w:rsid w:val="00F22FBE"/>
    <w:rsid w:val="00F23D4C"/>
    <w:rsid w:val="00F2445C"/>
    <w:rsid w:val="00F25B13"/>
    <w:rsid w:val="00F25D98"/>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A047C"/>
    <w:rsid w:val="00FA140E"/>
    <w:rsid w:val="00FA1C49"/>
    <w:rsid w:val="00FA28A6"/>
    <w:rsid w:val="00FA2914"/>
    <w:rsid w:val="00FA32C2"/>
    <w:rsid w:val="00FA353E"/>
    <w:rsid w:val="00FA535B"/>
    <w:rsid w:val="00FA627D"/>
    <w:rsid w:val="00FA643B"/>
    <w:rsid w:val="00FA7819"/>
    <w:rsid w:val="00FB1AB3"/>
    <w:rsid w:val="00FB209A"/>
    <w:rsid w:val="00FB2AE7"/>
    <w:rsid w:val="00FB35C7"/>
    <w:rsid w:val="00FB4D52"/>
    <w:rsid w:val="00FB5134"/>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paragraph" w:customStyle="1" w:styleId="Normalafterfloat">
    <w:name w:val="Normal after float"/>
    <w:basedOn w:val="Normal"/>
    <w:next w:val="Normal"/>
    <w:qFormat/>
    <w:rsid w:val="00FB5134"/>
    <w:pPr>
      <w:overflowPunct w:val="0"/>
      <w:autoSpaceDE w:val="0"/>
      <w:autoSpaceDN w:val="0"/>
      <w:adjustRightInd w:val="0"/>
      <w:spacing w:before="24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TotalTime>
  <Pages>2</Pages>
  <Words>223</Words>
  <Characters>1562</Characters>
  <Application>Microsoft Office Word</Application>
  <DocSecurity>0</DocSecurity>
  <Lines>13</Lines>
  <Paragraphs>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1782</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1900-01-01T05:00:00Z</cp:lastPrinted>
  <dcterms:created xsi:type="dcterms:W3CDTF">2022-09-07T08:14:00Z</dcterms:created>
  <dcterms:modified xsi:type="dcterms:W3CDTF">2022-09-07T08:15:00Z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