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AB" w:rsidRPr="00EE5BA7" w:rsidRDefault="00C830AB" w:rsidP="00C830AB">
      <w:pPr>
        <w:pStyle w:val="Header"/>
        <w:pBdr>
          <w:bottom w:val="single" w:sz="4" w:space="1" w:color="auto"/>
        </w:pBdr>
        <w:rPr>
          <w:b w:val="0"/>
          <w:i/>
          <w:sz w:val="24"/>
          <w:highlight w:val="yellow"/>
        </w:rPr>
      </w:pPr>
      <w:r w:rsidRPr="00EF371D">
        <w:rPr>
          <w:sz w:val="24"/>
        </w:rPr>
        <w:t>3GPP TSG-SA WG4 Meeting #13</w:t>
      </w:r>
      <w:r w:rsidR="005811A5">
        <w:rPr>
          <w:sz w:val="24"/>
        </w:rPr>
        <w:t>3e</w:t>
      </w:r>
      <w:r w:rsidRPr="00EF371D">
        <w:rPr>
          <w:i/>
          <w:sz w:val="24"/>
        </w:rPr>
        <w:tab/>
      </w:r>
      <w:r w:rsidRPr="00EF371D"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>
        <w:rPr>
          <w:i/>
          <w:sz w:val="24"/>
        </w:rPr>
        <w:tab/>
      </w:r>
      <w:r w:rsidR="00032AAF" w:rsidRPr="00032AAF">
        <w:rPr>
          <w:sz w:val="24"/>
        </w:rPr>
        <w:t>S4-251208</w:t>
      </w:r>
      <w:bookmarkStart w:id="0" w:name="_GoBack"/>
      <w:bookmarkEnd w:id="0"/>
    </w:p>
    <w:p w:rsidR="00C830AB" w:rsidRDefault="00084C73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sz w:val="24"/>
        </w:rPr>
      </w:pPr>
      <w:r>
        <w:rPr>
          <w:sz w:val="24"/>
        </w:rPr>
        <w:t>Online, 10 – 24 July</w:t>
      </w:r>
      <w:r w:rsidR="00C830AB" w:rsidRPr="00EF371D">
        <w:rPr>
          <w:sz w:val="24"/>
        </w:rPr>
        <w:t xml:space="preserve"> 2025</w:t>
      </w:r>
    </w:p>
    <w:p w:rsidR="00C830AB" w:rsidRPr="002F33FC" w:rsidRDefault="00C830AB" w:rsidP="00C830AB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</w:p>
    <w:p w:rsidR="00964E25" w:rsidRPr="002E59DB" w:rsidRDefault="00964E25" w:rsidP="00964E25">
      <w:pPr>
        <w:tabs>
          <w:tab w:val="right" w:pos="9356"/>
        </w:tabs>
        <w:rPr>
          <w:rFonts w:ascii="Arial" w:hAnsi="Arial" w:cs="Arial"/>
          <w:highlight w:val="yellow"/>
        </w:rPr>
      </w:pPr>
    </w:p>
    <w:p w:rsidR="008F3A5B" w:rsidRPr="002E59DB" w:rsidRDefault="008F3A5B" w:rsidP="008F3A5B">
      <w:pPr>
        <w:tabs>
          <w:tab w:val="left" w:pos="2268"/>
        </w:tabs>
        <w:rPr>
          <w:rFonts w:ascii="Arial" w:hAnsi="Arial" w:cs="Arial"/>
          <w:highlight w:val="yellow"/>
        </w:rPr>
      </w:pPr>
      <w:r w:rsidRPr="00C830AB">
        <w:rPr>
          <w:rFonts w:ascii="Arial" w:hAnsi="Arial" w:cs="Arial"/>
          <w:b/>
        </w:rPr>
        <w:t>Source:</w:t>
      </w:r>
      <w:r w:rsidRPr="00C830AB">
        <w:rPr>
          <w:rFonts w:ascii="Arial" w:hAnsi="Arial" w:cs="Arial"/>
        </w:rPr>
        <w:t xml:space="preserve"> </w:t>
      </w:r>
      <w:r w:rsidRPr="00C830AB">
        <w:rPr>
          <w:rFonts w:ascii="Arial" w:hAnsi="Arial" w:cs="Arial"/>
        </w:rPr>
        <w:tab/>
      </w:r>
      <w:r w:rsidR="00AD51E5">
        <w:rPr>
          <w:rFonts w:ascii="Arial" w:hAnsi="Arial" w:cs="Arial"/>
          <w:bCs/>
        </w:rPr>
        <w:t>Huawei, HiSilicon</w:t>
      </w:r>
      <w:r w:rsidR="00C830AB" w:rsidRPr="00C830AB">
        <w:rPr>
          <w:rFonts w:ascii="Arial" w:hAnsi="Arial" w:cs="Arial"/>
          <w:bCs/>
        </w:rPr>
        <w:t xml:space="preserve"> </w:t>
      </w:r>
    </w:p>
    <w:p w:rsidR="008F3A5B" w:rsidRPr="00C830AB" w:rsidRDefault="008F3A5B" w:rsidP="008E48BF">
      <w:pPr>
        <w:tabs>
          <w:tab w:val="left" w:pos="2268"/>
        </w:tabs>
        <w:ind w:left="2268" w:hanging="2268"/>
        <w:rPr>
          <w:rFonts w:ascii="Arial" w:hAnsi="Arial" w:cs="Arial"/>
        </w:rPr>
      </w:pPr>
      <w:r w:rsidRPr="00C830AB">
        <w:rPr>
          <w:rFonts w:ascii="Arial" w:hAnsi="Arial" w:cs="Arial"/>
          <w:b/>
        </w:rPr>
        <w:t xml:space="preserve">Title: </w:t>
      </w:r>
      <w:r w:rsidRPr="00C830AB">
        <w:rPr>
          <w:rFonts w:ascii="Arial" w:hAnsi="Arial" w:cs="Arial"/>
          <w:b/>
        </w:rPr>
        <w:tab/>
      </w:r>
      <w:r w:rsidR="003B18C7">
        <w:t>FS_DCTC_eQOS_MED</w:t>
      </w:r>
      <w:r w:rsidR="003B18C7" w:rsidRPr="00C830AB">
        <w:rPr>
          <w:rFonts w:ascii="Arial" w:hAnsi="Arial" w:cs="Arial"/>
          <w:lang w:val="en-GB" w:eastAsia="zh-CN"/>
        </w:rPr>
        <w:t xml:space="preserve"> </w:t>
      </w:r>
      <w:r w:rsidR="00C830AB" w:rsidRPr="00C830AB">
        <w:rPr>
          <w:rFonts w:ascii="Arial" w:hAnsi="Arial" w:cs="Arial"/>
          <w:lang w:val="en-GB" w:eastAsia="zh-CN"/>
        </w:rPr>
        <w:t>draft</w:t>
      </w:r>
      <w:r w:rsidR="00902DEF" w:rsidRPr="00C830AB">
        <w:rPr>
          <w:rFonts w:ascii="Arial" w:hAnsi="Arial" w:cs="Arial"/>
          <w:lang w:val="en-GB"/>
        </w:rPr>
        <w:t xml:space="preserve"> </w:t>
      </w:r>
      <w:r w:rsidR="008E48BF" w:rsidRPr="00C830AB">
        <w:rPr>
          <w:rFonts w:ascii="Arial" w:hAnsi="Arial" w:cs="Arial"/>
          <w:lang w:val="en-NL"/>
        </w:rPr>
        <w:t>Time</w:t>
      </w:r>
      <w:r w:rsidR="00B04DF1" w:rsidRPr="00C830AB">
        <w:rPr>
          <w:rFonts w:ascii="Arial" w:hAnsi="Arial" w:cs="Arial"/>
          <w:lang w:val="en-NL"/>
        </w:rPr>
        <w:t xml:space="preserve"> </w:t>
      </w:r>
      <w:r w:rsidR="008E48BF" w:rsidRPr="00C830AB">
        <w:rPr>
          <w:rFonts w:ascii="Arial" w:hAnsi="Arial" w:cs="Arial"/>
          <w:lang w:val="en-NL"/>
        </w:rPr>
        <w:t xml:space="preserve">plan </w:t>
      </w:r>
      <w:r w:rsidR="00260A55" w:rsidRPr="00C830AB">
        <w:rPr>
          <w:rFonts w:ascii="Arial" w:hAnsi="Arial" w:cs="Arial"/>
        </w:rPr>
        <w:t>v.</w:t>
      </w:r>
      <w:r w:rsidR="00B20FCF" w:rsidRPr="00C830AB">
        <w:rPr>
          <w:rFonts w:ascii="Arial" w:hAnsi="Arial" w:cs="Arial"/>
        </w:rPr>
        <w:t xml:space="preserve"> </w:t>
      </w:r>
      <w:r w:rsidR="00260A55" w:rsidRPr="00C830AB">
        <w:rPr>
          <w:rFonts w:ascii="Arial" w:hAnsi="Arial" w:cs="Arial"/>
        </w:rPr>
        <w:t>0.</w:t>
      </w:r>
      <w:r w:rsidR="002579E9" w:rsidRPr="00C830AB">
        <w:rPr>
          <w:rFonts w:ascii="Arial" w:hAnsi="Arial" w:cs="Arial"/>
        </w:rPr>
        <w:t>0</w:t>
      </w:r>
      <w:r w:rsidR="00260A55" w:rsidRPr="00C830AB">
        <w:rPr>
          <w:rFonts w:ascii="Arial" w:hAnsi="Arial" w:cs="Arial"/>
        </w:rPr>
        <w:t>.</w:t>
      </w:r>
      <w:r w:rsidR="00C830AB" w:rsidRPr="00C830AB">
        <w:rPr>
          <w:rFonts w:ascii="Arial" w:hAnsi="Arial" w:cs="Arial"/>
        </w:rPr>
        <w:t>1</w:t>
      </w:r>
    </w:p>
    <w:p w:rsidR="008F3A5B" w:rsidRPr="00C830AB" w:rsidRDefault="008F3A5B" w:rsidP="008F3A5B">
      <w:pPr>
        <w:tabs>
          <w:tab w:val="left" w:pos="2268"/>
        </w:tabs>
        <w:rPr>
          <w:rFonts w:ascii="Arial" w:hAnsi="Arial" w:cs="Arial"/>
        </w:rPr>
      </w:pPr>
      <w:r w:rsidRPr="00C830AB">
        <w:rPr>
          <w:rFonts w:ascii="Arial" w:hAnsi="Arial" w:cs="Arial"/>
          <w:b/>
        </w:rPr>
        <w:t>Document for</w:t>
      </w:r>
      <w:r w:rsidRPr="00C830AB">
        <w:rPr>
          <w:rFonts w:ascii="Arial" w:hAnsi="Arial" w:cs="Arial"/>
          <w:b/>
        </w:rPr>
        <w:tab/>
      </w:r>
      <w:r w:rsidR="00345D64" w:rsidRPr="00C830AB">
        <w:rPr>
          <w:rFonts w:ascii="Arial" w:hAnsi="Arial" w:cs="Arial"/>
        </w:rPr>
        <w:t>Agreement</w:t>
      </w:r>
    </w:p>
    <w:p w:rsidR="00934302" w:rsidRPr="00576392" w:rsidRDefault="00934302" w:rsidP="00934302">
      <w:pPr>
        <w:tabs>
          <w:tab w:val="left" w:pos="2268"/>
        </w:tabs>
        <w:rPr>
          <w:rFonts w:ascii="Arial" w:hAnsi="Arial"/>
        </w:rPr>
      </w:pPr>
      <w:r w:rsidRPr="00C830AB">
        <w:rPr>
          <w:rFonts w:ascii="Arial" w:hAnsi="Arial"/>
          <w:b/>
        </w:rPr>
        <w:t>Agenda item:</w:t>
      </w:r>
      <w:r w:rsidRPr="00C830AB">
        <w:rPr>
          <w:rFonts w:ascii="Arial" w:hAnsi="Arial"/>
        </w:rPr>
        <w:t xml:space="preserve"> </w:t>
      </w:r>
      <w:r w:rsidRPr="00C830AB">
        <w:rPr>
          <w:rFonts w:ascii="Arial" w:hAnsi="Arial"/>
        </w:rPr>
        <w:tab/>
      </w:r>
      <w:r w:rsidR="00AD51E5">
        <w:rPr>
          <w:rFonts w:ascii="Arial" w:hAnsi="Arial"/>
          <w:color w:val="000000"/>
        </w:rPr>
        <w:t>17.1</w:t>
      </w:r>
    </w:p>
    <w:p w:rsidR="00934302" w:rsidRDefault="00934302" w:rsidP="008F3A5B">
      <w:pPr>
        <w:tabs>
          <w:tab w:val="left" w:pos="2268"/>
        </w:tabs>
        <w:rPr>
          <w:rFonts w:ascii="Arial" w:hAnsi="Arial" w:cs="Arial"/>
        </w:rPr>
      </w:pPr>
    </w:p>
    <w:p w:rsidR="00260A55" w:rsidRDefault="00260A55" w:rsidP="00F64773"/>
    <w:p w:rsidR="00260A55" w:rsidRPr="00260A55" w:rsidRDefault="00260A55" w:rsidP="002A4D40"/>
    <w:p w:rsidR="008F3A5B" w:rsidRPr="00576392" w:rsidRDefault="008F3A5B" w:rsidP="008F3A5B">
      <w:pPr>
        <w:pStyle w:val="Heading1"/>
      </w:pPr>
      <w:r w:rsidRPr="00576392">
        <w:t>Introduction</w:t>
      </w:r>
    </w:p>
    <w:p w:rsidR="002E59DB" w:rsidRPr="00AD51E5" w:rsidRDefault="00934302" w:rsidP="003B18C7">
      <w:pPr>
        <w:jc w:val="both"/>
      </w:pPr>
      <w:r w:rsidRPr="00AD51E5">
        <w:t xml:space="preserve">This document contains the Time Plan related to the </w:t>
      </w:r>
      <w:r w:rsidR="002470FD" w:rsidRPr="00AD51E5">
        <w:t xml:space="preserve">proposed new </w:t>
      </w:r>
      <w:r w:rsidR="00AD51E5" w:rsidRPr="00AD51E5">
        <w:t>Study</w:t>
      </w:r>
      <w:r w:rsidR="003B18C7">
        <w:t xml:space="preserve"> Item </w:t>
      </w:r>
      <w:bookmarkStart w:id="1" w:name="_Hlk29478085"/>
      <w:r w:rsidR="003B18C7">
        <w:t>FS_</w:t>
      </w:r>
      <w:bookmarkEnd w:id="1"/>
      <w:r w:rsidR="003B18C7">
        <w:t>DCTC_eQOS_MED.</w:t>
      </w:r>
    </w:p>
    <w:p w:rsidR="005648B0" w:rsidRPr="003B18C7" w:rsidRDefault="005648B0" w:rsidP="003B18C7">
      <w:pPr>
        <w:rPr>
          <w:bCs/>
          <w:color w:val="000000"/>
        </w:rPr>
      </w:pPr>
    </w:p>
    <w:p w:rsidR="008F3A5B" w:rsidRPr="00576392" w:rsidRDefault="0083433F" w:rsidP="008F3A5B">
      <w:pPr>
        <w:pStyle w:val="Heading1"/>
      </w:pPr>
      <w:r w:rsidRPr="0083433F">
        <w:t>Time and Work Plan</w:t>
      </w:r>
    </w:p>
    <w:p w:rsidR="00350BD5" w:rsidRDefault="009710B8" w:rsidP="00350BD5">
      <w:pPr>
        <w:jc w:val="both"/>
      </w:pPr>
      <w:r w:rsidRPr="00A779BC">
        <w:t xml:space="preserve">The following </w:t>
      </w:r>
      <w:r w:rsidR="005A5E87" w:rsidRPr="00A779BC">
        <w:t>time</w:t>
      </w:r>
      <w:r w:rsidR="001A5EFF" w:rsidRPr="00A779BC">
        <w:t xml:space="preserve"> </w:t>
      </w:r>
      <w:r w:rsidR="0076788B">
        <w:t xml:space="preserve">and work </w:t>
      </w:r>
      <w:r w:rsidR="008F3A5B" w:rsidRPr="00A779BC">
        <w:t xml:space="preserve">plan </w:t>
      </w:r>
      <w:r w:rsidR="005A5E87" w:rsidRPr="00A779BC">
        <w:t>fo</w:t>
      </w:r>
      <w:r w:rsidR="00BD1D47" w:rsidRPr="00A779BC">
        <w:t xml:space="preserve">r </w:t>
      </w:r>
      <w:r w:rsidR="001A5EFF" w:rsidRPr="00A779BC">
        <w:t xml:space="preserve">the </w:t>
      </w:r>
      <w:r w:rsidR="003B18C7">
        <w:t xml:space="preserve">FS_DCTC_eQOS_MED </w:t>
      </w:r>
      <w:r w:rsidR="00B82372">
        <w:t>work item</w:t>
      </w:r>
      <w:r w:rsidR="00EA3556" w:rsidRPr="00A779BC">
        <w:t xml:space="preserve"> </w:t>
      </w:r>
      <w:r w:rsidR="008F3A5B" w:rsidRPr="00A779BC">
        <w:t>is proposed</w:t>
      </w:r>
      <w:r w:rsidR="001A5EFF" w:rsidRPr="00A779BC">
        <w:t xml:space="preserve">. </w:t>
      </w:r>
      <w:r w:rsidR="0076788B">
        <w:t xml:space="preserve">This work item </w:t>
      </w:r>
      <w:r w:rsidR="00A779BC">
        <w:t xml:space="preserve">is expected to be completed by SA4 by </w:t>
      </w:r>
      <w:r w:rsidR="00DA6CF8">
        <w:t xml:space="preserve">September </w:t>
      </w:r>
      <w:r w:rsidR="00A779BC">
        <w:t>202</w:t>
      </w:r>
      <w:r w:rsidR="00B82372">
        <w:t>6</w:t>
      </w:r>
      <w:r w:rsidR="00A779BC">
        <w:t xml:space="preserve">. </w:t>
      </w:r>
      <w:r w:rsidR="00910770">
        <w:t>The agreed working mode is to proceed with individual CRs.</w:t>
      </w:r>
    </w:p>
    <w:p w:rsidR="0080256C" w:rsidRPr="00576392" w:rsidRDefault="0080256C" w:rsidP="008F3A5B"/>
    <w:tbl>
      <w:tblPr>
        <w:tblW w:w="54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03"/>
        <w:gridCol w:w="8352"/>
      </w:tblGrid>
      <w:tr w:rsidR="008F3A5B" w:rsidRPr="00C61877" w:rsidTr="00D669E6">
        <w:trPr>
          <w:trHeight w:val="669"/>
        </w:trPr>
        <w:tc>
          <w:tcPr>
            <w:tcW w:w="928" w:type="pct"/>
            <w:shd w:val="clear" w:color="auto" w:fill="auto"/>
          </w:tcPr>
          <w:p w:rsidR="008F3A5B" w:rsidRPr="00A779BC" w:rsidRDefault="008F3A5B" w:rsidP="00C61877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Cs/>
                <w:color w:val="000000"/>
                <w:sz w:val="24"/>
              </w:rPr>
              <w:t>Meeting</w:t>
            </w:r>
            <w:r w:rsidR="00560755" w:rsidRPr="00A779BC">
              <w:rPr>
                <w:rFonts w:ascii="Times New Roman" w:hAnsi="Times New Roman"/>
                <w:bCs/>
                <w:color w:val="000000"/>
                <w:sz w:val="24"/>
              </w:rPr>
              <w:t>/Telcos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F3A5B" w:rsidRPr="00A779BC" w:rsidRDefault="008F3A5B" w:rsidP="00C61877">
            <w:pPr>
              <w:spacing w:before="120"/>
              <w:rPr>
                <w:bCs/>
                <w:color w:val="000000"/>
              </w:rPr>
            </w:pPr>
          </w:p>
        </w:tc>
      </w:tr>
      <w:tr w:rsidR="0083433F" w:rsidRPr="00C61877" w:rsidTr="00B82372">
        <w:tc>
          <w:tcPr>
            <w:tcW w:w="928" w:type="pct"/>
          </w:tcPr>
          <w:p w:rsidR="0083433F" w:rsidRPr="00A779BC" w:rsidRDefault="0083433F" w:rsidP="0083433F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ascii="Times New Roman" w:hAnsi="Times New Roman"/>
                <w:bCs/>
                <w:color w:val="000000"/>
                <w:sz w:val="24"/>
              </w:rPr>
            </w:pP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t>SA#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>109</w:t>
            </w: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t xml:space="preserve"> (</w:t>
            </w:r>
            <w:r w:rsidR="00AD51E5" w:rsidRPr="005811A5">
              <w:rPr>
                <w:rFonts w:ascii="Times New Roman" w:hAnsi="Times New Roman"/>
                <w:bCs/>
                <w:color w:val="000000"/>
                <w:sz w:val="24"/>
              </w:rPr>
              <w:t>S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 xml:space="preserve">eptember </w:t>
            </w:r>
            <w:r w:rsidR="00622F59" w:rsidRPr="005811A5">
              <w:rPr>
                <w:rFonts w:ascii="Times New Roman" w:hAnsi="Times New Roman"/>
                <w:bCs/>
                <w:color w:val="000000"/>
                <w:sz w:val="24"/>
              </w:rPr>
              <w:t>202</w:t>
            </w:r>
            <w:r w:rsidR="00C830AB" w:rsidRPr="005811A5">
              <w:rPr>
                <w:rFonts w:ascii="Times New Roman" w:hAnsi="Times New Roman"/>
                <w:bCs/>
                <w:color w:val="000000"/>
                <w:sz w:val="24"/>
              </w:rPr>
              <w:t>5</w:t>
            </w:r>
            <w:r w:rsidRPr="005811A5">
              <w:rPr>
                <w:rFonts w:ascii="Times New Roman" w:hAnsi="Times New Roman"/>
                <w:bCs/>
                <w:color w:val="000000"/>
                <w:sz w:val="24"/>
              </w:rPr>
              <w:t>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83433F" w:rsidRPr="00A779BC" w:rsidRDefault="0083433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Approve the 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Study</w:t>
            </w: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Item Description 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by</w:t>
            </w: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SA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</w:tc>
      </w:tr>
      <w:tr w:rsidR="002D2F47" w:rsidRPr="00C61877" w:rsidTr="00B82372">
        <w:tc>
          <w:tcPr>
            <w:tcW w:w="928" w:type="pct"/>
            <w:shd w:val="clear" w:color="auto" w:fill="auto"/>
          </w:tcPr>
          <w:p w:rsidR="002D2F47" w:rsidRPr="00A779BC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17-21 November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2025)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 draft skeleton on the technical report</w:t>
            </w:r>
          </w:p>
          <w:p w:rsidR="009B5709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Start objectives one and two</w:t>
            </w:r>
            <w:r w:rsidR="00601309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9B5709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</w:t>
            </w:r>
            <w:r w:rsidR="002D2F4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repare and submit </w:t>
            </w:r>
            <w:r w:rsidR="00CC23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corresponding </w:t>
            </w:r>
            <w:r w:rsidR="002D2F4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CRs </w:t>
            </w:r>
          </w:p>
          <w:p w:rsidR="002D2F47" w:rsidRPr="00CC23E5" w:rsidRDefault="002D2F47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54214D" w:rsidRPr="00C61877" w:rsidTr="00B82372">
        <w:tc>
          <w:tcPr>
            <w:tcW w:w="928" w:type="pct"/>
            <w:shd w:val="clear" w:color="auto" w:fill="auto"/>
          </w:tcPr>
          <w:p w:rsidR="00A13187" w:rsidRPr="00B82372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SA4 RTC SWG Telco </w:t>
            </w:r>
          </w:p>
          <w:p w:rsidR="00A13187" w:rsidRPr="00B82372" w:rsidRDefault="00A13187" w:rsidP="00B82372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date TBD</w:t>
            </w: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). </w:t>
            </w:r>
          </w:p>
          <w:p w:rsidR="0054214D" w:rsidRDefault="00A13187" w:rsidP="00A1318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Submission deadline: </w:t>
            </w:r>
            <w:r w:rsidR="00B82372"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TBD</w:t>
            </w:r>
          </w:p>
        </w:tc>
        <w:tc>
          <w:tcPr>
            <w:tcW w:w="4072" w:type="pct"/>
            <w:tcBorders>
              <w:bottom w:val="single" w:sz="4" w:space="0" w:color="000000"/>
            </w:tcBorders>
            <w:shd w:val="clear" w:color="auto" w:fill="auto"/>
          </w:tcPr>
          <w:p w:rsidR="00A13187" w:rsidRPr="00B82372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54214D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9-13 February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two, start objective 3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 and 5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2D2F47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CC23E5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Telco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CC23E5" w:rsidRPr="00A779BC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lastRenderedPageBreak/>
              <w:t>Continue the above.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B82372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SA#</w:t>
            </w:r>
            <w:r w:rsidR="00C830A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111 (march 2026)</w:t>
            </w:r>
          </w:p>
        </w:tc>
        <w:tc>
          <w:tcPr>
            <w:tcW w:w="4072" w:type="pct"/>
            <w:shd w:val="clear" w:color="auto" w:fill="auto"/>
          </w:tcPr>
          <w:p w:rsidR="00B82372" w:rsidRDefault="00B82372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Presentation to SA.</w:t>
            </w:r>
            <w:r w:rsidR="002A4478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Present the TR for information</w:t>
            </w:r>
          </w:p>
          <w:p w:rsidR="00032AAF" w:rsidRPr="00A779BC" w:rsidRDefault="00032AA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CR’s for approval</w:t>
            </w:r>
          </w:p>
        </w:tc>
      </w:tr>
      <w:tr w:rsidR="002D2F47" w:rsidRPr="00C61877" w:rsidTr="00306ABD">
        <w:tc>
          <w:tcPr>
            <w:tcW w:w="928" w:type="pct"/>
            <w:shd w:val="clear" w:color="auto" w:fill="auto"/>
          </w:tcPr>
          <w:p w:rsidR="002D2F47" w:rsidRDefault="002D2F47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</w:t>
            </w:r>
            <w:r w:rsid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 or 137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meeting (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April or May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objective 3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, 4,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5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and 6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Review response to the liaison if received.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Prepare and submit corresponding CRs </w:t>
            </w:r>
          </w:p>
          <w:p w:rsidR="00CC23E5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 w:rsidRPr="00A779BC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Coordinate work with other 3GPP working groups and external organizations as needed.</w:t>
            </w:r>
          </w:p>
          <w:p w:rsidR="002D2F47" w:rsidRPr="002C1FE4" w:rsidRDefault="00CC23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Update the time plan.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SA4 RTC SWG Telco </w:t>
            </w:r>
          </w:p>
          <w:p w:rsidR="00CC23E5" w:rsidRPr="00CC23E5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</w:pPr>
            <w:r w:rsidRPr="00CC23E5">
              <w:rPr>
                <w:rFonts w:ascii="Times New Roman" w:hAnsi="Times New Roman"/>
                <w:b/>
                <w:color w:val="000000"/>
                <w:sz w:val="24"/>
                <w:szCs w:val="24"/>
                <w:lang w:val="fr-FR"/>
              </w:rPr>
              <w:t xml:space="preserve">(date TBD). </w:t>
            </w:r>
          </w:p>
          <w:p w:rsidR="00B82372" w:rsidRDefault="00CC23E5" w:rsidP="00CC23E5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B8237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Submission deadline: TBD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Continue the above.</w:t>
            </w:r>
          </w:p>
          <w:p w:rsidR="00AD51E5" w:rsidRDefault="00AD51E5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Start objective </w:t>
            </w:r>
            <w:r w:rsidR="003B18C7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6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SA4#137 and</w:t>
            </w:r>
            <w:r w:rsidR="00CC23E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138 (</w:t>
            </w:r>
            <w:r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May and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August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2026</w:t>
            </w:r>
            <w:r w:rsidR="00CC23E5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4072" w:type="pct"/>
            <w:shd w:val="clear" w:color="auto" w:fill="auto"/>
          </w:tcPr>
          <w:p w:rsidR="00B82372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Final</w:t>
            </w:r>
            <w:r w:rsidR="00AD51E5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ize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all objectives</w:t>
            </w:r>
          </w:p>
          <w:p w:rsidR="002A4478" w:rsidRDefault="00C830AB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Prepare and submit corresponding CRs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Agree on the work item summary </w:t>
            </w:r>
          </w:p>
          <w:p w:rsidR="00C830AB" w:rsidRPr="00AD51E5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Work on the TR</w:t>
            </w:r>
            <w:r w:rsidR="00C830AB"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</w:t>
            </w:r>
          </w:p>
        </w:tc>
      </w:tr>
      <w:tr w:rsidR="00B82372" w:rsidRPr="00C61877" w:rsidTr="00306ABD">
        <w:tc>
          <w:tcPr>
            <w:tcW w:w="928" w:type="pct"/>
            <w:shd w:val="clear" w:color="auto" w:fill="auto"/>
          </w:tcPr>
          <w:p w:rsidR="00B82372" w:rsidRDefault="00DA6CF8" w:rsidP="002D2F47">
            <w:pPr>
              <w:pStyle w:val="ListParagraph"/>
              <w:spacing w:after="160" w:line="257" w:lineRule="auto"/>
              <w:ind w:left="0"/>
              <w:contextualSpacing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SA#113 </w:t>
            </w:r>
            <w:r w:rsidR="00C830AB" w:rsidRPr="005811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September 2026)</w:t>
            </w:r>
          </w:p>
        </w:tc>
        <w:tc>
          <w:tcPr>
            <w:tcW w:w="4072" w:type="pct"/>
            <w:shd w:val="clear" w:color="auto" w:fill="auto"/>
          </w:tcPr>
          <w:p w:rsidR="00B82372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work item summary</w:t>
            </w:r>
          </w:p>
          <w:p w:rsidR="002A4478" w:rsidRDefault="002A4478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TR for approval</w:t>
            </w:r>
          </w:p>
          <w:p w:rsidR="00032AAF" w:rsidRDefault="00032AAF" w:rsidP="00B22584">
            <w:pPr>
              <w:pStyle w:val="Heading"/>
              <w:numPr>
                <w:ilvl w:val="0"/>
                <w:numId w:val="2"/>
              </w:numPr>
              <w:tabs>
                <w:tab w:val="left" w:pos="7200"/>
              </w:tabs>
              <w:spacing w:before="60" w:after="60" w:line="240" w:lineRule="auto"/>
              <w:rPr>
                <w:rFonts w:ascii="Times New Roman" w:hAnsi="Times New Roman"/>
                <w:b w:val="0"/>
                <w:bCs/>
                <w:color w:val="000000"/>
                <w:sz w:val="24"/>
              </w:rPr>
            </w:pP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>Present the CR’s</w:t>
            </w:r>
            <w:r>
              <w:rPr>
                <w:rFonts w:ascii="Times New Roman" w:hAnsi="Times New Roman"/>
                <w:b w:val="0"/>
                <w:bCs/>
                <w:color w:val="000000"/>
                <w:sz w:val="24"/>
              </w:rPr>
              <w:t xml:space="preserve"> for approval</w:t>
            </w:r>
          </w:p>
        </w:tc>
      </w:tr>
    </w:tbl>
    <w:p w:rsidR="00D5689B" w:rsidRPr="00D5689B" w:rsidRDefault="00D5689B" w:rsidP="004667A9">
      <w:pPr>
        <w:pStyle w:val="Heading1"/>
        <w:numPr>
          <w:ilvl w:val="0"/>
          <w:numId w:val="0"/>
        </w:numPr>
        <w:rPr>
          <w:szCs w:val="24"/>
        </w:rPr>
      </w:pPr>
    </w:p>
    <w:sectPr w:rsidR="00D5689B" w:rsidRPr="00D5689B">
      <w:footerReference w:type="default" r:id="rId11"/>
      <w:footnotePr>
        <w:numRestart w:val="eachSect"/>
      </w:footnotePr>
      <w:pgSz w:w="11907" w:h="16840" w:code="9"/>
      <w:pgMar w:top="1418" w:right="1134" w:bottom="1134" w:left="1418" w:header="680" w:footer="567" w:gutter="0"/>
      <w:lnNumType w:countBy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5D6C" w:rsidRDefault="00B85D6C">
      <w:r>
        <w:separator/>
      </w:r>
    </w:p>
  </w:endnote>
  <w:endnote w:type="continuationSeparator" w:id="0">
    <w:p w:rsidR="00B85D6C" w:rsidRDefault="00B85D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default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500D" w:rsidRDefault="0095500D">
    <w:pPr>
      <w:pStyle w:val="Footer"/>
    </w:pPr>
    <w: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32AA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32AAF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5D6C" w:rsidRDefault="00B85D6C">
      <w:r>
        <w:separator/>
      </w:r>
    </w:p>
  </w:footnote>
  <w:footnote w:type="continuationSeparator" w:id="0">
    <w:p w:rsidR="00B85D6C" w:rsidRDefault="00B85D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510EE"/>
    <w:multiLevelType w:val="hybridMultilevel"/>
    <w:tmpl w:val="F3324C88"/>
    <w:lvl w:ilvl="0" w:tplc="F60A65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AB37BC"/>
    <w:multiLevelType w:val="hybridMultilevel"/>
    <w:tmpl w:val="58DC4D7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7"/>
  <w:printFractionalCharacterWidth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NL" w:vendorID="64" w:dllVersion="0" w:nlCheck="1" w:checkStyle="0"/>
  <w:activeWritingStyle w:appName="MSWord" w:lang="ja-JP" w:vendorID="64" w:dllVersion="0" w:nlCheck="1" w:checkStyle="1"/>
  <w:activeWritingStyle w:appName="MSWord" w:lang="fi-FI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3M7AwMjAzszC1MDFT0lEKTi0uzszPAykwqgUAqy0jCiwAAAA="/>
  </w:docVars>
  <w:rsids>
    <w:rsidRoot w:val="00DE63B8"/>
    <w:rsid w:val="0000396A"/>
    <w:rsid w:val="00003CFA"/>
    <w:rsid w:val="000041AB"/>
    <w:rsid w:val="00005ECC"/>
    <w:rsid w:val="0001314D"/>
    <w:rsid w:val="00015F6B"/>
    <w:rsid w:val="000221BE"/>
    <w:rsid w:val="0002281D"/>
    <w:rsid w:val="00024464"/>
    <w:rsid w:val="0002697F"/>
    <w:rsid w:val="00030345"/>
    <w:rsid w:val="000323BE"/>
    <w:rsid w:val="00032676"/>
    <w:rsid w:val="00032AAF"/>
    <w:rsid w:val="0003303D"/>
    <w:rsid w:val="00036C81"/>
    <w:rsid w:val="000375CC"/>
    <w:rsid w:val="00041D24"/>
    <w:rsid w:val="000434A3"/>
    <w:rsid w:val="00043519"/>
    <w:rsid w:val="00045B9C"/>
    <w:rsid w:val="000469B1"/>
    <w:rsid w:val="0005229A"/>
    <w:rsid w:val="00054330"/>
    <w:rsid w:val="00061102"/>
    <w:rsid w:val="00062B8A"/>
    <w:rsid w:val="00063A5E"/>
    <w:rsid w:val="000653FA"/>
    <w:rsid w:val="00067BAE"/>
    <w:rsid w:val="000734EE"/>
    <w:rsid w:val="00075991"/>
    <w:rsid w:val="000762CD"/>
    <w:rsid w:val="000778C3"/>
    <w:rsid w:val="00080519"/>
    <w:rsid w:val="000816F8"/>
    <w:rsid w:val="00082A32"/>
    <w:rsid w:val="000845B1"/>
    <w:rsid w:val="00084C73"/>
    <w:rsid w:val="000866E0"/>
    <w:rsid w:val="00086EB0"/>
    <w:rsid w:val="00087F15"/>
    <w:rsid w:val="00090358"/>
    <w:rsid w:val="00096086"/>
    <w:rsid w:val="000A321A"/>
    <w:rsid w:val="000A7F62"/>
    <w:rsid w:val="000B00CE"/>
    <w:rsid w:val="000B2BB8"/>
    <w:rsid w:val="000C000E"/>
    <w:rsid w:val="000C08AA"/>
    <w:rsid w:val="000C1384"/>
    <w:rsid w:val="000C290B"/>
    <w:rsid w:val="000C56EF"/>
    <w:rsid w:val="000C6F97"/>
    <w:rsid w:val="000D0A7F"/>
    <w:rsid w:val="000D0C0F"/>
    <w:rsid w:val="000D71FB"/>
    <w:rsid w:val="000E0026"/>
    <w:rsid w:val="000E3031"/>
    <w:rsid w:val="000F44E4"/>
    <w:rsid w:val="000F68AE"/>
    <w:rsid w:val="001020F2"/>
    <w:rsid w:val="001100D5"/>
    <w:rsid w:val="001137DB"/>
    <w:rsid w:val="001148C4"/>
    <w:rsid w:val="00114EE6"/>
    <w:rsid w:val="00116095"/>
    <w:rsid w:val="00125776"/>
    <w:rsid w:val="00131DAB"/>
    <w:rsid w:val="0013390A"/>
    <w:rsid w:val="00135226"/>
    <w:rsid w:val="00135561"/>
    <w:rsid w:val="00136649"/>
    <w:rsid w:val="00146862"/>
    <w:rsid w:val="00150B28"/>
    <w:rsid w:val="001541A4"/>
    <w:rsid w:val="00155704"/>
    <w:rsid w:val="0016048E"/>
    <w:rsid w:val="00162E2C"/>
    <w:rsid w:val="0016430A"/>
    <w:rsid w:val="00166881"/>
    <w:rsid w:val="00173BE5"/>
    <w:rsid w:val="0017528A"/>
    <w:rsid w:val="00177424"/>
    <w:rsid w:val="001778C1"/>
    <w:rsid w:val="0018359B"/>
    <w:rsid w:val="00184EB5"/>
    <w:rsid w:val="00184F84"/>
    <w:rsid w:val="00187531"/>
    <w:rsid w:val="00192D36"/>
    <w:rsid w:val="00194D37"/>
    <w:rsid w:val="0019634C"/>
    <w:rsid w:val="001968F9"/>
    <w:rsid w:val="00196D3B"/>
    <w:rsid w:val="001A23CF"/>
    <w:rsid w:val="001A268C"/>
    <w:rsid w:val="001A5EFF"/>
    <w:rsid w:val="001A70AF"/>
    <w:rsid w:val="001B16E0"/>
    <w:rsid w:val="001B6EC6"/>
    <w:rsid w:val="001B71E4"/>
    <w:rsid w:val="001C0AFC"/>
    <w:rsid w:val="001C15F4"/>
    <w:rsid w:val="001C3EEB"/>
    <w:rsid w:val="001C67D6"/>
    <w:rsid w:val="001C7CE5"/>
    <w:rsid w:val="001D61E9"/>
    <w:rsid w:val="001D78D2"/>
    <w:rsid w:val="001E298B"/>
    <w:rsid w:val="001E4B2B"/>
    <w:rsid w:val="001E5031"/>
    <w:rsid w:val="001F1615"/>
    <w:rsid w:val="001F2A71"/>
    <w:rsid w:val="002019F1"/>
    <w:rsid w:val="002024CA"/>
    <w:rsid w:val="00207CD1"/>
    <w:rsid w:val="002125EC"/>
    <w:rsid w:val="002141E6"/>
    <w:rsid w:val="002169ED"/>
    <w:rsid w:val="002206E5"/>
    <w:rsid w:val="00222D58"/>
    <w:rsid w:val="00222F95"/>
    <w:rsid w:val="00222F9E"/>
    <w:rsid w:val="002249EA"/>
    <w:rsid w:val="002250CA"/>
    <w:rsid w:val="002254F1"/>
    <w:rsid w:val="00230DCF"/>
    <w:rsid w:val="002310B9"/>
    <w:rsid w:val="002362D0"/>
    <w:rsid w:val="00241658"/>
    <w:rsid w:val="00244E10"/>
    <w:rsid w:val="002467DD"/>
    <w:rsid w:val="002470FD"/>
    <w:rsid w:val="002547C0"/>
    <w:rsid w:val="002579E9"/>
    <w:rsid w:val="00257D1F"/>
    <w:rsid w:val="00260A55"/>
    <w:rsid w:val="00260E7D"/>
    <w:rsid w:val="00264AB1"/>
    <w:rsid w:val="002667E2"/>
    <w:rsid w:val="002677A0"/>
    <w:rsid w:val="00272649"/>
    <w:rsid w:val="00272A75"/>
    <w:rsid w:val="00273280"/>
    <w:rsid w:val="00274FB2"/>
    <w:rsid w:val="00277DEF"/>
    <w:rsid w:val="00282941"/>
    <w:rsid w:val="00282EDC"/>
    <w:rsid w:val="002834F3"/>
    <w:rsid w:val="0028567E"/>
    <w:rsid w:val="0028760E"/>
    <w:rsid w:val="00290089"/>
    <w:rsid w:val="002905C7"/>
    <w:rsid w:val="0029548A"/>
    <w:rsid w:val="0029622D"/>
    <w:rsid w:val="002A0A16"/>
    <w:rsid w:val="002A1E7F"/>
    <w:rsid w:val="002A4478"/>
    <w:rsid w:val="002A4D40"/>
    <w:rsid w:val="002A6919"/>
    <w:rsid w:val="002B05F6"/>
    <w:rsid w:val="002B623F"/>
    <w:rsid w:val="002C1FE4"/>
    <w:rsid w:val="002C72E4"/>
    <w:rsid w:val="002C7827"/>
    <w:rsid w:val="002D0385"/>
    <w:rsid w:val="002D2F47"/>
    <w:rsid w:val="002E13CB"/>
    <w:rsid w:val="002E216D"/>
    <w:rsid w:val="002E2840"/>
    <w:rsid w:val="002E58BD"/>
    <w:rsid w:val="002E59DB"/>
    <w:rsid w:val="002E608D"/>
    <w:rsid w:val="002F05D1"/>
    <w:rsid w:val="002F1B22"/>
    <w:rsid w:val="002F229B"/>
    <w:rsid w:val="002F7ECE"/>
    <w:rsid w:val="00300504"/>
    <w:rsid w:val="003019C7"/>
    <w:rsid w:val="003029F2"/>
    <w:rsid w:val="00302BCF"/>
    <w:rsid w:val="00306ABD"/>
    <w:rsid w:val="003070A9"/>
    <w:rsid w:val="00310868"/>
    <w:rsid w:val="00312F1F"/>
    <w:rsid w:val="00313B19"/>
    <w:rsid w:val="00314C2D"/>
    <w:rsid w:val="0031531D"/>
    <w:rsid w:val="00320DF6"/>
    <w:rsid w:val="00321E0F"/>
    <w:rsid w:val="00323B74"/>
    <w:rsid w:val="00324553"/>
    <w:rsid w:val="00340309"/>
    <w:rsid w:val="003413BB"/>
    <w:rsid w:val="00344129"/>
    <w:rsid w:val="00345106"/>
    <w:rsid w:val="00345D64"/>
    <w:rsid w:val="00350BD5"/>
    <w:rsid w:val="00361C77"/>
    <w:rsid w:val="00363E7C"/>
    <w:rsid w:val="00370B94"/>
    <w:rsid w:val="003726E2"/>
    <w:rsid w:val="00372A41"/>
    <w:rsid w:val="0037577D"/>
    <w:rsid w:val="00384F87"/>
    <w:rsid w:val="0038637D"/>
    <w:rsid w:val="00386935"/>
    <w:rsid w:val="0039068E"/>
    <w:rsid w:val="0039149C"/>
    <w:rsid w:val="003939B5"/>
    <w:rsid w:val="003A10BA"/>
    <w:rsid w:val="003A12CB"/>
    <w:rsid w:val="003B0A2B"/>
    <w:rsid w:val="003B18C7"/>
    <w:rsid w:val="003B2E1E"/>
    <w:rsid w:val="003B55E4"/>
    <w:rsid w:val="003C0634"/>
    <w:rsid w:val="003C06B8"/>
    <w:rsid w:val="003C0AED"/>
    <w:rsid w:val="003C29E9"/>
    <w:rsid w:val="003E0A27"/>
    <w:rsid w:val="003E0E8A"/>
    <w:rsid w:val="003E141E"/>
    <w:rsid w:val="003E30B8"/>
    <w:rsid w:val="003E51C1"/>
    <w:rsid w:val="003E7663"/>
    <w:rsid w:val="003E778C"/>
    <w:rsid w:val="003F043F"/>
    <w:rsid w:val="003F1063"/>
    <w:rsid w:val="003F35F3"/>
    <w:rsid w:val="003F3B9A"/>
    <w:rsid w:val="003F453D"/>
    <w:rsid w:val="00401217"/>
    <w:rsid w:val="004026D2"/>
    <w:rsid w:val="00405385"/>
    <w:rsid w:val="00405AAC"/>
    <w:rsid w:val="00407C28"/>
    <w:rsid w:val="004158D9"/>
    <w:rsid w:val="00416C00"/>
    <w:rsid w:val="0042207F"/>
    <w:rsid w:val="00422B7B"/>
    <w:rsid w:val="00423A8D"/>
    <w:rsid w:val="00424B36"/>
    <w:rsid w:val="00425365"/>
    <w:rsid w:val="00426D98"/>
    <w:rsid w:val="0043289A"/>
    <w:rsid w:val="00433895"/>
    <w:rsid w:val="00434B38"/>
    <w:rsid w:val="00441129"/>
    <w:rsid w:val="00441584"/>
    <w:rsid w:val="00442CB9"/>
    <w:rsid w:val="004451F0"/>
    <w:rsid w:val="0044630E"/>
    <w:rsid w:val="00447294"/>
    <w:rsid w:val="004511CF"/>
    <w:rsid w:val="00452BEB"/>
    <w:rsid w:val="00454C54"/>
    <w:rsid w:val="00455203"/>
    <w:rsid w:val="004555D6"/>
    <w:rsid w:val="00456E6A"/>
    <w:rsid w:val="00460697"/>
    <w:rsid w:val="004607B7"/>
    <w:rsid w:val="004643D4"/>
    <w:rsid w:val="004648CF"/>
    <w:rsid w:val="00464AD8"/>
    <w:rsid w:val="004659FC"/>
    <w:rsid w:val="004667A9"/>
    <w:rsid w:val="00467FDE"/>
    <w:rsid w:val="00470A10"/>
    <w:rsid w:val="0047586D"/>
    <w:rsid w:val="00475E6D"/>
    <w:rsid w:val="0048133A"/>
    <w:rsid w:val="00486254"/>
    <w:rsid w:val="00491695"/>
    <w:rsid w:val="0049389F"/>
    <w:rsid w:val="004A0D9D"/>
    <w:rsid w:val="004A4A41"/>
    <w:rsid w:val="004A76B5"/>
    <w:rsid w:val="004B5608"/>
    <w:rsid w:val="004B7249"/>
    <w:rsid w:val="004C1FB8"/>
    <w:rsid w:val="004C28E9"/>
    <w:rsid w:val="004C3795"/>
    <w:rsid w:val="004C3A1D"/>
    <w:rsid w:val="004C4683"/>
    <w:rsid w:val="004C53F2"/>
    <w:rsid w:val="004C6660"/>
    <w:rsid w:val="004C7864"/>
    <w:rsid w:val="004D0147"/>
    <w:rsid w:val="004D017C"/>
    <w:rsid w:val="004D4D50"/>
    <w:rsid w:val="004E099A"/>
    <w:rsid w:val="004E1CB0"/>
    <w:rsid w:val="004E2636"/>
    <w:rsid w:val="004E2D6B"/>
    <w:rsid w:val="004E4857"/>
    <w:rsid w:val="004F0221"/>
    <w:rsid w:val="004F6A8C"/>
    <w:rsid w:val="005006C7"/>
    <w:rsid w:val="00501821"/>
    <w:rsid w:val="00502E39"/>
    <w:rsid w:val="00505110"/>
    <w:rsid w:val="0050711D"/>
    <w:rsid w:val="00510819"/>
    <w:rsid w:val="00511E26"/>
    <w:rsid w:val="00512931"/>
    <w:rsid w:val="00513694"/>
    <w:rsid w:val="005148E9"/>
    <w:rsid w:val="00514AE7"/>
    <w:rsid w:val="00520382"/>
    <w:rsid w:val="00521287"/>
    <w:rsid w:val="00521378"/>
    <w:rsid w:val="005227D5"/>
    <w:rsid w:val="00523EE8"/>
    <w:rsid w:val="00527EF5"/>
    <w:rsid w:val="005306CF"/>
    <w:rsid w:val="00532B51"/>
    <w:rsid w:val="0053664A"/>
    <w:rsid w:val="0054214D"/>
    <w:rsid w:val="00546313"/>
    <w:rsid w:val="00547030"/>
    <w:rsid w:val="005508C8"/>
    <w:rsid w:val="005538C9"/>
    <w:rsid w:val="00553EE3"/>
    <w:rsid w:val="005559E6"/>
    <w:rsid w:val="00560755"/>
    <w:rsid w:val="005610C1"/>
    <w:rsid w:val="005648B0"/>
    <w:rsid w:val="00564B4C"/>
    <w:rsid w:val="00565893"/>
    <w:rsid w:val="00565C12"/>
    <w:rsid w:val="005703B0"/>
    <w:rsid w:val="00572EFD"/>
    <w:rsid w:val="00573434"/>
    <w:rsid w:val="00576392"/>
    <w:rsid w:val="005810E0"/>
    <w:rsid w:val="005811A5"/>
    <w:rsid w:val="00587BAA"/>
    <w:rsid w:val="005903B4"/>
    <w:rsid w:val="00590CC9"/>
    <w:rsid w:val="00594802"/>
    <w:rsid w:val="00594D84"/>
    <w:rsid w:val="005A25BC"/>
    <w:rsid w:val="005A4675"/>
    <w:rsid w:val="005A5E87"/>
    <w:rsid w:val="005B43E6"/>
    <w:rsid w:val="005B46D3"/>
    <w:rsid w:val="005B559D"/>
    <w:rsid w:val="005B61DF"/>
    <w:rsid w:val="005B6FE3"/>
    <w:rsid w:val="005B7873"/>
    <w:rsid w:val="005C145A"/>
    <w:rsid w:val="005C57C4"/>
    <w:rsid w:val="005D5502"/>
    <w:rsid w:val="005D6190"/>
    <w:rsid w:val="005D756D"/>
    <w:rsid w:val="005E0017"/>
    <w:rsid w:val="005F7F91"/>
    <w:rsid w:val="00601079"/>
    <w:rsid w:val="00601309"/>
    <w:rsid w:val="00601C75"/>
    <w:rsid w:val="00605025"/>
    <w:rsid w:val="00605517"/>
    <w:rsid w:val="0060671A"/>
    <w:rsid w:val="00610CFD"/>
    <w:rsid w:val="00612479"/>
    <w:rsid w:val="00612C54"/>
    <w:rsid w:val="00613544"/>
    <w:rsid w:val="00614191"/>
    <w:rsid w:val="00617A0B"/>
    <w:rsid w:val="00621305"/>
    <w:rsid w:val="006223C3"/>
    <w:rsid w:val="00622F15"/>
    <w:rsid w:val="00622F59"/>
    <w:rsid w:val="00625929"/>
    <w:rsid w:val="006307ED"/>
    <w:rsid w:val="00633278"/>
    <w:rsid w:val="00635DA3"/>
    <w:rsid w:val="0063615A"/>
    <w:rsid w:val="00637233"/>
    <w:rsid w:val="00641451"/>
    <w:rsid w:val="00641513"/>
    <w:rsid w:val="00642E8D"/>
    <w:rsid w:val="00646FF7"/>
    <w:rsid w:val="0065007B"/>
    <w:rsid w:val="00650D2A"/>
    <w:rsid w:val="00651610"/>
    <w:rsid w:val="00654B4C"/>
    <w:rsid w:val="00663B9E"/>
    <w:rsid w:val="006651A5"/>
    <w:rsid w:val="00667A24"/>
    <w:rsid w:val="00671797"/>
    <w:rsid w:val="00671FBE"/>
    <w:rsid w:val="00673D19"/>
    <w:rsid w:val="00677411"/>
    <w:rsid w:val="00682F84"/>
    <w:rsid w:val="00690675"/>
    <w:rsid w:val="00694608"/>
    <w:rsid w:val="006946B5"/>
    <w:rsid w:val="006969A0"/>
    <w:rsid w:val="006A6D07"/>
    <w:rsid w:val="006B441E"/>
    <w:rsid w:val="006B468B"/>
    <w:rsid w:val="006B4C3A"/>
    <w:rsid w:val="006B6726"/>
    <w:rsid w:val="006B6AD7"/>
    <w:rsid w:val="006B727D"/>
    <w:rsid w:val="006B789E"/>
    <w:rsid w:val="006B7F2D"/>
    <w:rsid w:val="006C30AE"/>
    <w:rsid w:val="006C30D1"/>
    <w:rsid w:val="006C39E2"/>
    <w:rsid w:val="006D1B80"/>
    <w:rsid w:val="006D7749"/>
    <w:rsid w:val="006E1087"/>
    <w:rsid w:val="006E1391"/>
    <w:rsid w:val="006F2092"/>
    <w:rsid w:val="006F29FD"/>
    <w:rsid w:val="006F4141"/>
    <w:rsid w:val="006F4AE7"/>
    <w:rsid w:val="006F6A3F"/>
    <w:rsid w:val="006F700E"/>
    <w:rsid w:val="00700766"/>
    <w:rsid w:val="00700BA8"/>
    <w:rsid w:val="007012A1"/>
    <w:rsid w:val="00703793"/>
    <w:rsid w:val="0070423C"/>
    <w:rsid w:val="007044D7"/>
    <w:rsid w:val="007048E8"/>
    <w:rsid w:val="007054D2"/>
    <w:rsid w:val="00711FB3"/>
    <w:rsid w:val="00712F10"/>
    <w:rsid w:val="00717AE8"/>
    <w:rsid w:val="007229F9"/>
    <w:rsid w:val="00722B9B"/>
    <w:rsid w:val="00724151"/>
    <w:rsid w:val="0072428A"/>
    <w:rsid w:val="007245EB"/>
    <w:rsid w:val="00725DB7"/>
    <w:rsid w:val="00727E86"/>
    <w:rsid w:val="007324EC"/>
    <w:rsid w:val="00732C33"/>
    <w:rsid w:val="00733FB0"/>
    <w:rsid w:val="00737745"/>
    <w:rsid w:val="00737A12"/>
    <w:rsid w:val="00740CB6"/>
    <w:rsid w:val="007447DB"/>
    <w:rsid w:val="00744F23"/>
    <w:rsid w:val="00750523"/>
    <w:rsid w:val="0075139C"/>
    <w:rsid w:val="00754118"/>
    <w:rsid w:val="00756A02"/>
    <w:rsid w:val="00764E8E"/>
    <w:rsid w:val="00767523"/>
    <w:rsid w:val="00767729"/>
    <w:rsid w:val="0076788B"/>
    <w:rsid w:val="00772C2F"/>
    <w:rsid w:val="00772FA0"/>
    <w:rsid w:val="007739D4"/>
    <w:rsid w:val="00781435"/>
    <w:rsid w:val="0078455A"/>
    <w:rsid w:val="00784D9A"/>
    <w:rsid w:val="007855DD"/>
    <w:rsid w:val="00794255"/>
    <w:rsid w:val="007966A7"/>
    <w:rsid w:val="007A1CE9"/>
    <w:rsid w:val="007B5E8E"/>
    <w:rsid w:val="007C09A7"/>
    <w:rsid w:val="007C13FC"/>
    <w:rsid w:val="007C36C7"/>
    <w:rsid w:val="007C5649"/>
    <w:rsid w:val="007D355D"/>
    <w:rsid w:val="007D66E9"/>
    <w:rsid w:val="007E05BA"/>
    <w:rsid w:val="007E087B"/>
    <w:rsid w:val="007E38C7"/>
    <w:rsid w:val="007E69D5"/>
    <w:rsid w:val="007F2170"/>
    <w:rsid w:val="007F7A0B"/>
    <w:rsid w:val="0080256C"/>
    <w:rsid w:val="00802B9D"/>
    <w:rsid w:val="0080609F"/>
    <w:rsid w:val="008148D4"/>
    <w:rsid w:val="0081570C"/>
    <w:rsid w:val="00817316"/>
    <w:rsid w:val="008246F6"/>
    <w:rsid w:val="0082571A"/>
    <w:rsid w:val="0082669A"/>
    <w:rsid w:val="00827D53"/>
    <w:rsid w:val="008320EF"/>
    <w:rsid w:val="008325D0"/>
    <w:rsid w:val="008340DD"/>
    <w:rsid w:val="0083433F"/>
    <w:rsid w:val="00834D0E"/>
    <w:rsid w:val="00835648"/>
    <w:rsid w:val="008364B8"/>
    <w:rsid w:val="008366D6"/>
    <w:rsid w:val="00840FB8"/>
    <w:rsid w:val="00841FBF"/>
    <w:rsid w:val="008429A0"/>
    <w:rsid w:val="00843247"/>
    <w:rsid w:val="0084511E"/>
    <w:rsid w:val="00846854"/>
    <w:rsid w:val="008472F0"/>
    <w:rsid w:val="0085148E"/>
    <w:rsid w:val="00851BF6"/>
    <w:rsid w:val="008554F8"/>
    <w:rsid w:val="00860A1E"/>
    <w:rsid w:val="00861FE8"/>
    <w:rsid w:val="00862668"/>
    <w:rsid w:val="008648D3"/>
    <w:rsid w:val="008733EA"/>
    <w:rsid w:val="00880B21"/>
    <w:rsid w:val="00882AF8"/>
    <w:rsid w:val="00883B8D"/>
    <w:rsid w:val="00885B41"/>
    <w:rsid w:val="00886F0B"/>
    <w:rsid w:val="0089100E"/>
    <w:rsid w:val="008966CB"/>
    <w:rsid w:val="00897A00"/>
    <w:rsid w:val="008A0BF3"/>
    <w:rsid w:val="008B0A1A"/>
    <w:rsid w:val="008B24F3"/>
    <w:rsid w:val="008B32C9"/>
    <w:rsid w:val="008B35BF"/>
    <w:rsid w:val="008B3B7B"/>
    <w:rsid w:val="008B53CF"/>
    <w:rsid w:val="008B64B8"/>
    <w:rsid w:val="008B772E"/>
    <w:rsid w:val="008C5B5D"/>
    <w:rsid w:val="008C62BA"/>
    <w:rsid w:val="008D1DC7"/>
    <w:rsid w:val="008D5880"/>
    <w:rsid w:val="008D6B97"/>
    <w:rsid w:val="008D7E2C"/>
    <w:rsid w:val="008E0289"/>
    <w:rsid w:val="008E48BF"/>
    <w:rsid w:val="008E5D0A"/>
    <w:rsid w:val="008E61BF"/>
    <w:rsid w:val="008E7DBD"/>
    <w:rsid w:val="008F0B2B"/>
    <w:rsid w:val="008F3A5B"/>
    <w:rsid w:val="008F59FB"/>
    <w:rsid w:val="008F700A"/>
    <w:rsid w:val="00902339"/>
    <w:rsid w:val="00902DEF"/>
    <w:rsid w:val="00906BD2"/>
    <w:rsid w:val="00907305"/>
    <w:rsid w:val="00910770"/>
    <w:rsid w:val="00911FF2"/>
    <w:rsid w:val="00913908"/>
    <w:rsid w:val="0092084E"/>
    <w:rsid w:val="0092785A"/>
    <w:rsid w:val="00927B0F"/>
    <w:rsid w:val="00927CCC"/>
    <w:rsid w:val="00930E92"/>
    <w:rsid w:val="009324CA"/>
    <w:rsid w:val="0093316B"/>
    <w:rsid w:val="00934302"/>
    <w:rsid w:val="00937D3F"/>
    <w:rsid w:val="00940D33"/>
    <w:rsid w:val="00943FA0"/>
    <w:rsid w:val="009451C1"/>
    <w:rsid w:val="00947CCE"/>
    <w:rsid w:val="00950350"/>
    <w:rsid w:val="0095500D"/>
    <w:rsid w:val="00955F70"/>
    <w:rsid w:val="00962B9D"/>
    <w:rsid w:val="00964E25"/>
    <w:rsid w:val="0097032F"/>
    <w:rsid w:val="009710B8"/>
    <w:rsid w:val="00973BBD"/>
    <w:rsid w:val="009763EC"/>
    <w:rsid w:val="0097688C"/>
    <w:rsid w:val="00977267"/>
    <w:rsid w:val="0098014D"/>
    <w:rsid w:val="00985C44"/>
    <w:rsid w:val="00986507"/>
    <w:rsid w:val="00994EBE"/>
    <w:rsid w:val="00995A9E"/>
    <w:rsid w:val="00995D78"/>
    <w:rsid w:val="00996137"/>
    <w:rsid w:val="00997047"/>
    <w:rsid w:val="00997921"/>
    <w:rsid w:val="009A08A6"/>
    <w:rsid w:val="009A4986"/>
    <w:rsid w:val="009A5045"/>
    <w:rsid w:val="009A5181"/>
    <w:rsid w:val="009A5A8C"/>
    <w:rsid w:val="009A713E"/>
    <w:rsid w:val="009B370F"/>
    <w:rsid w:val="009B5709"/>
    <w:rsid w:val="009B5D81"/>
    <w:rsid w:val="009B5E15"/>
    <w:rsid w:val="009B6597"/>
    <w:rsid w:val="009C008E"/>
    <w:rsid w:val="009C0712"/>
    <w:rsid w:val="009C44CD"/>
    <w:rsid w:val="009C6C72"/>
    <w:rsid w:val="009D0306"/>
    <w:rsid w:val="009D0D7B"/>
    <w:rsid w:val="009D1AE2"/>
    <w:rsid w:val="009D202C"/>
    <w:rsid w:val="009D2729"/>
    <w:rsid w:val="009E0482"/>
    <w:rsid w:val="009E2C22"/>
    <w:rsid w:val="009E305C"/>
    <w:rsid w:val="009E471E"/>
    <w:rsid w:val="009E555A"/>
    <w:rsid w:val="009E5DF6"/>
    <w:rsid w:val="009F0996"/>
    <w:rsid w:val="009F2C28"/>
    <w:rsid w:val="009F4B50"/>
    <w:rsid w:val="00A02049"/>
    <w:rsid w:val="00A025ED"/>
    <w:rsid w:val="00A068C9"/>
    <w:rsid w:val="00A11BC2"/>
    <w:rsid w:val="00A12061"/>
    <w:rsid w:val="00A12BD3"/>
    <w:rsid w:val="00A13187"/>
    <w:rsid w:val="00A17492"/>
    <w:rsid w:val="00A219DD"/>
    <w:rsid w:val="00A23687"/>
    <w:rsid w:val="00A25FB6"/>
    <w:rsid w:val="00A275A3"/>
    <w:rsid w:val="00A32F02"/>
    <w:rsid w:val="00A33ADC"/>
    <w:rsid w:val="00A34A04"/>
    <w:rsid w:val="00A35AC5"/>
    <w:rsid w:val="00A40088"/>
    <w:rsid w:val="00A40BCE"/>
    <w:rsid w:val="00A41C5B"/>
    <w:rsid w:val="00A42527"/>
    <w:rsid w:val="00A46D92"/>
    <w:rsid w:val="00A575C9"/>
    <w:rsid w:val="00A61D58"/>
    <w:rsid w:val="00A628A0"/>
    <w:rsid w:val="00A62CB1"/>
    <w:rsid w:val="00A65962"/>
    <w:rsid w:val="00A67540"/>
    <w:rsid w:val="00A71F71"/>
    <w:rsid w:val="00A73063"/>
    <w:rsid w:val="00A779BC"/>
    <w:rsid w:val="00A80C2A"/>
    <w:rsid w:val="00A82947"/>
    <w:rsid w:val="00A849D9"/>
    <w:rsid w:val="00A855D7"/>
    <w:rsid w:val="00A85D08"/>
    <w:rsid w:val="00A87349"/>
    <w:rsid w:val="00A91B2C"/>
    <w:rsid w:val="00AA0298"/>
    <w:rsid w:val="00AA2593"/>
    <w:rsid w:val="00AA352B"/>
    <w:rsid w:val="00AA61CE"/>
    <w:rsid w:val="00AA7803"/>
    <w:rsid w:val="00AA7893"/>
    <w:rsid w:val="00AB0161"/>
    <w:rsid w:val="00AB0935"/>
    <w:rsid w:val="00AB5B27"/>
    <w:rsid w:val="00AB5E21"/>
    <w:rsid w:val="00AB6941"/>
    <w:rsid w:val="00AB6B22"/>
    <w:rsid w:val="00AB6E1E"/>
    <w:rsid w:val="00AC1A08"/>
    <w:rsid w:val="00AD51E5"/>
    <w:rsid w:val="00AD59AD"/>
    <w:rsid w:val="00AD7052"/>
    <w:rsid w:val="00AD7E3E"/>
    <w:rsid w:val="00AE57A7"/>
    <w:rsid w:val="00AF216D"/>
    <w:rsid w:val="00AF2A12"/>
    <w:rsid w:val="00AF3984"/>
    <w:rsid w:val="00AF3B25"/>
    <w:rsid w:val="00B041FF"/>
    <w:rsid w:val="00B0422C"/>
    <w:rsid w:val="00B04CDA"/>
    <w:rsid w:val="00B04DF1"/>
    <w:rsid w:val="00B0624B"/>
    <w:rsid w:val="00B0655B"/>
    <w:rsid w:val="00B129A8"/>
    <w:rsid w:val="00B14DC3"/>
    <w:rsid w:val="00B15AE7"/>
    <w:rsid w:val="00B20FCF"/>
    <w:rsid w:val="00B210AD"/>
    <w:rsid w:val="00B22584"/>
    <w:rsid w:val="00B2373D"/>
    <w:rsid w:val="00B23C7B"/>
    <w:rsid w:val="00B25494"/>
    <w:rsid w:val="00B26987"/>
    <w:rsid w:val="00B2729B"/>
    <w:rsid w:val="00B274B4"/>
    <w:rsid w:val="00B4185E"/>
    <w:rsid w:val="00B4391C"/>
    <w:rsid w:val="00B50E0B"/>
    <w:rsid w:val="00B63DAD"/>
    <w:rsid w:val="00B65BBC"/>
    <w:rsid w:val="00B739C5"/>
    <w:rsid w:val="00B77715"/>
    <w:rsid w:val="00B777C7"/>
    <w:rsid w:val="00B8028E"/>
    <w:rsid w:val="00B82372"/>
    <w:rsid w:val="00B85D6C"/>
    <w:rsid w:val="00B875AF"/>
    <w:rsid w:val="00B90AED"/>
    <w:rsid w:val="00B921F7"/>
    <w:rsid w:val="00B9340B"/>
    <w:rsid w:val="00B95274"/>
    <w:rsid w:val="00B964D6"/>
    <w:rsid w:val="00B97DC0"/>
    <w:rsid w:val="00BA5098"/>
    <w:rsid w:val="00BA745D"/>
    <w:rsid w:val="00BB0D57"/>
    <w:rsid w:val="00BB1125"/>
    <w:rsid w:val="00BB3840"/>
    <w:rsid w:val="00BB4646"/>
    <w:rsid w:val="00BB4FA2"/>
    <w:rsid w:val="00BB554A"/>
    <w:rsid w:val="00BB7FE5"/>
    <w:rsid w:val="00BC762F"/>
    <w:rsid w:val="00BD10ED"/>
    <w:rsid w:val="00BD1D47"/>
    <w:rsid w:val="00BD4749"/>
    <w:rsid w:val="00BD4836"/>
    <w:rsid w:val="00BD5C80"/>
    <w:rsid w:val="00BD6F7A"/>
    <w:rsid w:val="00BE0723"/>
    <w:rsid w:val="00BE1CA4"/>
    <w:rsid w:val="00BE447F"/>
    <w:rsid w:val="00BE46A6"/>
    <w:rsid w:val="00BE5A8B"/>
    <w:rsid w:val="00BF0304"/>
    <w:rsid w:val="00BF0558"/>
    <w:rsid w:val="00BF19A6"/>
    <w:rsid w:val="00BF2388"/>
    <w:rsid w:val="00C01E9C"/>
    <w:rsid w:val="00C06417"/>
    <w:rsid w:val="00C070EC"/>
    <w:rsid w:val="00C071E1"/>
    <w:rsid w:val="00C14D17"/>
    <w:rsid w:val="00C158B5"/>
    <w:rsid w:val="00C21C8B"/>
    <w:rsid w:val="00C265BE"/>
    <w:rsid w:val="00C27C91"/>
    <w:rsid w:val="00C30357"/>
    <w:rsid w:val="00C35930"/>
    <w:rsid w:val="00C36565"/>
    <w:rsid w:val="00C36E6F"/>
    <w:rsid w:val="00C37C26"/>
    <w:rsid w:val="00C4382B"/>
    <w:rsid w:val="00C44230"/>
    <w:rsid w:val="00C44D30"/>
    <w:rsid w:val="00C51522"/>
    <w:rsid w:val="00C51DED"/>
    <w:rsid w:val="00C52735"/>
    <w:rsid w:val="00C540F1"/>
    <w:rsid w:val="00C5745C"/>
    <w:rsid w:val="00C61877"/>
    <w:rsid w:val="00C641BA"/>
    <w:rsid w:val="00C70BC4"/>
    <w:rsid w:val="00C73855"/>
    <w:rsid w:val="00C73A42"/>
    <w:rsid w:val="00C73B1D"/>
    <w:rsid w:val="00C74F91"/>
    <w:rsid w:val="00C75208"/>
    <w:rsid w:val="00C775D7"/>
    <w:rsid w:val="00C77E5B"/>
    <w:rsid w:val="00C830AB"/>
    <w:rsid w:val="00C8383E"/>
    <w:rsid w:val="00C85EFB"/>
    <w:rsid w:val="00C93D77"/>
    <w:rsid w:val="00CA211A"/>
    <w:rsid w:val="00CA2D60"/>
    <w:rsid w:val="00CA31B4"/>
    <w:rsid w:val="00CA4858"/>
    <w:rsid w:val="00CB10DC"/>
    <w:rsid w:val="00CB5125"/>
    <w:rsid w:val="00CB7371"/>
    <w:rsid w:val="00CC23E5"/>
    <w:rsid w:val="00CC2BAC"/>
    <w:rsid w:val="00CC4D51"/>
    <w:rsid w:val="00CC69ED"/>
    <w:rsid w:val="00CD520C"/>
    <w:rsid w:val="00CD57D4"/>
    <w:rsid w:val="00CD6290"/>
    <w:rsid w:val="00CD6370"/>
    <w:rsid w:val="00CE09E0"/>
    <w:rsid w:val="00CE4849"/>
    <w:rsid w:val="00CE5CED"/>
    <w:rsid w:val="00CF2957"/>
    <w:rsid w:val="00CF4896"/>
    <w:rsid w:val="00CF4B96"/>
    <w:rsid w:val="00D021BE"/>
    <w:rsid w:val="00D10827"/>
    <w:rsid w:val="00D141ED"/>
    <w:rsid w:val="00D1428C"/>
    <w:rsid w:val="00D14A30"/>
    <w:rsid w:val="00D2007C"/>
    <w:rsid w:val="00D2174A"/>
    <w:rsid w:val="00D27F49"/>
    <w:rsid w:val="00D33F53"/>
    <w:rsid w:val="00D3438F"/>
    <w:rsid w:val="00D34A44"/>
    <w:rsid w:val="00D40F63"/>
    <w:rsid w:val="00D41CEB"/>
    <w:rsid w:val="00D459E9"/>
    <w:rsid w:val="00D4621C"/>
    <w:rsid w:val="00D47DA9"/>
    <w:rsid w:val="00D50E29"/>
    <w:rsid w:val="00D54492"/>
    <w:rsid w:val="00D5689B"/>
    <w:rsid w:val="00D57476"/>
    <w:rsid w:val="00D604F3"/>
    <w:rsid w:val="00D60A7C"/>
    <w:rsid w:val="00D612D1"/>
    <w:rsid w:val="00D663CD"/>
    <w:rsid w:val="00D669E6"/>
    <w:rsid w:val="00D74B60"/>
    <w:rsid w:val="00D851CD"/>
    <w:rsid w:val="00D861AA"/>
    <w:rsid w:val="00D948D3"/>
    <w:rsid w:val="00D96FCE"/>
    <w:rsid w:val="00DA193F"/>
    <w:rsid w:val="00DA2375"/>
    <w:rsid w:val="00DA518E"/>
    <w:rsid w:val="00DA6CF8"/>
    <w:rsid w:val="00DA79C7"/>
    <w:rsid w:val="00DB0248"/>
    <w:rsid w:val="00DB269B"/>
    <w:rsid w:val="00DB3B20"/>
    <w:rsid w:val="00DB4041"/>
    <w:rsid w:val="00DC1322"/>
    <w:rsid w:val="00DC1675"/>
    <w:rsid w:val="00DD3879"/>
    <w:rsid w:val="00DD38B1"/>
    <w:rsid w:val="00DD39F0"/>
    <w:rsid w:val="00DD5DC1"/>
    <w:rsid w:val="00DE0E7E"/>
    <w:rsid w:val="00DE16A0"/>
    <w:rsid w:val="00DE2D26"/>
    <w:rsid w:val="00DE3C22"/>
    <w:rsid w:val="00DE5F4A"/>
    <w:rsid w:val="00DE63B8"/>
    <w:rsid w:val="00DE6A2D"/>
    <w:rsid w:val="00E03D0E"/>
    <w:rsid w:val="00E041AA"/>
    <w:rsid w:val="00E04FA9"/>
    <w:rsid w:val="00E058B2"/>
    <w:rsid w:val="00E05B22"/>
    <w:rsid w:val="00E05FEB"/>
    <w:rsid w:val="00E13F59"/>
    <w:rsid w:val="00E16529"/>
    <w:rsid w:val="00E20255"/>
    <w:rsid w:val="00E2042C"/>
    <w:rsid w:val="00E2137D"/>
    <w:rsid w:val="00E24CB1"/>
    <w:rsid w:val="00E26E71"/>
    <w:rsid w:val="00E279D3"/>
    <w:rsid w:val="00E31400"/>
    <w:rsid w:val="00E31EFD"/>
    <w:rsid w:val="00E33490"/>
    <w:rsid w:val="00E42894"/>
    <w:rsid w:val="00E44C62"/>
    <w:rsid w:val="00E56182"/>
    <w:rsid w:val="00E56E3D"/>
    <w:rsid w:val="00E57068"/>
    <w:rsid w:val="00E6158B"/>
    <w:rsid w:val="00E72347"/>
    <w:rsid w:val="00E75127"/>
    <w:rsid w:val="00E753E1"/>
    <w:rsid w:val="00E82675"/>
    <w:rsid w:val="00E82FC4"/>
    <w:rsid w:val="00E83F78"/>
    <w:rsid w:val="00E8702C"/>
    <w:rsid w:val="00E913DD"/>
    <w:rsid w:val="00E95647"/>
    <w:rsid w:val="00E9607F"/>
    <w:rsid w:val="00E96BA2"/>
    <w:rsid w:val="00EA105B"/>
    <w:rsid w:val="00EA332E"/>
    <w:rsid w:val="00EA3556"/>
    <w:rsid w:val="00EB0E07"/>
    <w:rsid w:val="00EB2D94"/>
    <w:rsid w:val="00EB5F81"/>
    <w:rsid w:val="00EB64E5"/>
    <w:rsid w:val="00EC366E"/>
    <w:rsid w:val="00EC5CEA"/>
    <w:rsid w:val="00EC60C0"/>
    <w:rsid w:val="00EC6231"/>
    <w:rsid w:val="00EC73F8"/>
    <w:rsid w:val="00ED0E06"/>
    <w:rsid w:val="00ED7DCA"/>
    <w:rsid w:val="00EE17FF"/>
    <w:rsid w:val="00EE26B5"/>
    <w:rsid w:val="00EE5D5B"/>
    <w:rsid w:val="00EE67B6"/>
    <w:rsid w:val="00EF172C"/>
    <w:rsid w:val="00EF32EF"/>
    <w:rsid w:val="00EF468F"/>
    <w:rsid w:val="00EF65E2"/>
    <w:rsid w:val="00EF7228"/>
    <w:rsid w:val="00F003B7"/>
    <w:rsid w:val="00F0216D"/>
    <w:rsid w:val="00F02D52"/>
    <w:rsid w:val="00F06F7C"/>
    <w:rsid w:val="00F1086C"/>
    <w:rsid w:val="00F10B90"/>
    <w:rsid w:val="00F11A61"/>
    <w:rsid w:val="00F143D6"/>
    <w:rsid w:val="00F24456"/>
    <w:rsid w:val="00F24EDA"/>
    <w:rsid w:val="00F30B5A"/>
    <w:rsid w:val="00F346FB"/>
    <w:rsid w:val="00F35A84"/>
    <w:rsid w:val="00F35E77"/>
    <w:rsid w:val="00F36F76"/>
    <w:rsid w:val="00F524D5"/>
    <w:rsid w:val="00F543A3"/>
    <w:rsid w:val="00F547E4"/>
    <w:rsid w:val="00F5776A"/>
    <w:rsid w:val="00F609CE"/>
    <w:rsid w:val="00F617E3"/>
    <w:rsid w:val="00F63B53"/>
    <w:rsid w:val="00F64773"/>
    <w:rsid w:val="00F64AA7"/>
    <w:rsid w:val="00F668F9"/>
    <w:rsid w:val="00F72A52"/>
    <w:rsid w:val="00F752F0"/>
    <w:rsid w:val="00F7650D"/>
    <w:rsid w:val="00F770B9"/>
    <w:rsid w:val="00F77C92"/>
    <w:rsid w:val="00F80D79"/>
    <w:rsid w:val="00F8219C"/>
    <w:rsid w:val="00F83CAD"/>
    <w:rsid w:val="00F85954"/>
    <w:rsid w:val="00F8628A"/>
    <w:rsid w:val="00F90FC2"/>
    <w:rsid w:val="00F95EAD"/>
    <w:rsid w:val="00F9723C"/>
    <w:rsid w:val="00FA42C4"/>
    <w:rsid w:val="00FB14F6"/>
    <w:rsid w:val="00FB1BA6"/>
    <w:rsid w:val="00FC3E95"/>
    <w:rsid w:val="00FC3FDF"/>
    <w:rsid w:val="00FD1214"/>
    <w:rsid w:val="00FD1E4D"/>
    <w:rsid w:val="00FD2A40"/>
    <w:rsid w:val="00FD2FB1"/>
    <w:rsid w:val="00FD4BC3"/>
    <w:rsid w:val="00FD65E7"/>
    <w:rsid w:val="00FE2D4A"/>
    <w:rsid w:val="00FE6EBA"/>
    <w:rsid w:val="00FF12B1"/>
    <w:rsid w:val="00FF553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5:chartTrackingRefBased/>
  <w15:docId w15:val="{976BDCAB-108D-4D47-9FC8-6578F92DB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Yu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2007C"/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aliases w:val="h1,H1,app heading 1,l1,Huvudrubrik,h11,h12,h13,h14,h15,h16,Heading 1_a,Heading 1 (NN),Titolo Sezione,Head 1 (Chapter heading),Titre§,1,Section Head,Prophead level 1,Prophead 1,Section heading,Forward,H11,H12,H13,H111,H14,H112,H15,H16,H17,Œ,Œ©"/>
    <w:next w:val="Normal"/>
    <w:link w:val="Heading1Char"/>
    <w:qFormat/>
    <w:rsid w:val="004B6090"/>
    <w:pPr>
      <w:keepNext/>
      <w:keepLines/>
      <w:numPr>
        <w:numId w:val="1"/>
      </w:numP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ead2A,2,Break before,UNDERRUBRIK 1-2,level 2,h2,Heading Two,Prophead 2,headi,heading2,h21,h22,21,Titolo Sottosezione,Head 2,l2,TitreProp,Header 2,ITT t2,PA Major Section,Livello 2,R2,H21,Heading 2 Hidden,Head1,(1.1,1.2,1.3 etc),Œ©_o‚µ,?c"/>
    <w:basedOn w:val="Heading1"/>
    <w:next w:val="Normal"/>
    <w:qFormat/>
    <w:rsid w:val="00E84EA3"/>
    <w:pPr>
      <w:numPr>
        <w:ilvl w:val="1"/>
      </w:numPr>
      <w:spacing w:before="180"/>
      <w:outlineLvl w:val="1"/>
    </w:pPr>
    <w:rPr>
      <w:sz w:val="32"/>
    </w:rPr>
  </w:style>
  <w:style w:type="paragraph" w:styleId="Heading3">
    <w:name w:val="heading 3"/>
    <w:aliases w:val="H3,h3,h31,h32,THeading 3,H31,Titre 3,Org Heading 1,no break,Sub heading,Titolo Sotto/Sottosezione,Underrubrik2,l3,3,list 3,Head 3,1.1.1,3rd level,Prophead 3,HHHeading,Heading 31,Heading 32,Heading 33,Heading 34,Heading 35,Heading 36,Minor,Task"/>
    <w:basedOn w:val="Heading2"/>
    <w:next w:val="Normal"/>
    <w:qFormat/>
    <w:rsid w:val="002F6E6F"/>
    <w:pPr>
      <w:numPr>
        <w:ilvl w:val="2"/>
      </w:numPr>
      <w:spacing w:before="120"/>
      <w:outlineLvl w:val="2"/>
    </w:pPr>
    <w:rPr>
      <w:b/>
      <w:sz w:val="28"/>
    </w:rPr>
  </w:style>
  <w:style w:type="paragraph" w:styleId="Heading4">
    <w:name w:val="heading 4"/>
    <w:aliases w:val="H4,h4,h41,heading 41,h42,heading 42,h43,H41,H42,H43,H411,h411,H421,h421,H44,h44,H412,h412,H422,h422,H431,h431,H45,h45,H413,h413,H423,h423,H432,h432,H46,h46,H47,h47,Org Heading 2,Heading 4 Char1 Char,Heading 4 Char Char Char,Titre 4,Normal bold"/>
    <w:basedOn w:val="Heading3"/>
    <w:next w:val="Normal"/>
    <w:qFormat/>
    <w:rsid w:val="00E84EA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Appendix A to X,Heading 5   Appendix A to X,5 sub-bullet,sb,4,h5,Indent,Heading5,h51,heading 51,Heading51,h52,h53,H51,DO NOT USE_h5,Titre 5,Alt+5,Alt+51,Alt+52,Alt+53,Alt+511,Alt+521,Alt+54,Alt+512,Alt+522,Alt+55,Alt+513,Alt+523,Alt+531"/>
    <w:basedOn w:val="Heading4"/>
    <w:next w:val="Normal"/>
    <w:qFormat/>
    <w:rsid w:val="00E84EA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OC header,Bullet list,sub-dash,sd,5,Appendix,T1,h6,Heading6,h61,h62,H61,Titre 6,Alt+6"/>
    <w:basedOn w:val="H6"/>
    <w:next w:val="Normal"/>
    <w:qFormat/>
    <w:rsid w:val="00E84EA3"/>
    <w:pPr>
      <w:numPr>
        <w:ilvl w:val="5"/>
      </w:numPr>
      <w:outlineLvl w:val="5"/>
    </w:pPr>
  </w:style>
  <w:style w:type="paragraph" w:styleId="Heading7">
    <w:name w:val="heading 7"/>
    <w:aliases w:val="Bulleted list,L7,st,SDL title,h7,Alt+7,Alt+71,Alt+72,Alt+73,Alt+74,Alt+75,Alt+76,Alt+77,Alt+78,Alt+79,Alt+710,Alt+711,Alt+712,Alt+713"/>
    <w:basedOn w:val="H6"/>
    <w:next w:val="Normal"/>
    <w:qFormat/>
    <w:rsid w:val="00E84EA3"/>
    <w:pPr>
      <w:numPr>
        <w:ilvl w:val="6"/>
      </w:numPr>
      <w:outlineLvl w:val="6"/>
    </w:pPr>
  </w:style>
  <w:style w:type="paragraph" w:styleId="Heading8">
    <w:name w:val="heading 8"/>
    <w:aliases w:val="Table Heading,Legal Level 1.1.1.,Center Bold,Tables,Alt+8,Alt+81,Alt+82,Alt+83,Alt+84,Alt+85,Alt+86,Alt+87,Alt+88,Alt+89,Alt+810,Alt+811,Alt+812,Alt+813,Table"/>
    <w:basedOn w:val="Heading1"/>
    <w:next w:val="Normal"/>
    <w:qFormat/>
    <w:rsid w:val="00E84EA3"/>
    <w:pPr>
      <w:numPr>
        <w:ilvl w:val="7"/>
      </w:numPr>
      <w:outlineLvl w:val="7"/>
    </w:pPr>
  </w:style>
  <w:style w:type="paragraph" w:styleId="Heading9">
    <w:name w:val="heading 9"/>
    <w:aliases w:val="Figure Heading,FH,Titre 10,tt,ft,HF,Figures,Alt+9"/>
    <w:basedOn w:val="Heading8"/>
    <w:next w:val="Normal"/>
    <w:qFormat/>
    <w:rsid w:val="00E84E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E84EA3"/>
    <w:pPr>
      <w:spacing w:before="180"/>
      <w:ind w:left="2693" w:hanging="2693"/>
    </w:pPr>
    <w:rPr>
      <w:b/>
    </w:rPr>
  </w:style>
  <w:style w:type="paragraph" w:styleId="TOC1">
    <w:name w:val="toc 1"/>
    <w:semiHidden/>
    <w:rsid w:val="00E84E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E84E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84EA3"/>
    <w:pPr>
      <w:ind w:left="1701" w:hanging="1701"/>
    </w:pPr>
  </w:style>
  <w:style w:type="paragraph" w:styleId="TOC4">
    <w:name w:val="toc 4"/>
    <w:basedOn w:val="TOC3"/>
    <w:semiHidden/>
    <w:rsid w:val="00E84EA3"/>
    <w:pPr>
      <w:ind w:left="1418" w:hanging="1418"/>
    </w:pPr>
  </w:style>
  <w:style w:type="paragraph" w:styleId="TOC3">
    <w:name w:val="toc 3"/>
    <w:basedOn w:val="TOC2"/>
    <w:semiHidden/>
    <w:rsid w:val="00E84EA3"/>
    <w:pPr>
      <w:ind w:left="1134" w:hanging="1134"/>
    </w:pPr>
  </w:style>
  <w:style w:type="paragraph" w:styleId="TOC2">
    <w:name w:val="toc 2"/>
    <w:basedOn w:val="TOC1"/>
    <w:semiHidden/>
    <w:rsid w:val="00E84E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84EA3"/>
    <w:pPr>
      <w:ind w:left="284"/>
    </w:pPr>
  </w:style>
  <w:style w:type="paragraph" w:styleId="Index1">
    <w:name w:val="index 1"/>
    <w:basedOn w:val="Normal"/>
    <w:semiHidden/>
    <w:rsid w:val="00E84EA3"/>
    <w:pPr>
      <w:keepLines/>
    </w:pPr>
  </w:style>
  <w:style w:type="paragraph" w:customStyle="1" w:styleId="ZH">
    <w:name w:val="ZH"/>
    <w:rsid w:val="00E84E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E84EA3"/>
    <w:pPr>
      <w:outlineLvl w:val="9"/>
    </w:pPr>
  </w:style>
  <w:style w:type="paragraph" w:styleId="ListNumber2">
    <w:name w:val="List Number 2"/>
    <w:basedOn w:val="ListNumber"/>
    <w:rsid w:val="00E84EA3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E84E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E84EA3"/>
    <w:rPr>
      <w:b/>
      <w:position w:val="6"/>
      <w:sz w:val="16"/>
    </w:rPr>
  </w:style>
  <w:style w:type="paragraph" w:styleId="FootnoteText">
    <w:name w:val="footnote text"/>
    <w:basedOn w:val="Normal"/>
    <w:semiHidden/>
    <w:rsid w:val="00E84EA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rsid w:val="00E84EA3"/>
    <w:rPr>
      <w:b/>
    </w:rPr>
  </w:style>
  <w:style w:type="paragraph" w:customStyle="1" w:styleId="TAC">
    <w:name w:val="TAC"/>
    <w:basedOn w:val="TAL"/>
    <w:rsid w:val="00E84EA3"/>
    <w:pPr>
      <w:jc w:val="center"/>
    </w:pPr>
  </w:style>
  <w:style w:type="paragraph" w:customStyle="1" w:styleId="TF">
    <w:name w:val="TF"/>
    <w:basedOn w:val="TH"/>
    <w:rsid w:val="00E84EA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E84EA3"/>
    <w:pPr>
      <w:keepLines/>
      <w:ind w:left="1135" w:hanging="851"/>
    </w:pPr>
  </w:style>
  <w:style w:type="paragraph" w:styleId="TOC9">
    <w:name w:val="toc 9"/>
    <w:basedOn w:val="TOC8"/>
    <w:semiHidden/>
    <w:rsid w:val="00E84EA3"/>
    <w:pPr>
      <w:ind w:left="1418" w:hanging="1418"/>
    </w:pPr>
  </w:style>
  <w:style w:type="paragraph" w:customStyle="1" w:styleId="EX">
    <w:name w:val="EX"/>
    <w:basedOn w:val="Normal"/>
    <w:rsid w:val="00E84EA3"/>
    <w:pPr>
      <w:keepLines/>
      <w:ind w:left="1702" w:hanging="1418"/>
    </w:pPr>
  </w:style>
  <w:style w:type="paragraph" w:customStyle="1" w:styleId="FP">
    <w:name w:val="FP"/>
    <w:basedOn w:val="Normal"/>
    <w:rsid w:val="00E84EA3"/>
  </w:style>
  <w:style w:type="paragraph" w:customStyle="1" w:styleId="LD">
    <w:name w:val="LD"/>
    <w:rsid w:val="00E84E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E84EA3"/>
  </w:style>
  <w:style w:type="paragraph" w:customStyle="1" w:styleId="EW">
    <w:name w:val="EW"/>
    <w:basedOn w:val="EX"/>
    <w:rsid w:val="00E84EA3"/>
  </w:style>
  <w:style w:type="paragraph" w:styleId="TOC6">
    <w:name w:val="toc 6"/>
    <w:basedOn w:val="TOC5"/>
    <w:next w:val="Normal"/>
    <w:semiHidden/>
    <w:rsid w:val="00E84EA3"/>
    <w:pPr>
      <w:ind w:left="1985" w:hanging="1985"/>
    </w:pPr>
  </w:style>
  <w:style w:type="paragraph" w:styleId="TOC7">
    <w:name w:val="toc 7"/>
    <w:basedOn w:val="TOC6"/>
    <w:next w:val="Normal"/>
    <w:semiHidden/>
    <w:rsid w:val="00E84EA3"/>
    <w:pPr>
      <w:ind w:left="2268" w:hanging="2268"/>
    </w:pPr>
  </w:style>
  <w:style w:type="paragraph" w:styleId="ListBullet2">
    <w:name w:val="List Bullet 2"/>
    <w:basedOn w:val="ListBullet"/>
    <w:rsid w:val="00E84EA3"/>
    <w:pPr>
      <w:ind w:left="851"/>
    </w:pPr>
  </w:style>
  <w:style w:type="paragraph" w:styleId="ListBullet3">
    <w:name w:val="List Bullet 3"/>
    <w:basedOn w:val="ListBullet2"/>
    <w:rsid w:val="00E84EA3"/>
    <w:pPr>
      <w:ind w:left="1135"/>
    </w:pPr>
  </w:style>
  <w:style w:type="paragraph" w:styleId="ListNumber">
    <w:name w:val="List Number"/>
    <w:basedOn w:val="List"/>
    <w:rsid w:val="00E84EA3"/>
  </w:style>
  <w:style w:type="paragraph" w:customStyle="1" w:styleId="EQ">
    <w:name w:val="EQ"/>
    <w:basedOn w:val="Normal"/>
    <w:next w:val="Normal"/>
    <w:rsid w:val="00E84E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84E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84EA3"/>
    <w:pPr>
      <w:keepNext/>
    </w:pPr>
    <w:rPr>
      <w:rFonts w:ascii="Arial" w:hAnsi="Arial"/>
      <w:sz w:val="18"/>
    </w:rPr>
  </w:style>
  <w:style w:type="paragraph" w:customStyle="1" w:styleId="PL">
    <w:name w:val="PL"/>
    <w:rsid w:val="00E84E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E84EA3"/>
    <w:pPr>
      <w:jc w:val="right"/>
    </w:pPr>
  </w:style>
  <w:style w:type="paragraph" w:customStyle="1" w:styleId="H6">
    <w:name w:val="H6"/>
    <w:basedOn w:val="Heading5"/>
    <w:next w:val="Normal"/>
    <w:rsid w:val="00E84E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84EA3"/>
    <w:pPr>
      <w:ind w:left="851" w:hanging="851"/>
    </w:pPr>
  </w:style>
  <w:style w:type="paragraph" w:customStyle="1" w:styleId="TAL">
    <w:name w:val="TAL"/>
    <w:basedOn w:val="Normal"/>
    <w:rsid w:val="00E84EA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E84E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E84E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E84E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E84E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E84EA3"/>
    <w:pPr>
      <w:framePr w:wrap="notBeside" w:y="16161"/>
    </w:pPr>
  </w:style>
  <w:style w:type="character" w:customStyle="1" w:styleId="ZGSM">
    <w:name w:val="ZGSM"/>
    <w:rsid w:val="00E84EA3"/>
  </w:style>
  <w:style w:type="paragraph" w:styleId="List2">
    <w:name w:val="List 2"/>
    <w:basedOn w:val="List"/>
    <w:rsid w:val="00E84EA3"/>
    <w:pPr>
      <w:ind w:left="851"/>
    </w:pPr>
  </w:style>
  <w:style w:type="paragraph" w:customStyle="1" w:styleId="ZG">
    <w:name w:val="ZG"/>
    <w:rsid w:val="00E84E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E84EA3"/>
    <w:pPr>
      <w:ind w:left="1135"/>
    </w:pPr>
  </w:style>
  <w:style w:type="paragraph" w:styleId="List4">
    <w:name w:val="List 4"/>
    <w:basedOn w:val="List3"/>
    <w:rsid w:val="00E84EA3"/>
    <w:pPr>
      <w:ind w:left="1418"/>
    </w:pPr>
  </w:style>
  <w:style w:type="paragraph" w:styleId="List5">
    <w:name w:val="List 5"/>
    <w:basedOn w:val="List4"/>
    <w:rsid w:val="00E84EA3"/>
    <w:pPr>
      <w:ind w:left="1702"/>
    </w:pPr>
  </w:style>
  <w:style w:type="paragraph" w:customStyle="1" w:styleId="EditorsNote">
    <w:name w:val="Editor's Note"/>
    <w:basedOn w:val="NO"/>
    <w:rsid w:val="00E84EA3"/>
    <w:rPr>
      <w:color w:val="FF0000"/>
    </w:rPr>
  </w:style>
  <w:style w:type="paragraph" w:styleId="List">
    <w:name w:val="List"/>
    <w:basedOn w:val="Normal"/>
    <w:rsid w:val="00E84EA3"/>
    <w:pPr>
      <w:ind w:left="568" w:hanging="284"/>
    </w:pPr>
  </w:style>
  <w:style w:type="paragraph" w:styleId="ListBullet">
    <w:name w:val="List Bullet"/>
    <w:basedOn w:val="List"/>
    <w:rsid w:val="00E84EA3"/>
  </w:style>
  <w:style w:type="paragraph" w:styleId="ListBullet4">
    <w:name w:val="List Bullet 4"/>
    <w:basedOn w:val="ListBullet3"/>
    <w:rsid w:val="00E84EA3"/>
    <w:pPr>
      <w:ind w:left="1418"/>
    </w:pPr>
  </w:style>
  <w:style w:type="paragraph" w:styleId="ListBullet5">
    <w:name w:val="List Bullet 5"/>
    <w:basedOn w:val="ListBullet4"/>
    <w:rsid w:val="00E84EA3"/>
    <w:pPr>
      <w:ind w:left="1702"/>
    </w:pPr>
  </w:style>
  <w:style w:type="paragraph" w:customStyle="1" w:styleId="B1">
    <w:name w:val="B1"/>
    <w:basedOn w:val="List"/>
    <w:link w:val="B1Char"/>
    <w:qFormat/>
    <w:rsid w:val="00E84EA3"/>
  </w:style>
  <w:style w:type="paragraph" w:customStyle="1" w:styleId="B2">
    <w:name w:val="B2"/>
    <w:basedOn w:val="List2"/>
    <w:rsid w:val="00E84EA3"/>
  </w:style>
  <w:style w:type="paragraph" w:customStyle="1" w:styleId="B3">
    <w:name w:val="B3"/>
    <w:basedOn w:val="List3"/>
    <w:rsid w:val="00E84EA3"/>
  </w:style>
  <w:style w:type="paragraph" w:customStyle="1" w:styleId="B4">
    <w:name w:val="B4"/>
    <w:basedOn w:val="List4"/>
    <w:rsid w:val="00E84EA3"/>
  </w:style>
  <w:style w:type="paragraph" w:customStyle="1" w:styleId="B5">
    <w:name w:val="B5"/>
    <w:basedOn w:val="List5"/>
    <w:rsid w:val="00E84EA3"/>
  </w:style>
  <w:style w:type="paragraph" w:styleId="Footer">
    <w:name w:val="footer"/>
    <w:basedOn w:val="Header"/>
    <w:rsid w:val="00E84EA3"/>
    <w:pPr>
      <w:jc w:val="center"/>
    </w:pPr>
    <w:rPr>
      <w:i/>
    </w:rPr>
  </w:style>
  <w:style w:type="paragraph" w:customStyle="1" w:styleId="ZTD">
    <w:name w:val="ZTD"/>
    <w:basedOn w:val="ZB"/>
    <w:rsid w:val="00E84EA3"/>
    <w:pPr>
      <w:framePr w:hRule="auto" w:wrap="notBeside" w:y="852"/>
    </w:pPr>
    <w:rPr>
      <w:i w:val="0"/>
      <w:sz w:val="40"/>
    </w:rPr>
  </w:style>
  <w:style w:type="character" w:styleId="LineNumber">
    <w:name w:val="line number"/>
    <w:rsid w:val="00AC7941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AC7941"/>
  </w:style>
  <w:style w:type="paragraph" w:styleId="BalloonText">
    <w:name w:val="Balloon Text"/>
    <w:basedOn w:val="Normal"/>
    <w:semiHidden/>
    <w:rsid w:val="003961C8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D93B34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rsid w:val="005A2A8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5A2A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5A2A86"/>
    <w:rPr>
      <w:rFonts w:ascii="Courier New" w:hAnsi="Courier New" w:cs="Courier New"/>
    </w:rPr>
  </w:style>
  <w:style w:type="table" w:styleId="Table3Deffects1">
    <w:name w:val="Table 3D effects 1"/>
    <w:basedOn w:val="TableNormal"/>
    <w:rsid w:val="005A2A86"/>
    <w:pPr>
      <w:overflowPunct w:val="0"/>
      <w:autoSpaceDE w:val="0"/>
      <w:autoSpaceDN w:val="0"/>
      <w:adjustRightInd w:val="0"/>
      <w:spacing w:after="180"/>
      <w:textAlignment w:val="baseline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qFormat/>
    <w:rsid w:val="003A5A9A"/>
    <w:rPr>
      <w:b/>
      <w:bCs/>
      <w:sz w:val="20"/>
    </w:rPr>
  </w:style>
  <w:style w:type="paragraph" w:customStyle="1" w:styleId="Heading">
    <w:name w:val="Heading"/>
    <w:aliases w:val="1_"/>
    <w:basedOn w:val="Normal"/>
    <w:rsid w:val="00C976A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character" w:styleId="HTMLTypewriter">
    <w:name w:val="HTML Typewriter"/>
    <w:rsid w:val="00C976A9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474EE7"/>
    <w:pPr>
      <w:spacing w:after="160" w:line="240" w:lineRule="exact"/>
    </w:pPr>
    <w:rPr>
      <w:rFonts w:ascii="Arial" w:eastAsia="SimSun" w:hAnsi="Arial" w:cs="Arial"/>
      <w:color w:val="0000FF"/>
      <w:kern w:val="2"/>
      <w:sz w:val="20"/>
      <w:lang w:eastAsia="zh-CN"/>
    </w:rPr>
  </w:style>
  <w:style w:type="character" w:styleId="CommentReference">
    <w:name w:val="annotation reference"/>
    <w:rsid w:val="00883B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883B8D"/>
    <w:rPr>
      <w:sz w:val="20"/>
      <w:lang w:eastAsia="x-none"/>
    </w:rPr>
  </w:style>
  <w:style w:type="character" w:customStyle="1" w:styleId="CommentTextChar">
    <w:name w:val="Comment Text Char"/>
    <w:link w:val="CommentText"/>
    <w:rsid w:val="00883B8D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883B8D"/>
    <w:rPr>
      <w:b/>
      <w:bCs/>
    </w:rPr>
  </w:style>
  <w:style w:type="character" w:customStyle="1" w:styleId="CommentSubjectChar">
    <w:name w:val="Comment Subject Char"/>
    <w:link w:val="CommentSubject"/>
    <w:rsid w:val="00883B8D"/>
    <w:rPr>
      <w:rFonts w:ascii="Times New Roman" w:hAnsi="Times New Roman"/>
      <w:b/>
      <w:bCs/>
      <w:lang w:val="en-GB"/>
    </w:rPr>
  </w:style>
  <w:style w:type="paragraph" w:styleId="Revision">
    <w:name w:val="Revision"/>
    <w:hidden/>
    <w:uiPriority w:val="71"/>
    <w:rsid w:val="00E6158B"/>
    <w:rPr>
      <w:rFonts w:ascii="Times New Roman" w:hAnsi="Times New Roman"/>
      <w:sz w:val="24"/>
      <w:lang w:val="en-GB" w:eastAsia="en-US"/>
    </w:rPr>
  </w:style>
  <w:style w:type="character" w:styleId="Hyperlink">
    <w:name w:val="Hyperlink"/>
    <w:uiPriority w:val="99"/>
    <w:rsid w:val="0092084E"/>
    <w:rPr>
      <w:color w:val="0000FF"/>
      <w:u w:val="single"/>
    </w:rPr>
  </w:style>
  <w:style w:type="character" w:styleId="FollowedHyperlink">
    <w:name w:val="FollowedHyperlink"/>
    <w:rsid w:val="009710B8"/>
    <w:rPr>
      <w:color w:val="800080"/>
      <w:u w:val="single"/>
    </w:rPr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"/>
    <w:basedOn w:val="Normal"/>
    <w:link w:val="ListParagraphChar"/>
    <w:uiPriority w:val="34"/>
    <w:qFormat/>
    <w:rsid w:val="009B370F"/>
    <w:pPr>
      <w:ind w:left="720"/>
    </w:pPr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9B370F"/>
    <w:rPr>
      <w:rFonts w:ascii="Calibri" w:eastAsia="Calibri" w:hAnsi="Calibri"/>
      <w:sz w:val="22"/>
      <w:szCs w:val="21"/>
      <w:lang w:val="x-none" w:eastAsia="x-none"/>
    </w:rPr>
  </w:style>
  <w:style w:type="character" w:customStyle="1" w:styleId="NOChar">
    <w:name w:val="NO Char"/>
    <w:link w:val="NO"/>
    <w:rsid w:val="00063A5E"/>
    <w:rPr>
      <w:rFonts w:ascii="Times New Roman" w:hAnsi="Times New Roman"/>
      <w:sz w:val="24"/>
      <w:lang w:val="en-GB"/>
    </w:rPr>
  </w:style>
  <w:style w:type="character" w:customStyle="1" w:styleId="B1Char">
    <w:name w:val="B1 Char"/>
    <w:link w:val="B1"/>
    <w:locked/>
    <w:rsid w:val="002C72E4"/>
    <w:rPr>
      <w:rFonts w:ascii="Times New Roman" w:hAnsi="Times New Roman"/>
      <w:sz w:val="24"/>
      <w:lang w:val="en-GB"/>
    </w:rPr>
  </w:style>
  <w:style w:type="character" w:customStyle="1" w:styleId="UnresolvedMention">
    <w:name w:val="Unresolved Mention"/>
    <w:uiPriority w:val="99"/>
    <w:semiHidden/>
    <w:unhideWhenUsed/>
    <w:rsid w:val="00E753E1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,app heading 1 Char,l1 Char,Huvudrubrik Char,h11 Char,h12 Char,h13 Char,h14 Char,h15 Char,h16 Char,Heading 1_a Char,Heading 1 (NN) Char,Titolo Sezione Char,Head 1 (Chapter heading) Char,Titre§ Char,1 Char,Section Head Char"/>
    <w:link w:val="Heading1"/>
    <w:rsid w:val="001968F9"/>
    <w:rPr>
      <w:rFonts w:ascii="Arial" w:hAnsi="Arial"/>
      <w:sz w:val="36"/>
      <w:lang w:eastAsia="en-US"/>
    </w:rPr>
  </w:style>
  <w:style w:type="table" w:styleId="TableTheme">
    <w:name w:val="Table Theme"/>
    <w:basedOn w:val="TableNormal"/>
    <w:rsid w:val="006D77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2">
    <w:name w:val="Table Subtle 2"/>
    <w:basedOn w:val="TableNormal"/>
    <w:rsid w:val="006D7749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stTable1Light">
    <w:name w:val="List Table 1 Light"/>
    <w:basedOn w:val="TableNormal"/>
    <w:uiPriority w:val="46"/>
    <w:rsid w:val="006D7749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Classic4">
    <w:name w:val="Table Classic 4"/>
    <w:basedOn w:val="TableNormal"/>
    <w:rsid w:val="006D7749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rsid w:val="006D7749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Subtle1">
    <w:name w:val="Table Subtle 1"/>
    <w:basedOn w:val="TableNormal"/>
    <w:rsid w:val="006D7749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6D7749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rsid w:val="00934302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057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45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0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6658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0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6642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6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2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9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51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07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8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598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779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87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2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948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4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002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92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18851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268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221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035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05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1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ergew\Application%20Data\Microsoft\Templates\3gpp_contrib%20v3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9B462C-0A97-4D1C-A2DF-A47DC22BCD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3E42EDB-30AE-424C-8FB3-4283E9A21E58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3B8F2592-DEF3-4AD6-B480-37A6515F3F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3F04285-FD07-4685-AC9C-E45BE719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3gpp_contrib v3</Template>
  <TotalTime>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ETSI stylesheet (v.7.0)</vt:lpstr>
      <vt:lpstr>ETSI stylesheet (v.7.0)</vt:lpstr>
      <vt:lpstr>ETSI stylesheet (v.7.0)</vt:lpstr>
    </vt:vector>
  </TitlesOfParts>
  <Company/>
  <LinksUpToDate>false</LinksUpToDate>
  <CharactersWithSpaces>1877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GMC2</dc:creator>
  <cp:keywords>CTPClassification=CTP_PUBLIC:VisualMarkings=, CTPClassification=CTP_NT</cp:keywords>
  <cp:lastModifiedBy>Rufael Mekuria</cp:lastModifiedBy>
  <cp:revision>2</cp:revision>
  <dcterms:created xsi:type="dcterms:W3CDTF">2025-07-07T13:25:00Z</dcterms:created>
  <dcterms:modified xsi:type="dcterms:W3CDTF">2025-07-07T13:25:00Z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edd6e1a7-26ce-416c-95d2-7666212f1c49</vt:lpwstr>
  </property>
  <property fmtid="{D5CDD505-2E9C-101B-9397-08002B2CF9AE}" pid="4" name="CTP_TimeStamp">
    <vt:lpwstr>2020-08-25 22:08:02Z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MSIP_Label_dbb4fa5d-3ac5-4415-967c-34900a0e1c6f_Enabled">
    <vt:lpwstr>true</vt:lpwstr>
  </property>
  <property fmtid="{D5CDD505-2E9C-101B-9397-08002B2CF9AE}" pid="10" name="MSIP_Label_dbb4fa5d-3ac5-4415-967c-34900a0e1c6f_SetDate">
    <vt:lpwstr>2022-04-27T09:19:33Z</vt:lpwstr>
  </property>
  <property fmtid="{D5CDD505-2E9C-101B-9397-08002B2CF9AE}" pid="11" name="MSIP_Label_dbb4fa5d-3ac5-4415-967c-34900a0e1c6f_Method">
    <vt:lpwstr>Privileged</vt:lpwstr>
  </property>
  <property fmtid="{D5CDD505-2E9C-101B-9397-08002B2CF9AE}" pid="12" name="MSIP_Label_dbb4fa5d-3ac5-4415-967c-34900a0e1c6f_Name">
    <vt:lpwstr>dbb4fa5d-3ac5-4415-967c-34900a0e1c6f</vt:lpwstr>
  </property>
  <property fmtid="{D5CDD505-2E9C-101B-9397-08002B2CF9AE}" pid="13" name="MSIP_Label_dbb4fa5d-3ac5-4415-967c-34900a0e1c6f_SiteId">
    <vt:lpwstr>a629ef32-67ba-47a6-8eb3-ec43935644fc</vt:lpwstr>
  </property>
  <property fmtid="{D5CDD505-2E9C-101B-9397-08002B2CF9AE}" pid="14" name="MSIP_Label_dbb4fa5d-3ac5-4415-967c-34900a0e1c6f_ActionId">
    <vt:lpwstr>a12eaa1c-dee6-45ac-be58-62f2bb38cd5e</vt:lpwstr>
  </property>
  <property fmtid="{D5CDD505-2E9C-101B-9397-08002B2CF9AE}" pid="15" name="MSIP_Label_dbb4fa5d-3ac5-4415-967c-34900a0e1c6f_ContentBits">
    <vt:lpwstr>0</vt:lpwstr>
  </property>
  <property fmtid="{D5CDD505-2E9C-101B-9397-08002B2CF9AE}" pid="16" name="ContentTypeId">
    <vt:lpwstr>0x010100E9DF4663B346214AA113078E9EE5D352</vt:lpwstr>
  </property>
</Properties>
</file>