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AFDB0" w14:textId="13146872" w:rsidR="00F238E5" w:rsidRPr="006A3921" w:rsidRDefault="006A3921" w:rsidP="00F238E5">
      <w:pPr>
        <w:keepNext/>
        <w:tabs>
          <w:tab w:val="right" w:pos="9638"/>
        </w:tabs>
        <w:spacing w:before="120" w:after="120" w:line="360" w:lineRule="auto"/>
        <w:rPr>
          <w:rFonts w:ascii="Arial" w:hAnsi="Arial" w:cs="Arial"/>
          <w:b/>
          <w:noProof/>
          <w:sz w:val="28"/>
          <w:szCs w:val="28"/>
        </w:rPr>
      </w:pPr>
      <w:r w:rsidRPr="006A3921">
        <w:rPr>
          <w:rFonts w:ascii="Arial" w:hAnsi="Arial" w:cs="Arial"/>
          <w:b/>
          <w:noProof/>
          <w:sz w:val="28"/>
          <w:szCs w:val="28"/>
        </w:rPr>
        <w:t>3GPP TSG-</w: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begin"/>
      </w:r>
      <w:r w:rsidRPr="006A3921">
        <w:rPr>
          <w:rFonts w:ascii="Arial" w:hAnsi="Arial" w:cs="Arial"/>
          <w:b/>
          <w:noProof/>
          <w:sz w:val="28"/>
          <w:szCs w:val="28"/>
        </w:rPr>
        <w:instrText xml:space="preserve"> DOCPROPERTY  TSG/WGRef  \* MERGEFORMAT </w:instrTex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separate"/>
      </w:r>
      <w:r w:rsidRPr="006A3921">
        <w:rPr>
          <w:rFonts w:ascii="Arial" w:hAnsi="Arial" w:cs="Arial"/>
          <w:b/>
          <w:noProof/>
          <w:sz w:val="28"/>
          <w:szCs w:val="28"/>
        </w:rPr>
        <w:t>SA3</w: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end"/>
      </w:r>
      <w:r w:rsidRPr="006A3921">
        <w:rPr>
          <w:rFonts w:ascii="Arial" w:hAnsi="Arial" w:cs="Arial"/>
          <w:b/>
          <w:noProof/>
          <w:sz w:val="28"/>
          <w:szCs w:val="28"/>
        </w:rPr>
        <w:t xml:space="preserve"> Meeting #</w: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begin"/>
      </w:r>
      <w:r w:rsidRPr="006A3921">
        <w:rPr>
          <w:rFonts w:ascii="Arial" w:hAnsi="Arial" w:cs="Arial"/>
          <w:b/>
          <w:noProof/>
          <w:sz w:val="28"/>
          <w:szCs w:val="28"/>
        </w:rPr>
        <w:instrText xml:space="preserve"> DOCPROPERTY  MtgSeq  \* MERGEFORMAT </w:instrTex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separate"/>
      </w:r>
      <w:r w:rsidRPr="006A3921">
        <w:rPr>
          <w:rFonts w:ascii="Arial" w:hAnsi="Arial" w:cs="Arial"/>
          <w:b/>
          <w:noProof/>
          <w:sz w:val="28"/>
          <w:szCs w:val="28"/>
        </w:rPr>
        <w:t>100</w: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end"/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begin"/>
      </w:r>
      <w:r w:rsidRPr="006A3921">
        <w:rPr>
          <w:rFonts w:ascii="Arial" w:hAnsi="Arial" w:cs="Arial"/>
          <w:b/>
          <w:noProof/>
          <w:sz w:val="28"/>
          <w:szCs w:val="28"/>
        </w:rPr>
        <w:instrText xml:space="preserve"> DOCPROPERTY  MtgTitle  \* MERGEFORMAT </w:instrTex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separate"/>
      </w:r>
      <w:r w:rsidRPr="006A3921">
        <w:rPr>
          <w:rFonts w:ascii="Arial" w:hAnsi="Arial" w:cs="Arial"/>
          <w:b/>
          <w:noProof/>
          <w:sz w:val="28"/>
          <w:szCs w:val="28"/>
        </w:rPr>
        <w:t>-LI</w: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end"/>
      </w:r>
      <w:r w:rsidR="008D7641" w:rsidRPr="006A3921">
        <w:rPr>
          <w:rFonts w:ascii="Arial" w:hAnsi="Arial" w:cs="Arial"/>
          <w:b/>
          <w:bCs/>
          <w:sz w:val="28"/>
          <w:szCs w:val="28"/>
        </w:rPr>
        <w:tab/>
      </w:r>
      <w:r w:rsidR="008D7641" w:rsidRPr="006A3921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="00F238E5" w:rsidRPr="006A3921">
        <w:rPr>
          <w:rFonts w:ascii="Arial" w:hAnsi="Arial" w:cs="Arial"/>
          <w:b/>
          <w:bCs/>
          <w:i/>
          <w:iCs/>
          <w:sz w:val="28"/>
          <w:szCs w:val="28"/>
        </w:rPr>
        <w:t>s</w:t>
      </w:r>
      <w:r w:rsidR="008D7641" w:rsidRPr="006A3921">
        <w:rPr>
          <w:rFonts w:ascii="Arial" w:hAnsi="Arial" w:cs="Arial"/>
          <w:b/>
          <w:bCs/>
          <w:i/>
          <w:iCs/>
          <w:sz w:val="28"/>
          <w:szCs w:val="28"/>
        </w:rPr>
        <w:t>3i2</w:t>
      </w:r>
      <w:r w:rsidR="00F238E5" w:rsidRPr="006A3921">
        <w:rPr>
          <w:rFonts w:ascii="Arial" w:hAnsi="Arial" w:cs="Arial"/>
          <w:b/>
          <w:bCs/>
          <w:i/>
          <w:iCs/>
          <w:sz w:val="28"/>
          <w:szCs w:val="28"/>
        </w:rPr>
        <w:t>6</w:t>
      </w:r>
      <w:r w:rsidR="008D7641" w:rsidRPr="006A3921">
        <w:rPr>
          <w:rFonts w:ascii="Arial" w:hAnsi="Arial" w:cs="Arial"/>
          <w:b/>
          <w:bCs/>
          <w:i/>
          <w:iCs/>
          <w:sz w:val="28"/>
          <w:szCs w:val="28"/>
        </w:rPr>
        <w:t>00</w:t>
      </w:r>
      <w:r w:rsidR="00F238E5" w:rsidRPr="006A3921">
        <w:rPr>
          <w:rFonts w:ascii="Arial" w:hAnsi="Arial" w:cs="Arial"/>
          <w:b/>
          <w:bCs/>
          <w:i/>
          <w:iCs/>
          <w:sz w:val="28"/>
          <w:szCs w:val="28"/>
        </w:rPr>
        <w:t>22</w:t>
      </w:r>
      <w:r>
        <w:rPr>
          <w:rFonts w:ascii="Arial" w:hAnsi="Arial" w:cs="Arial"/>
          <w:b/>
          <w:bCs/>
          <w:sz w:val="28"/>
          <w:szCs w:val="28"/>
        </w:rPr>
        <w:br/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begin"/>
      </w:r>
      <w:r w:rsidRPr="006A3921">
        <w:rPr>
          <w:rFonts w:ascii="Arial" w:hAnsi="Arial" w:cs="Arial"/>
          <w:b/>
          <w:noProof/>
          <w:sz w:val="28"/>
          <w:szCs w:val="28"/>
        </w:rPr>
        <w:instrText xml:space="preserve"> DOCPROPERTY  Location  \* MERGEFORMAT </w:instrTex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separate"/>
      </w:r>
      <w:r w:rsidRPr="006A3921">
        <w:rPr>
          <w:rFonts w:ascii="Arial" w:hAnsi="Arial" w:cs="Arial"/>
          <w:b/>
          <w:noProof/>
          <w:sz w:val="28"/>
          <w:szCs w:val="28"/>
        </w:rPr>
        <w:t>Sophia-Antipolis</w: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end"/>
      </w:r>
      <w:r w:rsidRPr="006A3921">
        <w:rPr>
          <w:rFonts w:ascii="Arial" w:hAnsi="Arial" w:cs="Arial"/>
          <w:b/>
          <w:noProof/>
          <w:sz w:val="28"/>
          <w:szCs w:val="28"/>
        </w:rPr>
        <w:t xml:space="preserve">, </w: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begin"/>
      </w:r>
      <w:r w:rsidRPr="006A3921">
        <w:rPr>
          <w:rFonts w:ascii="Arial" w:hAnsi="Arial" w:cs="Arial"/>
          <w:b/>
          <w:noProof/>
          <w:sz w:val="28"/>
          <w:szCs w:val="28"/>
        </w:rPr>
        <w:instrText xml:space="preserve"> DOCPROPERTY  Country  \* MERGEFORMAT </w:instrTex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separate"/>
      </w:r>
      <w:r w:rsidRPr="006A3921">
        <w:rPr>
          <w:rFonts w:ascii="Arial" w:hAnsi="Arial" w:cs="Arial"/>
          <w:b/>
          <w:noProof/>
          <w:sz w:val="28"/>
          <w:szCs w:val="28"/>
        </w:rPr>
        <w:t>France</w: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end"/>
      </w:r>
      <w:r w:rsidRPr="006A3921">
        <w:rPr>
          <w:rFonts w:ascii="Arial" w:hAnsi="Arial" w:cs="Arial"/>
          <w:b/>
          <w:noProof/>
          <w:sz w:val="28"/>
          <w:szCs w:val="28"/>
        </w:rPr>
        <w:t xml:space="preserve">, </w: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begin"/>
      </w:r>
      <w:r w:rsidRPr="006A3921">
        <w:rPr>
          <w:rFonts w:ascii="Arial" w:hAnsi="Arial" w:cs="Arial"/>
          <w:b/>
          <w:noProof/>
          <w:sz w:val="28"/>
          <w:szCs w:val="28"/>
        </w:rPr>
        <w:instrText xml:space="preserve"> DOCPROPERTY  StartDate  \* MERGEFORMAT </w:instrTex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separate"/>
      </w:r>
      <w:r w:rsidRPr="006A3921">
        <w:rPr>
          <w:rFonts w:ascii="Arial" w:hAnsi="Arial" w:cs="Arial"/>
          <w:b/>
          <w:noProof/>
          <w:sz w:val="28"/>
          <w:szCs w:val="28"/>
        </w:rPr>
        <w:t>27th Jan 2026</w: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end"/>
      </w:r>
      <w:r w:rsidRPr="006A3921">
        <w:rPr>
          <w:rFonts w:ascii="Arial" w:hAnsi="Arial" w:cs="Arial"/>
          <w:b/>
          <w:noProof/>
          <w:sz w:val="28"/>
          <w:szCs w:val="28"/>
        </w:rPr>
        <w:t xml:space="preserve"> - </w: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begin"/>
      </w:r>
      <w:r w:rsidRPr="006A3921">
        <w:rPr>
          <w:rFonts w:ascii="Arial" w:hAnsi="Arial" w:cs="Arial"/>
          <w:b/>
          <w:noProof/>
          <w:sz w:val="28"/>
          <w:szCs w:val="28"/>
        </w:rPr>
        <w:instrText xml:space="preserve"> DOCPROPERTY  EndDate  \* MERGEFORMAT </w:instrTex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separate"/>
      </w:r>
      <w:r w:rsidRPr="006A3921">
        <w:rPr>
          <w:rFonts w:ascii="Arial" w:hAnsi="Arial" w:cs="Arial"/>
          <w:b/>
          <w:noProof/>
          <w:sz w:val="28"/>
          <w:szCs w:val="28"/>
        </w:rPr>
        <w:t>30th Jan 2026</w:t>
      </w:r>
      <w:r w:rsidRPr="006A3921">
        <w:rPr>
          <w:rFonts w:ascii="Arial" w:hAnsi="Arial" w:cs="Arial"/>
          <w:b/>
          <w:noProof/>
          <w:sz w:val="28"/>
          <w:szCs w:val="28"/>
        </w:rPr>
        <w:fldChar w:fldCharType="end"/>
      </w:r>
    </w:p>
    <w:p w14:paraId="078FC7D1" w14:textId="051FE22C" w:rsidR="008D7641" w:rsidRPr="00C04CFA" w:rsidRDefault="008D7641" w:rsidP="008D7641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</w:p>
    <w:p w14:paraId="57123A9F" w14:textId="31D4A312" w:rsidR="005215D7" w:rsidRPr="00C04CFA" w:rsidRDefault="008D7641" w:rsidP="000416AB">
      <w:pPr>
        <w:spacing w:before="120" w:after="120" w:line="360" w:lineRule="auto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>
        <w:rPr>
          <w:b/>
          <w:sz w:val="22"/>
          <w:szCs w:val="22"/>
        </w:rPr>
        <w:t>N</w:t>
      </w:r>
      <w:r w:rsidR="00F238E5">
        <w:rPr>
          <w:b/>
          <w:sz w:val="22"/>
          <w:szCs w:val="22"/>
        </w:rPr>
        <w:t>DRE</w:t>
      </w:r>
      <w:r w:rsidR="000416AB">
        <w:rPr>
          <w:b/>
          <w:sz w:val="22"/>
          <w:szCs w:val="22"/>
        </w:rPr>
        <w:br/>
      </w: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F238E5" w:rsidRPr="00F238E5">
        <w:rPr>
          <w:b/>
          <w:sz w:val="22"/>
          <w:szCs w:val="22"/>
        </w:rPr>
        <w:t>Update of draft TR 33.727 - LI Handling of Protected Services</w:t>
      </w:r>
      <w:r w:rsidR="000416AB">
        <w:rPr>
          <w:b/>
          <w:sz w:val="22"/>
          <w:szCs w:val="22"/>
        </w:rPr>
        <w:br/>
      </w:r>
      <w:r w:rsidRPr="00C04CFA">
        <w:rPr>
          <w:b/>
          <w:sz w:val="22"/>
          <w:szCs w:val="22"/>
        </w:rPr>
        <w:t>Document for:</w:t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>
        <w:rPr>
          <w:b/>
          <w:sz w:val="22"/>
          <w:szCs w:val="22"/>
        </w:rPr>
        <w:t>Agreement</w:t>
      </w:r>
      <w:r w:rsidR="000416AB">
        <w:rPr>
          <w:b/>
          <w:sz w:val="22"/>
          <w:szCs w:val="22"/>
        </w:rPr>
        <w:br/>
      </w: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0416AB">
        <w:rPr>
          <w:b/>
          <w:sz w:val="22"/>
          <w:szCs w:val="22"/>
        </w:rPr>
        <w:tab/>
      </w:r>
      <w:r w:rsidR="00F238E5">
        <w:rPr>
          <w:b/>
          <w:sz w:val="22"/>
          <w:szCs w:val="22"/>
        </w:rPr>
        <w:t>11</w:t>
      </w:r>
      <w:r w:rsidR="000416AB">
        <w:rPr>
          <w:b/>
          <w:sz w:val="22"/>
          <w:szCs w:val="22"/>
        </w:rPr>
        <w:br/>
      </w: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CF5526" w:rsidRPr="005215D7">
        <w:rPr>
          <w:b/>
          <w:bCs/>
          <w:sz w:val="22"/>
          <w:szCs w:val="22"/>
          <w:lang w:val="en-US"/>
        </w:rPr>
        <w:t>FS_</w:t>
      </w:r>
      <w:r w:rsidR="00CF5526">
        <w:rPr>
          <w:b/>
          <w:bCs/>
          <w:sz w:val="22"/>
          <w:szCs w:val="22"/>
          <w:lang w:val="en-US"/>
        </w:rPr>
        <w:t>LIHOPES</w:t>
      </w:r>
      <w:r w:rsidR="00CF5526">
        <w:rPr>
          <w:b/>
          <w:sz w:val="22"/>
          <w:szCs w:val="22"/>
        </w:rPr>
        <w:t xml:space="preserve"> / </w:t>
      </w:r>
      <w:r>
        <w:rPr>
          <w:b/>
          <w:sz w:val="22"/>
          <w:szCs w:val="22"/>
        </w:rPr>
        <w:t>LI19</w:t>
      </w:r>
      <w:r w:rsidR="005215D7">
        <w:rPr>
          <w:b/>
          <w:sz w:val="22"/>
          <w:szCs w:val="22"/>
        </w:rPr>
        <w:br/>
      </w:r>
      <w:r w:rsidR="005215D7" w:rsidRPr="005215D7">
        <w:rPr>
          <w:b/>
          <w:bCs/>
          <w:sz w:val="22"/>
          <w:szCs w:val="22"/>
          <w:lang w:val="en-US"/>
        </w:rPr>
        <w:t>Spec:</w:t>
      </w:r>
      <w:r w:rsidR="005215D7" w:rsidRP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 w:rsidRPr="005215D7">
        <w:rPr>
          <w:b/>
          <w:bCs/>
          <w:sz w:val="22"/>
          <w:szCs w:val="22"/>
          <w:lang w:val="en-US"/>
        </w:rPr>
        <w:t>3GPP TR 33.7</w:t>
      </w:r>
      <w:r w:rsidR="005215D7">
        <w:rPr>
          <w:b/>
          <w:bCs/>
          <w:sz w:val="22"/>
          <w:szCs w:val="22"/>
          <w:lang w:val="en-US"/>
        </w:rPr>
        <w:t>27</w:t>
      </w:r>
      <w:r w:rsidR="005215D7">
        <w:rPr>
          <w:b/>
          <w:sz w:val="22"/>
          <w:szCs w:val="22"/>
        </w:rPr>
        <w:br/>
      </w:r>
      <w:r w:rsidR="005215D7" w:rsidRPr="005215D7">
        <w:rPr>
          <w:b/>
          <w:bCs/>
          <w:sz w:val="22"/>
          <w:szCs w:val="22"/>
          <w:lang w:val="en-US"/>
        </w:rPr>
        <w:t>Version:</w:t>
      </w:r>
      <w:r w:rsidR="005215D7" w:rsidRP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 w:rsidRPr="005215D7">
        <w:rPr>
          <w:b/>
          <w:bCs/>
          <w:sz w:val="22"/>
          <w:szCs w:val="22"/>
          <w:lang w:val="en-US"/>
        </w:rPr>
        <w:t>0.</w:t>
      </w:r>
      <w:r w:rsidR="005215D7">
        <w:rPr>
          <w:b/>
          <w:bCs/>
          <w:sz w:val="22"/>
          <w:szCs w:val="22"/>
          <w:lang w:val="en-US"/>
        </w:rPr>
        <w:t>0</w:t>
      </w:r>
      <w:r w:rsidR="005215D7" w:rsidRPr="005215D7">
        <w:rPr>
          <w:b/>
          <w:bCs/>
          <w:sz w:val="22"/>
          <w:szCs w:val="22"/>
          <w:lang w:val="en-US"/>
        </w:rPr>
        <w:t>.</w:t>
      </w:r>
      <w:r w:rsidR="005215D7">
        <w:rPr>
          <w:b/>
          <w:bCs/>
          <w:sz w:val="22"/>
          <w:szCs w:val="22"/>
          <w:lang w:val="en-US"/>
        </w:rPr>
        <w:t>1</w:t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  <w:r w:rsidR="005215D7">
        <w:rPr>
          <w:b/>
          <w:bCs/>
          <w:sz w:val="22"/>
          <w:szCs w:val="22"/>
          <w:lang w:val="en-US"/>
        </w:rPr>
        <w:tab/>
      </w:r>
    </w:p>
    <w:p w14:paraId="4BD54807" w14:textId="08C3314D" w:rsidR="000E5CB3" w:rsidRDefault="008D7641" w:rsidP="00F238E5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Pr="008660D3">
        <w:rPr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18"/>
          <w:szCs w:val="18"/>
        </w:rPr>
        <w:t>Th</w:t>
      </w:r>
      <w:r w:rsidR="000416AB">
        <w:rPr>
          <w:rFonts w:ascii="Arial" w:hAnsi="Arial" w:cs="Arial"/>
          <w:i/>
          <w:sz w:val="18"/>
          <w:szCs w:val="18"/>
        </w:rPr>
        <w:t>e attached</w:t>
      </w:r>
      <w:r>
        <w:rPr>
          <w:rFonts w:ascii="Arial" w:hAnsi="Arial" w:cs="Arial"/>
          <w:i/>
          <w:sz w:val="18"/>
          <w:szCs w:val="18"/>
        </w:rPr>
        <w:t xml:space="preserve"> pCR </w:t>
      </w:r>
      <w:r w:rsidR="00F8238A">
        <w:rPr>
          <w:rFonts w:ascii="Arial" w:hAnsi="Arial" w:cs="Arial"/>
          <w:i/>
          <w:sz w:val="18"/>
          <w:szCs w:val="18"/>
        </w:rPr>
        <w:t>provide</w:t>
      </w:r>
      <w:r w:rsidR="00F238E5">
        <w:rPr>
          <w:rFonts w:ascii="Arial" w:hAnsi="Arial" w:cs="Arial"/>
          <w:i/>
          <w:sz w:val="18"/>
          <w:szCs w:val="18"/>
        </w:rPr>
        <w:t>s substantial additions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="00F238E5">
        <w:rPr>
          <w:rFonts w:ascii="Arial" w:hAnsi="Arial" w:cs="Arial"/>
          <w:i/>
          <w:sz w:val="18"/>
          <w:szCs w:val="18"/>
        </w:rPr>
        <w:t>to the initial draft</w:t>
      </w:r>
      <w:r>
        <w:rPr>
          <w:rFonts w:ascii="Arial" w:hAnsi="Arial" w:cs="Arial"/>
          <w:i/>
          <w:sz w:val="18"/>
          <w:szCs w:val="18"/>
        </w:rPr>
        <w:t xml:space="preserve"> TR 33.</w:t>
      </w:r>
      <w:r w:rsidR="00F238E5">
        <w:rPr>
          <w:rFonts w:ascii="Arial" w:hAnsi="Arial" w:cs="Arial"/>
          <w:i/>
          <w:sz w:val="18"/>
          <w:szCs w:val="18"/>
        </w:rPr>
        <w:t>727</w:t>
      </w:r>
      <w:r w:rsidR="006A3921">
        <w:rPr>
          <w:rFonts w:ascii="Arial" w:hAnsi="Arial" w:cs="Arial"/>
          <w:i/>
          <w:sz w:val="18"/>
          <w:szCs w:val="18"/>
        </w:rPr>
        <w:t xml:space="preserve"> </w:t>
      </w:r>
    </w:p>
    <w:p w14:paraId="7147090A" w14:textId="77777777" w:rsidR="000E5CB3" w:rsidRDefault="000E5CB3" w:rsidP="00F238E5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</w:p>
    <w:p w14:paraId="62B91BC9" w14:textId="76B942DC" w:rsidR="006A3921" w:rsidRDefault="006A3921" w:rsidP="00066393">
      <w:pPr>
        <w:tabs>
          <w:tab w:val="left" w:pos="709"/>
        </w:tabs>
      </w:pPr>
    </w:p>
    <w:p w14:paraId="51A9BC6B" w14:textId="77AE432A" w:rsidR="00287CFA" w:rsidRPr="00287CFA" w:rsidRDefault="00287CFA" w:rsidP="00066393">
      <w:pPr>
        <w:tabs>
          <w:tab w:val="left" w:pos="709"/>
        </w:tabs>
        <w:rPr>
          <w:rFonts w:ascii="Arial" w:hAnsi="Arial" w:cs="Arial"/>
          <w:sz w:val="36"/>
          <w:szCs w:val="36"/>
        </w:rPr>
      </w:pPr>
      <w:r w:rsidRPr="00287CFA">
        <w:rPr>
          <w:rFonts w:ascii="Arial" w:hAnsi="Arial" w:cs="Arial"/>
          <w:sz w:val="36"/>
          <w:szCs w:val="36"/>
        </w:rPr>
        <w:t>Proposed changes</w:t>
      </w:r>
    </w:p>
    <w:p w14:paraId="20E44AFC" w14:textId="4C13F673" w:rsidR="00287CFA" w:rsidRDefault="00287CFA" w:rsidP="00066393">
      <w:pPr>
        <w:tabs>
          <w:tab w:val="left" w:pos="709"/>
        </w:tabs>
      </w:pPr>
      <w:r>
        <w:t>See attached file.</w:t>
      </w:r>
    </w:p>
    <w:p w14:paraId="0589CE13" w14:textId="77777777" w:rsidR="00F238E5" w:rsidRDefault="00F238E5" w:rsidP="00066393">
      <w:pPr>
        <w:tabs>
          <w:tab w:val="left" w:pos="709"/>
        </w:tabs>
      </w:pPr>
    </w:p>
    <w:p w14:paraId="06E05444" w14:textId="77777777" w:rsidR="00F238E5" w:rsidRDefault="00F238E5" w:rsidP="00066393">
      <w:pPr>
        <w:tabs>
          <w:tab w:val="left" w:pos="709"/>
        </w:tabs>
      </w:pPr>
    </w:p>
    <w:p w14:paraId="0AFA8083" w14:textId="77777777" w:rsidR="00F238E5" w:rsidRDefault="00F238E5" w:rsidP="00066393">
      <w:pPr>
        <w:tabs>
          <w:tab w:val="left" w:pos="709"/>
        </w:tabs>
      </w:pPr>
    </w:p>
    <w:p w14:paraId="529A9356" w14:textId="77777777" w:rsidR="00F238E5" w:rsidRDefault="00F238E5" w:rsidP="00066393">
      <w:pPr>
        <w:tabs>
          <w:tab w:val="left" w:pos="709"/>
        </w:tabs>
      </w:pPr>
    </w:p>
    <w:sectPr w:rsidR="00F238E5" w:rsidSect="004A169E">
      <w:headerReference w:type="default" r:id="rId14"/>
      <w:footerReference w:type="default" r:id="rId15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26DE6" w14:textId="77777777" w:rsidR="00B56D09" w:rsidRDefault="00B56D09">
      <w:r>
        <w:separator/>
      </w:r>
    </w:p>
  </w:endnote>
  <w:endnote w:type="continuationSeparator" w:id="0">
    <w:p w14:paraId="461601BE" w14:textId="77777777" w:rsidR="00B56D09" w:rsidRDefault="00B56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828B4" w14:textId="77777777" w:rsidR="00B87F99" w:rsidRDefault="00B87F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13DCD" w14:textId="77777777" w:rsidR="00B56D09" w:rsidRDefault="00B56D09">
      <w:r>
        <w:separator/>
      </w:r>
    </w:p>
  </w:footnote>
  <w:footnote w:type="continuationSeparator" w:id="0">
    <w:p w14:paraId="0264B788" w14:textId="77777777" w:rsidR="00B56D09" w:rsidRDefault="00B56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D0908" w14:textId="77777777" w:rsidR="00B87F99" w:rsidRDefault="00B87F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A9C362B" w14:textId="77777777" w:rsidR="00B87F99" w:rsidRDefault="00B87F99" w:rsidP="008D7641">
    <w:pPr>
      <w:framePr w:h="284" w:hRule="exact" w:wrap="around" w:vAnchor="text" w:hAnchor="margin" w:y="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EA57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5C6E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F2F4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D37D33"/>
    <w:multiLevelType w:val="hybridMultilevel"/>
    <w:tmpl w:val="C3563064"/>
    <w:lvl w:ilvl="0" w:tplc="29E475C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" w15:restartNumberingAfterBreak="0">
    <w:nsid w:val="0C901F42"/>
    <w:multiLevelType w:val="hybridMultilevel"/>
    <w:tmpl w:val="E1FC1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853AF"/>
    <w:multiLevelType w:val="hybridMultilevel"/>
    <w:tmpl w:val="6C4AD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D246E"/>
    <w:multiLevelType w:val="hybridMultilevel"/>
    <w:tmpl w:val="95B83A16"/>
    <w:lvl w:ilvl="0" w:tplc="041D001B">
      <w:start w:val="1"/>
      <w:numFmt w:val="lowerRoman"/>
      <w:lvlText w:val="%1.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73C79"/>
    <w:multiLevelType w:val="hybridMultilevel"/>
    <w:tmpl w:val="6AEEADD0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165F5F5F"/>
    <w:multiLevelType w:val="hybridMultilevel"/>
    <w:tmpl w:val="2870DA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A0CBA"/>
    <w:multiLevelType w:val="hybridMultilevel"/>
    <w:tmpl w:val="ED86C6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D50348"/>
    <w:multiLevelType w:val="hybridMultilevel"/>
    <w:tmpl w:val="2C54D8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A206B8"/>
    <w:multiLevelType w:val="hybridMultilevel"/>
    <w:tmpl w:val="EBB0724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6441C5"/>
    <w:multiLevelType w:val="hybridMultilevel"/>
    <w:tmpl w:val="36D609B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3D25A0"/>
    <w:multiLevelType w:val="hybridMultilevel"/>
    <w:tmpl w:val="382EB7F2"/>
    <w:lvl w:ilvl="0" w:tplc="29D4078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5" w15:restartNumberingAfterBreak="0">
    <w:nsid w:val="2777342F"/>
    <w:multiLevelType w:val="hybridMultilevel"/>
    <w:tmpl w:val="43487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4713A"/>
    <w:multiLevelType w:val="hybridMultilevel"/>
    <w:tmpl w:val="58368100"/>
    <w:lvl w:ilvl="0" w:tplc="5E1CB0A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913636"/>
    <w:multiLevelType w:val="hybridMultilevel"/>
    <w:tmpl w:val="02A6D570"/>
    <w:lvl w:ilvl="0" w:tplc="69A2EF8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8" w15:restartNumberingAfterBreak="0">
    <w:nsid w:val="354B45C3"/>
    <w:multiLevelType w:val="hybridMultilevel"/>
    <w:tmpl w:val="25103778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 w15:restartNumberingAfterBreak="0">
    <w:nsid w:val="3A5D52A2"/>
    <w:multiLevelType w:val="hybridMultilevel"/>
    <w:tmpl w:val="D5861570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3C31572E"/>
    <w:multiLevelType w:val="hybridMultilevel"/>
    <w:tmpl w:val="4CD282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BF4C7D"/>
    <w:multiLevelType w:val="hybridMultilevel"/>
    <w:tmpl w:val="85881A20"/>
    <w:lvl w:ilvl="0" w:tplc="FA8696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53774"/>
    <w:multiLevelType w:val="hybridMultilevel"/>
    <w:tmpl w:val="45683A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2D6B1E"/>
    <w:multiLevelType w:val="hybridMultilevel"/>
    <w:tmpl w:val="7946D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B25DD8"/>
    <w:multiLevelType w:val="hybridMultilevel"/>
    <w:tmpl w:val="A10CE22E"/>
    <w:lvl w:ilvl="0" w:tplc="629A2D9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6" w15:restartNumberingAfterBreak="0">
    <w:nsid w:val="5719222A"/>
    <w:multiLevelType w:val="hybridMultilevel"/>
    <w:tmpl w:val="9AFE8E5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5A7426"/>
    <w:multiLevelType w:val="hybridMultilevel"/>
    <w:tmpl w:val="6E762906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5BDF4E0E"/>
    <w:multiLevelType w:val="hybridMultilevel"/>
    <w:tmpl w:val="85B02D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D7672"/>
    <w:multiLevelType w:val="hybridMultilevel"/>
    <w:tmpl w:val="9FC4B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20816"/>
    <w:multiLevelType w:val="hybridMultilevel"/>
    <w:tmpl w:val="E4E0F220"/>
    <w:lvl w:ilvl="0" w:tplc="6B24A57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1" w15:restartNumberingAfterBreak="0">
    <w:nsid w:val="627603D3"/>
    <w:multiLevelType w:val="hybridMultilevel"/>
    <w:tmpl w:val="DFC89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2A020B"/>
    <w:multiLevelType w:val="hybridMultilevel"/>
    <w:tmpl w:val="F3A81BDA"/>
    <w:lvl w:ilvl="0" w:tplc="F1B6776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3" w15:restartNumberingAfterBreak="0">
    <w:nsid w:val="63DE7779"/>
    <w:multiLevelType w:val="hybridMultilevel"/>
    <w:tmpl w:val="3018632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793633"/>
    <w:multiLevelType w:val="hybridMultilevel"/>
    <w:tmpl w:val="B4B6626E"/>
    <w:lvl w:ilvl="0" w:tplc="166EEF3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5" w15:restartNumberingAfterBreak="0">
    <w:nsid w:val="6E8944DC"/>
    <w:multiLevelType w:val="hybridMultilevel"/>
    <w:tmpl w:val="F954B7D2"/>
    <w:lvl w:ilvl="0" w:tplc="041D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22582"/>
    <w:multiLevelType w:val="hybridMultilevel"/>
    <w:tmpl w:val="EB10735C"/>
    <w:lvl w:ilvl="0" w:tplc="344495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AC40B6"/>
    <w:multiLevelType w:val="multilevel"/>
    <w:tmpl w:val="7B503D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39158A"/>
    <w:multiLevelType w:val="hybridMultilevel"/>
    <w:tmpl w:val="DFAAF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AE63BC"/>
    <w:multiLevelType w:val="hybridMultilevel"/>
    <w:tmpl w:val="0D527DC2"/>
    <w:lvl w:ilvl="0" w:tplc="BB10C43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2" w15:restartNumberingAfterBreak="0">
    <w:nsid w:val="7E030A33"/>
    <w:multiLevelType w:val="hybridMultilevel"/>
    <w:tmpl w:val="8658853A"/>
    <w:lvl w:ilvl="0" w:tplc="28F2249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 w16cid:durableId="1855991186">
    <w:abstractNumId w:val="21"/>
  </w:num>
  <w:num w:numId="2" w16cid:durableId="260379393">
    <w:abstractNumId w:val="16"/>
  </w:num>
  <w:num w:numId="3" w16cid:durableId="90247758">
    <w:abstractNumId w:val="42"/>
  </w:num>
  <w:num w:numId="4" w16cid:durableId="1868055508">
    <w:abstractNumId w:val="17"/>
  </w:num>
  <w:num w:numId="5" w16cid:durableId="1919973734">
    <w:abstractNumId w:val="34"/>
  </w:num>
  <w:num w:numId="6" w16cid:durableId="460926818">
    <w:abstractNumId w:val="41"/>
  </w:num>
  <w:num w:numId="7" w16cid:durableId="1458990079">
    <w:abstractNumId w:val="30"/>
  </w:num>
  <w:num w:numId="8" w16cid:durableId="358287798">
    <w:abstractNumId w:val="14"/>
  </w:num>
  <w:num w:numId="9" w16cid:durableId="1557350235">
    <w:abstractNumId w:val="3"/>
  </w:num>
  <w:num w:numId="10" w16cid:durableId="848565001">
    <w:abstractNumId w:val="25"/>
  </w:num>
  <w:num w:numId="11" w16cid:durableId="1734693051">
    <w:abstractNumId w:val="37"/>
  </w:num>
  <w:num w:numId="12" w16cid:durableId="1182477528">
    <w:abstractNumId w:val="39"/>
  </w:num>
  <w:num w:numId="13" w16cid:durableId="1112628801">
    <w:abstractNumId w:val="12"/>
  </w:num>
  <w:num w:numId="14" w16cid:durableId="365059218">
    <w:abstractNumId w:val="4"/>
  </w:num>
  <w:num w:numId="15" w16cid:durableId="601455140">
    <w:abstractNumId w:val="22"/>
  </w:num>
  <w:num w:numId="16" w16cid:durableId="1987395885">
    <w:abstractNumId w:val="36"/>
  </w:num>
  <w:num w:numId="17" w16cid:durableId="29843112">
    <w:abstractNumId w:val="2"/>
  </w:num>
  <w:num w:numId="18" w16cid:durableId="1814328145">
    <w:abstractNumId w:val="1"/>
  </w:num>
  <w:num w:numId="19" w16cid:durableId="1338730865">
    <w:abstractNumId w:val="0"/>
  </w:num>
  <w:num w:numId="20" w16cid:durableId="312174173">
    <w:abstractNumId w:val="38"/>
  </w:num>
  <w:num w:numId="21" w16cid:durableId="636493535">
    <w:abstractNumId w:val="32"/>
  </w:num>
  <w:num w:numId="22" w16cid:durableId="2062242474">
    <w:abstractNumId w:val="9"/>
  </w:num>
  <w:num w:numId="23" w16cid:durableId="1073119110">
    <w:abstractNumId w:val="13"/>
  </w:num>
  <w:num w:numId="24" w16cid:durableId="774833831">
    <w:abstractNumId w:val="5"/>
  </w:num>
  <w:num w:numId="25" w16cid:durableId="209921677">
    <w:abstractNumId w:val="33"/>
  </w:num>
  <w:num w:numId="26" w16cid:durableId="757093910">
    <w:abstractNumId w:val="28"/>
  </w:num>
  <w:num w:numId="27" w16cid:durableId="630135955">
    <w:abstractNumId w:val="35"/>
  </w:num>
  <w:num w:numId="28" w16cid:durableId="907689625">
    <w:abstractNumId w:val="18"/>
  </w:num>
  <w:num w:numId="29" w16cid:durableId="950823290">
    <w:abstractNumId w:val="11"/>
  </w:num>
  <w:num w:numId="30" w16cid:durableId="1922789442">
    <w:abstractNumId w:val="7"/>
  </w:num>
  <w:num w:numId="31" w16cid:durableId="1969896536">
    <w:abstractNumId w:val="27"/>
  </w:num>
  <w:num w:numId="32" w16cid:durableId="9725140">
    <w:abstractNumId w:val="24"/>
  </w:num>
  <w:num w:numId="33" w16cid:durableId="1946693214">
    <w:abstractNumId w:val="40"/>
  </w:num>
  <w:num w:numId="34" w16cid:durableId="1712152344">
    <w:abstractNumId w:val="29"/>
  </w:num>
  <w:num w:numId="35" w16cid:durableId="1204250220">
    <w:abstractNumId w:val="15"/>
  </w:num>
  <w:num w:numId="36" w16cid:durableId="85881168">
    <w:abstractNumId w:val="31"/>
  </w:num>
  <w:num w:numId="37" w16cid:durableId="1041520520">
    <w:abstractNumId w:val="19"/>
  </w:num>
  <w:num w:numId="38" w16cid:durableId="1660618829">
    <w:abstractNumId w:val="10"/>
  </w:num>
  <w:num w:numId="39" w16cid:durableId="1590886603">
    <w:abstractNumId w:val="8"/>
  </w:num>
  <w:num w:numId="40" w16cid:durableId="224265263">
    <w:abstractNumId w:val="20"/>
  </w:num>
  <w:num w:numId="41" w16cid:durableId="850337793">
    <w:abstractNumId w:val="6"/>
  </w:num>
  <w:num w:numId="42" w16cid:durableId="1791775104">
    <w:abstractNumId w:val="26"/>
  </w:num>
  <w:num w:numId="43" w16cid:durableId="1350911048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sv-S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6FF"/>
    <w:rsid w:val="000069FC"/>
    <w:rsid w:val="0001061C"/>
    <w:rsid w:val="000109A4"/>
    <w:rsid w:val="00010C5C"/>
    <w:rsid w:val="00011F3C"/>
    <w:rsid w:val="000163FE"/>
    <w:rsid w:val="00017DB5"/>
    <w:rsid w:val="00020381"/>
    <w:rsid w:val="000229D8"/>
    <w:rsid w:val="0002355E"/>
    <w:rsid w:val="00023745"/>
    <w:rsid w:val="000247DC"/>
    <w:rsid w:val="00024AA9"/>
    <w:rsid w:val="00024F07"/>
    <w:rsid w:val="0002586B"/>
    <w:rsid w:val="0002677C"/>
    <w:rsid w:val="00026C6B"/>
    <w:rsid w:val="00027BE7"/>
    <w:rsid w:val="00027F5C"/>
    <w:rsid w:val="0003060B"/>
    <w:rsid w:val="00033397"/>
    <w:rsid w:val="000365FD"/>
    <w:rsid w:val="00036A9F"/>
    <w:rsid w:val="00040095"/>
    <w:rsid w:val="000416AB"/>
    <w:rsid w:val="000426F4"/>
    <w:rsid w:val="000426FD"/>
    <w:rsid w:val="00042C8D"/>
    <w:rsid w:val="000430C7"/>
    <w:rsid w:val="0004366D"/>
    <w:rsid w:val="00043AB7"/>
    <w:rsid w:val="000440EE"/>
    <w:rsid w:val="000465E0"/>
    <w:rsid w:val="00051421"/>
    <w:rsid w:val="00051834"/>
    <w:rsid w:val="00054A22"/>
    <w:rsid w:val="00054F46"/>
    <w:rsid w:val="000572EB"/>
    <w:rsid w:val="000576BC"/>
    <w:rsid w:val="00057BBA"/>
    <w:rsid w:val="00060124"/>
    <w:rsid w:val="000606CD"/>
    <w:rsid w:val="00060A7D"/>
    <w:rsid w:val="00060BCA"/>
    <w:rsid w:val="00062023"/>
    <w:rsid w:val="00063763"/>
    <w:rsid w:val="00063D1C"/>
    <w:rsid w:val="00063FAD"/>
    <w:rsid w:val="000655A6"/>
    <w:rsid w:val="000660C9"/>
    <w:rsid w:val="00066393"/>
    <w:rsid w:val="000709F3"/>
    <w:rsid w:val="00070AEE"/>
    <w:rsid w:val="00071034"/>
    <w:rsid w:val="000757E2"/>
    <w:rsid w:val="00080512"/>
    <w:rsid w:val="000829FD"/>
    <w:rsid w:val="00083457"/>
    <w:rsid w:val="00086229"/>
    <w:rsid w:val="00087609"/>
    <w:rsid w:val="00090716"/>
    <w:rsid w:val="00091465"/>
    <w:rsid w:val="00092659"/>
    <w:rsid w:val="00093B21"/>
    <w:rsid w:val="00094141"/>
    <w:rsid w:val="00094284"/>
    <w:rsid w:val="00094EC1"/>
    <w:rsid w:val="00095678"/>
    <w:rsid w:val="00096113"/>
    <w:rsid w:val="000A3B4C"/>
    <w:rsid w:val="000A6CAC"/>
    <w:rsid w:val="000B3302"/>
    <w:rsid w:val="000B3821"/>
    <w:rsid w:val="000C47C3"/>
    <w:rsid w:val="000C5882"/>
    <w:rsid w:val="000D1909"/>
    <w:rsid w:val="000D1A56"/>
    <w:rsid w:val="000D2879"/>
    <w:rsid w:val="000D44BB"/>
    <w:rsid w:val="000D58AB"/>
    <w:rsid w:val="000D7F5C"/>
    <w:rsid w:val="000E2427"/>
    <w:rsid w:val="000E42BD"/>
    <w:rsid w:val="000E4F59"/>
    <w:rsid w:val="000E5CB3"/>
    <w:rsid w:val="000E5ED8"/>
    <w:rsid w:val="000E6081"/>
    <w:rsid w:val="000E76A8"/>
    <w:rsid w:val="000F152C"/>
    <w:rsid w:val="000F2A90"/>
    <w:rsid w:val="000F33B6"/>
    <w:rsid w:val="000F3F52"/>
    <w:rsid w:val="00101DBE"/>
    <w:rsid w:val="00103E7F"/>
    <w:rsid w:val="00106BFC"/>
    <w:rsid w:val="00107DDE"/>
    <w:rsid w:val="00107E0F"/>
    <w:rsid w:val="001119E6"/>
    <w:rsid w:val="00112C2C"/>
    <w:rsid w:val="001167FC"/>
    <w:rsid w:val="00120DCD"/>
    <w:rsid w:val="00122FF8"/>
    <w:rsid w:val="00123FC7"/>
    <w:rsid w:val="00124309"/>
    <w:rsid w:val="00124AA3"/>
    <w:rsid w:val="001265B2"/>
    <w:rsid w:val="00126BBB"/>
    <w:rsid w:val="00132F09"/>
    <w:rsid w:val="00133525"/>
    <w:rsid w:val="00134662"/>
    <w:rsid w:val="001347A5"/>
    <w:rsid w:val="00135B7E"/>
    <w:rsid w:val="0013759B"/>
    <w:rsid w:val="00142BA8"/>
    <w:rsid w:val="0014311D"/>
    <w:rsid w:val="00147378"/>
    <w:rsid w:val="001632DD"/>
    <w:rsid w:val="001635B7"/>
    <w:rsid w:val="001647B4"/>
    <w:rsid w:val="00164D2A"/>
    <w:rsid w:val="00167BC9"/>
    <w:rsid w:val="00170CBA"/>
    <w:rsid w:val="00173574"/>
    <w:rsid w:val="00174B54"/>
    <w:rsid w:val="00175C1D"/>
    <w:rsid w:val="00176B3F"/>
    <w:rsid w:val="001775F9"/>
    <w:rsid w:val="00177B05"/>
    <w:rsid w:val="00177F45"/>
    <w:rsid w:val="0018387F"/>
    <w:rsid w:val="00183963"/>
    <w:rsid w:val="00184B57"/>
    <w:rsid w:val="001942C3"/>
    <w:rsid w:val="001A0194"/>
    <w:rsid w:val="001A0A8E"/>
    <w:rsid w:val="001A0FC6"/>
    <w:rsid w:val="001A1225"/>
    <w:rsid w:val="001A2C12"/>
    <w:rsid w:val="001A46A5"/>
    <w:rsid w:val="001A4951"/>
    <w:rsid w:val="001A4C42"/>
    <w:rsid w:val="001A5592"/>
    <w:rsid w:val="001A5C71"/>
    <w:rsid w:val="001A60C3"/>
    <w:rsid w:val="001A7962"/>
    <w:rsid w:val="001B21EE"/>
    <w:rsid w:val="001B29CA"/>
    <w:rsid w:val="001B6315"/>
    <w:rsid w:val="001B73B5"/>
    <w:rsid w:val="001C21C3"/>
    <w:rsid w:val="001C6AC2"/>
    <w:rsid w:val="001C6CCF"/>
    <w:rsid w:val="001C7832"/>
    <w:rsid w:val="001D02C2"/>
    <w:rsid w:val="001D30B9"/>
    <w:rsid w:val="001D3598"/>
    <w:rsid w:val="001E056F"/>
    <w:rsid w:val="001E11C5"/>
    <w:rsid w:val="001E37A9"/>
    <w:rsid w:val="001E3E93"/>
    <w:rsid w:val="001E44C2"/>
    <w:rsid w:val="001E564D"/>
    <w:rsid w:val="001E6548"/>
    <w:rsid w:val="001F08FE"/>
    <w:rsid w:val="001F09C5"/>
    <w:rsid w:val="001F0C1D"/>
    <w:rsid w:val="001F1132"/>
    <w:rsid w:val="001F168B"/>
    <w:rsid w:val="001F3703"/>
    <w:rsid w:val="001F6A80"/>
    <w:rsid w:val="00200235"/>
    <w:rsid w:val="00207018"/>
    <w:rsid w:val="0021052A"/>
    <w:rsid w:val="00212AA2"/>
    <w:rsid w:val="00222392"/>
    <w:rsid w:val="00223C0C"/>
    <w:rsid w:val="00227B19"/>
    <w:rsid w:val="0023007D"/>
    <w:rsid w:val="002311CD"/>
    <w:rsid w:val="00231636"/>
    <w:rsid w:val="002322B5"/>
    <w:rsid w:val="002347A2"/>
    <w:rsid w:val="0023693D"/>
    <w:rsid w:val="002379A7"/>
    <w:rsid w:val="00241106"/>
    <w:rsid w:val="002423D5"/>
    <w:rsid w:val="00242B18"/>
    <w:rsid w:val="0024599A"/>
    <w:rsid w:val="002478CD"/>
    <w:rsid w:val="00250512"/>
    <w:rsid w:val="00251927"/>
    <w:rsid w:val="00254176"/>
    <w:rsid w:val="002556C0"/>
    <w:rsid w:val="00256279"/>
    <w:rsid w:val="002607CC"/>
    <w:rsid w:val="002612E5"/>
    <w:rsid w:val="002612FF"/>
    <w:rsid w:val="00261FF8"/>
    <w:rsid w:val="002622AB"/>
    <w:rsid w:val="0026261C"/>
    <w:rsid w:val="0026263D"/>
    <w:rsid w:val="00262A6B"/>
    <w:rsid w:val="00262BDC"/>
    <w:rsid w:val="002675F0"/>
    <w:rsid w:val="00270816"/>
    <w:rsid w:val="00270892"/>
    <w:rsid w:val="002745A2"/>
    <w:rsid w:val="002748F8"/>
    <w:rsid w:val="00274B85"/>
    <w:rsid w:val="00275F00"/>
    <w:rsid w:val="00276435"/>
    <w:rsid w:val="00276A4E"/>
    <w:rsid w:val="00276FC5"/>
    <w:rsid w:val="00277657"/>
    <w:rsid w:val="0028072E"/>
    <w:rsid w:val="002840E3"/>
    <w:rsid w:val="00284B12"/>
    <w:rsid w:val="00286F33"/>
    <w:rsid w:val="002876D2"/>
    <w:rsid w:val="00287CFA"/>
    <w:rsid w:val="002906AE"/>
    <w:rsid w:val="002917A6"/>
    <w:rsid w:val="002922A1"/>
    <w:rsid w:val="00292F5C"/>
    <w:rsid w:val="0029327D"/>
    <w:rsid w:val="0029356A"/>
    <w:rsid w:val="00293DC3"/>
    <w:rsid w:val="002959FC"/>
    <w:rsid w:val="00297312"/>
    <w:rsid w:val="002A25A8"/>
    <w:rsid w:val="002A35C8"/>
    <w:rsid w:val="002A410B"/>
    <w:rsid w:val="002A56BA"/>
    <w:rsid w:val="002A6683"/>
    <w:rsid w:val="002B0137"/>
    <w:rsid w:val="002B0172"/>
    <w:rsid w:val="002B251C"/>
    <w:rsid w:val="002B2973"/>
    <w:rsid w:val="002B3AFF"/>
    <w:rsid w:val="002B6339"/>
    <w:rsid w:val="002B727A"/>
    <w:rsid w:val="002B7A6E"/>
    <w:rsid w:val="002C234C"/>
    <w:rsid w:val="002C2382"/>
    <w:rsid w:val="002C26A8"/>
    <w:rsid w:val="002C3468"/>
    <w:rsid w:val="002C4D28"/>
    <w:rsid w:val="002C4E16"/>
    <w:rsid w:val="002C5890"/>
    <w:rsid w:val="002D0293"/>
    <w:rsid w:val="002D0AED"/>
    <w:rsid w:val="002D1CE7"/>
    <w:rsid w:val="002D32EF"/>
    <w:rsid w:val="002D3459"/>
    <w:rsid w:val="002D39AF"/>
    <w:rsid w:val="002D59A8"/>
    <w:rsid w:val="002D6676"/>
    <w:rsid w:val="002D76E9"/>
    <w:rsid w:val="002E00EE"/>
    <w:rsid w:val="002E448A"/>
    <w:rsid w:val="002E6B55"/>
    <w:rsid w:val="002E71E8"/>
    <w:rsid w:val="002E78F3"/>
    <w:rsid w:val="002E7B41"/>
    <w:rsid w:val="002F3193"/>
    <w:rsid w:val="00300B21"/>
    <w:rsid w:val="00301D2D"/>
    <w:rsid w:val="0030605C"/>
    <w:rsid w:val="00310675"/>
    <w:rsid w:val="00312E26"/>
    <w:rsid w:val="0031300F"/>
    <w:rsid w:val="00314136"/>
    <w:rsid w:val="003141D8"/>
    <w:rsid w:val="00316B61"/>
    <w:rsid w:val="003172DC"/>
    <w:rsid w:val="00321C53"/>
    <w:rsid w:val="00322CC6"/>
    <w:rsid w:val="00323638"/>
    <w:rsid w:val="003300DA"/>
    <w:rsid w:val="003330F6"/>
    <w:rsid w:val="0034031D"/>
    <w:rsid w:val="0034091B"/>
    <w:rsid w:val="00341A68"/>
    <w:rsid w:val="003422CF"/>
    <w:rsid w:val="003438B9"/>
    <w:rsid w:val="00345EB5"/>
    <w:rsid w:val="00346397"/>
    <w:rsid w:val="003541AB"/>
    <w:rsid w:val="0035462D"/>
    <w:rsid w:val="00355B91"/>
    <w:rsid w:val="0035689B"/>
    <w:rsid w:val="00360015"/>
    <w:rsid w:val="00360432"/>
    <w:rsid w:val="00362D0C"/>
    <w:rsid w:val="003646EA"/>
    <w:rsid w:val="003651A5"/>
    <w:rsid w:val="00365B04"/>
    <w:rsid w:val="00366087"/>
    <w:rsid w:val="003708E5"/>
    <w:rsid w:val="00370D63"/>
    <w:rsid w:val="00371AE2"/>
    <w:rsid w:val="00372147"/>
    <w:rsid w:val="00372AB2"/>
    <w:rsid w:val="00373164"/>
    <w:rsid w:val="003752E8"/>
    <w:rsid w:val="003764F1"/>
    <w:rsid w:val="003765B8"/>
    <w:rsid w:val="00377680"/>
    <w:rsid w:val="003779C9"/>
    <w:rsid w:val="00377D85"/>
    <w:rsid w:val="00385936"/>
    <w:rsid w:val="003864C9"/>
    <w:rsid w:val="00391A37"/>
    <w:rsid w:val="0039392D"/>
    <w:rsid w:val="003A4F09"/>
    <w:rsid w:val="003A574E"/>
    <w:rsid w:val="003A66F4"/>
    <w:rsid w:val="003A6D2F"/>
    <w:rsid w:val="003A7383"/>
    <w:rsid w:val="003B1481"/>
    <w:rsid w:val="003B3295"/>
    <w:rsid w:val="003B6A30"/>
    <w:rsid w:val="003B7A18"/>
    <w:rsid w:val="003C2500"/>
    <w:rsid w:val="003C3971"/>
    <w:rsid w:val="003C3EEF"/>
    <w:rsid w:val="003C4779"/>
    <w:rsid w:val="003C60AF"/>
    <w:rsid w:val="003D4F54"/>
    <w:rsid w:val="003D6EFB"/>
    <w:rsid w:val="003D75BC"/>
    <w:rsid w:val="003D7D4C"/>
    <w:rsid w:val="003E1E54"/>
    <w:rsid w:val="003E6D73"/>
    <w:rsid w:val="003F07BE"/>
    <w:rsid w:val="003F1F64"/>
    <w:rsid w:val="003F2E00"/>
    <w:rsid w:val="003F4E86"/>
    <w:rsid w:val="003F6F0F"/>
    <w:rsid w:val="003F7D13"/>
    <w:rsid w:val="00401439"/>
    <w:rsid w:val="00403DF3"/>
    <w:rsid w:val="00405391"/>
    <w:rsid w:val="00406361"/>
    <w:rsid w:val="00406450"/>
    <w:rsid w:val="00410515"/>
    <w:rsid w:val="004113D8"/>
    <w:rsid w:val="00411ADF"/>
    <w:rsid w:val="00411CB9"/>
    <w:rsid w:val="004129FD"/>
    <w:rsid w:val="00412B18"/>
    <w:rsid w:val="00412D14"/>
    <w:rsid w:val="0041342A"/>
    <w:rsid w:val="004145FA"/>
    <w:rsid w:val="0041558E"/>
    <w:rsid w:val="00416469"/>
    <w:rsid w:val="004210B8"/>
    <w:rsid w:val="004212F1"/>
    <w:rsid w:val="004215AC"/>
    <w:rsid w:val="00422873"/>
    <w:rsid w:val="00423232"/>
    <w:rsid w:val="00423334"/>
    <w:rsid w:val="00432BEC"/>
    <w:rsid w:val="00434367"/>
    <w:rsid w:val="004345EC"/>
    <w:rsid w:val="00441506"/>
    <w:rsid w:val="0044234E"/>
    <w:rsid w:val="00442357"/>
    <w:rsid w:val="00443EF3"/>
    <w:rsid w:val="004441FD"/>
    <w:rsid w:val="0044458B"/>
    <w:rsid w:val="0044464B"/>
    <w:rsid w:val="004528EB"/>
    <w:rsid w:val="00453362"/>
    <w:rsid w:val="00453F74"/>
    <w:rsid w:val="004548F5"/>
    <w:rsid w:val="00454E40"/>
    <w:rsid w:val="00462E27"/>
    <w:rsid w:val="00463A41"/>
    <w:rsid w:val="00463CC6"/>
    <w:rsid w:val="00464BA2"/>
    <w:rsid w:val="004650B3"/>
    <w:rsid w:val="00465C6A"/>
    <w:rsid w:val="00466B2D"/>
    <w:rsid w:val="00466B6F"/>
    <w:rsid w:val="00470A08"/>
    <w:rsid w:val="004714E7"/>
    <w:rsid w:val="00471E54"/>
    <w:rsid w:val="00472D87"/>
    <w:rsid w:val="00474C0A"/>
    <w:rsid w:val="00474CD0"/>
    <w:rsid w:val="00476A3E"/>
    <w:rsid w:val="0048277D"/>
    <w:rsid w:val="00482B2C"/>
    <w:rsid w:val="00485C9C"/>
    <w:rsid w:val="00486812"/>
    <w:rsid w:val="00487984"/>
    <w:rsid w:val="004879FC"/>
    <w:rsid w:val="0049120F"/>
    <w:rsid w:val="00492FE2"/>
    <w:rsid w:val="00494201"/>
    <w:rsid w:val="00494E6C"/>
    <w:rsid w:val="0049510F"/>
    <w:rsid w:val="00495866"/>
    <w:rsid w:val="004970EE"/>
    <w:rsid w:val="004975B9"/>
    <w:rsid w:val="0049792E"/>
    <w:rsid w:val="004A08DF"/>
    <w:rsid w:val="004A15D2"/>
    <w:rsid w:val="004A169E"/>
    <w:rsid w:val="004A3A52"/>
    <w:rsid w:val="004A414F"/>
    <w:rsid w:val="004A41F5"/>
    <w:rsid w:val="004A7475"/>
    <w:rsid w:val="004B12BE"/>
    <w:rsid w:val="004B3FA8"/>
    <w:rsid w:val="004B60B0"/>
    <w:rsid w:val="004B6D8A"/>
    <w:rsid w:val="004B6EAB"/>
    <w:rsid w:val="004B7B6E"/>
    <w:rsid w:val="004C12B2"/>
    <w:rsid w:val="004C34E0"/>
    <w:rsid w:val="004C3C53"/>
    <w:rsid w:val="004C4A28"/>
    <w:rsid w:val="004C52B6"/>
    <w:rsid w:val="004C7E23"/>
    <w:rsid w:val="004D0BB6"/>
    <w:rsid w:val="004D29E1"/>
    <w:rsid w:val="004D2EBB"/>
    <w:rsid w:val="004D3578"/>
    <w:rsid w:val="004D6243"/>
    <w:rsid w:val="004D64EF"/>
    <w:rsid w:val="004E213A"/>
    <w:rsid w:val="004E3202"/>
    <w:rsid w:val="004E38B4"/>
    <w:rsid w:val="004E40FA"/>
    <w:rsid w:val="004E5B93"/>
    <w:rsid w:val="004E5D7C"/>
    <w:rsid w:val="004E7AE6"/>
    <w:rsid w:val="004F0988"/>
    <w:rsid w:val="004F1604"/>
    <w:rsid w:val="004F3340"/>
    <w:rsid w:val="004F6CDF"/>
    <w:rsid w:val="005016F2"/>
    <w:rsid w:val="005050EC"/>
    <w:rsid w:val="00505B09"/>
    <w:rsid w:val="00512140"/>
    <w:rsid w:val="0051333B"/>
    <w:rsid w:val="00514477"/>
    <w:rsid w:val="00516746"/>
    <w:rsid w:val="005168A6"/>
    <w:rsid w:val="00521414"/>
    <w:rsid w:val="005215D7"/>
    <w:rsid w:val="005217C8"/>
    <w:rsid w:val="0052210C"/>
    <w:rsid w:val="00522DA9"/>
    <w:rsid w:val="005231FA"/>
    <w:rsid w:val="00523998"/>
    <w:rsid w:val="00524F7C"/>
    <w:rsid w:val="0052647C"/>
    <w:rsid w:val="00531F32"/>
    <w:rsid w:val="0053388B"/>
    <w:rsid w:val="00535773"/>
    <w:rsid w:val="00535FC6"/>
    <w:rsid w:val="005375C6"/>
    <w:rsid w:val="00543E6C"/>
    <w:rsid w:val="0054418B"/>
    <w:rsid w:val="0054707B"/>
    <w:rsid w:val="005472F0"/>
    <w:rsid w:val="00551CDD"/>
    <w:rsid w:val="005550C3"/>
    <w:rsid w:val="005553B2"/>
    <w:rsid w:val="00555975"/>
    <w:rsid w:val="005571A4"/>
    <w:rsid w:val="00560728"/>
    <w:rsid w:val="005645BC"/>
    <w:rsid w:val="00565087"/>
    <w:rsid w:val="0057374C"/>
    <w:rsid w:val="00573AC2"/>
    <w:rsid w:val="00575E6A"/>
    <w:rsid w:val="0057725C"/>
    <w:rsid w:val="0057771C"/>
    <w:rsid w:val="00580A9E"/>
    <w:rsid w:val="00580CB6"/>
    <w:rsid w:val="00583A81"/>
    <w:rsid w:val="00583E88"/>
    <w:rsid w:val="00584BA5"/>
    <w:rsid w:val="00584E3A"/>
    <w:rsid w:val="00586DC0"/>
    <w:rsid w:val="005917B3"/>
    <w:rsid w:val="00592200"/>
    <w:rsid w:val="00594FE2"/>
    <w:rsid w:val="00596635"/>
    <w:rsid w:val="005A2768"/>
    <w:rsid w:val="005A32EA"/>
    <w:rsid w:val="005A4D3F"/>
    <w:rsid w:val="005A5045"/>
    <w:rsid w:val="005A5365"/>
    <w:rsid w:val="005A55BA"/>
    <w:rsid w:val="005A58D0"/>
    <w:rsid w:val="005A6A98"/>
    <w:rsid w:val="005A71A3"/>
    <w:rsid w:val="005A7BEE"/>
    <w:rsid w:val="005B1463"/>
    <w:rsid w:val="005B2908"/>
    <w:rsid w:val="005B3BFB"/>
    <w:rsid w:val="005B3F2A"/>
    <w:rsid w:val="005B53C2"/>
    <w:rsid w:val="005B61BF"/>
    <w:rsid w:val="005B62E6"/>
    <w:rsid w:val="005C0593"/>
    <w:rsid w:val="005C28A3"/>
    <w:rsid w:val="005C34BF"/>
    <w:rsid w:val="005C4D0C"/>
    <w:rsid w:val="005C5809"/>
    <w:rsid w:val="005C5D3E"/>
    <w:rsid w:val="005D293D"/>
    <w:rsid w:val="005D2E01"/>
    <w:rsid w:val="005D4724"/>
    <w:rsid w:val="005D498B"/>
    <w:rsid w:val="005D7526"/>
    <w:rsid w:val="005E1F94"/>
    <w:rsid w:val="005E6434"/>
    <w:rsid w:val="005E686E"/>
    <w:rsid w:val="005E6B68"/>
    <w:rsid w:val="005E7657"/>
    <w:rsid w:val="005F2FCE"/>
    <w:rsid w:val="005F4035"/>
    <w:rsid w:val="005F563C"/>
    <w:rsid w:val="005F5841"/>
    <w:rsid w:val="005F59EF"/>
    <w:rsid w:val="005F7324"/>
    <w:rsid w:val="00600840"/>
    <w:rsid w:val="00602AEA"/>
    <w:rsid w:val="00603056"/>
    <w:rsid w:val="00605C31"/>
    <w:rsid w:val="0060642C"/>
    <w:rsid w:val="00610674"/>
    <w:rsid w:val="00611754"/>
    <w:rsid w:val="006121E4"/>
    <w:rsid w:val="006140D2"/>
    <w:rsid w:val="0061421E"/>
    <w:rsid w:val="00614FDF"/>
    <w:rsid w:val="006231FD"/>
    <w:rsid w:val="006232E7"/>
    <w:rsid w:val="006236B9"/>
    <w:rsid w:val="006238B2"/>
    <w:rsid w:val="0062492A"/>
    <w:rsid w:val="006271E3"/>
    <w:rsid w:val="006276FA"/>
    <w:rsid w:val="00627D45"/>
    <w:rsid w:val="0063543D"/>
    <w:rsid w:val="00635927"/>
    <w:rsid w:val="00635C3A"/>
    <w:rsid w:val="00637778"/>
    <w:rsid w:val="0064001E"/>
    <w:rsid w:val="006402BB"/>
    <w:rsid w:val="00641E85"/>
    <w:rsid w:val="006430DA"/>
    <w:rsid w:val="00644E09"/>
    <w:rsid w:val="00647114"/>
    <w:rsid w:val="00650BB2"/>
    <w:rsid w:val="00652A15"/>
    <w:rsid w:val="00652BCD"/>
    <w:rsid w:val="00654178"/>
    <w:rsid w:val="00657CA4"/>
    <w:rsid w:val="00660B27"/>
    <w:rsid w:val="00661F8A"/>
    <w:rsid w:val="00663EB0"/>
    <w:rsid w:val="00664561"/>
    <w:rsid w:val="00666AB8"/>
    <w:rsid w:val="00667427"/>
    <w:rsid w:val="00671BFB"/>
    <w:rsid w:val="00674373"/>
    <w:rsid w:val="00676A5C"/>
    <w:rsid w:val="00676B02"/>
    <w:rsid w:val="00677ABD"/>
    <w:rsid w:val="006815AA"/>
    <w:rsid w:val="0068333A"/>
    <w:rsid w:val="00683583"/>
    <w:rsid w:val="00684276"/>
    <w:rsid w:val="006852B0"/>
    <w:rsid w:val="00685A8B"/>
    <w:rsid w:val="006865B1"/>
    <w:rsid w:val="0068720B"/>
    <w:rsid w:val="00692BD8"/>
    <w:rsid w:val="006948D3"/>
    <w:rsid w:val="00695976"/>
    <w:rsid w:val="006968F5"/>
    <w:rsid w:val="00697E0A"/>
    <w:rsid w:val="006A0A41"/>
    <w:rsid w:val="006A2F15"/>
    <w:rsid w:val="006A323F"/>
    <w:rsid w:val="006A3921"/>
    <w:rsid w:val="006A4711"/>
    <w:rsid w:val="006A6B34"/>
    <w:rsid w:val="006B023F"/>
    <w:rsid w:val="006B1CF0"/>
    <w:rsid w:val="006B30D0"/>
    <w:rsid w:val="006B3EB1"/>
    <w:rsid w:val="006B43CD"/>
    <w:rsid w:val="006B442D"/>
    <w:rsid w:val="006B4698"/>
    <w:rsid w:val="006B60D4"/>
    <w:rsid w:val="006B68C3"/>
    <w:rsid w:val="006C07A6"/>
    <w:rsid w:val="006C2CE2"/>
    <w:rsid w:val="006C34A2"/>
    <w:rsid w:val="006C3D95"/>
    <w:rsid w:val="006C4564"/>
    <w:rsid w:val="006C4B5A"/>
    <w:rsid w:val="006C5DB1"/>
    <w:rsid w:val="006C723B"/>
    <w:rsid w:val="006C774B"/>
    <w:rsid w:val="006D1277"/>
    <w:rsid w:val="006D1849"/>
    <w:rsid w:val="006D480B"/>
    <w:rsid w:val="006D7204"/>
    <w:rsid w:val="006E195C"/>
    <w:rsid w:val="006E339E"/>
    <w:rsid w:val="006E3A3F"/>
    <w:rsid w:val="006E5C86"/>
    <w:rsid w:val="006E5D28"/>
    <w:rsid w:val="006E6C06"/>
    <w:rsid w:val="006E7283"/>
    <w:rsid w:val="006F05FC"/>
    <w:rsid w:val="006F2B3B"/>
    <w:rsid w:val="006F5AD9"/>
    <w:rsid w:val="006F5C51"/>
    <w:rsid w:val="00700575"/>
    <w:rsid w:val="00701D34"/>
    <w:rsid w:val="00705E66"/>
    <w:rsid w:val="007069CD"/>
    <w:rsid w:val="00710E8A"/>
    <w:rsid w:val="00713C44"/>
    <w:rsid w:val="007216C9"/>
    <w:rsid w:val="007225C0"/>
    <w:rsid w:val="0072282D"/>
    <w:rsid w:val="007235E0"/>
    <w:rsid w:val="00730242"/>
    <w:rsid w:val="00734A5B"/>
    <w:rsid w:val="00734DB6"/>
    <w:rsid w:val="0073547B"/>
    <w:rsid w:val="0074026F"/>
    <w:rsid w:val="007404A6"/>
    <w:rsid w:val="0074242C"/>
    <w:rsid w:val="007429F6"/>
    <w:rsid w:val="00743BE7"/>
    <w:rsid w:val="00744119"/>
    <w:rsid w:val="00744E76"/>
    <w:rsid w:val="00745627"/>
    <w:rsid w:val="00746689"/>
    <w:rsid w:val="00747E96"/>
    <w:rsid w:val="00751879"/>
    <w:rsid w:val="00755DB4"/>
    <w:rsid w:val="007579F6"/>
    <w:rsid w:val="007647D4"/>
    <w:rsid w:val="00766E06"/>
    <w:rsid w:val="0076735B"/>
    <w:rsid w:val="0076764F"/>
    <w:rsid w:val="0076772C"/>
    <w:rsid w:val="00767A16"/>
    <w:rsid w:val="00767BA8"/>
    <w:rsid w:val="00771467"/>
    <w:rsid w:val="0077198C"/>
    <w:rsid w:val="0077231E"/>
    <w:rsid w:val="00774DA4"/>
    <w:rsid w:val="00776122"/>
    <w:rsid w:val="00776925"/>
    <w:rsid w:val="00777327"/>
    <w:rsid w:val="007779A9"/>
    <w:rsid w:val="00780215"/>
    <w:rsid w:val="0078070B"/>
    <w:rsid w:val="00780855"/>
    <w:rsid w:val="00780A83"/>
    <w:rsid w:val="00780B52"/>
    <w:rsid w:val="00781782"/>
    <w:rsid w:val="00781F0F"/>
    <w:rsid w:val="007834E5"/>
    <w:rsid w:val="00783E17"/>
    <w:rsid w:val="0078548B"/>
    <w:rsid w:val="00785F75"/>
    <w:rsid w:val="0078684A"/>
    <w:rsid w:val="00786A0B"/>
    <w:rsid w:val="00792B08"/>
    <w:rsid w:val="007931FD"/>
    <w:rsid w:val="00796743"/>
    <w:rsid w:val="007974E8"/>
    <w:rsid w:val="00797BCE"/>
    <w:rsid w:val="007A1E35"/>
    <w:rsid w:val="007A482A"/>
    <w:rsid w:val="007B018C"/>
    <w:rsid w:val="007B0240"/>
    <w:rsid w:val="007B3575"/>
    <w:rsid w:val="007B4480"/>
    <w:rsid w:val="007B600E"/>
    <w:rsid w:val="007B6601"/>
    <w:rsid w:val="007C32E9"/>
    <w:rsid w:val="007C3496"/>
    <w:rsid w:val="007C7145"/>
    <w:rsid w:val="007D3AF0"/>
    <w:rsid w:val="007D4273"/>
    <w:rsid w:val="007E041F"/>
    <w:rsid w:val="007E0B79"/>
    <w:rsid w:val="007E1C60"/>
    <w:rsid w:val="007E2137"/>
    <w:rsid w:val="007E3475"/>
    <w:rsid w:val="007E6891"/>
    <w:rsid w:val="007E6F64"/>
    <w:rsid w:val="007E7276"/>
    <w:rsid w:val="007F0F4A"/>
    <w:rsid w:val="007F1A5F"/>
    <w:rsid w:val="007F2DF9"/>
    <w:rsid w:val="007F643C"/>
    <w:rsid w:val="008005B1"/>
    <w:rsid w:val="008028A4"/>
    <w:rsid w:val="00802DB9"/>
    <w:rsid w:val="008059EE"/>
    <w:rsid w:val="008060F3"/>
    <w:rsid w:val="008061B1"/>
    <w:rsid w:val="0081292C"/>
    <w:rsid w:val="00813DC0"/>
    <w:rsid w:val="00814D12"/>
    <w:rsid w:val="008155F5"/>
    <w:rsid w:val="008207C4"/>
    <w:rsid w:val="00823641"/>
    <w:rsid w:val="00826752"/>
    <w:rsid w:val="00827487"/>
    <w:rsid w:val="00827FA3"/>
    <w:rsid w:val="0083008E"/>
    <w:rsid w:val="00830747"/>
    <w:rsid w:val="00832D37"/>
    <w:rsid w:val="00833957"/>
    <w:rsid w:val="00836853"/>
    <w:rsid w:val="008375AB"/>
    <w:rsid w:val="00843056"/>
    <w:rsid w:val="00843480"/>
    <w:rsid w:val="008434D4"/>
    <w:rsid w:val="0084774C"/>
    <w:rsid w:val="00847ACF"/>
    <w:rsid w:val="008508FC"/>
    <w:rsid w:val="00853A10"/>
    <w:rsid w:val="00855181"/>
    <w:rsid w:val="0085565F"/>
    <w:rsid w:val="00861D4E"/>
    <w:rsid w:val="00862DF3"/>
    <w:rsid w:val="00864511"/>
    <w:rsid w:val="0086685E"/>
    <w:rsid w:val="00870353"/>
    <w:rsid w:val="008740C5"/>
    <w:rsid w:val="00874AB9"/>
    <w:rsid w:val="008768CA"/>
    <w:rsid w:val="008803E6"/>
    <w:rsid w:val="008825B4"/>
    <w:rsid w:val="00887046"/>
    <w:rsid w:val="00887CD4"/>
    <w:rsid w:val="00891DE0"/>
    <w:rsid w:val="00892B6C"/>
    <w:rsid w:val="00893E87"/>
    <w:rsid w:val="00896EA5"/>
    <w:rsid w:val="008A039D"/>
    <w:rsid w:val="008A1381"/>
    <w:rsid w:val="008A26F4"/>
    <w:rsid w:val="008A52A2"/>
    <w:rsid w:val="008A58E7"/>
    <w:rsid w:val="008A5C93"/>
    <w:rsid w:val="008A6A14"/>
    <w:rsid w:val="008A7411"/>
    <w:rsid w:val="008B30C5"/>
    <w:rsid w:val="008B79AC"/>
    <w:rsid w:val="008C0130"/>
    <w:rsid w:val="008C2932"/>
    <w:rsid w:val="008C3499"/>
    <w:rsid w:val="008C379C"/>
    <w:rsid w:val="008C384C"/>
    <w:rsid w:val="008D0DBD"/>
    <w:rsid w:val="008D2278"/>
    <w:rsid w:val="008D7641"/>
    <w:rsid w:val="008E0F90"/>
    <w:rsid w:val="008E2FE7"/>
    <w:rsid w:val="008E339C"/>
    <w:rsid w:val="008E4644"/>
    <w:rsid w:val="008E48EC"/>
    <w:rsid w:val="008E49AC"/>
    <w:rsid w:val="008E55C8"/>
    <w:rsid w:val="008F00B3"/>
    <w:rsid w:val="008F161A"/>
    <w:rsid w:val="008F29FA"/>
    <w:rsid w:val="008F306E"/>
    <w:rsid w:val="008F7614"/>
    <w:rsid w:val="008F7E9F"/>
    <w:rsid w:val="0090271F"/>
    <w:rsid w:val="00902E23"/>
    <w:rsid w:val="00905B16"/>
    <w:rsid w:val="0090656E"/>
    <w:rsid w:val="009114D7"/>
    <w:rsid w:val="00911DF6"/>
    <w:rsid w:val="0091281B"/>
    <w:rsid w:val="0091348E"/>
    <w:rsid w:val="00917CCB"/>
    <w:rsid w:val="00920E7F"/>
    <w:rsid w:val="00920EF2"/>
    <w:rsid w:val="00922AEB"/>
    <w:rsid w:val="00925E8D"/>
    <w:rsid w:val="00930DD7"/>
    <w:rsid w:val="00930EE1"/>
    <w:rsid w:val="00931BD1"/>
    <w:rsid w:val="009400B8"/>
    <w:rsid w:val="0094026C"/>
    <w:rsid w:val="009411D3"/>
    <w:rsid w:val="00942EC2"/>
    <w:rsid w:val="00944A63"/>
    <w:rsid w:val="0094541E"/>
    <w:rsid w:val="00947064"/>
    <w:rsid w:val="00947A10"/>
    <w:rsid w:val="00954FFD"/>
    <w:rsid w:val="00956B3C"/>
    <w:rsid w:val="0096027F"/>
    <w:rsid w:val="0096166F"/>
    <w:rsid w:val="009629F1"/>
    <w:rsid w:val="00962A00"/>
    <w:rsid w:val="0096711F"/>
    <w:rsid w:val="00970650"/>
    <w:rsid w:val="00970865"/>
    <w:rsid w:val="00972451"/>
    <w:rsid w:val="009725C7"/>
    <w:rsid w:val="00975327"/>
    <w:rsid w:val="00977488"/>
    <w:rsid w:val="00980297"/>
    <w:rsid w:val="0098138B"/>
    <w:rsid w:val="0098153A"/>
    <w:rsid w:val="009846F3"/>
    <w:rsid w:val="00987449"/>
    <w:rsid w:val="00992506"/>
    <w:rsid w:val="00992A60"/>
    <w:rsid w:val="00994065"/>
    <w:rsid w:val="00994CD4"/>
    <w:rsid w:val="00995390"/>
    <w:rsid w:val="0099619F"/>
    <w:rsid w:val="009967DF"/>
    <w:rsid w:val="009A16F2"/>
    <w:rsid w:val="009A2159"/>
    <w:rsid w:val="009A5135"/>
    <w:rsid w:val="009A5F5D"/>
    <w:rsid w:val="009A6680"/>
    <w:rsid w:val="009A6681"/>
    <w:rsid w:val="009B28F3"/>
    <w:rsid w:val="009B3A67"/>
    <w:rsid w:val="009B3AFF"/>
    <w:rsid w:val="009B54A4"/>
    <w:rsid w:val="009B64D0"/>
    <w:rsid w:val="009B6804"/>
    <w:rsid w:val="009B78A3"/>
    <w:rsid w:val="009C0600"/>
    <w:rsid w:val="009C07E6"/>
    <w:rsid w:val="009C21DC"/>
    <w:rsid w:val="009C3115"/>
    <w:rsid w:val="009C41B3"/>
    <w:rsid w:val="009C7540"/>
    <w:rsid w:val="009D0EF0"/>
    <w:rsid w:val="009D0FBF"/>
    <w:rsid w:val="009D17A6"/>
    <w:rsid w:val="009D4805"/>
    <w:rsid w:val="009E086F"/>
    <w:rsid w:val="009E1351"/>
    <w:rsid w:val="009E2865"/>
    <w:rsid w:val="009E48F6"/>
    <w:rsid w:val="009E5913"/>
    <w:rsid w:val="009E6220"/>
    <w:rsid w:val="009E7C06"/>
    <w:rsid w:val="009F11C1"/>
    <w:rsid w:val="009F21E6"/>
    <w:rsid w:val="009F226B"/>
    <w:rsid w:val="009F37B7"/>
    <w:rsid w:val="009F69DE"/>
    <w:rsid w:val="009F76CA"/>
    <w:rsid w:val="00A018FA"/>
    <w:rsid w:val="00A01B72"/>
    <w:rsid w:val="00A02231"/>
    <w:rsid w:val="00A025EA"/>
    <w:rsid w:val="00A070DE"/>
    <w:rsid w:val="00A07D0C"/>
    <w:rsid w:val="00A10940"/>
    <w:rsid w:val="00A10F02"/>
    <w:rsid w:val="00A13802"/>
    <w:rsid w:val="00A14B56"/>
    <w:rsid w:val="00A15538"/>
    <w:rsid w:val="00A164B4"/>
    <w:rsid w:val="00A165C8"/>
    <w:rsid w:val="00A16D78"/>
    <w:rsid w:val="00A22952"/>
    <w:rsid w:val="00A23B7B"/>
    <w:rsid w:val="00A256E1"/>
    <w:rsid w:val="00A261F5"/>
    <w:rsid w:val="00A26956"/>
    <w:rsid w:val="00A27A3A"/>
    <w:rsid w:val="00A30B31"/>
    <w:rsid w:val="00A31A2A"/>
    <w:rsid w:val="00A31CA9"/>
    <w:rsid w:val="00A4019C"/>
    <w:rsid w:val="00A419CF"/>
    <w:rsid w:val="00A432CA"/>
    <w:rsid w:val="00A442C2"/>
    <w:rsid w:val="00A4543E"/>
    <w:rsid w:val="00A45A96"/>
    <w:rsid w:val="00A47622"/>
    <w:rsid w:val="00A47B88"/>
    <w:rsid w:val="00A51A73"/>
    <w:rsid w:val="00A52584"/>
    <w:rsid w:val="00A533B6"/>
    <w:rsid w:val="00A53724"/>
    <w:rsid w:val="00A53CDF"/>
    <w:rsid w:val="00A55250"/>
    <w:rsid w:val="00A5619F"/>
    <w:rsid w:val="00A57B8F"/>
    <w:rsid w:val="00A652D7"/>
    <w:rsid w:val="00A66DEC"/>
    <w:rsid w:val="00A705A4"/>
    <w:rsid w:val="00A73129"/>
    <w:rsid w:val="00A73165"/>
    <w:rsid w:val="00A7601E"/>
    <w:rsid w:val="00A76B51"/>
    <w:rsid w:val="00A76F86"/>
    <w:rsid w:val="00A8145F"/>
    <w:rsid w:val="00A81635"/>
    <w:rsid w:val="00A8224E"/>
    <w:rsid w:val="00A82346"/>
    <w:rsid w:val="00A8361B"/>
    <w:rsid w:val="00A8430B"/>
    <w:rsid w:val="00A84BC9"/>
    <w:rsid w:val="00A85E36"/>
    <w:rsid w:val="00A877AD"/>
    <w:rsid w:val="00A92BA1"/>
    <w:rsid w:val="00A92E2C"/>
    <w:rsid w:val="00A92E85"/>
    <w:rsid w:val="00A96BDA"/>
    <w:rsid w:val="00AA0B00"/>
    <w:rsid w:val="00AA24C7"/>
    <w:rsid w:val="00AA2A87"/>
    <w:rsid w:val="00AA2C91"/>
    <w:rsid w:val="00AA374F"/>
    <w:rsid w:val="00AA669C"/>
    <w:rsid w:val="00AA6FB8"/>
    <w:rsid w:val="00AB109D"/>
    <w:rsid w:val="00AB284F"/>
    <w:rsid w:val="00AB29C5"/>
    <w:rsid w:val="00AB65EF"/>
    <w:rsid w:val="00AB7514"/>
    <w:rsid w:val="00AC2ACF"/>
    <w:rsid w:val="00AC6BC6"/>
    <w:rsid w:val="00AC6DE5"/>
    <w:rsid w:val="00AC746E"/>
    <w:rsid w:val="00AD0EAD"/>
    <w:rsid w:val="00AD2564"/>
    <w:rsid w:val="00AD2BB9"/>
    <w:rsid w:val="00AD38EE"/>
    <w:rsid w:val="00AD4DB1"/>
    <w:rsid w:val="00AD6D68"/>
    <w:rsid w:val="00AE1ADF"/>
    <w:rsid w:val="00AE1ECB"/>
    <w:rsid w:val="00AE260A"/>
    <w:rsid w:val="00AE28AD"/>
    <w:rsid w:val="00AE2CAC"/>
    <w:rsid w:val="00AE323F"/>
    <w:rsid w:val="00AE35A2"/>
    <w:rsid w:val="00AE54AE"/>
    <w:rsid w:val="00AE71BB"/>
    <w:rsid w:val="00AE749A"/>
    <w:rsid w:val="00AE76B3"/>
    <w:rsid w:val="00AF0E96"/>
    <w:rsid w:val="00AF103E"/>
    <w:rsid w:val="00AF3D98"/>
    <w:rsid w:val="00AF77DA"/>
    <w:rsid w:val="00AF798F"/>
    <w:rsid w:val="00B015CC"/>
    <w:rsid w:val="00B016DB"/>
    <w:rsid w:val="00B07BEE"/>
    <w:rsid w:val="00B12CC2"/>
    <w:rsid w:val="00B12EFB"/>
    <w:rsid w:val="00B14230"/>
    <w:rsid w:val="00B14CFA"/>
    <w:rsid w:val="00B15449"/>
    <w:rsid w:val="00B16077"/>
    <w:rsid w:val="00B1751D"/>
    <w:rsid w:val="00B17A0C"/>
    <w:rsid w:val="00B20466"/>
    <w:rsid w:val="00B21396"/>
    <w:rsid w:val="00B2154B"/>
    <w:rsid w:val="00B228EC"/>
    <w:rsid w:val="00B22CB5"/>
    <w:rsid w:val="00B23803"/>
    <w:rsid w:val="00B2748D"/>
    <w:rsid w:val="00B27E2C"/>
    <w:rsid w:val="00B326A2"/>
    <w:rsid w:val="00B348E4"/>
    <w:rsid w:val="00B35366"/>
    <w:rsid w:val="00B36CF1"/>
    <w:rsid w:val="00B370D4"/>
    <w:rsid w:val="00B37A68"/>
    <w:rsid w:val="00B404FF"/>
    <w:rsid w:val="00B419D9"/>
    <w:rsid w:val="00B42AA7"/>
    <w:rsid w:val="00B462B7"/>
    <w:rsid w:val="00B51311"/>
    <w:rsid w:val="00B51488"/>
    <w:rsid w:val="00B51DF5"/>
    <w:rsid w:val="00B52F4C"/>
    <w:rsid w:val="00B53345"/>
    <w:rsid w:val="00B53960"/>
    <w:rsid w:val="00B54271"/>
    <w:rsid w:val="00B5610D"/>
    <w:rsid w:val="00B56D09"/>
    <w:rsid w:val="00B57575"/>
    <w:rsid w:val="00B67CC2"/>
    <w:rsid w:val="00B70195"/>
    <w:rsid w:val="00B74045"/>
    <w:rsid w:val="00B740D7"/>
    <w:rsid w:val="00B767B0"/>
    <w:rsid w:val="00B76DB2"/>
    <w:rsid w:val="00B80E2C"/>
    <w:rsid w:val="00B81572"/>
    <w:rsid w:val="00B8269B"/>
    <w:rsid w:val="00B83581"/>
    <w:rsid w:val="00B86EBD"/>
    <w:rsid w:val="00B87F99"/>
    <w:rsid w:val="00B91682"/>
    <w:rsid w:val="00B93086"/>
    <w:rsid w:val="00B93C87"/>
    <w:rsid w:val="00B93E66"/>
    <w:rsid w:val="00B958AC"/>
    <w:rsid w:val="00B96598"/>
    <w:rsid w:val="00B9742A"/>
    <w:rsid w:val="00BA073F"/>
    <w:rsid w:val="00BA0745"/>
    <w:rsid w:val="00BA19ED"/>
    <w:rsid w:val="00BA257F"/>
    <w:rsid w:val="00BA4B8D"/>
    <w:rsid w:val="00BA5FF4"/>
    <w:rsid w:val="00BA74A1"/>
    <w:rsid w:val="00BB335B"/>
    <w:rsid w:val="00BB5B16"/>
    <w:rsid w:val="00BB6FDE"/>
    <w:rsid w:val="00BB76CD"/>
    <w:rsid w:val="00BC017D"/>
    <w:rsid w:val="00BC0DD4"/>
    <w:rsid w:val="00BC0F7D"/>
    <w:rsid w:val="00BC3221"/>
    <w:rsid w:val="00BC4874"/>
    <w:rsid w:val="00BC7EA3"/>
    <w:rsid w:val="00BD1D53"/>
    <w:rsid w:val="00BD27DB"/>
    <w:rsid w:val="00BD2D9B"/>
    <w:rsid w:val="00BD50CB"/>
    <w:rsid w:val="00BD66A2"/>
    <w:rsid w:val="00BD6D69"/>
    <w:rsid w:val="00BD7A4F"/>
    <w:rsid w:val="00BE195A"/>
    <w:rsid w:val="00BE3255"/>
    <w:rsid w:val="00BE3985"/>
    <w:rsid w:val="00BF128E"/>
    <w:rsid w:val="00BF4604"/>
    <w:rsid w:val="00BF666A"/>
    <w:rsid w:val="00BF7753"/>
    <w:rsid w:val="00C02F6D"/>
    <w:rsid w:val="00C03989"/>
    <w:rsid w:val="00C0504D"/>
    <w:rsid w:val="00C05407"/>
    <w:rsid w:val="00C06FC4"/>
    <w:rsid w:val="00C07DE2"/>
    <w:rsid w:val="00C131FC"/>
    <w:rsid w:val="00C13A0A"/>
    <w:rsid w:val="00C1496A"/>
    <w:rsid w:val="00C14FA4"/>
    <w:rsid w:val="00C1579B"/>
    <w:rsid w:val="00C23140"/>
    <w:rsid w:val="00C33079"/>
    <w:rsid w:val="00C33D06"/>
    <w:rsid w:val="00C348C5"/>
    <w:rsid w:val="00C35805"/>
    <w:rsid w:val="00C369E2"/>
    <w:rsid w:val="00C369EE"/>
    <w:rsid w:val="00C37620"/>
    <w:rsid w:val="00C40AD2"/>
    <w:rsid w:val="00C419B3"/>
    <w:rsid w:val="00C4395F"/>
    <w:rsid w:val="00C446A2"/>
    <w:rsid w:val="00C45231"/>
    <w:rsid w:val="00C45FAF"/>
    <w:rsid w:val="00C50C87"/>
    <w:rsid w:val="00C52533"/>
    <w:rsid w:val="00C57C17"/>
    <w:rsid w:val="00C60033"/>
    <w:rsid w:val="00C611A1"/>
    <w:rsid w:val="00C64628"/>
    <w:rsid w:val="00C66CFF"/>
    <w:rsid w:val="00C6723C"/>
    <w:rsid w:val="00C6729A"/>
    <w:rsid w:val="00C67998"/>
    <w:rsid w:val="00C67EA7"/>
    <w:rsid w:val="00C708DF"/>
    <w:rsid w:val="00C708FA"/>
    <w:rsid w:val="00C72833"/>
    <w:rsid w:val="00C7321C"/>
    <w:rsid w:val="00C73493"/>
    <w:rsid w:val="00C74727"/>
    <w:rsid w:val="00C7692A"/>
    <w:rsid w:val="00C77119"/>
    <w:rsid w:val="00C806B3"/>
    <w:rsid w:val="00C80F1D"/>
    <w:rsid w:val="00C82F63"/>
    <w:rsid w:val="00C862C8"/>
    <w:rsid w:val="00C87025"/>
    <w:rsid w:val="00C92A09"/>
    <w:rsid w:val="00C93391"/>
    <w:rsid w:val="00C93F40"/>
    <w:rsid w:val="00C96505"/>
    <w:rsid w:val="00C97460"/>
    <w:rsid w:val="00CA0154"/>
    <w:rsid w:val="00CA08B6"/>
    <w:rsid w:val="00CA3D0C"/>
    <w:rsid w:val="00CA4E05"/>
    <w:rsid w:val="00CA5B35"/>
    <w:rsid w:val="00CA671E"/>
    <w:rsid w:val="00CA680C"/>
    <w:rsid w:val="00CA689F"/>
    <w:rsid w:val="00CB1C4F"/>
    <w:rsid w:val="00CB36A0"/>
    <w:rsid w:val="00CC0937"/>
    <w:rsid w:val="00CC0CCE"/>
    <w:rsid w:val="00CC3224"/>
    <w:rsid w:val="00CC5536"/>
    <w:rsid w:val="00CC5550"/>
    <w:rsid w:val="00CC72DF"/>
    <w:rsid w:val="00CC72E4"/>
    <w:rsid w:val="00CD32C5"/>
    <w:rsid w:val="00CD4BF5"/>
    <w:rsid w:val="00CD6901"/>
    <w:rsid w:val="00CD6F4E"/>
    <w:rsid w:val="00CD73F3"/>
    <w:rsid w:val="00CD77CC"/>
    <w:rsid w:val="00CD7978"/>
    <w:rsid w:val="00CE37E6"/>
    <w:rsid w:val="00CE4DB8"/>
    <w:rsid w:val="00CE7103"/>
    <w:rsid w:val="00CF0558"/>
    <w:rsid w:val="00CF0944"/>
    <w:rsid w:val="00CF0992"/>
    <w:rsid w:val="00CF5526"/>
    <w:rsid w:val="00CF78C4"/>
    <w:rsid w:val="00D01142"/>
    <w:rsid w:val="00D02033"/>
    <w:rsid w:val="00D037E2"/>
    <w:rsid w:val="00D04B3F"/>
    <w:rsid w:val="00D04F1F"/>
    <w:rsid w:val="00D05044"/>
    <w:rsid w:val="00D0619B"/>
    <w:rsid w:val="00D07205"/>
    <w:rsid w:val="00D07A0B"/>
    <w:rsid w:val="00D11A2F"/>
    <w:rsid w:val="00D1438D"/>
    <w:rsid w:val="00D16ACB"/>
    <w:rsid w:val="00D16DD3"/>
    <w:rsid w:val="00D17FC8"/>
    <w:rsid w:val="00D21073"/>
    <w:rsid w:val="00D22606"/>
    <w:rsid w:val="00D269B2"/>
    <w:rsid w:val="00D30294"/>
    <w:rsid w:val="00D31737"/>
    <w:rsid w:val="00D336F3"/>
    <w:rsid w:val="00D33A47"/>
    <w:rsid w:val="00D362BF"/>
    <w:rsid w:val="00D362F1"/>
    <w:rsid w:val="00D41DCE"/>
    <w:rsid w:val="00D44A75"/>
    <w:rsid w:val="00D51977"/>
    <w:rsid w:val="00D53C1A"/>
    <w:rsid w:val="00D55748"/>
    <w:rsid w:val="00D564B2"/>
    <w:rsid w:val="00D56B90"/>
    <w:rsid w:val="00D575B5"/>
    <w:rsid w:val="00D577FD"/>
    <w:rsid w:val="00D57972"/>
    <w:rsid w:val="00D57C26"/>
    <w:rsid w:val="00D57E8E"/>
    <w:rsid w:val="00D60169"/>
    <w:rsid w:val="00D67594"/>
    <w:rsid w:val="00D675A9"/>
    <w:rsid w:val="00D6763E"/>
    <w:rsid w:val="00D679E4"/>
    <w:rsid w:val="00D7010F"/>
    <w:rsid w:val="00D702EF"/>
    <w:rsid w:val="00D72603"/>
    <w:rsid w:val="00D731DF"/>
    <w:rsid w:val="00D738D6"/>
    <w:rsid w:val="00D755EB"/>
    <w:rsid w:val="00D812C1"/>
    <w:rsid w:val="00D81541"/>
    <w:rsid w:val="00D86E90"/>
    <w:rsid w:val="00D873E5"/>
    <w:rsid w:val="00D874E3"/>
    <w:rsid w:val="00D8794E"/>
    <w:rsid w:val="00D87E00"/>
    <w:rsid w:val="00D9134D"/>
    <w:rsid w:val="00D940D1"/>
    <w:rsid w:val="00D9465C"/>
    <w:rsid w:val="00D9723F"/>
    <w:rsid w:val="00D97C82"/>
    <w:rsid w:val="00D97D92"/>
    <w:rsid w:val="00DA156B"/>
    <w:rsid w:val="00DA5801"/>
    <w:rsid w:val="00DA6CFE"/>
    <w:rsid w:val="00DA7A03"/>
    <w:rsid w:val="00DB1818"/>
    <w:rsid w:val="00DB4F27"/>
    <w:rsid w:val="00DB5C75"/>
    <w:rsid w:val="00DB5FAA"/>
    <w:rsid w:val="00DB7BA5"/>
    <w:rsid w:val="00DC0D53"/>
    <w:rsid w:val="00DC1009"/>
    <w:rsid w:val="00DC257D"/>
    <w:rsid w:val="00DC2A3B"/>
    <w:rsid w:val="00DC309B"/>
    <w:rsid w:val="00DC4DA2"/>
    <w:rsid w:val="00DC5DEA"/>
    <w:rsid w:val="00DD1468"/>
    <w:rsid w:val="00DD20EA"/>
    <w:rsid w:val="00DD4C17"/>
    <w:rsid w:val="00DD4F60"/>
    <w:rsid w:val="00DD5626"/>
    <w:rsid w:val="00DD6993"/>
    <w:rsid w:val="00DE200B"/>
    <w:rsid w:val="00DE2C57"/>
    <w:rsid w:val="00DE3376"/>
    <w:rsid w:val="00DE56C6"/>
    <w:rsid w:val="00DE64E7"/>
    <w:rsid w:val="00DE7C17"/>
    <w:rsid w:val="00DF1FC0"/>
    <w:rsid w:val="00DF2B1F"/>
    <w:rsid w:val="00DF2EAA"/>
    <w:rsid w:val="00DF62CD"/>
    <w:rsid w:val="00DF69BA"/>
    <w:rsid w:val="00DF7073"/>
    <w:rsid w:val="00DF7C56"/>
    <w:rsid w:val="00E00EA3"/>
    <w:rsid w:val="00E00F78"/>
    <w:rsid w:val="00E01A35"/>
    <w:rsid w:val="00E0209F"/>
    <w:rsid w:val="00E03C33"/>
    <w:rsid w:val="00E0450C"/>
    <w:rsid w:val="00E05747"/>
    <w:rsid w:val="00E05A66"/>
    <w:rsid w:val="00E142C4"/>
    <w:rsid w:val="00E15159"/>
    <w:rsid w:val="00E16509"/>
    <w:rsid w:val="00E170EF"/>
    <w:rsid w:val="00E21D65"/>
    <w:rsid w:val="00E23C3D"/>
    <w:rsid w:val="00E26A6C"/>
    <w:rsid w:val="00E30343"/>
    <w:rsid w:val="00E314E0"/>
    <w:rsid w:val="00E33446"/>
    <w:rsid w:val="00E34448"/>
    <w:rsid w:val="00E36F59"/>
    <w:rsid w:val="00E40D76"/>
    <w:rsid w:val="00E42756"/>
    <w:rsid w:val="00E437EE"/>
    <w:rsid w:val="00E43935"/>
    <w:rsid w:val="00E44582"/>
    <w:rsid w:val="00E44D9B"/>
    <w:rsid w:val="00E46A2D"/>
    <w:rsid w:val="00E51338"/>
    <w:rsid w:val="00E52406"/>
    <w:rsid w:val="00E55659"/>
    <w:rsid w:val="00E60752"/>
    <w:rsid w:val="00E6117D"/>
    <w:rsid w:val="00E616E8"/>
    <w:rsid w:val="00E616ED"/>
    <w:rsid w:val="00E62D8D"/>
    <w:rsid w:val="00E64706"/>
    <w:rsid w:val="00E64CF8"/>
    <w:rsid w:val="00E65D6A"/>
    <w:rsid w:val="00E65F9B"/>
    <w:rsid w:val="00E73B52"/>
    <w:rsid w:val="00E7536B"/>
    <w:rsid w:val="00E75B1A"/>
    <w:rsid w:val="00E76020"/>
    <w:rsid w:val="00E77645"/>
    <w:rsid w:val="00E80737"/>
    <w:rsid w:val="00E813EF"/>
    <w:rsid w:val="00E814A1"/>
    <w:rsid w:val="00E87C0B"/>
    <w:rsid w:val="00E87F30"/>
    <w:rsid w:val="00E90A08"/>
    <w:rsid w:val="00E910B9"/>
    <w:rsid w:val="00E913BD"/>
    <w:rsid w:val="00E91F15"/>
    <w:rsid w:val="00E91F88"/>
    <w:rsid w:val="00E93D88"/>
    <w:rsid w:val="00E94CC0"/>
    <w:rsid w:val="00EA4494"/>
    <w:rsid w:val="00EA6D04"/>
    <w:rsid w:val="00EA6EA6"/>
    <w:rsid w:val="00EA74D9"/>
    <w:rsid w:val="00EB0482"/>
    <w:rsid w:val="00EB1F65"/>
    <w:rsid w:val="00EB667F"/>
    <w:rsid w:val="00EB7466"/>
    <w:rsid w:val="00EC1D1D"/>
    <w:rsid w:val="00EC2EB7"/>
    <w:rsid w:val="00EC3BDA"/>
    <w:rsid w:val="00EC4A25"/>
    <w:rsid w:val="00EC6F6A"/>
    <w:rsid w:val="00ED0F5B"/>
    <w:rsid w:val="00ED166F"/>
    <w:rsid w:val="00ED499F"/>
    <w:rsid w:val="00ED52CE"/>
    <w:rsid w:val="00ED5732"/>
    <w:rsid w:val="00ED5B2D"/>
    <w:rsid w:val="00EE20FC"/>
    <w:rsid w:val="00EE2D69"/>
    <w:rsid w:val="00EE3D5B"/>
    <w:rsid w:val="00EE5B11"/>
    <w:rsid w:val="00EE6877"/>
    <w:rsid w:val="00EF033D"/>
    <w:rsid w:val="00EF23E6"/>
    <w:rsid w:val="00EF5828"/>
    <w:rsid w:val="00EF6883"/>
    <w:rsid w:val="00F0129A"/>
    <w:rsid w:val="00F025A2"/>
    <w:rsid w:val="00F02747"/>
    <w:rsid w:val="00F040EF"/>
    <w:rsid w:val="00F04712"/>
    <w:rsid w:val="00F04BBF"/>
    <w:rsid w:val="00F0505D"/>
    <w:rsid w:val="00F059F3"/>
    <w:rsid w:val="00F06A05"/>
    <w:rsid w:val="00F10192"/>
    <w:rsid w:val="00F10C50"/>
    <w:rsid w:val="00F14607"/>
    <w:rsid w:val="00F14CFC"/>
    <w:rsid w:val="00F14FEE"/>
    <w:rsid w:val="00F17516"/>
    <w:rsid w:val="00F20A7E"/>
    <w:rsid w:val="00F222B1"/>
    <w:rsid w:val="00F22D4A"/>
    <w:rsid w:val="00F22EC7"/>
    <w:rsid w:val="00F238E5"/>
    <w:rsid w:val="00F23B44"/>
    <w:rsid w:val="00F25A06"/>
    <w:rsid w:val="00F25A6D"/>
    <w:rsid w:val="00F26647"/>
    <w:rsid w:val="00F27003"/>
    <w:rsid w:val="00F27F5C"/>
    <w:rsid w:val="00F31558"/>
    <w:rsid w:val="00F31E98"/>
    <w:rsid w:val="00F325C8"/>
    <w:rsid w:val="00F34134"/>
    <w:rsid w:val="00F349A0"/>
    <w:rsid w:val="00F36D2D"/>
    <w:rsid w:val="00F40EC0"/>
    <w:rsid w:val="00F41664"/>
    <w:rsid w:val="00F46336"/>
    <w:rsid w:val="00F50705"/>
    <w:rsid w:val="00F51FE4"/>
    <w:rsid w:val="00F554A6"/>
    <w:rsid w:val="00F56886"/>
    <w:rsid w:val="00F56CC1"/>
    <w:rsid w:val="00F57897"/>
    <w:rsid w:val="00F624F2"/>
    <w:rsid w:val="00F637FF"/>
    <w:rsid w:val="00F653B8"/>
    <w:rsid w:val="00F658A7"/>
    <w:rsid w:val="00F65CEB"/>
    <w:rsid w:val="00F66999"/>
    <w:rsid w:val="00F7149F"/>
    <w:rsid w:val="00F72C4B"/>
    <w:rsid w:val="00F7355B"/>
    <w:rsid w:val="00F74B76"/>
    <w:rsid w:val="00F7702A"/>
    <w:rsid w:val="00F8238A"/>
    <w:rsid w:val="00F8723D"/>
    <w:rsid w:val="00F872E6"/>
    <w:rsid w:val="00F909B7"/>
    <w:rsid w:val="00F927AB"/>
    <w:rsid w:val="00F94654"/>
    <w:rsid w:val="00F9634C"/>
    <w:rsid w:val="00F96E3D"/>
    <w:rsid w:val="00F972CA"/>
    <w:rsid w:val="00F973A3"/>
    <w:rsid w:val="00FA01A5"/>
    <w:rsid w:val="00FA0DC4"/>
    <w:rsid w:val="00FA1266"/>
    <w:rsid w:val="00FA405E"/>
    <w:rsid w:val="00FA4FF4"/>
    <w:rsid w:val="00FB1356"/>
    <w:rsid w:val="00FB2635"/>
    <w:rsid w:val="00FB2E80"/>
    <w:rsid w:val="00FB4487"/>
    <w:rsid w:val="00FB5585"/>
    <w:rsid w:val="00FB5586"/>
    <w:rsid w:val="00FB64A3"/>
    <w:rsid w:val="00FC002E"/>
    <w:rsid w:val="00FC0FA0"/>
    <w:rsid w:val="00FC1192"/>
    <w:rsid w:val="00FC199D"/>
    <w:rsid w:val="00FC2429"/>
    <w:rsid w:val="00FC5B56"/>
    <w:rsid w:val="00FD3364"/>
    <w:rsid w:val="00FD52AD"/>
    <w:rsid w:val="00FD665D"/>
    <w:rsid w:val="00FE198B"/>
    <w:rsid w:val="00FE1EA4"/>
    <w:rsid w:val="00FE34B8"/>
    <w:rsid w:val="00FE34E0"/>
    <w:rsid w:val="00FE3887"/>
    <w:rsid w:val="00FE5191"/>
    <w:rsid w:val="00FE5A81"/>
    <w:rsid w:val="00FE6463"/>
    <w:rsid w:val="00FE7A8F"/>
    <w:rsid w:val="00FF0EAD"/>
    <w:rsid w:val="00FF1537"/>
    <w:rsid w:val="00FF3B39"/>
    <w:rsid w:val="00FF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0D076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H3-Heading 3,3,l3.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Caption">
    <w:name w:val="caption"/>
    <w:aliases w:val="First line:  0.5&quot;"/>
    <w:basedOn w:val="Normal"/>
    <w:next w:val="Normal"/>
    <w:qFormat/>
    <w:rsid w:val="00AE1ADF"/>
    <w:pPr>
      <w:spacing w:after="0"/>
    </w:pPr>
    <w:rPr>
      <w:rFonts w:ascii="Arial" w:eastAsia="MS Mincho" w:hAnsi="Arial"/>
      <w:b/>
      <w:bCs/>
    </w:rPr>
  </w:style>
  <w:style w:type="character" w:customStyle="1" w:styleId="NOChar">
    <w:name w:val="NO Char"/>
    <w:link w:val="NO"/>
    <w:qFormat/>
    <w:rsid w:val="00AE1ADF"/>
    <w:rPr>
      <w:lang w:eastAsia="en-US"/>
    </w:rPr>
  </w:style>
  <w:style w:type="character" w:customStyle="1" w:styleId="TFChar">
    <w:name w:val="TF Char"/>
    <w:link w:val="TF"/>
    <w:qFormat/>
    <w:rsid w:val="00B21396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B21396"/>
    <w:rPr>
      <w:rFonts w:ascii="Arial" w:hAnsi="Arial"/>
      <w:b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2AB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EXCar">
    <w:name w:val="EX Car"/>
    <w:link w:val="EX"/>
    <w:rsid w:val="00962A00"/>
    <w:rPr>
      <w:lang w:eastAsia="en-US"/>
    </w:rPr>
  </w:style>
  <w:style w:type="paragraph" w:customStyle="1" w:styleId="ZC">
    <w:name w:val="ZC"/>
    <w:rsid w:val="00962A0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rsid w:val="00962A0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962A00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962A00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Normal"/>
    <w:rsid w:val="00962A00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2A00"/>
    <w:rPr>
      <w:rFonts w:ascii="Arial" w:hAnsi="Arial"/>
      <w:b/>
      <w:noProof/>
      <w:sz w:val="18"/>
      <w:lang w:eastAsia="ja-JP"/>
    </w:rPr>
  </w:style>
  <w:style w:type="character" w:customStyle="1" w:styleId="Heading1Char">
    <w:name w:val="Heading 1 Char"/>
    <w:link w:val="Heading1"/>
    <w:locked/>
    <w:rsid w:val="00962A00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locked/>
    <w:rsid w:val="00962A00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62A00"/>
    <w:rPr>
      <w:color w:val="FF0000"/>
      <w:lang w:eastAsia="en-US"/>
    </w:rPr>
  </w:style>
  <w:style w:type="character" w:customStyle="1" w:styleId="B1Char">
    <w:name w:val="B1 Char"/>
    <w:link w:val="B1"/>
    <w:qFormat/>
    <w:rsid w:val="00962A00"/>
    <w:rPr>
      <w:lang w:eastAsia="en-US"/>
    </w:rPr>
  </w:style>
  <w:style w:type="paragraph" w:styleId="ListParagraph">
    <w:name w:val="List Paragraph"/>
    <w:basedOn w:val="Normal"/>
    <w:uiPriority w:val="34"/>
    <w:qFormat/>
    <w:rsid w:val="00962A00"/>
    <w:pPr>
      <w:spacing w:after="0"/>
      <w:ind w:left="720"/>
      <w:contextualSpacing/>
    </w:pPr>
    <w:rPr>
      <w:rFonts w:ascii="Arial" w:hAnsi="Arial"/>
      <w:sz w:val="22"/>
    </w:rPr>
  </w:style>
  <w:style w:type="paragraph" w:customStyle="1" w:styleId="00BodyText">
    <w:name w:val="00 BodyText"/>
    <w:basedOn w:val="Normal"/>
    <w:rsid w:val="00962A00"/>
    <w:pPr>
      <w:spacing w:after="220"/>
    </w:pPr>
    <w:rPr>
      <w:rFonts w:ascii="Arial" w:hAnsi="Arial"/>
      <w:sz w:val="22"/>
      <w:lang w:val="en-US"/>
    </w:rPr>
  </w:style>
  <w:style w:type="paragraph" w:styleId="NoteHeading">
    <w:name w:val="Note Heading"/>
    <w:basedOn w:val="Normal"/>
    <w:next w:val="Normal"/>
    <w:link w:val="NoteHeadingChar"/>
    <w:rsid w:val="00962A0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NoteHeadingChar">
    <w:name w:val="Note Heading Char"/>
    <w:basedOn w:val="DefaultParagraphFont"/>
    <w:link w:val="NoteHeading"/>
    <w:rsid w:val="00962A00"/>
    <w:rPr>
      <w:color w:val="000000"/>
      <w:lang w:eastAsia="ja-JP"/>
    </w:rPr>
  </w:style>
  <w:style w:type="character" w:styleId="CommentReference">
    <w:name w:val="annotation reference"/>
    <w:rsid w:val="00962A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62A00"/>
  </w:style>
  <w:style w:type="character" w:customStyle="1" w:styleId="CommentTextChar">
    <w:name w:val="Comment Text Char"/>
    <w:basedOn w:val="DefaultParagraphFont"/>
    <w:link w:val="CommentText"/>
    <w:rsid w:val="00962A00"/>
    <w:rPr>
      <w:lang w:eastAsia="en-US"/>
    </w:rPr>
  </w:style>
  <w:style w:type="paragraph" w:styleId="Revision">
    <w:name w:val="Revision"/>
    <w:hidden/>
    <w:uiPriority w:val="99"/>
    <w:semiHidden/>
    <w:rsid w:val="00962A00"/>
    <w:rPr>
      <w:color w:val="000000"/>
      <w:lang w:eastAsia="ja-JP"/>
    </w:rPr>
  </w:style>
  <w:style w:type="character" w:customStyle="1" w:styleId="abstractlabel">
    <w:name w:val="abstractlabel"/>
    <w:rsid w:val="00962A00"/>
  </w:style>
  <w:style w:type="character" w:customStyle="1" w:styleId="TALChar">
    <w:name w:val="TAL Char"/>
    <w:link w:val="TAL"/>
    <w:qFormat/>
    <w:locked/>
    <w:rsid w:val="00962A0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962A0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62A00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962A00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962A00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qFormat/>
    <w:rsid w:val="00962A0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62A00"/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rsid w:val="00962A00"/>
    <w:rPr>
      <w:b/>
      <w:bCs/>
      <w:lang w:val="x-none" w:eastAsia="en-US"/>
    </w:rPr>
  </w:style>
  <w:style w:type="character" w:customStyle="1" w:styleId="Heading3Char1">
    <w:name w:val="Heading 3 Char1"/>
    <w:aliases w:val="h3 Char,H3 Char,Underrubrik2 Char,no break Char,H3-Heading 3 Char,3 Char,l3.3 Char,l3 Char,list 3 Char,list3 Char,subhead Char,Heading3 Char,1. Char,Heading No. L3 Char,Sub-sub section Title Char,Titolo Sotto/Sottosezione Char,L3 Char"/>
    <w:link w:val="Heading3"/>
    <w:rsid w:val="00962A00"/>
    <w:rPr>
      <w:rFonts w:ascii="Arial" w:hAnsi="Arial"/>
      <w:sz w:val="28"/>
      <w:lang w:eastAsia="en-US"/>
    </w:rPr>
  </w:style>
  <w:style w:type="paragraph" w:styleId="Index2">
    <w:name w:val="index 2"/>
    <w:basedOn w:val="Index1"/>
    <w:rsid w:val="00962A00"/>
    <w:pPr>
      <w:ind w:left="284"/>
    </w:pPr>
  </w:style>
  <w:style w:type="paragraph" w:styleId="Index1">
    <w:name w:val="index 1"/>
    <w:basedOn w:val="Normal"/>
    <w:rsid w:val="00962A00"/>
    <w:pPr>
      <w:keepLines/>
      <w:spacing w:after="0"/>
    </w:pPr>
  </w:style>
  <w:style w:type="paragraph" w:styleId="ListNumber2">
    <w:name w:val="List Number 2"/>
    <w:basedOn w:val="ListNumber"/>
    <w:rsid w:val="00962A00"/>
    <w:pPr>
      <w:ind w:left="851"/>
    </w:pPr>
  </w:style>
  <w:style w:type="character" w:styleId="FootnoteReference">
    <w:name w:val="footnote reference"/>
    <w:rsid w:val="00962A0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2A00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basedOn w:val="DefaultParagraphFont"/>
    <w:link w:val="FootnoteText"/>
    <w:rsid w:val="00962A00"/>
    <w:rPr>
      <w:sz w:val="16"/>
      <w:lang w:val="x-none" w:eastAsia="en-US"/>
    </w:rPr>
  </w:style>
  <w:style w:type="paragraph" w:styleId="ListBullet2">
    <w:name w:val="List Bullet 2"/>
    <w:basedOn w:val="ListBullet"/>
    <w:rsid w:val="00962A00"/>
    <w:pPr>
      <w:ind w:left="851"/>
    </w:pPr>
  </w:style>
  <w:style w:type="paragraph" w:styleId="ListBullet3">
    <w:name w:val="List Bullet 3"/>
    <w:basedOn w:val="ListBullet2"/>
    <w:rsid w:val="00962A00"/>
    <w:pPr>
      <w:ind w:left="1135"/>
    </w:pPr>
  </w:style>
  <w:style w:type="paragraph" w:styleId="ListNumber">
    <w:name w:val="List Number"/>
    <w:basedOn w:val="List"/>
    <w:rsid w:val="00962A00"/>
  </w:style>
  <w:style w:type="paragraph" w:styleId="List2">
    <w:name w:val="List 2"/>
    <w:basedOn w:val="List"/>
    <w:rsid w:val="00962A00"/>
    <w:pPr>
      <w:ind w:left="851"/>
    </w:pPr>
  </w:style>
  <w:style w:type="paragraph" w:styleId="List3">
    <w:name w:val="List 3"/>
    <w:basedOn w:val="List2"/>
    <w:rsid w:val="00962A00"/>
    <w:pPr>
      <w:ind w:left="1135"/>
    </w:pPr>
  </w:style>
  <w:style w:type="paragraph" w:styleId="List4">
    <w:name w:val="List 4"/>
    <w:basedOn w:val="List3"/>
    <w:rsid w:val="00962A00"/>
    <w:pPr>
      <w:ind w:left="1418"/>
    </w:pPr>
  </w:style>
  <w:style w:type="paragraph" w:styleId="List5">
    <w:name w:val="List 5"/>
    <w:basedOn w:val="List4"/>
    <w:rsid w:val="00962A00"/>
    <w:pPr>
      <w:ind w:left="1702"/>
    </w:pPr>
  </w:style>
  <w:style w:type="paragraph" w:styleId="List">
    <w:name w:val="List"/>
    <w:basedOn w:val="Normal"/>
    <w:link w:val="ListChar"/>
    <w:rsid w:val="00962A00"/>
    <w:pPr>
      <w:ind w:left="568" w:hanging="284"/>
    </w:pPr>
    <w:rPr>
      <w:lang w:val="x-none"/>
    </w:rPr>
  </w:style>
  <w:style w:type="paragraph" w:styleId="ListBullet">
    <w:name w:val="List Bullet"/>
    <w:basedOn w:val="List"/>
    <w:rsid w:val="00962A00"/>
  </w:style>
  <w:style w:type="paragraph" w:styleId="ListBullet4">
    <w:name w:val="List Bullet 4"/>
    <w:basedOn w:val="ListBullet3"/>
    <w:rsid w:val="00962A00"/>
    <w:pPr>
      <w:ind w:left="1418"/>
    </w:pPr>
  </w:style>
  <w:style w:type="paragraph" w:styleId="ListBullet5">
    <w:name w:val="List Bullet 5"/>
    <w:basedOn w:val="ListBullet4"/>
    <w:rsid w:val="00962A00"/>
    <w:pPr>
      <w:ind w:left="1702"/>
    </w:pPr>
  </w:style>
  <w:style w:type="paragraph" w:customStyle="1" w:styleId="CRCoverPage">
    <w:name w:val="CR Cover Page"/>
    <w:rsid w:val="00962A00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962A00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962A0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962A00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rsid w:val="00962A00"/>
    <w:rPr>
      <w:rFonts w:ascii="Tahoma" w:hAnsi="Tahoma"/>
      <w:shd w:val="clear" w:color="auto" w:fill="000080"/>
      <w:lang w:val="x-none" w:eastAsia="en-US"/>
    </w:rPr>
  </w:style>
  <w:style w:type="character" w:customStyle="1" w:styleId="Heading4Char">
    <w:name w:val="Heading 4 Char"/>
    <w:link w:val="Heading4"/>
    <w:rsid w:val="00962A00"/>
    <w:rPr>
      <w:rFonts w:ascii="Arial" w:hAnsi="Arial"/>
      <w:sz w:val="24"/>
      <w:lang w:eastAsia="en-US"/>
    </w:rPr>
  </w:style>
  <w:style w:type="character" w:customStyle="1" w:styleId="Heading7Char">
    <w:name w:val="Heading 7 Char"/>
    <w:link w:val="Heading7"/>
    <w:rsid w:val="00962A0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962A00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962A00"/>
    <w:rPr>
      <w:rFonts w:ascii="Arial" w:hAnsi="Arial"/>
      <w:sz w:val="36"/>
      <w:lang w:eastAsia="en-US"/>
    </w:rPr>
  </w:style>
  <w:style w:type="character" w:styleId="PageNumber">
    <w:name w:val="page number"/>
    <w:basedOn w:val="DefaultParagraphFont"/>
    <w:rsid w:val="00962A00"/>
  </w:style>
  <w:style w:type="paragraph" w:customStyle="1" w:styleId="a">
    <w:name w:val="??"/>
    <w:rsid w:val="00962A00"/>
    <w:pPr>
      <w:widowControl w:val="0"/>
    </w:pPr>
    <w:rPr>
      <w:rFonts w:eastAsia="SimSun"/>
      <w:lang w:val="en-US" w:eastAsia="en-US"/>
    </w:rPr>
  </w:style>
  <w:style w:type="paragraph" w:customStyle="1" w:styleId="2">
    <w:name w:val="??? 2"/>
    <w:basedOn w:val="a"/>
    <w:next w:val="a"/>
    <w:rsid w:val="00962A00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qFormat/>
    <w:rsid w:val="00962A00"/>
    <w:rPr>
      <w:rFonts w:ascii="Courier New" w:hAnsi="Courier New"/>
      <w:noProof/>
      <w:sz w:val="16"/>
      <w:lang w:eastAsia="en-US"/>
    </w:rPr>
  </w:style>
  <w:style w:type="character" w:customStyle="1" w:styleId="ListChar">
    <w:name w:val="List Char"/>
    <w:link w:val="List"/>
    <w:rsid w:val="00962A00"/>
    <w:rPr>
      <w:lang w:val="x-none" w:eastAsia="en-US"/>
    </w:rPr>
  </w:style>
  <w:style w:type="character" w:customStyle="1" w:styleId="B2Char">
    <w:name w:val="B2 Char"/>
    <w:link w:val="B2"/>
    <w:uiPriority w:val="99"/>
    <w:rsid w:val="00962A00"/>
    <w:rPr>
      <w:lang w:eastAsia="en-US"/>
    </w:rPr>
  </w:style>
  <w:style w:type="paragraph" w:styleId="BodyText">
    <w:name w:val="Body Text"/>
    <w:basedOn w:val="Normal"/>
    <w:link w:val="BodyTextChar"/>
    <w:rsid w:val="00962A00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962A00"/>
    <w:rPr>
      <w:lang w:val="x-none" w:eastAsia="en-US"/>
    </w:rPr>
  </w:style>
  <w:style w:type="paragraph" w:styleId="BodyTextIndent">
    <w:name w:val="Body Text Indent"/>
    <w:basedOn w:val="Normal"/>
    <w:link w:val="BodyTextIndentChar"/>
    <w:rsid w:val="00962A00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962A00"/>
    <w:rPr>
      <w:lang w:val="x-none" w:eastAsia="en-US"/>
    </w:rPr>
  </w:style>
  <w:style w:type="paragraph" w:customStyle="1" w:styleId="TFBefore6pt">
    <w:name w:val="TF + Before:  6 pt"/>
    <w:basedOn w:val="Normal"/>
    <w:rsid w:val="00962A00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962A00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962A00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962A00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962A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962A00"/>
    <w:pPr>
      <w:keepNext/>
      <w:keepLines/>
      <w:numPr>
        <w:numId w:val="1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962A00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962A00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62A00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962A00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962A00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962A00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962A00"/>
  </w:style>
  <w:style w:type="paragraph" w:customStyle="1" w:styleId="tal0">
    <w:name w:val="tal"/>
    <w:basedOn w:val="Normal"/>
    <w:rsid w:val="00962A00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962A00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962A00"/>
  </w:style>
  <w:style w:type="character" w:customStyle="1" w:styleId="B1Char1">
    <w:name w:val="B1 Char1"/>
    <w:qFormat/>
    <w:rsid w:val="00962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62A00"/>
  </w:style>
  <w:style w:type="character" w:customStyle="1" w:styleId="TFZchn">
    <w:name w:val="TF Zchn"/>
    <w:rsid w:val="00962A00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962A00"/>
    <w:rPr>
      <w:rFonts w:ascii="Arial" w:hAnsi="Arial"/>
      <w:sz w:val="22"/>
      <w:lang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962A00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962A00"/>
    <w:rPr>
      <w:rFonts w:ascii="Arial" w:hAnsi="Arial" w:cs="Arial"/>
      <w:sz w:val="18"/>
      <w:lang w:eastAsia="en-US"/>
    </w:rPr>
  </w:style>
  <w:style w:type="character" w:customStyle="1" w:styleId="Heading6Char">
    <w:name w:val="Heading 6 Char"/>
    <w:basedOn w:val="DefaultParagraphFont"/>
    <w:link w:val="Heading6"/>
    <w:rsid w:val="0001061C"/>
    <w:rPr>
      <w:rFonts w:ascii="Arial" w:hAnsi="Arial"/>
      <w:lang w:eastAsia="en-US"/>
    </w:rPr>
  </w:style>
  <w:style w:type="paragraph" w:customStyle="1" w:styleId="msonormal0">
    <w:name w:val="msonormal"/>
    <w:basedOn w:val="Normal"/>
    <w:rsid w:val="0001061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01061C"/>
    <w:rPr>
      <w:rFonts w:ascii="Arial" w:hAnsi="Arial"/>
      <w:b/>
      <w:i/>
      <w:noProof/>
      <w:sz w:val="18"/>
      <w:lang w:eastAsia="ja-JP"/>
    </w:rPr>
  </w:style>
  <w:style w:type="character" w:customStyle="1" w:styleId="normaltextrun">
    <w:name w:val="normaltextrun"/>
    <w:rsid w:val="0001061C"/>
  </w:style>
  <w:style w:type="character" w:customStyle="1" w:styleId="st">
    <w:name w:val="st"/>
    <w:rsid w:val="005C0593"/>
  </w:style>
  <w:style w:type="paragraph" w:customStyle="1" w:styleId="m216113901552225498gmail-pl">
    <w:name w:val="m_216113901552225498gmail-pl"/>
    <w:basedOn w:val="Normal"/>
    <w:rsid w:val="005C059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C059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C059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C059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C059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xgmail-msoins">
    <w:name w:val="x_gmail-msoins"/>
    <w:rsid w:val="005C0593"/>
  </w:style>
  <w:style w:type="paragraph" w:styleId="NormalWeb">
    <w:name w:val="Normal (Web)"/>
    <w:basedOn w:val="Normal"/>
    <w:unhideWhenUsed/>
    <w:rsid w:val="005C059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odyText3Char">
    <w:name w:val="Body Text 3 Char"/>
    <w:link w:val="BodyText3"/>
    <w:rsid w:val="005C0593"/>
    <w:rPr>
      <w:b/>
      <w:sz w:val="22"/>
      <w:lang w:eastAsia="x-none"/>
    </w:rPr>
  </w:style>
  <w:style w:type="paragraph" w:styleId="BodyText3">
    <w:name w:val="Body Text 3"/>
    <w:basedOn w:val="Normal"/>
    <w:link w:val="BodyText3Char"/>
    <w:rsid w:val="005C059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1">
    <w:name w:val="Body Text 3 Char1"/>
    <w:basedOn w:val="DefaultParagraphFont"/>
    <w:rsid w:val="005C0593"/>
    <w:rPr>
      <w:sz w:val="16"/>
      <w:szCs w:val="16"/>
      <w:lang w:eastAsia="en-US"/>
    </w:rPr>
  </w:style>
  <w:style w:type="character" w:customStyle="1" w:styleId="BodyTextChar1">
    <w:name w:val="Body Text Char1"/>
    <w:rsid w:val="005C0593"/>
    <w:rPr>
      <w:color w:val="000000"/>
      <w:lang w:val="en-GB" w:eastAsia="ja-JP"/>
    </w:rPr>
  </w:style>
  <w:style w:type="character" w:customStyle="1" w:styleId="BodyTextIndentChar1">
    <w:name w:val="Body Text Indent Char1"/>
    <w:rsid w:val="005C0593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C0593"/>
    <w:rPr>
      <w:rFonts w:ascii="Arial" w:hAnsi="Arial"/>
      <w:lang w:eastAsia="x-none"/>
    </w:rPr>
  </w:style>
  <w:style w:type="paragraph" w:styleId="BodyTextIndent3">
    <w:name w:val="Body Text Indent 3"/>
    <w:basedOn w:val="Normal"/>
    <w:link w:val="BodyTextIndent3Char"/>
    <w:rsid w:val="005C0593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1">
    <w:name w:val="Body Text Indent 3 Char1"/>
    <w:basedOn w:val="DefaultParagraphFont"/>
    <w:rsid w:val="005C0593"/>
    <w:rPr>
      <w:sz w:val="16"/>
      <w:szCs w:val="16"/>
      <w:lang w:eastAsia="en-US"/>
    </w:rPr>
  </w:style>
  <w:style w:type="character" w:customStyle="1" w:styleId="TitleChar">
    <w:name w:val="Title Char"/>
    <w:link w:val="Title"/>
    <w:rsid w:val="005C0593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qFormat/>
    <w:rsid w:val="005C0593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1">
    <w:name w:val="Title Char1"/>
    <w:basedOn w:val="DefaultParagraphFont"/>
    <w:rsid w:val="005C059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SubtitleChar">
    <w:name w:val="Subtitle Char"/>
    <w:link w:val="Subtitle"/>
    <w:rsid w:val="005C0593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5C0593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basedOn w:val="DefaultParagraphFont"/>
    <w:rsid w:val="005C059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5C059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5C0593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C0593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5C0593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1">
    <w:name w:val="Quote Char1"/>
    <w:basedOn w:val="DefaultParagraphFont"/>
    <w:uiPriority w:val="29"/>
    <w:rsid w:val="005C0593"/>
    <w:rPr>
      <w:i/>
      <w:iCs/>
      <w:color w:val="404040" w:themeColor="text1" w:themeTint="BF"/>
      <w:lang w:eastAsia="en-US"/>
    </w:rPr>
  </w:style>
  <w:style w:type="character" w:customStyle="1" w:styleId="IntenseQuoteChar">
    <w:name w:val="Intense Quote Char"/>
    <w:link w:val="IntenseQuote"/>
    <w:uiPriority w:val="30"/>
    <w:rsid w:val="005C0593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0593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basedOn w:val="DefaultParagraphFont"/>
    <w:uiPriority w:val="30"/>
    <w:rsid w:val="005C0593"/>
    <w:rPr>
      <w:i/>
      <w:iCs/>
      <w:color w:val="4472C4" w:themeColor="accent1"/>
      <w:lang w:eastAsia="en-US"/>
    </w:rPr>
  </w:style>
  <w:style w:type="character" w:customStyle="1" w:styleId="BodyText2Char">
    <w:name w:val="Body Text 2 Char"/>
    <w:link w:val="BodyText2"/>
    <w:rsid w:val="005C0593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C0593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1">
    <w:name w:val="Body Text 2 Char1"/>
    <w:basedOn w:val="DefaultParagraphFont"/>
    <w:rsid w:val="005C0593"/>
    <w:rPr>
      <w:lang w:eastAsia="en-US"/>
    </w:rPr>
  </w:style>
  <w:style w:type="character" w:customStyle="1" w:styleId="BodyTextIndent2Char">
    <w:name w:val="Body Text Indent 2 Char"/>
    <w:link w:val="BodyTextIndent2"/>
    <w:rsid w:val="005C0593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C0593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1">
    <w:name w:val="Body Text Indent 2 Char1"/>
    <w:basedOn w:val="DefaultParagraphFont"/>
    <w:rsid w:val="005C0593"/>
    <w:rPr>
      <w:lang w:eastAsia="en-US"/>
    </w:rPr>
  </w:style>
  <w:style w:type="character" w:customStyle="1" w:styleId="DateChar">
    <w:name w:val="Date Char"/>
    <w:link w:val="Date"/>
    <w:rsid w:val="005C0593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C0593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1">
    <w:name w:val="Date Char1"/>
    <w:basedOn w:val="DefaultParagraphFont"/>
    <w:rsid w:val="005C0593"/>
    <w:rPr>
      <w:lang w:eastAsia="en-US"/>
    </w:rPr>
  </w:style>
  <w:style w:type="character" w:customStyle="1" w:styleId="HTMLPreformattedChar">
    <w:name w:val="HTML Preformatted Char"/>
    <w:link w:val="HTMLPreformatted"/>
    <w:rsid w:val="005C0593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C05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1">
    <w:name w:val="HTML Preformatted Char1"/>
    <w:basedOn w:val="DefaultParagraphFont"/>
    <w:rsid w:val="005C0593"/>
    <w:rPr>
      <w:rFonts w:ascii="Consolas" w:hAnsi="Consolas"/>
      <w:lang w:eastAsia="en-US"/>
    </w:rPr>
  </w:style>
  <w:style w:type="paragraph" w:customStyle="1" w:styleId="TB1">
    <w:name w:val="TB1"/>
    <w:basedOn w:val="Normal"/>
    <w:qFormat/>
    <w:rsid w:val="005C0593"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C0593"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5C059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5C0593"/>
  </w:style>
  <w:style w:type="paragraph" w:customStyle="1" w:styleId="Code">
    <w:name w:val="Code"/>
    <w:uiPriority w:val="1"/>
    <w:qFormat/>
    <w:rsid w:val="005C0593"/>
    <w:rPr>
      <w:rFonts w:ascii="Courier New" w:hAnsi="Courier New"/>
      <w:sz w:val="16"/>
      <w:szCs w:val="22"/>
      <w:lang w:val="en-US" w:eastAsia="en-US"/>
    </w:rPr>
  </w:style>
  <w:style w:type="paragraph" w:customStyle="1" w:styleId="thfore6pt">
    <w:name w:val="thfore:  6 pt"/>
    <w:basedOn w:val="Normal"/>
    <w:rsid w:val="00A76F86"/>
    <w:pPr>
      <w:spacing w:before="1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F238E5"/>
    <w:rPr>
      <w:rFonts w:eastAsia="SimSun"/>
    </w:rPr>
  </w:style>
  <w:style w:type="paragraph" w:styleId="BlockText">
    <w:name w:val="Block Text"/>
    <w:basedOn w:val="Normal"/>
    <w:rsid w:val="00F238E5"/>
    <w:pPr>
      <w:spacing w:after="120"/>
      <w:ind w:left="1440" w:right="1440"/>
    </w:pPr>
    <w:rPr>
      <w:rFonts w:eastAsia="SimSun"/>
    </w:rPr>
  </w:style>
  <w:style w:type="paragraph" w:styleId="BodyTextFirstIndent">
    <w:name w:val="Body Text First Indent"/>
    <w:basedOn w:val="BodyText"/>
    <w:link w:val="BodyTextFirstIndentChar"/>
    <w:qFormat/>
    <w:rsid w:val="00F238E5"/>
    <w:pPr>
      <w:overflowPunct/>
      <w:autoSpaceDE/>
      <w:autoSpaceDN/>
      <w:adjustRightInd/>
      <w:ind w:firstLine="210"/>
      <w:textAlignment w:val="auto"/>
    </w:pPr>
    <w:rPr>
      <w:rFonts w:eastAsia="SimSun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F238E5"/>
    <w:rPr>
      <w:rFonts w:eastAsia="SimSun"/>
      <w:lang w:val="x-none" w:eastAsia="en-US"/>
    </w:rPr>
  </w:style>
  <w:style w:type="paragraph" w:styleId="BodyTextFirstIndent2">
    <w:name w:val="Body Text First Indent 2"/>
    <w:basedOn w:val="BodyTextIndent"/>
    <w:link w:val="BodyTextFirstIndent2Char"/>
    <w:rsid w:val="00F238E5"/>
    <w:pPr>
      <w:overflowPunct/>
      <w:autoSpaceDE/>
      <w:autoSpaceDN/>
      <w:adjustRightInd/>
      <w:spacing w:after="120"/>
      <w:ind w:left="283" w:firstLine="210"/>
      <w:textAlignment w:val="auto"/>
    </w:pPr>
    <w:rPr>
      <w:rFonts w:eastAsia="SimSun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F238E5"/>
    <w:rPr>
      <w:rFonts w:eastAsia="SimSun"/>
      <w:lang w:val="x-none" w:eastAsia="en-US"/>
    </w:rPr>
  </w:style>
  <w:style w:type="paragraph" w:styleId="Closing">
    <w:name w:val="Closing"/>
    <w:basedOn w:val="Normal"/>
    <w:link w:val="ClosingChar"/>
    <w:rsid w:val="00F238E5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F238E5"/>
    <w:rPr>
      <w:rFonts w:eastAsia="SimSun"/>
      <w:lang w:eastAsia="en-US"/>
    </w:rPr>
  </w:style>
  <w:style w:type="paragraph" w:styleId="E-mailSignature">
    <w:name w:val="E-mail Signature"/>
    <w:basedOn w:val="Normal"/>
    <w:link w:val="E-mailSignatureChar"/>
    <w:rsid w:val="00F238E5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F238E5"/>
    <w:rPr>
      <w:rFonts w:eastAsia="SimSun"/>
      <w:lang w:eastAsia="en-US"/>
    </w:rPr>
  </w:style>
  <w:style w:type="paragraph" w:styleId="EndnoteText">
    <w:name w:val="endnote text"/>
    <w:basedOn w:val="Normal"/>
    <w:link w:val="EndnoteTextChar"/>
    <w:rsid w:val="00F238E5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F238E5"/>
    <w:rPr>
      <w:rFonts w:eastAsia="SimSun"/>
      <w:lang w:eastAsia="en-US"/>
    </w:rPr>
  </w:style>
  <w:style w:type="paragraph" w:styleId="EnvelopeAddress">
    <w:name w:val="envelope address"/>
    <w:basedOn w:val="Normal"/>
    <w:rsid w:val="00F238E5"/>
    <w:pPr>
      <w:framePr w:w="7920" w:h="1980" w:hRule="exact" w:hSpace="180" w:wrap="auto" w:hAnchor="page" w:xAlign="center" w:yAlign="bottom"/>
      <w:ind w:left="2880"/>
    </w:pPr>
    <w:rPr>
      <w:rFonts w:ascii="Calibri Light" w:eastAsia="SimSun" w:hAnsi="Calibri Light"/>
      <w:sz w:val="24"/>
      <w:szCs w:val="24"/>
    </w:rPr>
  </w:style>
  <w:style w:type="paragraph" w:styleId="EnvelopeReturn">
    <w:name w:val="envelope return"/>
    <w:basedOn w:val="Normal"/>
    <w:rsid w:val="00F238E5"/>
    <w:rPr>
      <w:rFonts w:ascii="Calibri Light" w:eastAsia="SimSun" w:hAnsi="Calibri Light"/>
    </w:rPr>
  </w:style>
  <w:style w:type="paragraph" w:styleId="HTMLAddress">
    <w:name w:val="HTML Address"/>
    <w:basedOn w:val="Normal"/>
    <w:link w:val="HTMLAddressChar"/>
    <w:rsid w:val="00F238E5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F238E5"/>
    <w:rPr>
      <w:rFonts w:eastAsia="SimSun"/>
      <w:i/>
      <w:iCs/>
      <w:lang w:eastAsia="en-US"/>
    </w:rPr>
  </w:style>
  <w:style w:type="paragraph" w:styleId="Index3">
    <w:name w:val="index 3"/>
    <w:basedOn w:val="Normal"/>
    <w:next w:val="Normal"/>
    <w:rsid w:val="00F238E5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F238E5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F238E5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F238E5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F238E5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F238E5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F238E5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F238E5"/>
    <w:rPr>
      <w:rFonts w:ascii="Calibri Light" w:eastAsia="SimSun" w:hAnsi="Calibri Light"/>
      <w:b/>
      <w:bCs/>
    </w:rPr>
  </w:style>
  <w:style w:type="paragraph" w:styleId="ListContinue">
    <w:name w:val="List Continue"/>
    <w:basedOn w:val="Normal"/>
    <w:rsid w:val="00F238E5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F238E5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F238E5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F238E5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F238E5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F238E5"/>
    <w:pPr>
      <w:numPr>
        <w:numId w:val="17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F238E5"/>
    <w:pPr>
      <w:numPr>
        <w:numId w:val="18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F238E5"/>
    <w:pPr>
      <w:numPr>
        <w:numId w:val="19"/>
      </w:numPr>
      <w:contextualSpacing/>
    </w:pPr>
    <w:rPr>
      <w:rFonts w:eastAsia="SimSun"/>
    </w:rPr>
  </w:style>
  <w:style w:type="paragraph" w:styleId="MacroText">
    <w:name w:val="macro"/>
    <w:link w:val="MacroTextChar"/>
    <w:rsid w:val="00F238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F238E5"/>
    <w:rPr>
      <w:rFonts w:ascii="Courier New" w:eastAsia="SimSu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F238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SimSu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238E5"/>
    <w:rPr>
      <w:rFonts w:ascii="Calibri Light" w:eastAsia="SimSun" w:hAnsi="Calibri Light"/>
      <w:sz w:val="24"/>
      <w:szCs w:val="24"/>
      <w:shd w:val="pct20" w:color="auto" w:fill="auto"/>
      <w:lang w:eastAsia="en-US"/>
    </w:rPr>
  </w:style>
  <w:style w:type="paragraph" w:styleId="NormalIndent">
    <w:name w:val="Normal Indent"/>
    <w:basedOn w:val="Normal"/>
    <w:rsid w:val="00F238E5"/>
    <w:pPr>
      <w:ind w:left="720"/>
    </w:pPr>
    <w:rPr>
      <w:rFonts w:eastAsia="SimSun"/>
    </w:rPr>
  </w:style>
  <w:style w:type="paragraph" w:styleId="Salutation">
    <w:name w:val="Salutation"/>
    <w:basedOn w:val="Normal"/>
    <w:next w:val="Normal"/>
    <w:link w:val="SalutationChar"/>
    <w:rsid w:val="00F238E5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F238E5"/>
    <w:rPr>
      <w:rFonts w:eastAsia="SimSun"/>
      <w:lang w:eastAsia="en-US"/>
    </w:rPr>
  </w:style>
  <w:style w:type="paragraph" w:styleId="Signature">
    <w:name w:val="Signature"/>
    <w:basedOn w:val="Normal"/>
    <w:link w:val="SignatureChar"/>
    <w:rsid w:val="00F238E5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F238E5"/>
    <w:rPr>
      <w:rFonts w:eastAsia="SimSun"/>
      <w:lang w:eastAsia="en-US"/>
    </w:rPr>
  </w:style>
  <w:style w:type="paragraph" w:styleId="TableofAuthorities">
    <w:name w:val="table of authorities"/>
    <w:basedOn w:val="Normal"/>
    <w:next w:val="Normal"/>
    <w:rsid w:val="00F238E5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F238E5"/>
    <w:rPr>
      <w:rFonts w:eastAsia="SimSun"/>
    </w:rPr>
  </w:style>
  <w:style w:type="paragraph" w:styleId="TOAHeading">
    <w:name w:val="toa heading"/>
    <w:basedOn w:val="Normal"/>
    <w:next w:val="Normal"/>
    <w:rsid w:val="00F238E5"/>
    <w:pPr>
      <w:spacing w:before="120"/>
    </w:pPr>
    <w:rPr>
      <w:rFonts w:ascii="Calibri Light" w:eastAsia="SimSun" w:hAnsi="Calibri Light"/>
      <w:b/>
      <w:bCs/>
      <w:sz w:val="24"/>
      <w:szCs w:val="24"/>
    </w:rPr>
  </w:style>
  <w:style w:type="character" w:customStyle="1" w:styleId="text-only">
    <w:name w:val="text-only"/>
    <w:rsid w:val="00F238E5"/>
  </w:style>
  <w:style w:type="character" w:customStyle="1" w:styleId="B1Zchn">
    <w:name w:val="B1 Zchn"/>
    <w:rsid w:val="00F238E5"/>
    <w:rPr>
      <w:lang w:eastAsia="en-US"/>
    </w:rPr>
  </w:style>
  <w:style w:type="character" w:customStyle="1" w:styleId="TF0">
    <w:name w:val="TF (文字)"/>
    <w:qFormat/>
    <w:rsid w:val="00F238E5"/>
    <w:rPr>
      <w:rFonts w:ascii="Arial" w:hAnsi="Arial"/>
      <w:b/>
      <w:lang w:eastAsia="en-US"/>
    </w:rPr>
  </w:style>
  <w:style w:type="character" w:customStyle="1" w:styleId="eop">
    <w:name w:val="eop"/>
    <w:basedOn w:val="DefaultParagraphFont"/>
    <w:rsid w:val="00F238E5"/>
  </w:style>
  <w:style w:type="paragraph" w:customStyle="1" w:styleId="Reference">
    <w:name w:val="Reference"/>
    <w:basedOn w:val="Normal"/>
    <w:rsid w:val="00F238E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qFormat/>
    <w:rsid w:val="00F238E5"/>
    <w:rPr>
      <w:lang w:eastAsia="en-US"/>
    </w:rPr>
  </w:style>
  <w:style w:type="paragraph" w:customStyle="1" w:styleId="ListParagraph1">
    <w:name w:val="List Paragraph1"/>
    <w:basedOn w:val="Normal"/>
    <w:uiPriority w:val="34"/>
    <w:unhideWhenUsed/>
    <w:qFormat/>
    <w:rsid w:val="00F238E5"/>
    <w:pPr>
      <w:ind w:firstLineChars="200" w:firstLine="420"/>
    </w:pPr>
    <w:rPr>
      <w:rFonts w:eastAsia="SimSun"/>
    </w:rPr>
  </w:style>
  <w:style w:type="character" w:customStyle="1" w:styleId="TFChar1">
    <w:name w:val="TF Char1"/>
    <w:rsid w:val="00F238E5"/>
    <w:rPr>
      <w:rFonts w:ascii="Arial" w:hAnsi="Arial"/>
      <w:b/>
      <w:lang w:val="en-GB" w:eastAsia="en-US"/>
    </w:rPr>
  </w:style>
  <w:style w:type="paragraph" w:customStyle="1" w:styleId="Style1">
    <w:name w:val="Style1"/>
    <w:basedOn w:val="EditorsNote"/>
    <w:qFormat/>
    <w:rsid w:val="00F238E5"/>
    <w:rPr>
      <w:rFonts w:eastAsia="SimSun"/>
    </w:rPr>
  </w:style>
  <w:style w:type="paragraph" w:customStyle="1" w:styleId="note">
    <w:name w:val="note"/>
    <w:basedOn w:val="NO"/>
    <w:qFormat/>
    <w:rsid w:val="00F238E5"/>
    <w:rPr>
      <w:rFonts w:eastAsia="SimSun"/>
    </w:rPr>
  </w:style>
  <w:style w:type="character" w:customStyle="1" w:styleId="WW8Num14z1">
    <w:name w:val="WW8Num14z1"/>
    <w:rsid w:val="00F238E5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7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msc001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6" ma:contentTypeDescription="Create a new document." ma:contentTypeScope="" ma:versionID="ebaac5c6bd2b61897485fd579133cd66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ba71e8a205b1b58b5f397b32837d6652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C6921AD-8177-4D7C-80C2-F68D2C911B6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5FA69F5-1F91-42B9-B458-AC470032C7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DA0650-436C-45CB-B4CA-AEBB1ED75F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EDC311-D04D-4EDC-8CFB-5807867059D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E61D4F-3552-4711-A592-406DA7D99AB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90E4A46-DA27-444C-A117-983AF26A2CC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68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agqj10</cp:lastModifiedBy>
  <cp:revision>10</cp:revision>
  <cp:lastPrinted>2024-07-08T14:33:00Z</cp:lastPrinted>
  <dcterms:created xsi:type="dcterms:W3CDTF">2026-01-15T08:47:00Z</dcterms:created>
  <dcterms:modified xsi:type="dcterms:W3CDTF">2026-01-16T08:47:00Z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