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1C7439"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fldSimple w:instr=" DOCPROPERTY  Tdoc#  \* MERGEFORMAT ">
        <w:r w:rsidR="00213CDA" w:rsidRPr="00213CDA">
          <w:rPr>
            <w:b/>
            <w:i/>
            <w:noProof/>
            <w:sz w:val="28"/>
          </w:rPr>
          <w:t>S2-250</w:t>
        </w:r>
      </w:fldSimple>
      <w:r w:rsidR="00F432B8">
        <w:rPr>
          <w:b/>
          <w:i/>
          <w:noProof/>
          <w:sz w:val="28"/>
        </w:rPr>
        <w:t>4</w:t>
      </w:r>
      <w:r w:rsidR="00B25C46">
        <w:rPr>
          <w:b/>
          <w:i/>
          <w:noProof/>
          <w:sz w:val="28"/>
        </w:rPr>
        <w:t>332</w:t>
      </w:r>
    </w:p>
    <w:p w14:paraId="161A495B" w14:textId="2558E28B"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49ACC"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B63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AC6E5" w:rsidR="001E41F3" w:rsidRPr="00654B8B" w:rsidRDefault="002F7F83" w:rsidP="00547111">
            <w:pPr>
              <w:pStyle w:val="CRCoverPage"/>
              <w:spacing w:after="0"/>
              <w:rPr>
                <w:b/>
                <w:noProof/>
                <w:sz w:val="28"/>
              </w:rPr>
            </w:pPr>
            <w:r>
              <w:rPr>
                <w:b/>
                <w:noProof/>
                <w:sz w:val="28"/>
              </w:rPr>
              <w:t>5383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41A29" w:rsidR="001E41F3" w:rsidRPr="00654B8B" w:rsidRDefault="00080324"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DBB68" w:rsidR="001E41F3" w:rsidRPr="00996F18" w:rsidRDefault="00996F18">
            <w:pPr>
              <w:pStyle w:val="CRCoverPage"/>
              <w:spacing w:after="0"/>
              <w:jc w:val="center"/>
              <w:rPr>
                <w:b/>
                <w:noProof/>
                <w:sz w:val="28"/>
              </w:rPr>
            </w:pPr>
            <w:r w:rsidRPr="00996F18">
              <w:rPr>
                <w:b/>
                <w:noProof/>
                <w:sz w:val="28"/>
              </w:rPr>
              <w:t>19.</w:t>
            </w:r>
            <w:r w:rsidR="00536DD8">
              <w:rPr>
                <w:b/>
                <w:noProof/>
                <w:sz w:val="28"/>
              </w:rPr>
              <w:t>3</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604C48" w:rsidR="00F25D98" w:rsidRDefault="00DF5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86801" w:rsidR="001E41F3" w:rsidRDefault="004F7073" w:rsidP="004F7073">
            <w:pPr>
              <w:pStyle w:val="CRCoverPage"/>
              <w:spacing w:after="0"/>
              <w:rPr>
                <w:noProof/>
              </w:rPr>
            </w:pPr>
            <w:r>
              <w:t xml:space="preserve">  </w:t>
            </w:r>
            <w:r w:rsidR="00551CFF">
              <w:t xml:space="preserve">QoS </w:t>
            </w:r>
            <w:proofErr w:type="spellStart"/>
            <w:r w:rsidR="00551CFF">
              <w:t>differention</w:t>
            </w:r>
            <w:proofErr w:type="spellEnd"/>
            <w:r w:rsidR="00551CFF">
              <w:t xml:space="preserve"> for multiple </w:t>
            </w:r>
            <w:proofErr w:type="gramStart"/>
            <w:r w:rsidR="00551CFF">
              <w:t>Non-3GPP</w:t>
            </w:r>
            <w:proofErr w:type="gramEnd"/>
            <w:r w:rsidR="00551CFF">
              <w:t xml:space="preser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2AAB0" w:rsidR="001E41F3" w:rsidRDefault="00996F18">
            <w:pPr>
              <w:pStyle w:val="CRCoverPage"/>
              <w:spacing w:after="0"/>
              <w:ind w:left="100"/>
              <w:rPr>
                <w:noProof/>
              </w:rPr>
            </w:pPr>
            <w:r>
              <w:t>Ericsson</w:t>
            </w:r>
            <w:r w:rsidR="00F07ECA">
              <w:t>, AT&amp;T, Xiaomi</w:t>
            </w:r>
            <w:r w:rsidR="00080324">
              <w:t>, Nokia,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4C8B4" w:rsidR="001E41F3" w:rsidRDefault="00DF14EE">
            <w:pPr>
              <w:pStyle w:val="CRCoverPage"/>
              <w:spacing w:after="0"/>
              <w:ind w:left="100"/>
              <w:rPr>
                <w:noProof/>
              </w:rPr>
            </w:pPr>
            <w:r>
              <w:t>2025-03-19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551CFF" w:rsidRDefault="00EE3838" w:rsidP="00D24991">
            <w:pPr>
              <w:pStyle w:val="CRCoverPage"/>
              <w:spacing w:after="0"/>
              <w:ind w:left="100" w:right="-609"/>
              <w:rPr>
                <w:b/>
                <w:bCs/>
                <w:noProof/>
              </w:rPr>
            </w:pPr>
            <w:r w:rsidRPr="00551CFF">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8767" w:rsidR="001E41F3" w:rsidRDefault="00DF14E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654F9" w14:textId="05704199" w:rsidR="00D90859" w:rsidRDefault="00396E01" w:rsidP="00D141F0">
            <w:pPr>
              <w:pStyle w:val="CRCoverPage"/>
              <w:spacing w:after="0"/>
              <w:ind w:left="100"/>
              <w:rPr>
                <w:noProof/>
                <w:lang w:val="en-US"/>
              </w:rPr>
            </w:pPr>
            <w:r>
              <w:rPr>
                <w:noProof/>
                <w:lang w:val="en-US"/>
              </w:rPr>
              <w:t>This CR addresses the</w:t>
            </w:r>
            <w:r w:rsidR="00D90859">
              <w:rPr>
                <w:noProof/>
                <w:lang w:val="en-US"/>
              </w:rPr>
              <w:t xml:space="preserve"> following</w:t>
            </w:r>
            <w:r>
              <w:rPr>
                <w:noProof/>
                <w:lang w:val="en-US"/>
              </w:rPr>
              <w:t xml:space="preserve"> questions raised by the CT1 LS </w:t>
            </w:r>
            <w:r w:rsidRPr="00396E01">
              <w:rPr>
                <w:noProof/>
                <w:lang w:val="en-US"/>
              </w:rPr>
              <w:t>C1-250822</w:t>
            </w:r>
            <w:r w:rsidR="00D90859">
              <w:rPr>
                <w:noProof/>
                <w:lang w:val="en-US"/>
              </w:rPr>
              <w:t>:</w:t>
            </w:r>
            <w:r w:rsidR="00DA37AD">
              <w:rPr>
                <w:noProof/>
                <w:lang w:val="en-US"/>
              </w:rPr>
              <w:br/>
            </w:r>
          </w:p>
          <w:p w14:paraId="14E1D634" w14:textId="31DA45E6" w:rsidR="003D3E50" w:rsidRPr="003D3E50" w:rsidRDefault="003D3E50" w:rsidP="00DA37AD">
            <w:pPr>
              <w:pStyle w:val="CRCoverPage"/>
              <w:ind w:left="284"/>
              <w:rPr>
                <w:i/>
                <w:iCs/>
                <w:noProof/>
                <w:sz w:val="16"/>
                <w:szCs w:val="16"/>
              </w:rPr>
            </w:pPr>
            <w:r w:rsidRPr="003D3E50">
              <w:rPr>
                <w:b/>
                <w:i/>
                <w:iCs/>
                <w:noProof/>
                <w:sz w:val="16"/>
                <w:szCs w:val="16"/>
              </w:rPr>
              <w:t>Q1</w:t>
            </w:r>
            <w:r w:rsidRPr="003D3E50">
              <w:rPr>
                <w:i/>
                <w:iCs/>
                <w:noProof/>
                <w:sz w:val="16"/>
                <w:szCs w:val="16"/>
              </w:rPr>
              <w:t>: Whether the multiple non-3GPP device identifiers are allowed in a single PDU SESSION MODIFICATION REQUEST message?</w:t>
            </w:r>
          </w:p>
          <w:p w14:paraId="36E33F70" w14:textId="77777777" w:rsidR="003D3E50" w:rsidRPr="003D3E50" w:rsidRDefault="003D3E50" w:rsidP="00DA37AD">
            <w:pPr>
              <w:pStyle w:val="CRCoverPage"/>
              <w:ind w:left="284"/>
              <w:rPr>
                <w:i/>
                <w:iCs/>
                <w:noProof/>
                <w:sz w:val="16"/>
                <w:szCs w:val="16"/>
              </w:rPr>
            </w:pPr>
            <w:r w:rsidRPr="003D3E50">
              <w:rPr>
                <w:rFonts w:hint="eastAsia"/>
                <w:b/>
                <w:bCs/>
                <w:i/>
                <w:iCs/>
                <w:noProof/>
                <w:sz w:val="16"/>
                <w:szCs w:val="16"/>
              </w:rPr>
              <w:t>Q</w:t>
            </w:r>
            <w:r w:rsidRPr="003D3E50">
              <w:rPr>
                <w:b/>
                <w:bCs/>
                <w:i/>
                <w:iCs/>
                <w:noProof/>
                <w:sz w:val="16"/>
                <w:szCs w:val="16"/>
              </w:rPr>
              <w:t>2</w:t>
            </w:r>
            <w:r w:rsidRPr="003D3E50">
              <w:rPr>
                <w:i/>
                <w:iCs/>
                <w:noProof/>
                <w:sz w:val="16"/>
                <w:szCs w:val="16"/>
              </w:rPr>
              <w:t>: For the Non-3GPP device identifier not available scenario, whether the SMF rejects the Non-3GPP device identifier or rejects the whole PDU SESSION MODIFICATION REQUEST message?</w:t>
            </w:r>
          </w:p>
          <w:p w14:paraId="42CE93B0" w14:textId="77777777" w:rsidR="00D90859" w:rsidRPr="003D3E50" w:rsidRDefault="00D90859" w:rsidP="00D141F0">
            <w:pPr>
              <w:pStyle w:val="CRCoverPage"/>
              <w:spacing w:after="0"/>
              <w:ind w:left="100"/>
              <w:rPr>
                <w:noProof/>
              </w:rPr>
            </w:pPr>
          </w:p>
          <w:p w14:paraId="708AA7DE" w14:textId="74BF10B0" w:rsidR="00396E01" w:rsidRPr="00396E01" w:rsidRDefault="00B82E94" w:rsidP="00D141F0">
            <w:pPr>
              <w:pStyle w:val="CRCoverPage"/>
              <w:spacing w:after="0"/>
              <w:ind w:left="100"/>
              <w:rPr>
                <w:noProof/>
                <w:lang w:val="en-US"/>
              </w:rPr>
            </w:pPr>
            <w:r>
              <w:rPr>
                <w:noProof/>
                <w:lang w:val="en-US"/>
              </w:rPr>
              <w:t xml:space="preserve">Regarding </w:t>
            </w:r>
            <w:r w:rsidRPr="00B82E94">
              <w:rPr>
                <w:b/>
                <w:bCs/>
                <w:noProof/>
                <w:lang w:val="en-US"/>
              </w:rPr>
              <w:t>Q1</w:t>
            </w:r>
            <w:r>
              <w:rPr>
                <w:noProof/>
                <w:lang w:val="en-US"/>
              </w:rPr>
              <w:t xml:space="preserve">, </w:t>
            </w:r>
            <w:r w:rsidR="00E454D0">
              <w:rPr>
                <w:noProof/>
                <w:lang w:val="en-US"/>
              </w:rPr>
              <w:t>it is allowed to</w:t>
            </w:r>
            <w:r w:rsidR="00DA37AD">
              <w:rPr>
                <w:noProof/>
                <w:lang w:val="en-US"/>
              </w:rPr>
              <w:t xml:space="preserve"> </w:t>
            </w:r>
            <w:r w:rsidR="00E454D0">
              <w:rPr>
                <w:noProof/>
                <w:lang w:val="en-US"/>
              </w:rPr>
              <w:t xml:space="preserve">include </w:t>
            </w:r>
            <w:r w:rsidR="00DA37AD">
              <w:rPr>
                <w:noProof/>
                <w:lang w:val="en-US"/>
              </w:rPr>
              <w:t>multiple Non-3GPP Device Identifiers in a single PDU Session Modification Request</w:t>
            </w:r>
            <w:r w:rsidR="00396E01">
              <w:rPr>
                <w:noProof/>
                <w:lang w:val="en-US"/>
              </w:rPr>
              <w:t xml:space="preserve"> </w:t>
            </w:r>
            <w:r w:rsidR="007618FF">
              <w:rPr>
                <w:noProof/>
                <w:lang w:val="en-US"/>
              </w:rPr>
              <w:t xml:space="preserve">as </w:t>
            </w:r>
            <w:r w:rsidR="00396E01">
              <w:rPr>
                <w:noProof/>
                <w:lang w:val="en-US"/>
              </w:rPr>
              <w:t>it is more practical and efficient</w:t>
            </w:r>
            <w:r w:rsidR="00D141F0">
              <w:rPr>
                <w:noProof/>
                <w:lang w:val="en-US"/>
              </w:rPr>
              <w:t xml:space="preserve">. </w:t>
            </w:r>
            <w:r>
              <w:rPr>
                <w:noProof/>
                <w:lang w:val="en-US"/>
              </w:rPr>
              <w:t xml:space="preserve">Regarding </w:t>
            </w:r>
            <w:r w:rsidRPr="00B82E94">
              <w:rPr>
                <w:b/>
                <w:bCs/>
                <w:noProof/>
                <w:lang w:val="en-US"/>
              </w:rPr>
              <w:t>Q2</w:t>
            </w:r>
            <w:r w:rsidR="00E454D0">
              <w:rPr>
                <w:b/>
                <w:bCs/>
                <w:noProof/>
                <w:lang w:val="en-US"/>
              </w:rPr>
              <w:t xml:space="preserve">, </w:t>
            </w:r>
            <w:r w:rsidR="00E454D0">
              <w:rPr>
                <w:noProof/>
                <w:lang w:val="en-US"/>
              </w:rPr>
              <w:t>SMF reject</w:t>
            </w:r>
            <w:r w:rsidR="00110DE5">
              <w:rPr>
                <w:noProof/>
                <w:lang w:val="en-US"/>
              </w:rPr>
              <w:t>s</w:t>
            </w:r>
            <w:r w:rsidR="00E454D0">
              <w:rPr>
                <w:noProof/>
                <w:lang w:val="en-US"/>
              </w:rPr>
              <w:t xml:space="preserve"> the PDU Session Modification request if QoS </w:t>
            </w:r>
            <w:r w:rsidR="00C619BD">
              <w:rPr>
                <w:noProof/>
                <w:lang w:val="en-US"/>
              </w:rPr>
              <w:t>defferentiation is not provided for</w:t>
            </w:r>
            <w:r w:rsidR="00203243">
              <w:rPr>
                <w:noProof/>
                <w:lang w:val="en-US"/>
              </w:rPr>
              <w:t xml:space="preserve"> one or more</w:t>
            </w:r>
            <w:r w:rsidR="00C619BD">
              <w:rPr>
                <w:noProof/>
                <w:lang w:val="en-US"/>
              </w:rPr>
              <w:t xml:space="preserve"> Non-3GPP Device Identifier</w:t>
            </w:r>
            <w:r w:rsidR="00203243">
              <w:rPr>
                <w:noProof/>
                <w:lang w:val="en-US"/>
              </w:rPr>
              <w:t>s</w:t>
            </w:r>
            <w:r w:rsidR="00C619BD">
              <w:rPr>
                <w:noProof/>
                <w:lang w:val="en-US"/>
              </w:rPr>
              <w:t>.</w:t>
            </w:r>
            <w:r w:rsidR="00D141F0">
              <w:rPr>
                <w:noProof/>
                <w:lang w:val="en-US"/>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05BD6FC8" w14:textId="037339B2" w:rsidR="00FD6AEB" w:rsidRDefault="00FD6AEB">
            <w:pPr>
              <w:pStyle w:val="CRCoverPage"/>
              <w:spacing w:after="0"/>
              <w:ind w:left="100"/>
              <w:rPr>
                <w:noProof/>
              </w:rPr>
            </w:pPr>
            <w:r>
              <w:rPr>
                <w:noProof/>
              </w:rPr>
              <w:t>- It is indicated that multiple Non-3GPP Device Identifiers can be added in the PDU Session Modification Request</w:t>
            </w:r>
          </w:p>
          <w:p w14:paraId="31C656EC" w14:textId="3C8B9897" w:rsidR="00FD6AEB" w:rsidRDefault="00476841" w:rsidP="00FD6AEB">
            <w:pPr>
              <w:pStyle w:val="CRCoverPage"/>
              <w:spacing w:after="0"/>
              <w:ind w:left="100"/>
              <w:rPr>
                <w:lang w:eastAsia="zh-CN"/>
              </w:rPr>
            </w:pPr>
            <w:r>
              <w:rPr>
                <w:noProof/>
              </w:rPr>
              <w:t>-</w:t>
            </w:r>
            <w:r w:rsidR="00D10DEE">
              <w:rPr>
                <w:lang w:eastAsia="zh-CN"/>
              </w:rPr>
              <w:t xml:space="preserve"> </w:t>
            </w:r>
            <w:r w:rsidR="00E463F7">
              <w:rPr>
                <w:lang w:eastAsia="zh-CN"/>
              </w:rPr>
              <w:t>A n</w:t>
            </w:r>
            <w:r w:rsidR="00005756">
              <w:rPr>
                <w:lang w:eastAsia="zh-CN"/>
              </w:rPr>
              <w:t xml:space="preserve">ote is added for UE action after receiving PDU Session </w:t>
            </w:r>
            <w:r w:rsidR="00E463F7">
              <w:rPr>
                <w:lang w:eastAsia="zh-CN"/>
              </w:rPr>
              <w:t>R</w:t>
            </w:r>
            <w:r w:rsidR="00005756">
              <w:rPr>
                <w:lang w:eastAsia="zh-CN"/>
              </w:rPr>
              <w:t xml:space="preserve">ejection </w:t>
            </w:r>
            <w:r w:rsidR="00E463F7">
              <w:rPr>
                <w:lang w:eastAsia="zh-CN"/>
              </w:rPr>
              <w:t>M</w:t>
            </w:r>
            <w:r w:rsidR="00005756">
              <w:rPr>
                <w:lang w:eastAsia="zh-CN"/>
              </w:rPr>
              <w:t>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B73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405E" w:rsidR="001E41F3" w:rsidRDefault="00D71BFD">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B9EB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9B10C" w:rsidR="001E41F3" w:rsidRDefault="00E463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A35BDA" w:rsidR="001E41F3" w:rsidRDefault="00E463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5F3A1C" w:rsidR="008863B9" w:rsidRDefault="00926A10">
            <w:pPr>
              <w:pStyle w:val="CRCoverPage"/>
              <w:spacing w:after="0"/>
              <w:ind w:left="100"/>
              <w:rPr>
                <w:noProof/>
              </w:rPr>
            </w:pPr>
            <w:r>
              <w:rPr>
                <w:noProof/>
              </w:rPr>
              <w:t xml:space="preserve">Was </w:t>
            </w:r>
            <w:r w:rsidR="008425A2">
              <w:rPr>
                <w:noProof/>
              </w:rPr>
              <w:t>S2-250</w:t>
            </w:r>
            <w:r w:rsidR="00110DE5">
              <w:rPr>
                <w:noProof/>
              </w:rPr>
              <w:t>4023</w:t>
            </w: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682C8EA" w14:textId="77777777" w:rsidR="00DC3224" w:rsidRPr="00140E21" w:rsidRDefault="00DC3224" w:rsidP="00DC3224">
      <w:pPr>
        <w:pStyle w:val="Heading4"/>
        <w:rPr>
          <w:lang w:eastAsia="ko-KR"/>
        </w:rPr>
      </w:pPr>
      <w:bookmarkStart w:id="8" w:name="_Toc193789690"/>
      <w:bookmarkStart w:id="9" w:name="_Toc186959538"/>
      <w:bookmarkStart w:id="10" w:name="_Toc20204490"/>
      <w:bookmarkStart w:id="11" w:name="_Toc27895189"/>
      <w:bookmarkStart w:id="12" w:name="_Toc36192286"/>
      <w:bookmarkStart w:id="13" w:name="_Toc45193399"/>
      <w:bookmarkStart w:id="14" w:name="_Toc47593031"/>
      <w:bookmarkStart w:id="15" w:name="_Toc51835118"/>
      <w:bookmarkStart w:id="16" w:name="_Toc186960298"/>
      <w:r w:rsidRPr="00140E21">
        <w:rPr>
          <w:lang w:eastAsia="ko-KR"/>
        </w:rPr>
        <w:t>4.3.3.2</w:t>
      </w:r>
      <w:r w:rsidRPr="00140E21">
        <w:rPr>
          <w:lang w:eastAsia="ko-KR"/>
        </w:rPr>
        <w:tab/>
        <w:t>UE or network requested PDU Session Modification (non-roaming and roaming with local breakout)</w:t>
      </w:r>
      <w:bookmarkEnd w:id="8"/>
    </w:p>
    <w:p w14:paraId="32627A0C" w14:textId="77777777" w:rsidR="00DC3224" w:rsidRPr="00140E21" w:rsidRDefault="00DC3224" w:rsidP="00DC3224">
      <w:pPr>
        <w:rPr>
          <w:lang w:eastAsia="ko-KR"/>
        </w:rPr>
      </w:pPr>
      <w:r w:rsidRPr="00140E21">
        <w:rPr>
          <w:lang w:eastAsia="ko-KR"/>
        </w:rPr>
        <w:t>The UE or network requested PDU Session Modification procedure (non-roaming and roaming with local breakout scenario) is depicted in figure 4.3.3.2-1.</w:t>
      </w:r>
    </w:p>
    <w:p w14:paraId="06F0EB51" w14:textId="77777777" w:rsidR="00DC3224" w:rsidRDefault="005F0A87" w:rsidP="00DC3224">
      <w:pPr>
        <w:pStyle w:val="TH"/>
      </w:pPr>
      <w:r w:rsidRPr="00544A81">
        <w:rPr>
          <w:noProof/>
        </w:rPr>
        <w:object w:dxaOrig="9638" w:dyaOrig="10832" w14:anchorId="41954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2pt;height:532.3pt;mso-width-percent:0;mso-height-percent:0;mso-width-percent:0;mso-height-percent:0" o:ole="">
            <v:imagedata r:id="rId14" o:title=""/>
          </v:shape>
          <o:OLEObject Type="Embed" ProgID="Word.Picture.8" ShapeID="_x0000_i1025" DrawAspect="Content" ObjectID="_1805872178" r:id="rId15"/>
        </w:object>
      </w:r>
    </w:p>
    <w:p w14:paraId="63802471" w14:textId="77777777" w:rsidR="00DC3224" w:rsidRPr="00140E21" w:rsidRDefault="00DC3224" w:rsidP="00DC322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602EEB9" w14:textId="77777777" w:rsidR="00DC3224" w:rsidRPr="00140E21" w:rsidRDefault="00DC3224" w:rsidP="00DC3224">
      <w:pPr>
        <w:pStyle w:val="B1"/>
        <w:rPr>
          <w:lang w:eastAsia="ko-KR"/>
        </w:rPr>
      </w:pPr>
      <w:r w:rsidRPr="00140E21">
        <w:rPr>
          <w:lang w:eastAsia="ko-KR"/>
        </w:rPr>
        <w:t>1.</w:t>
      </w:r>
      <w:r w:rsidRPr="00140E21">
        <w:rPr>
          <w:lang w:eastAsia="ko-KR"/>
        </w:rPr>
        <w:tab/>
        <w:t>The procedure may be triggered by following events:</w:t>
      </w:r>
    </w:p>
    <w:p w14:paraId="798D09B8" w14:textId="3D6073E6" w:rsidR="00DC3224" w:rsidRPr="00140E21" w:rsidRDefault="00DC3224" w:rsidP="00DC322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17" w:author="Ericsson User" w:date="2025-03-26T10:41:00Z">
        <w:r w:rsidDel="00DC3224">
          <w:delText>n</w:delText>
        </w:r>
      </w:del>
      <w:ins w:id="18" w:author="Ericsson User" w:date="2025-03-26T10:41:00Z">
        <w:r>
          <w:t>N</w:t>
        </w:r>
      </w:ins>
      <w:r>
        <w:t xml:space="preserve">on-3GPP </w:t>
      </w:r>
      <w:del w:id="19" w:author="Ericsson User" w:date="2025-03-26T10:41:00Z">
        <w:r w:rsidDel="00DC3224">
          <w:delText>d</w:delText>
        </w:r>
      </w:del>
      <w:ins w:id="20" w:author="Ericsson User" w:date="2025-03-26T10:41:00Z">
        <w:r>
          <w:t>D</w:t>
        </w:r>
      </w:ins>
      <w:r>
        <w:t xml:space="preserve">evice </w:t>
      </w:r>
      <w:del w:id="21" w:author="Ericsson User" w:date="2025-03-26T10:41:00Z">
        <w:r w:rsidDel="00DC3224">
          <w:delText>c</w:delText>
        </w:r>
      </w:del>
      <w:ins w:id="22" w:author="Ericsson User" w:date="2025-03-26T10:41:00Z">
        <w:r>
          <w:t>C</w:t>
        </w:r>
      </w:ins>
      <w:r>
        <w:t xml:space="preserve">onnection </w:t>
      </w:r>
      <w:del w:id="23" w:author="Ericsson User" w:date="2025-03-26T10:41:00Z">
        <w:r w:rsidDel="00DC3224">
          <w:delText>i</w:delText>
        </w:r>
      </w:del>
      <w:ins w:id="24" w:author="Ericsson User" w:date="2025-03-26T10:41:00Z">
        <w:r>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2BAC1DE" w14:textId="77777777" w:rsidR="00DC3224" w:rsidRPr="00140E21" w:rsidRDefault="00DC3224" w:rsidP="00DC3224">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1AC3C63" w14:textId="77777777" w:rsidR="00DC3224" w:rsidRPr="00140E21" w:rsidRDefault="00DC3224" w:rsidP="00DC322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7957A89" w14:textId="77777777" w:rsidR="00DC3224" w:rsidRPr="00140E21" w:rsidRDefault="00DC3224" w:rsidP="00DC322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8A81B6" w14:textId="77777777" w:rsidR="00DC3224" w:rsidRPr="00140E21" w:rsidRDefault="00DC3224" w:rsidP="00DC3224">
      <w:pPr>
        <w:pStyle w:val="B2"/>
        <w:rPr>
          <w:lang w:eastAsia="ko-KR"/>
        </w:rPr>
      </w:pPr>
      <w:r w:rsidRPr="00140E21">
        <w:rPr>
          <w:lang w:eastAsia="ko-KR"/>
        </w:rPr>
        <w:tab/>
        <w:t>The PS Data Off status, if changed, shall be included in the PCO in the PDU Session Modification Request message.</w:t>
      </w:r>
    </w:p>
    <w:p w14:paraId="389ECF7A" w14:textId="77777777" w:rsidR="00DC3224" w:rsidRPr="00140E21" w:rsidRDefault="00DC3224" w:rsidP="00DC322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F8A432D" w14:textId="77777777" w:rsidR="00DC3224" w:rsidRDefault="00DC3224" w:rsidP="00DC322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63FF69B" w14:textId="77777777" w:rsidR="00DC3224" w:rsidRPr="00140E21" w:rsidRDefault="00DC3224" w:rsidP="00DC322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E4694E" w14:textId="77777777" w:rsidR="00DC3224" w:rsidRPr="00140E21" w:rsidRDefault="00DC3224" w:rsidP="00DC322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A8BCBD" w14:textId="77777777" w:rsidR="00DC3224" w:rsidRPr="00140E21" w:rsidRDefault="00DC3224" w:rsidP="00DC322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35D6B9E" w14:textId="77777777" w:rsidR="00DC3224" w:rsidRPr="00140E21" w:rsidRDefault="00DC3224" w:rsidP="00DC322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F62E6B" w14:textId="77777777" w:rsidR="00DC3224" w:rsidRDefault="00DC3224" w:rsidP="00DC322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C5F842E" w14:textId="77777777" w:rsidR="00DC3224" w:rsidRDefault="00DC3224" w:rsidP="00DC322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75EB33A" w14:textId="77777777" w:rsidR="00DC3224" w:rsidRDefault="00DC3224" w:rsidP="00DC322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83DEE0B" w14:textId="0A41B23B" w:rsidR="00D76928" w:rsidRDefault="00DC3224" w:rsidP="008E273A">
      <w:pPr>
        <w:pStyle w:val="B2"/>
        <w:rPr>
          <w:lang w:eastAsia="ko-KR"/>
        </w:rPr>
      </w:pPr>
      <w:r>
        <w:rPr>
          <w:lang w:eastAsia="ko-KR"/>
        </w:rPr>
        <w:tab/>
        <w:t>If the UE supports QoS differentiation of traffic for Non-3GPP Device Identifier and when the UE determines that QoS differentiation is required</w:t>
      </w:r>
      <w:ins w:id="25" w:author="Ericsson User" w:date="2025-03-26T10:42:00Z">
        <w:r w:rsidR="009F7C8C">
          <w:rPr>
            <w:lang w:eastAsia="ko-KR"/>
          </w:rPr>
          <w:t xml:space="preserve"> </w:t>
        </w:r>
        <w:del w:id="26" w:author="Ericsson User3" w:date="2025-04-10T08:24:00Z">
          <w:r w:rsidR="009F7C8C" w:rsidRPr="009F7C8C" w:rsidDel="00836C2D">
            <w:rPr>
              <w:lang w:eastAsia="ko-KR"/>
            </w:rPr>
            <w:delText xml:space="preserve">to be added </w:delText>
          </w:r>
        </w:del>
        <w:r w:rsidR="009F7C8C" w:rsidRPr="009F7C8C">
          <w:rPr>
            <w:lang w:eastAsia="ko-KR"/>
          </w:rPr>
          <w:t xml:space="preserve">for </w:t>
        </w:r>
        <w:del w:id="27" w:author="Ericsson User3" w:date="2025-04-10T08:24:00Z">
          <w:r w:rsidR="009F7C8C" w:rsidRPr="009F7C8C" w:rsidDel="00324CAC">
            <w:rPr>
              <w:lang w:eastAsia="ko-KR"/>
            </w:rPr>
            <w:delText xml:space="preserve">one or multiple </w:delText>
          </w:r>
        </w:del>
        <w:r w:rsidR="009F7C8C" w:rsidRPr="009F7C8C">
          <w:rPr>
            <w:lang w:eastAsia="ko-KR"/>
          </w:rPr>
          <w:t>Non-3GPP Device Identifier</w:t>
        </w:r>
      </w:ins>
      <w:ins w:id="28" w:author="Ericsson User3" w:date="2025-04-10T08:24:00Z">
        <w:r w:rsidR="00324CAC">
          <w:rPr>
            <w:lang w:eastAsia="ko-KR"/>
          </w:rPr>
          <w:t>(</w:t>
        </w:r>
      </w:ins>
      <w:ins w:id="29" w:author="Ericsson User" w:date="2025-03-26T10:42:00Z">
        <w:r w:rsidR="009F7C8C" w:rsidRPr="009F7C8C">
          <w:rPr>
            <w:lang w:eastAsia="ko-KR"/>
          </w:rPr>
          <w:t>s</w:t>
        </w:r>
      </w:ins>
      <w:ins w:id="30" w:author="Ericsson User3" w:date="2025-04-10T08:24:00Z">
        <w:r w:rsidR="00324CAC">
          <w:rPr>
            <w:lang w:eastAsia="ko-KR"/>
          </w:rPr>
          <w:t>)</w:t>
        </w:r>
      </w:ins>
      <w:r>
        <w:rPr>
          <w:lang w:eastAsia="ko-KR"/>
        </w:rPr>
        <w:t xml:space="preserve"> as described in clause 5.52 of TS 23.501 [2], </w:t>
      </w:r>
      <w:r w:rsidR="008E273A" w:rsidRPr="008E273A">
        <w:rPr>
          <w:lang w:val="en-US" w:eastAsia="ko-KR"/>
        </w:rPr>
        <w:t xml:space="preserve">the UE includes </w:t>
      </w:r>
      <w:del w:id="31" w:author="Ericsson User3" w:date="2025-04-10T16:30:00Z">
        <w:r w:rsidR="008E273A" w:rsidRPr="008E273A" w:rsidDel="00195F0F">
          <w:rPr>
            <w:lang w:val="en-US" w:eastAsia="ko-KR"/>
          </w:rPr>
          <w:delText xml:space="preserve">the Non-3GPP Device Identifier and the corresponding user plane address in </w:delText>
        </w:r>
      </w:del>
      <w:r w:rsidR="008E273A" w:rsidRPr="008E273A">
        <w:rPr>
          <w:lang w:val="en-US" w:eastAsia="ko-KR"/>
        </w:rPr>
        <w:t xml:space="preserve">the </w:t>
      </w:r>
      <w:del w:id="32" w:author="Ericsson User3" w:date="2025-04-10T16:30:00Z">
        <w:r w:rsidR="008E273A" w:rsidRPr="008E273A" w:rsidDel="00195F0F">
          <w:rPr>
            <w:lang w:val="en-US" w:eastAsia="ko-KR"/>
          </w:rPr>
          <w:delText>n</w:delText>
        </w:r>
      </w:del>
      <w:ins w:id="33" w:author="Ericsson User3" w:date="2025-04-10T16:30:00Z">
        <w:r w:rsidR="00195F0F">
          <w:rPr>
            <w:lang w:val="en-US" w:eastAsia="ko-KR"/>
          </w:rPr>
          <w:t>N</w:t>
        </w:r>
      </w:ins>
      <w:r w:rsidR="008E273A" w:rsidRPr="008E273A">
        <w:rPr>
          <w:lang w:val="en-US" w:eastAsia="ko-KR"/>
        </w:rPr>
        <w:t xml:space="preserve">on-3GPP </w:t>
      </w:r>
      <w:del w:id="34" w:author="Ericsson User3" w:date="2025-04-10T16:31:00Z">
        <w:r w:rsidR="008E273A" w:rsidRPr="008E273A" w:rsidDel="00195F0F">
          <w:rPr>
            <w:lang w:val="en-US" w:eastAsia="ko-KR"/>
          </w:rPr>
          <w:delText>d</w:delText>
        </w:r>
      </w:del>
      <w:ins w:id="35" w:author="Ericsson User3" w:date="2025-04-10T16:31:00Z">
        <w:r w:rsidR="00195F0F">
          <w:rPr>
            <w:lang w:val="en-US" w:eastAsia="ko-KR"/>
          </w:rPr>
          <w:t>D</w:t>
        </w:r>
      </w:ins>
      <w:r w:rsidR="008E273A" w:rsidRPr="008E273A">
        <w:rPr>
          <w:lang w:val="en-US" w:eastAsia="ko-KR"/>
        </w:rPr>
        <w:t xml:space="preserve">evice </w:t>
      </w:r>
      <w:del w:id="36" w:author="Ericsson User3" w:date="2025-04-10T16:31:00Z">
        <w:r w:rsidR="008E273A" w:rsidRPr="008E273A" w:rsidDel="00195F0F">
          <w:rPr>
            <w:lang w:val="en-US" w:eastAsia="ko-KR"/>
          </w:rPr>
          <w:delText>c</w:delText>
        </w:r>
      </w:del>
      <w:ins w:id="37" w:author="Ericsson User3" w:date="2025-04-10T16:31:00Z">
        <w:r w:rsidR="00195F0F">
          <w:rPr>
            <w:lang w:val="en-US" w:eastAsia="ko-KR"/>
          </w:rPr>
          <w:t>C</w:t>
        </w:r>
      </w:ins>
      <w:r w:rsidR="008E273A" w:rsidRPr="008E273A">
        <w:rPr>
          <w:lang w:val="en-US" w:eastAsia="ko-KR"/>
        </w:rPr>
        <w:t xml:space="preserve">onnection </w:t>
      </w:r>
      <w:del w:id="38" w:author="Ericsson User3" w:date="2025-04-10T16:31:00Z">
        <w:r w:rsidR="008E273A" w:rsidRPr="008E273A" w:rsidDel="00195F0F">
          <w:rPr>
            <w:lang w:val="en-US" w:eastAsia="ko-KR"/>
          </w:rPr>
          <w:delText>i</w:delText>
        </w:r>
      </w:del>
      <w:ins w:id="39" w:author="Ericsson User3" w:date="2025-04-10T16:31:00Z">
        <w:r w:rsidR="00195F0F">
          <w:rPr>
            <w:lang w:val="en-US" w:eastAsia="ko-KR"/>
          </w:rPr>
          <w:t>I</w:t>
        </w:r>
      </w:ins>
      <w:r w:rsidR="008E273A" w:rsidRPr="008E273A">
        <w:rPr>
          <w:lang w:val="en-US" w:eastAsia="ko-KR"/>
        </w:rPr>
        <w:t>nformation within the PDU Session Modification Request.</w:t>
      </w:r>
    </w:p>
    <w:p w14:paraId="61AD8F98" w14:textId="77777777" w:rsidR="00DC3224" w:rsidRDefault="00DC3224" w:rsidP="00DC3224">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A6AB22D" w14:textId="77777777" w:rsidR="00DC3224" w:rsidRPr="00140E21" w:rsidRDefault="00DC3224" w:rsidP="00DC322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426122" w14:textId="77777777" w:rsidR="00DC3224" w:rsidRPr="00140E21" w:rsidRDefault="00DC3224" w:rsidP="00DC322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9527B2" w14:textId="77777777" w:rsidR="00DC3224" w:rsidRDefault="00DC3224" w:rsidP="00DC322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820C968" w14:textId="77777777" w:rsidR="00DC3224" w:rsidRDefault="00DC3224" w:rsidP="00DC3224">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CDB6A6E" w14:textId="77777777" w:rsidR="00DC3224" w:rsidRDefault="00DC3224" w:rsidP="00DC3224">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788EDB05" w14:textId="77777777" w:rsidR="00DC3224" w:rsidRDefault="00DC3224" w:rsidP="00DC322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B753F96" w14:textId="77777777" w:rsidR="00DC3224" w:rsidRDefault="00DC3224" w:rsidP="00DC3224">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7C151F33" w14:textId="77777777" w:rsidR="00DC3224" w:rsidRPr="00140E21" w:rsidRDefault="00DC3224" w:rsidP="00DC322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15AF331" w14:textId="77777777" w:rsidR="00DC3224" w:rsidRPr="00140E21" w:rsidRDefault="00DC3224" w:rsidP="00DC322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9308ED2" w14:textId="77777777" w:rsidR="00DC3224" w:rsidRDefault="00DC3224" w:rsidP="00DC322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E3D6F8" w14:textId="77777777" w:rsidR="00DC3224" w:rsidRDefault="00DC3224" w:rsidP="00DC322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DBAC947" w14:textId="77777777" w:rsidR="00DC3224" w:rsidRDefault="00DC3224" w:rsidP="00DC3224">
      <w:pPr>
        <w:pStyle w:val="B2"/>
        <w:rPr>
          <w:lang w:eastAsia="ko-KR"/>
        </w:rPr>
      </w:pPr>
      <w:r>
        <w:rPr>
          <w:lang w:eastAsia="ko-KR"/>
        </w:rPr>
        <w:tab/>
        <w:t>The SMF may decide to modify PDU Session to send updated DNS server address to the UE as defined in clause 6.2.3.2.3 of TS 23.548 [74].</w:t>
      </w:r>
    </w:p>
    <w:p w14:paraId="71C872D2" w14:textId="77777777" w:rsidR="00DC3224" w:rsidRDefault="00DC3224" w:rsidP="00DC3224">
      <w:pPr>
        <w:pStyle w:val="B2"/>
        <w:rPr>
          <w:lang w:eastAsia="ko-KR"/>
        </w:rPr>
      </w:pPr>
      <w:r>
        <w:rPr>
          <w:lang w:eastAsia="ko-KR"/>
        </w:rPr>
        <w:tab/>
        <w:t>The SMF may decide to modify PDU Session to send the EAS rediscovery indication to the UE as defined in clause 6.2.3.3 of TS 23.548 [74].</w:t>
      </w:r>
    </w:p>
    <w:p w14:paraId="31E9CDD0" w14:textId="77777777" w:rsidR="00DC3224" w:rsidRPr="00140E21" w:rsidRDefault="00DC3224" w:rsidP="00DC3224">
      <w:pPr>
        <w:pStyle w:val="B2"/>
        <w:rPr>
          <w:lang w:eastAsia="ko-KR"/>
        </w:rPr>
      </w:pPr>
      <w:r w:rsidRPr="00140E21">
        <w:rPr>
          <w:lang w:eastAsia="ko-KR"/>
        </w:rPr>
        <w:tab/>
        <w:t>If the SMF receives one of the triggers in step 1b ~ 1d, the SMF starts SMF requested PDU Session Modification procedure.</w:t>
      </w:r>
    </w:p>
    <w:p w14:paraId="71897136" w14:textId="77777777" w:rsidR="00DC3224" w:rsidRPr="00140E21" w:rsidRDefault="00DC3224" w:rsidP="00DC3224">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0C91DDA" w14:textId="77777777" w:rsidR="00DC3224" w:rsidRPr="00140E21" w:rsidRDefault="00DC3224" w:rsidP="00DC322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E8B0A22" w14:textId="77777777" w:rsidR="00DC3224" w:rsidRDefault="00DC3224" w:rsidP="00DC322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710C7AB" w14:textId="77777777" w:rsidR="00DC3224" w:rsidRDefault="00DC3224" w:rsidP="00DC322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C8B4C7" w14:textId="77777777" w:rsidR="00DC3224" w:rsidRDefault="00DC3224" w:rsidP="00DC3224">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43CBFEF9" w14:textId="77777777" w:rsidR="00DC3224" w:rsidRDefault="00DC3224" w:rsidP="00DC322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40177A5" w14:textId="77777777" w:rsidR="00DC3224" w:rsidRDefault="00DC3224" w:rsidP="00DC322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757989B" w14:textId="77777777" w:rsidR="00DC3224" w:rsidRDefault="00DC3224" w:rsidP="00DC322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865DD6" w14:textId="77777777" w:rsidR="00DC3224" w:rsidRDefault="00DC3224" w:rsidP="00DC3224">
      <w:pPr>
        <w:pStyle w:val="B1"/>
        <w:rPr>
          <w:lang w:eastAsia="ko-KR"/>
        </w:rPr>
      </w:pPr>
      <w:r>
        <w:rPr>
          <w:lang w:eastAsia="ko-KR"/>
        </w:rPr>
        <w:tab/>
        <w:t>Based on the extended NAS-SM timer indication, the SMF shall use the extended NAS-SM timer setting for the UE as specified in TS 24.501 [25].</w:t>
      </w:r>
    </w:p>
    <w:p w14:paraId="6BCA80F4" w14:textId="77777777" w:rsidR="00DC3224" w:rsidRPr="00140E21" w:rsidRDefault="00DC3224" w:rsidP="00DC322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C202E8" w14:textId="77777777" w:rsidR="00DC3224" w:rsidRDefault="00DC3224" w:rsidP="00DC3224">
      <w:pPr>
        <w:pStyle w:val="B1"/>
        <w:rPr>
          <w:lang w:eastAsia="ko-KR"/>
        </w:rPr>
      </w:pPr>
      <w:r>
        <w:rPr>
          <w:lang w:eastAsia="ko-KR"/>
        </w:rPr>
        <w:tab/>
        <w:t>The PCF may make policy control decisions based on the awareness of URSP rule enforcement, as described in clause 6.1.1.5 in TS 23.503 [20].</w:t>
      </w:r>
    </w:p>
    <w:p w14:paraId="77F65844" w14:textId="77777777" w:rsidR="00DC3224" w:rsidRPr="00140E21" w:rsidRDefault="00DC3224" w:rsidP="00DC3224">
      <w:pPr>
        <w:pStyle w:val="B1"/>
        <w:rPr>
          <w:lang w:eastAsia="ko-KR"/>
        </w:rPr>
      </w:pPr>
      <w:r w:rsidRPr="00140E21">
        <w:rPr>
          <w:lang w:eastAsia="ko-KR"/>
        </w:rPr>
        <w:tab/>
        <w:t>Steps 2a to 7 are not invoked when the PDU Session Modification requires only action at a UPF (e.g. gating).</w:t>
      </w:r>
    </w:p>
    <w:p w14:paraId="40A52EAD" w14:textId="77777777" w:rsidR="00DC3224" w:rsidRDefault="00DC3224" w:rsidP="00DC3224">
      <w:pPr>
        <w:pStyle w:val="B1"/>
        <w:rPr>
          <w:lang w:eastAsia="ko-KR"/>
        </w:rPr>
      </w:pPr>
      <w:r>
        <w:rPr>
          <w:lang w:eastAsia="ko-KR"/>
        </w:rPr>
        <w:lastRenderedPageBreak/>
        <w:t>2a.</w:t>
      </w:r>
      <w:r>
        <w:rPr>
          <w:lang w:eastAsia="ko-KR"/>
        </w:rPr>
        <w:tab/>
        <w:t>The SMF may update the UPF with N4 Rules related to new or modified QoS Flow(s).</w:t>
      </w:r>
    </w:p>
    <w:p w14:paraId="1BFC73FF" w14:textId="77777777" w:rsidR="00DC3224" w:rsidRDefault="00DC3224" w:rsidP="00DC3224">
      <w:pPr>
        <w:pStyle w:val="NO"/>
        <w:rPr>
          <w:lang w:eastAsia="ko-KR"/>
        </w:rPr>
      </w:pPr>
      <w:r>
        <w:rPr>
          <w:lang w:eastAsia="ko-KR"/>
        </w:rPr>
        <w:t>NOTE 2:</w:t>
      </w:r>
      <w:r>
        <w:rPr>
          <w:lang w:eastAsia="ko-KR"/>
        </w:rPr>
        <w:tab/>
        <w:t>This allows the UL packets with the QFI of a new or modified QoS Flow to be transferred.</w:t>
      </w:r>
    </w:p>
    <w:p w14:paraId="3EFACC9D"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68867BF" w14:textId="77777777" w:rsidR="00DC3224" w:rsidRDefault="00DC3224" w:rsidP="00DC322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00D385"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CBF5394"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2F652CB" w14:textId="77777777" w:rsidR="00DC3224" w:rsidRDefault="00DC3224" w:rsidP="00DC322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ED323AA" w14:textId="77777777" w:rsidR="00DC3224" w:rsidRDefault="00DC3224" w:rsidP="00DC322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50C1C82" w14:textId="77777777" w:rsidR="00DC3224" w:rsidRDefault="00DC3224" w:rsidP="00DC3224">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0CAE6259" w14:textId="77777777" w:rsidR="00DC3224" w:rsidRDefault="00DC3224" w:rsidP="00DC322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8FFAFE0" w14:textId="77777777" w:rsidR="00DC3224" w:rsidRDefault="00DC3224" w:rsidP="00DC3224">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240AD90D" w14:textId="77777777" w:rsidR="00DC3224" w:rsidRDefault="00DC3224" w:rsidP="00DC322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F3595CC" w14:textId="77777777" w:rsidR="00DC3224" w:rsidRDefault="00DC3224" w:rsidP="00DC322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5C0974A"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78C61A" w14:textId="77777777" w:rsidR="00DC3224" w:rsidRPr="00140E21" w:rsidRDefault="00DC3224" w:rsidP="00DC322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C54B394" w14:textId="77777777" w:rsidR="00DC3224" w:rsidRPr="00140E21" w:rsidRDefault="00DC3224" w:rsidP="00DC3224">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7A1054" w14:textId="77777777" w:rsidR="00DC3224" w:rsidRPr="00140E21" w:rsidRDefault="00DC3224" w:rsidP="00DC322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DD13F02" w14:textId="77777777" w:rsidR="00DC3224" w:rsidRDefault="00DC3224" w:rsidP="00DC322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F6AF70F" w14:textId="77777777" w:rsidR="00DC3224" w:rsidRDefault="00DC3224" w:rsidP="00DC322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94D14B" w14:textId="77777777" w:rsidR="00DC3224" w:rsidRPr="00140E21" w:rsidRDefault="00DC3224" w:rsidP="00DC322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92DF1BB"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29F5159" w14:textId="77777777" w:rsidR="00DC3224" w:rsidRDefault="00DC3224" w:rsidP="00DC322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500A8F0" w14:textId="77777777" w:rsidR="00DC3224" w:rsidRDefault="00DC3224" w:rsidP="00DC322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55DBE5A" w14:textId="77777777" w:rsidR="00DC3224" w:rsidRDefault="00DC3224" w:rsidP="00DC3224">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85C6142" w14:textId="411E0823" w:rsidR="00DC3224" w:rsidRPr="00140E21" w:rsidRDefault="00DC3224" w:rsidP="00DC322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0BDD4B" w14:textId="77777777" w:rsidR="00DC3224" w:rsidRPr="00140E21" w:rsidRDefault="00DC3224" w:rsidP="00DC322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135688D" w14:textId="77777777" w:rsidR="00DC3224" w:rsidRPr="00140E21" w:rsidRDefault="00DC3224" w:rsidP="00DC322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8F8CF0D" w14:textId="77777777" w:rsidR="00DC3224" w:rsidRDefault="00DC3224" w:rsidP="00DC322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C2BF9DD" w14:textId="77777777" w:rsidR="00DC3224" w:rsidRDefault="00DC3224" w:rsidP="00DC322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1D92D0" w14:textId="77777777" w:rsidR="00DC3224" w:rsidRPr="00140E21" w:rsidRDefault="00DC3224" w:rsidP="00DC322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F961564" w14:textId="77777777" w:rsidR="00DC3224" w:rsidRDefault="00DC3224" w:rsidP="00DC322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BBFA9D2" w14:textId="77777777" w:rsidR="00DC3224" w:rsidRDefault="00DC3224" w:rsidP="00DC322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2E2A6F2" w14:textId="77777777" w:rsidR="00DC3224" w:rsidRDefault="00DC3224" w:rsidP="00DC322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2B5A99" w14:textId="77777777" w:rsidR="00DC3224" w:rsidRDefault="00DC3224" w:rsidP="00DC322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63F5A66" w14:textId="77777777" w:rsidR="00DC3224" w:rsidRDefault="00DC3224" w:rsidP="00DC322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D0A6B8C" w14:textId="3554CE24" w:rsidR="00CA38D5" w:rsidRDefault="00DC3224" w:rsidP="00E45270">
      <w:pPr>
        <w:pStyle w:val="B1"/>
        <w:rPr>
          <w:lang w:eastAsia="zh-CN"/>
        </w:rPr>
      </w:pPr>
      <w:r>
        <w:rPr>
          <w:lang w:eastAsia="zh-CN"/>
        </w:rPr>
        <w:tab/>
        <w:t>Based on the S-NSSAI and DNN for PIN, the SMF may provide the UE with per QoS-flow Non-3GPP QoS Assistance Information in the N1 SM container.</w:t>
      </w:r>
    </w:p>
    <w:p w14:paraId="68045FEF" w14:textId="77777777" w:rsidR="00DC3224" w:rsidRDefault="00DC3224" w:rsidP="00DC322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AE146D8" w14:textId="77777777" w:rsidR="00DC3224" w:rsidRDefault="00DC3224" w:rsidP="00DC322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F6778F9" w14:textId="73148401" w:rsidR="00DC3224" w:rsidRDefault="00DC3224" w:rsidP="009E128D">
      <w:pPr>
        <w:pStyle w:val="B1"/>
        <w:rPr>
          <w:ins w:id="40" w:author="Ericsson User2" w:date="2025-04-08T12:09:00Z"/>
          <w:lang w:eastAsia="zh-CN"/>
        </w:rPr>
      </w:pPr>
      <w:r>
        <w:rPr>
          <w:lang w:eastAsia="zh-CN"/>
        </w:rPr>
        <w:tab/>
        <w:t xml:space="preserve">If UE provided </w:t>
      </w:r>
      <w:del w:id="41" w:author="Ericsson User2" w:date="2025-04-08T12:07:00Z">
        <w:r w:rsidDel="001C0356">
          <w:rPr>
            <w:lang w:eastAsia="zh-CN"/>
          </w:rPr>
          <w:delText>n</w:delText>
        </w:r>
      </w:del>
      <w:ins w:id="42" w:author="Ericsson User2" w:date="2025-04-08T12:07:00Z">
        <w:r w:rsidR="001C0356">
          <w:rPr>
            <w:lang w:eastAsia="zh-CN"/>
          </w:rPr>
          <w:t>N</w:t>
        </w:r>
      </w:ins>
      <w:r>
        <w:rPr>
          <w:lang w:eastAsia="zh-CN"/>
        </w:rPr>
        <w:t>on-</w:t>
      </w:r>
      <w:del w:id="43" w:author="Ericsson-MH5" w:date="2025-04-11T10:15:00Z" w16du:dateUtc="2025-04-11T08:15:00Z">
        <w:r w:rsidDel="00080324">
          <w:rPr>
            <w:lang w:eastAsia="zh-CN"/>
          </w:rPr>
          <w:delText xml:space="preserve">3gpp </w:delText>
        </w:r>
      </w:del>
      <w:ins w:id="44" w:author="Ericsson-MH5" w:date="2025-04-11T10:15:00Z" w16du:dateUtc="2025-04-11T08:15:00Z">
        <w:r w:rsidR="00080324">
          <w:rPr>
            <w:lang w:eastAsia="zh-CN"/>
          </w:rPr>
          <w:t>3</w:t>
        </w:r>
        <w:r w:rsidR="00080324">
          <w:rPr>
            <w:lang w:eastAsia="zh-CN"/>
          </w:rPr>
          <w:t>GPP</w:t>
        </w:r>
        <w:r w:rsidR="00080324">
          <w:rPr>
            <w:lang w:eastAsia="zh-CN"/>
          </w:rPr>
          <w:t xml:space="preserve"> </w:t>
        </w:r>
      </w:ins>
      <w:del w:id="45" w:author="Ericsson User2" w:date="2025-04-08T12:07:00Z">
        <w:r w:rsidDel="001C0356">
          <w:rPr>
            <w:lang w:eastAsia="zh-CN"/>
          </w:rPr>
          <w:delText>d</w:delText>
        </w:r>
      </w:del>
      <w:ins w:id="46" w:author="Ericsson User2" w:date="2025-04-08T12:07:00Z">
        <w:r w:rsidR="001C0356">
          <w:rPr>
            <w:lang w:eastAsia="zh-CN"/>
          </w:rPr>
          <w:t>D</w:t>
        </w:r>
      </w:ins>
      <w:r>
        <w:rPr>
          <w:lang w:eastAsia="zh-CN"/>
        </w:rPr>
        <w:t xml:space="preserve">evice </w:t>
      </w:r>
      <w:del w:id="47" w:author="Ericsson User2" w:date="2025-04-08T12:07:00Z">
        <w:r w:rsidDel="001C0356">
          <w:rPr>
            <w:lang w:eastAsia="zh-CN"/>
          </w:rPr>
          <w:delText>c</w:delText>
        </w:r>
      </w:del>
      <w:ins w:id="48" w:author="Ericsson User2" w:date="2025-04-08T12:07:00Z">
        <w:r w:rsidR="001C0356">
          <w:rPr>
            <w:lang w:eastAsia="zh-CN"/>
          </w:rPr>
          <w:t>C</w:t>
        </w:r>
      </w:ins>
      <w:r>
        <w:rPr>
          <w:lang w:eastAsia="zh-CN"/>
        </w:rPr>
        <w:t xml:space="preserve">onnection </w:t>
      </w:r>
      <w:del w:id="49" w:author="Ericsson User2" w:date="2025-04-08T12:07:00Z">
        <w:r w:rsidDel="001C0356">
          <w:rPr>
            <w:lang w:eastAsia="zh-CN"/>
          </w:rPr>
          <w:delText>i</w:delText>
        </w:r>
      </w:del>
      <w:ins w:id="50" w:author="Ericsson User2" w:date="2025-04-08T12:07:00Z">
        <w:r w:rsidR="001C0356">
          <w:rPr>
            <w:lang w:eastAsia="zh-CN"/>
          </w:rPr>
          <w:t>I</w:t>
        </w:r>
      </w:ins>
      <w:r>
        <w:rPr>
          <w:lang w:eastAsia="zh-CN"/>
        </w:rPr>
        <w:t>nformation in step 1a and if the PCF indicates to the SMF that</w:t>
      </w:r>
      <w:ins w:id="51" w:author="Ericsson User2" w:date="2025-04-08T12:07:00Z">
        <w:r w:rsidR="001C0356">
          <w:rPr>
            <w:lang w:eastAsia="zh-CN"/>
          </w:rPr>
          <w:t xml:space="preserve"> </w:t>
        </w:r>
        <w:del w:id="52" w:author="Ericsson User3" w:date="2025-04-10T08:31:00Z">
          <w:r w:rsidR="001C0356" w:rsidDel="00E9745E">
            <w:rPr>
              <w:lang w:eastAsia="zh-CN"/>
            </w:rPr>
            <w:delText>one or multiple</w:delText>
          </w:r>
        </w:del>
      </w:ins>
      <w:del w:id="53" w:author="Ericsson User3" w:date="2025-04-10T08:31:00Z">
        <w:r w:rsidDel="00E9745E">
          <w:rPr>
            <w:lang w:eastAsia="zh-CN"/>
          </w:rPr>
          <w:delText xml:space="preserve"> the </w:delText>
        </w:r>
      </w:del>
      <w:ins w:id="54" w:author="Ericsson User3" w:date="2025-04-10T08:31:00Z">
        <w:r w:rsidR="00E9745E">
          <w:rPr>
            <w:lang w:eastAsia="zh-CN"/>
          </w:rPr>
          <w:t xml:space="preserve">the </w:t>
        </w:r>
      </w:ins>
      <w:r>
        <w:rPr>
          <w:lang w:eastAsia="zh-CN"/>
        </w:rPr>
        <w:t>Non-3GPP Device Identifier</w:t>
      </w:r>
      <w:ins w:id="55" w:author="Ericsson User3" w:date="2025-04-10T08:31:00Z">
        <w:r w:rsidR="00E9745E">
          <w:rPr>
            <w:lang w:eastAsia="zh-CN"/>
          </w:rPr>
          <w:t>(</w:t>
        </w:r>
      </w:ins>
      <w:ins w:id="56" w:author="Ericsson User2" w:date="2025-04-08T12:08:00Z">
        <w:r w:rsidR="001C0356">
          <w:rPr>
            <w:lang w:eastAsia="zh-CN"/>
          </w:rPr>
          <w:t>s</w:t>
        </w:r>
      </w:ins>
      <w:ins w:id="57" w:author="Ericsson User3" w:date="2025-04-10T08:31:00Z">
        <w:r w:rsidR="00E9745E">
          <w:rPr>
            <w:lang w:eastAsia="zh-CN"/>
          </w:rPr>
          <w:t>)</w:t>
        </w:r>
      </w:ins>
      <w:r>
        <w:rPr>
          <w:lang w:eastAsia="zh-CN"/>
        </w:rPr>
        <w:t xml:space="preserve"> </w:t>
      </w:r>
      <w:del w:id="58" w:author="Ericsson User2" w:date="2025-04-08T12:08:00Z">
        <w:r w:rsidDel="001C0356">
          <w:rPr>
            <w:lang w:eastAsia="zh-CN"/>
          </w:rPr>
          <w:delText xml:space="preserve">is </w:delText>
        </w:r>
      </w:del>
      <w:ins w:id="59" w:author="Ericsson User2" w:date="2025-04-08T12:08:00Z">
        <w:r w:rsidR="001C0356">
          <w:rPr>
            <w:lang w:eastAsia="zh-CN"/>
          </w:rPr>
          <w:t xml:space="preserve">are </w:t>
        </w:r>
      </w:ins>
      <w:r>
        <w:rPr>
          <w:lang w:eastAsia="zh-CN"/>
        </w:rPr>
        <w:t xml:space="preserve">not available for the UE as described in clause 6.1.3.31 of TS 23.503 [20], SMF shall reject the PDU Session </w:t>
      </w:r>
      <w:del w:id="60" w:author="Ericsson User2" w:date="2025-04-08T12:08:00Z">
        <w:r w:rsidDel="001C0356">
          <w:rPr>
            <w:lang w:eastAsia="zh-CN"/>
          </w:rPr>
          <w:delText>m</w:delText>
        </w:r>
      </w:del>
      <w:ins w:id="61" w:author="Ericsson User2" w:date="2025-04-08T12:08:00Z">
        <w:r w:rsidR="001C0356">
          <w:rPr>
            <w:lang w:eastAsia="zh-CN"/>
          </w:rPr>
          <w:t>M</w:t>
        </w:r>
      </w:ins>
      <w:r>
        <w:rPr>
          <w:lang w:eastAsia="zh-CN"/>
        </w:rPr>
        <w:t>odification</w:t>
      </w:r>
      <w:ins w:id="62" w:author="Ericsson User2" w:date="2025-04-08T12:08:00Z">
        <w:r w:rsidR="009E128D">
          <w:rPr>
            <w:lang w:eastAsia="zh-CN"/>
          </w:rPr>
          <w:t xml:space="preserve"> Request</w:t>
        </w:r>
      </w:ins>
      <w:r>
        <w:rPr>
          <w:lang w:eastAsia="zh-CN"/>
        </w:rPr>
        <w:t xml:space="preserve"> with an appropriate cause code to notify that</w:t>
      </w:r>
      <w:ins w:id="63" w:author="Ericsson User2" w:date="2025-04-08T12:09:00Z">
        <w:r w:rsidR="009E128D">
          <w:rPr>
            <w:lang w:eastAsia="zh-CN"/>
          </w:rPr>
          <w:t xml:space="preserve"> </w:t>
        </w:r>
        <w:del w:id="64" w:author="Ericsson User3" w:date="2025-04-10T08:32:00Z">
          <w:r w:rsidR="009E128D" w:rsidDel="00E9745E">
            <w:rPr>
              <w:lang w:eastAsia="zh-CN"/>
            </w:rPr>
            <w:delText>one or multiple</w:delText>
          </w:r>
        </w:del>
      </w:ins>
      <w:ins w:id="65" w:author="Ericsson User3" w:date="2025-04-10T08:32:00Z">
        <w:r w:rsidR="00E9745E">
          <w:rPr>
            <w:lang w:eastAsia="zh-CN"/>
          </w:rPr>
          <w:t>the</w:t>
        </w:r>
      </w:ins>
      <w:r>
        <w:rPr>
          <w:lang w:eastAsia="zh-CN"/>
        </w:rPr>
        <w:t xml:space="preserve"> Non-3GPP Device Identifier</w:t>
      </w:r>
      <w:ins w:id="66" w:author="Ericsson User3" w:date="2025-04-10T08:32:00Z">
        <w:r w:rsidR="00E9745E">
          <w:rPr>
            <w:lang w:eastAsia="zh-CN"/>
          </w:rPr>
          <w:t>(</w:t>
        </w:r>
      </w:ins>
      <w:ins w:id="67" w:author="Ericsson User2" w:date="2025-04-08T12:09:00Z">
        <w:r w:rsidR="009E128D">
          <w:rPr>
            <w:lang w:eastAsia="zh-CN"/>
          </w:rPr>
          <w:t>s</w:t>
        </w:r>
      </w:ins>
      <w:ins w:id="68" w:author="Ericsson User3" w:date="2025-04-10T08:32:00Z">
        <w:r w:rsidR="00E9745E">
          <w:rPr>
            <w:lang w:eastAsia="zh-CN"/>
          </w:rPr>
          <w:t>)</w:t>
        </w:r>
      </w:ins>
      <w:r>
        <w:rPr>
          <w:lang w:eastAsia="zh-CN"/>
        </w:rPr>
        <w:t xml:space="preserve"> </w:t>
      </w:r>
      <w:del w:id="69" w:author="Ericsson User2" w:date="2025-04-08T12:09:00Z">
        <w:r w:rsidDel="009E128D">
          <w:rPr>
            <w:lang w:eastAsia="zh-CN"/>
          </w:rPr>
          <w:delText xml:space="preserve">is </w:delText>
        </w:r>
      </w:del>
      <w:ins w:id="70" w:author="Ericsson User2" w:date="2025-04-08T12:09:00Z">
        <w:r w:rsidR="009E128D">
          <w:rPr>
            <w:lang w:eastAsia="zh-CN"/>
          </w:rPr>
          <w:t xml:space="preserve">are </w:t>
        </w:r>
      </w:ins>
      <w:r>
        <w:rPr>
          <w:lang w:eastAsia="zh-CN"/>
        </w:rPr>
        <w:t>not available for the UE.</w:t>
      </w:r>
    </w:p>
    <w:p w14:paraId="08372A5E" w14:textId="292EC96D" w:rsidR="008E3B70" w:rsidRDefault="00625BD9" w:rsidP="00F06765">
      <w:pPr>
        <w:pStyle w:val="NO"/>
        <w:rPr>
          <w:lang w:eastAsia="zh-CN"/>
        </w:rPr>
      </w:pPr>
      <w:ins w:id="71" w:author="Ericsson-MH5" w:date="2025-04-08T14:28:00Z">
        <w:r w:rsidRPr="00331E6E">
          <w:rPr>
            <w:highlight w:val="yellow"/>
          </w:rPr>
          <w:lastRenderedPageBreak/>
          <w:t>NOTE</w:t>
        </w:r>
      </w:ins>
      <w:ins w:id="72" w:author="Ericsson-MH5" w:date="2025-04-08T14:29:00Z">
        <w:r w:rsidR="00CA0E3D" w:rsidRPr="00331E6E">
          <w:rPr>
            <w:highlight w:val="yellow"/>
          </w:rPr>
          <w:t xml:space="preserve"> </w:t>
        </w:r>
      </w:ins>
      <w:ins w:id="73" w:author="Ericsson-MH5" w:date="2025-04-10T18:47:00Z" w16du:dateUtc="2025-04-10T16:47:00Z">
        <w:r w:rsidR="00F06765">
          <w:rPr>
            <w:highlight w:val="yellow"/>
          </w:rPr>
          <w:t>4</w:t>
        </w:r>
      </w:ins>
      <w:ins w:id="74" w:author="Ericsson-MH5" w:date="2025-04-08T14:29:00Z">
        <w:r w:rsidR="00CA0E3D" w:rsidRPr="00331E6E">
          <w:rPr>
            <w:highlight w:val="yellow"/>
          </w:rPr>
          <w:t>:</w:t>
        </w:r>
        <w:r w:rsidR="00CA0E3D" w:rsidRPr="00331E6E">
          <w:rPr>
            <w:highlight w:val="yellow"/>
          </w:rPr>
          <w:tab/>
        </w:r>
      </w:ins>
      <w:ins w:id="75" w:author="Ericsson User3" w:date="2025-04-10T08:44:00Z">
        <w:r w:rsidR="009F3CB0">
          <w:rPr>
            <w:highlight w:val="yellow"/>
          </w:rPr>
          <w:t xml:space="preserve">Upon receiving the </w:t>
        </w:r>
      </w:ins>
      <w:ins w:id="76" w:author="Ericsson-MH5" w:date="2025-04-11T10:11:00Z" w16du:dateUtc="2025-04-11T08:11:00Z">
        <w:r w:rsidR="00080324">
          <w:rPr>
            <w:highlight w:val="yellow"/>
          </w:rPr>
          <w:t xml:space="preserve">rejection to </w:t>
        </w:r>
      </w:ins>
      <w:ins w:id="77" w:author="Ericsson User3" w:date="2025-04-10T08:44:00Z">
        <w:r w:rsidR="009F3CB0">
          <w:rPr>
            <w:highlight w:val="yellow"/>
          </w:rPr>
          <w:t>PDU Session Modification Request</w:t>
        </w:r>
      </w:ins>
      <w:ins w:id="78" w:author="Ericsson User3" w:date="2025-04-10T08:45:00Z">
        <w:r w:rsidR="00510BA8">
          <w:rPr>
            <w:highlight w:val="yellow"/>
          </w:rPr>
          <w:t>,</w:t>
        </w:r>
      </w:ins>
      <w:ins w:id="79" w:author="Ericsson User3" w:date="2025-04-10T09:07:00Z">
        <w:r w:rsidR="00E765B8">
          <w:rPr>
            <w:highlight w:val="yellow"/>
          </w:rPr>
          <w:t xml:space="preserve"> </w:t>
        </w:r>
        <w:r w:rsidR="00170D68">
          <w:rPr>
            <w:highlight w:val="yellow"/>
          </w:rPr>
          <w:t>it is up to UE implementation</w:t>
        </w:r>
      </w:ins>
      <w:ins w:id="80" w:author="Ericsson User3" w:date="2025-04-10T08:45:00Z">
        <w:r w:rsidR="00510BA8">
          <w:rPr>
            <w:highlight w:val="yellow"/>
          </w:rPr>
          <w:t xml:space="preserve"> t</w:t>
        </w:r>
      </w:ins>
      <w:ins w:id="81" w:author="Ericsson User3" w:date="2025-04-10T08:40:00Z">
        <w:r w:rsidR="006F5041">
          <w:rPr>
            <w:highlight w:val="yellow"/>
          </w:rPr>
          <w:t>o</w:t>
        </w:r>
      </w:ins>
      <w:ins w:id="82" w:author="Ericsson User3" w:date="2025-04-10T08:33:00Z">
        <w:r w:rsidR="00BF4449">
          <w:rPr>
            <w:highlight w:val="yellow"/>
          </w:rPr>
          <w:t xml:space="preserve"> minimize the number of subsequent rejections</w:t>
        </w:r>
      </w:ins>
      <w:ins w:id="83" w:author="Ericsson User3" w:date="2025-04-10T09:09:00Z">
        <w:r w:rsidR="001B1475">
          <w:rPr>
            <w:highlight w:val="yellow"/>
          </w:rPr>
          <w:t xml:space="preserve"> </w:t>
        </w:r>
      </w:ins>
      <w:ins w:id="84" w:author="Ericsson User3" w:date="2025-04-10T09:11:00Z">
        <w:r w:rsidR="004827BE">
          <w:rPr>
            <w:highlight w:val="yellow"/>
          </w:rPr>
          <w:t xml:space="preserve">of PDU Session Modification requests </w:t>
        </w:r>
      </w:ins>
      <w:ins w:id="85" w:author="Ericsson-MH5" w:date="2025-04-11T10:12:00Z" w16du:dateUtc="2025-04-11T08:12:00Z">
        <w:r w:rsidR="00080324">
          <w:rPr>
            <w:highlight w:val="yellow"/>
          </w:rPr>
          <w:t xml:space="preserve">by 5GC </w:t>
        </w:r>
      </w:ins>
      <w:ins w:id="86" w:author="Ericsson User3" w:date="2025-04-10T09:09:00Z">
        <w:r w:rsidR="001B1475">
          <w:rPr>
            <w:highlight w:val="yellow"/>
          </w:rPr>
          <w:t xml:space="preserve">due to </w:t>
        </w:r>
        <w:r w:rsidR="000325E9">
          <w:rPr>
            <w:highlight w:val="yellow"/>
          </w:rPr>
          <w:t>no</w:t>
        </w:r>
      </w:ins>
      <w:ins w:id="87" w:author="Ericsson-MH5" w:date="2025-04-11T10:12:00Z" w16du:dateUtc="2025-04-11T08:12:00Z">
        <w:r w:rsidR="00080324">
          <w:rPr>
            <w:highlight w:val="yellow"/>
          </w:rPr>
          <w:t>n</w:t>
        </w:r>
      </w:ins>
      <w:ins w:id="88" w:author="Ericsson-MH5" w:date="2025-04-11T10:15:00Z" w16du:dateUtc="2025-04-11T08:15:00Z">
        <w:r w:rsidR="00080324">
          <w:rPr>
            <w:highlight w:val="yellow"/>
          </w:rPr>
          <w:t>-</w:t>
        </w:r>
      </w:ins>
      <w:ins w:id="89" w:author="Ericsson-MH5" w:date="2025-04-11T10:12:00Z" w16du:dateUtc="2025-04-11T08:12:00Z">
        <w:r w:rsidR="00080324">
          <w:rPr>
            <w:highlight w:val="yellow"/>
          </w:rPr>
          <w:t>availability</w:t>
        </w:r>
      </w:ins>
      <w:ins w:id="90" w:author="Ericsson User3" w:date="2025-04-10T09:09:00Z">
        <w:r w:rsidR="000325E9">
          <w:rPr>
            <w:highlight w:val="yellow"/>
          </w:rPr>
          <w:t xml:space="preserve"> </w:t>
        </w:r>
      </w:ins>
      <w:ins w:id="91" w:author="Ericsson-MH5" w:date="2025-04-11T10:13:00Z" w16du:dateUtc="2025-04-11T08:13:00Z">
        <w:r w:rsidR="00080324">
          <w:rPr>
            <w:highlight w:val="yellow"/>
          </w:rPr>
          <w:t>of</w:t>
        </w:r>
      </w:ins>
      <w:ins w:id="92" w:author="Ericsson-MH5" w:date="2025-04-11T10:14:00Z" w16du:dateUtc="2025-04-11T08:14:00Z">
        <w:r w:rsidR="00080324">
          <w:rPr>
            <w:highlight w:val="yellow"/>
          </w:rPr>
          <w:t xml:space="preserve"> </w:t>
        </w:r>
      </w:ins>
      <w:ins w:id="93" w:author="Ericsson User3" w:date="2025-04-10T09:09:00Z">
        <w:r w:rsidR="000325E9">
          <w:rPr>
            <w:highlight w:val="yellow"/>
          </w:rPr>
          <w:t>Non</w:t>
        </w:r>
      </w:ins>
      <w:ins w:id="94" w:author="Ericsson User3" w:date="2025-04-10T09:10:00Z">
        <w:r w:rsidR="00367C86">
          <w:rPr>
            <w:highlight w:val="yellow"/>
          </w:rPr>
          <w:t>-</w:t>
        </w:r>
      </w:ins>
      <w:ins w:id="95" w:author="Ericsson User3" w:date="2025-04-10T09:09:00Z">
        <w:r w:rsidR="000325E9">
          <w:rPr>
            <w:highlight w:val="yellow"/>
          </w:rPr>
          <w:t>3GPP</w:t>
        </w:r>
      </w:ins>
      <w:ins w:id="96" w:author="Ericsson User3" w:date="2025-04-10T09:10:00Z">
        <w:r w:rsidR="0013249E">
          <w:rPr>
            <w:highlight w:val="yellow"/>
          </w:rPr>
          <w:t xml:space="preserve"> Device Identifier</w:t>
        </w:r>
      </w:ins>
      <w:ins w:id="97" w:author="Ericsson-MH5" w:date="2025-04-11T10:17:00Z" w16du:dateUtc="2025-04-11T08:17:00Z">
        <w:r w:rsidR="00080324">
          <w:rPr>
            <w:highlight w:val="yellow"/>
          </w:rPr>
          <w:t>(</w:t>
        </w:r>
      </w:ins>
      <w:ins w:id="98" w:author="Ericsson User3" w:date="2025-04-10T09:10:00Z">
        <w:r w:rsidR="0013249E">
          <w:rPr>
            <w:highlight w:val="yellow"/>
          </w:rPr>
          <w:t>s</w:t>
        </w:r>
      </w:ins>
      <w:ins w:id="99" w:author="Ericsson-MH5" w:date="2025-04-11T10:17:00Z" w16du:dateUtc="2025-04-11T08:17:00Z">
        <w:r w:rsidR="00080324">
          <w:rPr>
            <w:highlight w:val="yellow"/>
          </w:rPr>
          <w:t>)</w:t>
        </w:r>
      </w:ins>
      <w:ins w:id="100" w:author="Ericsson-MH5" w:date="2025-04-11T10:13:00Z" w16du:dateUtc="2025-04-11T08:13:00Z">
        <w:r w:rsidR="00080324">
          <w:rPr>
            <w:highlight w:val="yellow"/>
          </w:rPr>
          <w:t>.</w:t>
        </w:r>
      </w:ins>
      <w:ins w:id="101" w:author="Ericsson User3" w:date="2025-04-10T08:46:00Z">
        <w:r w:rsidR="006D4B8F">
          <w:rPr>
            <w:highlight w:val="yellow"/>
          </w:rPr>
          <w:t xml:space="preserve"> </w:t>
        </w:r>
      </w:ins>
    </w:p>
    <w:p w14:paraId="3F98E49D" w14:textId="77777777" w:rsidR="00DC3224" w:rsidRPr="00140E21" w:rsidRDefault="00DC3224" w:rsidP="00DC322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787341F" w14:textId="77777777" w:rsidR="00DC3224" w:rsidRDefault="00DC3224" w:rsidP="00DC3224">
      <w:pPr>
        <w:pStyle w:val="B2"/>
        <w:rPr>
          <w:lang w:eastAsia="zh-CN"/>
        </w:rPr>
      </w:pPr>
      <w:r>
        <w:rPr>
          <w:lang w:eastAsia="zh-CN"/>
        </w:rPr>
        <w:t>-</w:t>
      </w:r>
      <w:r>
        <w:rPr>
          <w:lang w:eastAsia="zh-CN"/>
        </w:rPr>
        <w:tab/>
        <w:t>For each QoS Flow, the SMF may at most request one of the following to the NG-RAN:</w:t>
      </w:r>
    </w:p>
    <w:p w14:paraId="48E78857" w14:textId="77777777" w:rsidR="00DC3224" w:rsidRDefault="00DC3224" w:rsidP="00DC322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5664DD7" w14:textId="77777777" w:rsidR="00DC3224" w:rsidRDefault="00DC3224" w:rsidP="00DC3224">
      <w:pPr>
        <w:pStyle w:val="B3"/>
        <w:rPr>
          <w:lang w:eastAsia="zh-CN"/>
        </w:rPr>
      </w:pPr>
      <w:r>
        <w:rPr>
          <w:lang w:eastAsia="zh-CN"/>
        </w:rPr>
        <w:t>-</w:t>
      </w:r>
      <w:r>
        <w:rPr>
          <w:lang w:eastAsia="zh-CN"/>
        </w:rPr>
        <w:tab/>
        <w:t>Congestion information monitoring as described in clauses 5.45.3 and 5.37.4 of TS 23.501 [2]; or</w:t>
      </w:r>
    </w:p>
    <w:p w14:paraId="70C521F2" w14:textId="77777777" w:rsidR="00DC3224" w:rsidRDefault="00DC3224" w:rsidP="00DC322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5B43008" w14:textId="77777777" w:rsidR="00DC3224" w:rsidRDefault="00DC3224" w:rsidP="00DC3224">
      <w:pPr>
        <w:pStyle w:val="B2"/>
        <w:rPr>
          <w:lang w:eastAsia="zh-CN"/>
        </w:rPr>
      </w:pPr>
      <w:r>
        <w:rPr>
          <w:lang w:eastAsia="zh-CN"/>
        </w:rPr>
        <w:t>-</w:t>
      </w:r>
      <w:r>
        <w:rPr>
          <w:lang w:eastAsia="zh-CN"/>
        </w:rPr>
        <w:tab/>
        <w:t>In the case of non-3GPP access, where the 5G-AN corresponds to an N3IWF or TNGF:</w:t>
      </w:r>
    </w:p>
    <w:p w14:paraId="7CA38B21" w14:textId="77777777" w:rsidR="00DC3224" w:rsidRDefault="00DC3224" w:rsidP="00DC3224">
      <w:pPr>
        <w:pStyle w:val="B3"/>
        <w:rPr>
          <w:lang w:eastAsia="zh-CN"/>
        </w:rPr>
      </w:pPr>
      <w:r>
        <w:rPr>
          <w:lang w:eastAsia="zh-CN"/>
        </w:rPr>
        <w:t>-</w:t>
      </w:r>
      <w:r>
        <w:rPr>
          <w:lang w:eastAsia="zh-CN"/>
        </w:rPr>
        <w:tab/>
        <w:t>For each QoS Flow, the SMF may request the following to the N3IWF or TNGF:</w:t>
      </w:r>
    </w:p>
    <w:p w14:paraId="291D643B" w14:textId="77777777" w:rsidR="00DC3224" w:rsidRDefault="00DC3224" w:rsidP="00DC322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79AECFE" w14:textId="77777777" w:rsidR="00DC3224" w:rsidRDefault="00DC3224" w:rsidP="00DC322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D82CA01" w14:textId="77777777" w:rsidR="00DC3224" w:rsidRDefault="00DC3224" w:rsidP="00DC3224">
      <w:pPr>
        <w:pStyle w:val="B1"/>
        <w:rPr>
          <w:lang w:eastAsia="zh-CN"/>
        </w:rPr>
      </w:pPr>
      <w:r>
        <w:rPr>
          <w:lang w:eastAsia="zh-CN"/>
        </w:rPr>
        <w:tab/>
        <w:t>A DL PDU Set Information Marking Support Indication may be included by SMF as described in clause 5.37.5 of TS 23.501 [2].</w:t>
      </w:r>
    </w:p>
    <w:p w14:paraId="5D8C5A42" w14:textId="77777777" w:rsidR="00DC3224" w:rsidRDefault="00DC3224" w:rsidP="00DC322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6F8445" w14:textId="77777777" w:rsidR="00DC3224" w:rsidRDefault="00DC3224" w:rsidP="00DC322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32334C" w14:textId="77777777" w:rsidR="00DC3224" w:rsidRDefault="00DC3224" w:rsidP="00DC322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9E69132" w14:textId="77777777" w:rsidR="00DC3224" w:rsidRPr="00140E21" w:rsidRDefault="00DC3224" w:rsidP="00DC322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D5D19E8" w14:textId="77777777" w:rsidR="00DC3224" w:rsidRDefault="00DC3224" w:rsidP="00DC3224">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7B7C4F3" w14:textId="77777777" w:rsidR="00DC3224" w:rsidRDefault="00DC3224" w:rsidP="00DC322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00B9F3A" w14:textId="77777777" w:rsidR="00DC3224" w:rsidRPr="00140E21" w:rsidRDefault="00DC3224" w:rsidP="00DC322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8E86523" w14:textId="77777777" w:rsidR="00DC3224" w:rsidRDefault="00DC3224" w:rsidP="00DC3224">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67CCD3A" w14:textId="77777777" w:rsidR="00DC3224" w:rsidRDefault="00DC3224" w:rsidP="00DC322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CD9F7EC" w14:textId="77777777" w:rsidR="00DC3224" w:rsidRPr="00140E21" w:rsidRDefault="00DC3224" w:rsidP="00DC322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108E803" w14:textId="77777777" w:rsidR="00DC3224" w:rsidRDefault="00DC3224" w:rsidP="00DC322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DB97550" w14:textId="77777777" w:rsidR="00DC3224" w:rsidRPr="00140E21" w:rsidRDefault="00DC3224" w:rsidP="00DC322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ED636B5" w14:textId="77777777" w:rsidR="00DC3224" w:rsidRPr="00140E21" w:rsidRDefault="00DC3224" w:rsidP="00DC322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FDA3E2" w14:textId="77777777" w:rsidR="00DC3224" w:rsidRPr="00140E21" w:rsidRDefault="00DC3224" w:rsidP="00DC3224">
      <w:pPr>
        <w:pStyle w:val="B1"/>
      </w:pPr>
      <w:r w:rsidRPr="00140E21">
        <w:tab/>
        <w:t>The (R)AN may consider the updated CN assisted RAN parameters tuning to reconfigure the AS parameters.</w:t>
      </w:r>
    </w:p>
    <w:p w14:paraId="5F84DEC1" w14:textId="77777777" w:rsidR="00DC3224" w:rsidRDefault="00DC3224" w:rsidP="00DC322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7628129" w14:textId="77777777" w:rsidR="00DC3224" w:rsidRDefault="00DC3224" w:rsidP="00DC3224">
      <w:pPr>
        <w:pStyle w:val="B1"/>
      </w:pPr>
      <w:r>
        <w:tab/>
        <w:t>If new DNS server address is provided to the UE in the PCO, the UE can refresh all EAS(s) information (e.g. DNS cache) bound to the PDU Session, based on UE implementation as described in clause 6.2.3.2.3 of TS 23.548 [74].</w:t>
      </w:r>
    </w:p>
    <w:p w14:paraId="6901BCB6" w14:textId="77777777" w:rsidR="00DC3224" w:rsidRDefault="00DC3224" w:rsidP="00DC3224">
      <w:pPr>
        <w:pStyle w:val="B1"/>
      </w:pPr>
      <w:r>
        <w:tab/>
        <w:t>If EAS rediscovery indication is provided to the UE, the UE can trigger EAS rediscovery procedure as defined in clause 6.2.3.3 of TS 23.548 [74].</w:t>
      </w:r>
    </w:p>
    <w:p w14:paraId="02B18284" w14:textId="77777777" w:rsidR="00DC3224" w:rsidRPr="00140E21" w:rsidRDefault="00DC3224" w:rsidP="00DC322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EE8A0BF" w14:textId="77777777" w:rsidR="00DC3224" w:rsidRPr="00140E21" w:rsidRDefault="00DC3224" w:rsidP="00DC322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D6BB254" w14:textId="77777777" w:rsidR="00DC3224" w:rsidRPr="00140E21" w:rsidRDefault="00DC3224" w:rsidP="00DC322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7A5237F" w14:textId="77777777" w:rsidR="00DC3224" w:rsidRDefault="00DC3224" w:rsidP="00DC322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54F9706" w14:textId="77777777" w:rsidR="00DC3224" w:rsidRDefault="00DC3224" w:rsidP="00DC3224">
      <w:pPr>
        <w:pStyle w:val="B1"/>
      </w:pPr>
      <w:r>
        <w:tab/>
        <w:t>If the NG-RAN has determined a BAT offset and optionally a periodicity as described in clause 5.27.2.5 of TS 23.501 [2], the NG-RAN provides the BAT offset and optionally the periodicity in the N2 SM information.</w:t>
      </w:r>
    </w:p>
    <w:p w14:paraId="0961C3DC" w14:textId="77777777" w:rsidR="00DC3224" w:rsidRPr="00140E21" w:rsidRDefault="00DC3224" w:rsidP="00DC3224">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6A37A02" w14:textId="77777777" w:rsidR="00DC3224" w:rsidRDefault="00DC3224" w:rsidP="00DC322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88C6336" w14:textId="77777777" w:rsidR="00DC3224" w:rsidRDefault="00DC3224" w:rsidP="00DC322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CC6E934" w14:textId="77777777" w:rsidR="00DC3224" w:rsidRPr="00140E21" w:rsidRDefault="00DC3224" w:rsidP="00DC3224">
      <w:pPr>
        <w:pStyle w:val="B1"/>
      </w:pPr>
      <w:r w:rsidRPr="00140E21">
        <w:t>8.</w:t>
      </w:r>
      <w:r w:rsidRPr="00140E21">
        <w:tab/>
        <w:t>The SMF may update N4 session of the UPF(s) that are involved by the PDU Session Modification by sending N4 Session Modification Request message to the UPF (see NOTE 3).</w:t>
      </w:r>
    </w:p>
    <w:p w14:paraId="05ED60E3" w14:textId="77777777" w:rsidR="00DC3224" w:rsidRDefault="00DC3224" w:rsidP="00DC3224">
      <w:pPr>
        <w:pStyle w:val="B1"/>
        <w:rPr>
          <w:lang w:eastAsia="zh-CN"/>
        </w:rPr>
      </w:pPr>
      <w:r>
        <w:rPr>
          <w:lang w:eastAsia="zh-CN"/>
        </w:rPr>
        <w:tab/>
        <w:t>The SMF may update the UPF with N4 Rules related to new, modified or removed QoS Flow(s), unless it was done already in step 2a.</w:t>
      </w:r>
    </w:p>
    <w:p w14:paraId="7EAA94A4" w14:textId="3649E9A0" w:rsidR="00DC3224" w:rsidRPr="00140E21" w:rsidRDefault="00DC3224" w:rsidP="00DC3224">
      <w:pPr>
        <w:pStyle w:val="NO"/>
        <w:rPr>
          <w:lang w:eastAsia="zh-CN"/>
        </w:rPr>
      </w:pPr>
      <w:r w:rsidRPr="00140E21">
        <w:rPr>
          <w:lang w:eastAsia="ko-KR"/>
        </w:rPr>
        <w:t>NOTE </w:t>
      </w:r>
      <w:ins w:id="102" w:author="Ericsson-MH5" w:date="2025-04-10T18:45:00Z" w16du:dateUtc="2025-04-10T16:45:00Z">
        <w:r w:rsidR="00F06765">
          <w:rPr>
            <w:lang w:eastAsia="ko-KR"/>
          </w:rPr>
          <w:t>5</w:t>
        </w:r>
      </w:ins>
      <w:del w:id="103" w:author="Ericsson-MH5" w:date="2025-04-10T18:45:00Z" w16du:dateUtc="2025-04-10T16:45:00Z">
        <w:r w:rsidDel="00F06765">
          <w:rPr>
            <w:lang w:eastAsia="ko-KR"/>
          </w:rPr>
          <w:delText>4</w:delText>
        </w:r>
      </w:del>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1154FE9" w14:textId="77777777" w:rsidR="00DC3224" w:rsidRPr="00140E21" w:rsidRDefault="00DC3224" w:rsidP="00DC322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A7930E" w14:textId="77777777" w:rsidR="00DC3224" w:rsidRPr="00140E21" w:rsidRDefault="00DC3224" w:rsidP="00DC322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CC17235" w14:textId="77777777" w:rsidR="00DC3224" w:rsidRDefault="00DC3224" w:rsidP="00DC322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4700DD" w14:textId="77777777" w:rsidR="00DC3224" w:rsidRDefault="00DC3224" w:rsidP="00DC3224">
      <w:pPr>
        <w:pStyle w:val="B1"/>
      </w:pPr>
      <w:r>
        <w:tab/>
        <w:t>If SMF decides to enable ECN marking for L4S by PSA UPF, a QoS Flow level ECN marking for L4S indicator shall be sent by SMF to PSA UPF over N4 as described in clause 5.37.3.3 of TS 23.501 [2].</w:t>
      </w:r>
    </w:p>
    <w:p w14:paraId="62F92587" w14:textId="77777777" w:rsidR="00DC3224" w:rsidRDefault="00DC3224" w:rsidP="00DC3224">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0B21A701" w14:textId="77777777" w:rsidR="00DC3224" w:rsidRPr="00140E21" w:rsidRDefault="00DC3224" w:rsidP="00DC322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510879D" w14:textId="77777777" w:rsidR="00DC3224" w:rsidRPr="00140E21" w:rsidRDefault="00DC3224" w:rsidP="00DC3224">
      <w:pPr>
        <w:pStyle w:val="B1"/>
      </w:pPr>
      <w:r w:rsidRPr="00140E21">
        <w:t>10.</w:t>
      </w:r>
      <w:r w:rsidRPr="00140E21">
        <w:tab/>
        <w:t>The (R)AN forwards the NAS message to the AMF.</w:t>
      </w:r>
    </w:p>
    <w:p w14:paraId="062F58FF" w14:textId="77777777" w:rsidR="00DC3224" w:rsidRPr="00140E21" w:rsidRDefault="00DC3224" w:rsidP="00DC3224">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175E2A3" w14:textId="77777777" w:rsidR="00DC3224" w:rsidRPr="00140E21" w:rsidRDefault="00DC3224" w:rsidP="00DC322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84634E" w14:textId="77777777" w:rsidR="00DC3224" w:rsidRDefault="00DC3224" w:rsidP="00DC322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BE263E1" w14:textId="77777777" w:rsidR="00DC3224" w:rsidRDefault="00DC3224" w:rsidP="00DC3224">
      <w:pPr>
        <w:pStyle w:val="B1"/>
      </w:pPr>
      <w:r>
        <w:tab/>
        <w:t>Based on the processing results, the TN CNC provides a Status group that contains the merged end station communication-configuration back to the SMF/CUC.</w:t>
      </w:r>
    </w:p>
    <w:p w14:paraId="271E7F97" w14:textId="77777777" w:rsidR="00DC3224" w:rsidRPr="00140E21" w:rsidRDefault="00DC3224" w:rsidP="00DC322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118DF5" w14:textId="0619DBCC" w:rsidR="00DC3224" w:rsidRPr="00140E21" w:rsidRDefault="00DC3224" w:rsidP="00DC3224">
      <w:pPr>
        <w:pStyle w:val="NO"/>
        <w:rPr>
          <w:lang w:eastAsia="ko-KR"/>
        </w:rPr>
      </w:pPr>
      <w:r w:rsidRPr="00140E21">
        <w:rPr>
          <w:lang w:eastAsia="ko-KR"/>
        </w:rPr>
        <w:t>NOTE</w:t>
      </w:r>
      <w:r w:rsidRPr="00140E21">
        <w:t> </w:t>
      </w:r>
      <w:ins w:id="104" w:author="Ericsson-MH5" w:date="2025-04-10T18:46:00Z" w16du:dateUtc="2025-04-10T16:46:00Z">
        <w:r w:rsidR="00F06765">
          <w:t>6</w:t>
        </w:r>
      </w:ins>
      <w:del w:id="105" w:author="Ericsson-MH5" w:date="2025-04-10T18:46:00Z" w16du:dateUtc="2025-04-10T16:46:00Z">
        <w:r w:rsidDel="00F06765">
          <w:delText>5</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47FE27F" w14:textId="77777777" w:rsidR="00DC3224" w:rsidRPr="00140E21" w:rsidRDefault="00DC3224" w:rsidP="00DC322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920EA98" w14:textId="77777777" w:rsidR="00DC3224" w:rsidRPr="00140E21" w:rsidRDefault="00DC3224" w:rsidP="00DC3224">
      <w:pPr>
        <w:pStyle w:val="B1"/>
      </w:pPr>
      <w:r w:rsidRPr="00140E21">
        <w:rPr>
          <w:lang w:eastAsia="ko-KR"/>
        </w:rPr>
        <w:tab/>
        <w:t xml:space="preserve">SMF notifies any entity that has subscribed to </w:t>
      </w:r>
      <w:r w:rsidRPr="00140E21">
        <w:t>User Location Information related with PDU Session change.</w:t>
      </w:r>
    </w:p>
    <w:p w14:paraId="6ED4957E" w14:textId="77777777" w:rsidR="00DC3224" w:rsidRPr="00140E21" w:rsidRDefault="00DC3224" w:rsidP="00DC322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C77FF87" w14:textId="77777777" w:rsidR="00DC3224" w:rsidRDefault="00DC3224" w:rsidP="00DC322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E652C" w14:textId="77777777" w:rsidR="005F0A87" w:rsidRDefault="005F0A87">
      <w:r>
        <w:separator/>
      </w:r>
    </w:p>
  </w:endnote>
  <w:endnote w:type="continuationSeparator" w:id="0">
    <w:p w14:paraId="599D2DC2" w14:textId="77777777" w:rsidR="005F0A87" w:rsidRDefault="005F0A87">
      <w:r>
        <w:continuationSeparator/>
      </w:r>
    </w:p>
  </w:endnote>
  <w:endnote w:type="continuationNotice" w:id="1">
    <w:p w14:paraId="2E69EA2A" w14:textId="77777777" w:rsidR="005F0A87" w:rsidRDefault="005F0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9A333" w14:textId="77777777" w:rsidR="005F0A87" w:rsidRDefault="005F0A87">
      <w:r>
        <w:separator/>
      </w:r>
    </w:p>
  </w:footnote>
  <w:footnote w:type="continuationSeparator" w:id="0">
    <w:p w14:paraId="0265DDC2" w14:textId="77777777" w:rsidR="005F0A87" w:rsidRDefault="005F0A87">
      <w:r>
        <w:continuationSeparator/>
      </w:r>
    </w:p>
  </w:footnote>
  <w:footnote w:type="continuationNotice" w:id="1">
    <w:p w14:paraId="26FE89F6" w14:textId="77777777" w:rsidR="005F0A87" w:rsidRDefault="005F0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56"/>
    <w:rsid w:val="00006874"/>
    <w:rsid w:val="000109DD"/>
    <w:rsid w:val="00022E4A"/>
    <w:rsid w:val="00023DEA"/>
    <w:rsid w:val="000311E2"/>
    <w:rsid w:val="000325E9"/>
    <w:rsid w:val="00033EFF"/>
    <w:rsid w:val="000521E6"/>
    <w:rsid w:val="00066311"/>
    <w:rsid w:val="00070E09"/>
    <w:rsid w:val="00074B94"/>
    <w:rsid w:val="00080324"/>
    <w:rsid w:val="000812F1"/>
    <w:rsid w:val="00092547"/>
    <w:rsid w:val="000A6394"/>
    <w:rsid w:val="000B1D59"/>
    <w:rsid w:val="000B7FED"/>
    <w:rsid w:val="000C038A"/>
    <w:rsid w:val="000C5451"/>
    <w:rsid w:val="000C6598"/>
    <w:rsid w:val="000D20FF"/>
    <w:rsid w:val="000D44B3"/>
    <w:rsid w:val="000D7E83"/>
    <w:rsid w:val="000F15DB"/>
    <w:rsid w:val="000F5743"/>
    <w:rsid w:val="000F6F7E"/>
    <w:rsid w:val="00100EBD"/>
    <w:rsid w:val="00101C81"/>
    <w:rsid w:val="00110712"/>
    <w:rsid w:val="00110DE5"/>
    <w:rsid w:val="0013249E"/>
    <w:rsid w:val="0013638C"/>
    <w:rsid w:val="00145D43"/>
    <w:rsid w:val="00152F8E"/>
    <w:rsid w:val="00157C51"/>
    <w:rsid w:val="00166AF2"/>
    <w:rsid w:val="001709AE"/>
    <w:rsid w:val="00170D68"/>
    <w:rsid w:val="001759E2"/>
    <w:rsid w:val="00180192"/>
    <w:rsid w:val="00186463"/>
    <w:rsid w:val="00192C46"/>
    <w:rsid w:val="00195F0F"/>
    <w:rsid w:val="001A08B3"/>
    <w:rsid w:val="001A1A02"/>
    <w:rsid w:val="001A5184"/>
    <w:rsid w:val="001A71ED"/>
    <w:rsid w:val="001A7663"/>
    <w:rsid w:val="001A7B60"/>
    <w:rsid w:val="001B07EF"/>
    <w:rsid w:val="001B1475"/>
    <w:rsid w:val="001B202D"/>
    <w:rsid w:val="001B52F0"/>
    <w:rsid w:val="001B7A65"/>
    <w:rsid w:val="001C0356"/>
    <w:rsid w:val="001D0342"/>
    <w:rsid w:val="001D43E2"/>
    <w:rsid w:val="001D6C0C"/>
    <w:rsid w:val="001D6D02"/>
    <w:rsid w:val="001D7B27"/>
    <w:rsid w:val="001E41F3"/>
    <w:rsid w:val="001E7072"/>
    <w:rsid w:val="001E778D"/>
    <w:rsid w:val="001F2607"/>
    <w:rsid w:val="00202391"/>
    <w:rsid w:val="00203243"/>
    <w:rsid w:val="00213A11"/>
    <w:rsid w:val="00213CDA"/>
    <w:rsid w:val="00214B09"/>
    <w:rsid w:val="0024014C"/>
    <w:rsid w:val="00245B8E"/>
    <w:rsid w:val="00256781"/>
    <w:rsid w:val="0026004D"/>
    <w:rsid w:val="002640DD"/>
    <w:rsid w:val="00275D12"/>
    <w:rsid w:val="00276390"/>
    <w:rsid w:val="00276C06"/>
    <w:rsid w:val="00280ACD"/>
    <w:rsid w:val="00284FEB"/>
    <w:rsid w:val="002860C4"/>
    <w:rsid w:val="002966E8"/>
    <w:rsid w:val="002A4545"/>
    <w:rsid w:val="002A5228"/>
    <w:rsid w:val="002A71BE"/>
    <w:rsid w:val="002B2406"/>
    <w:rsid w:val="002B390B"/>
    <w:rsid w:val="002B5741"/>
    <w:rsid w:val="002D4949"/>
    <w:rsid w:val="002D787E"/>
    <w:rsid w:val="002E472E"/>
    <w:rsid w:val="002E6610"/>
    <w:rsid w:val="002E77B6"/>
    <w:rsid w:val="002F0D75"/>
    <w:rsid w:val="002F7815"/>
    <w:rsid w:val="002F7F83"/>
    <w:rsid w:val="00305409"/>
    <w:rsid w:val="00313AE7"/>
    <w:rsid w:val="00324CAC"/>
    <w:rsid w:val="00331E6E"/>
    <w:rsid w:val="00331ED6"/>
    <w:rsid w:val="00332F21"/>
    <w:rsid w:val="003471DB"/>
    <w:rsid w:val="003609EF"/>
    <w:rsid w:val="0036231A"/>
    <w:rsid w:val="003646BC"/>
    <w:rsid w:val="00367C86"/>
    <w:rsid w:val="00374C9B"/>
    <w:rsid w:val="00374DD4"/>
    <w:rsid w:val="00396E01"/>
    <w:rsid w:val="00397763"/>
    <w:rsid w:val="00397FD9"/>
    <w:rsid w:val="003A2C4D"/>
    <w:rsid w:val="003A3747"/>
    <w:rsid w:val="003B619C"/>
    <w:rsid w:val="003C358E"/>
    <w:rsid w:val="003C59A3"/>
    <w:rsid w:val="003C5ECC"/>
    <w:rsid w:val="003C6F04"/>
    <w:rsid w:val="003D3E50"/>
    <w:rsid w:val="003D58BC"/>
    <w:rsid w:val="003E1A36"/>
    <w:rsid w:val="003F050C"/>
    <w:rsid w:val="003F2748"/>
    <w:rsid w:val="003F7BDD"/>
    <w:rsid w:val="003F7CE1"/>
    <w:rsid w:val="00401226"/>
    <w:rsid w:val="00404B56"/>
    <w:rsid w:val="00410371"/>
    <w:rsid w:val="0041123C"/>
    <w:rsid w:val="00413049"/>
    <w:rsid w:val="0041520D"/>
    <w:rsid w:val="004242D3"/>
    <w:rsid w:val="004242F1"/>
    <w:rsid w:val="004300E5"/>
    <w:rsid w:val="00433091"/>
    <w:rsid w:val="00445BB1"/>
    <w:rsid w:val="00447D82"/>
    <w:rsid w:val="00453DB8"/>
    <w:rsid w:val="00464CA2"/>
    <w:rsid w:val="00467AD4"/>
    <w:rsid w:val="00471C7A"/>
    <w:rsid w:val="00471F0B"/>
    <w:rsid w:val="00476841"/>
    <w:rsid w:val="0048275E"/>
    <w:rsid w:val="004827BE"/>
    <w:rsid w:val="00490441"/>
    <w:rsid w:val="00494FC0"/>
    <w:rsid w:val="004B75B7"/>
    <w:rsid w:val="004C2160"/>
    <w:rsid w:val="004C2FAB"/>
    <w:rsid w:val="004D2214"/>
    <w:rsid w:val="004E60E9"/>
    <w:rsid w:val="004F7073"/>
    <w:rsid w:val="00510BA8"/>
    <w:rsid w:val="005141D9"/>
    <w:rsid w:val="0051580D"/>
    <w:rsid w:val="0052293F"/>
    <w:rsid w:val="00524D9F"/>
    <w:rsid w:val="00527C6C"/>
    <w:rsid w:val="00533FD9"/>
    <w:rsid w:val="00536DD8"/>
    <w:rsid w:val="0054541A"/>
    <w:rsid w:val="00547111"/>
    <w:rsid w:val="00551CFF"/>
    <w:rsid w:val="00563408"/>
    <w:rsid w:val="00571E40"/>
    <w:rsid w:val="00575884"/>
    <w:rsid w:val="00592D74"/>
    <w:rsid w:val="005976DF"/>
    <w:rsid w:val="005A28A6"/>
    <w:rsid w:val="005C4F52"/>
    <w:rsid w:val="005D56FC"/>
    <w:rsid w:val="005E1872"/>
    <w:rsid w:val="005E2C44"/>
    <w:rsid w:val="005F0A87"/>
    <w:rsid w:val="005F4926"/>
    <w:rsid w:val="005F7740"/>
    <w:rsid w:val="00601B80"/>
    <w:rsid w:val="00607278"/>
    <w:rsid w:val="00613704"/>
    <w:rsid w:val="00621188"/>
    <w:rsid w:val="006257ED"/>
    <w:rsid w:val="00625BD9"/>
    <w:rsid w:val="00644F17"/>
    <w:rsid w:val="00647232"/>
    <w:rsid w:val="00652B33"/>
    <w:rsid w:val="00653DE4"/>
    <w:rsid w:val="00654839"/>
    <w:rsid w:val="00654B8B"/>
    <w:rsid w:val="00664107"/>
    <w:rsid w:val="0066578F"/>
    <w:rsid w:val="00665C47"/>
    <w:rsid w:val="006667D1"/>
    <w:rsid w:val="006669CA"/>
    <w:rsid w:val="006805F9"/>
    <w:rsid w:val="006825A0"/>
    <w:rsid w:val="00693D5B"/>
    <w:rsid w:val="00695808"/>
    <w:rsid w:val="006A3BB4"/>
    <w:rsid w:val="006A40C4"/>
    <w:rsid w:val="006A489C"/>
    <w:rsid w:val="006A7400"/>
    <w:rsid w:val="006A7528"/>
    <w:rsid w:val="006B46FB"/>
    <w:rsid w:val="006B6BDE"/>
    <w:rsid w:val="006C61CE"/>
    <w:rsid w:val="006C65EB"/>
    <w:rsid w:val="006D0961"/>
    <w:rsid w:val="006D4B8F"/>
    <w:rsid w:val="006E21FB"/>
    <w:rsid w:val="006E3A2D"/>
    <w:rsid w:val="006F5041"/>
    <w:rsid w:val="006F6AE9"/>
    <w:rsid w:val="007027FE"/>
    <w:rsid w:val="00713593"/>
    <w:rsid w:val="007164CB"/>
    <w:rsid w:val="00721B91"/>
    <w:rsid w:val="00727C81"/>
    <w:rsid w:val="00732532"/>
    <w:rsid w:val="00750701"/>
    <w:rsid w:val="00750F68"/>
    <w:rsid w:val="007606C5"/>
    <w:rsid w:val="007618FF"/>
    <w:rsid w:val="007759BE"/>
    <w:rsid w:val="00783CD3"/>
    <w:rsid w:val="00792342"/>
    <w:rsid w:val="007977A8"/>
    <w:rsid w:val="007A2160"/>
    <w:rsid w:val="007A3E3F"/>
    <w:rsid w:val="007B512A"/>
    <w:rsid w:val="007B55F6"/>
    <w:rsid w:val="007C2097"/>
    <w:rsid w:val="007C7B74"/>
    <w:rsid w:val="007D6A07"/>
    <w:rsid w:val="007D6BA8"/>
    <w:rsid w:val="007E5E22"/>
    <w:rsid w:val="007E65A9"/>
    <w:rsid w:val="007E6D82"/>
    <w:rsid w:val="007F685D"/>
    <w:rsid w:val="007F7259"/>
    <w:rsid w:val="00802DBB"/>
    <w:rsid w:val="008040A8"/>
    <w:rsid w:val="00806199"/>
    <w:rsid w:val="008279FA"/>
    <w:rsid w:val="008306ED"/>
    <w:rsid w:val="00836C2D"/>
    <w:rsid w:val="008425A2"/>
    <w:rsid w:val="00853566"/>
    <w:rsid w:val="00857283"/>
    <w:rsid w:val="00857E19"/>
    <w:rsid w:val="008615E9"/>
    <w:rsid w:val="008626E7"/>
    <w:rsid w:val="00867D3C"/>
    <w:rsid w:val="00870EE7"/>
    <w:rsid w:val="00876783"/>
    <w:rsid w:val="0088509B"/>
    <w:rsid w:val="008863B9"/>
    <w:rsid w:val="0089133D"/>
    <w:rsid w:val="00893AC5"/>
    <w:rsid w:val="008A3BB0"/>
    <w:rsid w:val="008A45A6"/>
    <w:rsid w:val="008B21D9"/>
    <w:rsid w:val="008D2D67"/>
    <w:rsid w:val="008D3879"/>
    <w:rsid w:val="008D3CCC"/>
    <w:rsid w:val="008D4BB1"/>
    <w:rsid w:val="008D5449"/>
    <w:rsid w:val="008E273A"/>
    <w:rsid w:val="008E3B70"/>
    <w:rsid w:val="008F3789"/>
    <w:rsid w:val="008F447A"/>
    <w:rsid w:val="008F62A3"/>
    <w:rsid w:val="008F686C"/>
    <w:rsid w:val="009024D5"/>
    <w:rsid w:val="00911FC4"/>
    <w:rsid w:val="00913571"/>
    <w:rsid w:val="009148DE"/>
    <w:rsid w:val="009221C5"/>
    <w:rsid w:val="00924982"/>
    <w:rsid w:val="00926A10"/>
    <w:rsid w:val="00930EE2"/>
    <w:rsid w:val="009338CF"/>
    <w:rsid w:val="00941E30"/>
    <w:rsid w:val="00946B7B"/>
    <w:rsid w:val="00947AD6"/>
    <w:rsid w:val="009531B0"/>
    <w:rsid w:val="009555AC"/>
    <w:rsid w:val="0095563A"/>
    <w:rsid w:val="009659D6"/>
    <w:rsid w:val="00965FC2"/>
    <w:rsid w:val="00971568"/>
    <w:rsid w:val="009741B3"/>
    <w:rsid w:val="00977351"/>
    <w:rsid w:val="009777D9"/>
    <w:rsid w:val="00977A9E"/>
    <w:rsid w:val="00983658"/>
    <w:rsid w:val="00991B88"/>
    <w:rsid w:val="00996F18"/>
    <w:rsid w:val="009A5753"/>
    <w:rsid w:val="009A579D"/>
    <w:rsid w:val="009B4DFE"/>
    <w:rsid w:val="009B5003"/>
    <w:rsid w:val="009C3F05"/>
    <w:rsid w:val="009D5339"/>
    <w:rsid w:val="009D6A1B"/>
    <w:rsid w:val="009E128D"/>
    <w:rsid w:val="009E3297"/>
    <w:rsid w:val="009F3CB0"/>
    <w:rsid w:val="009F54D2"/>
    <w:rsid w:val="009F734F"/>
    <w:rsid w:val="009F7C8C"/>
    <w:rsid w:val="00A101FC"/>
    <w:rsid w:val="00A10FFF"/>
    <w:rsid w:val="00A13F77"/>
    <w:rsid w:val="00A246B6"/>
    <w:rsid w:val="00A267B2"/>
    <w:rsid w:val="00A322EC"/>
    <w:rsid w:val="00A47E70"/>
    <w:rsid w:val="00A50AE7"/>
    <w:rsid w:val="00A50CF0"/>
    <w:rsid w:val="00A51A3B"/>
    <w:rsid w:val="00A60A67"/>
    <w:rsid w:val="00A67BDE"/>
    <w:rsid w:val="00A7671C"/>
    <w:rsid w:val="00A81A24"/>
    <w:rsid w:val="00A96A61"/>
    <w:rsid w:val="00AA1FA1"/>
    <w:rsid w:val="00AA2CBC"/>
    <w:rsid w:val="00AB2FF1"/>
    <w:rsid w:val="00AC2E43"/>
    <w:rsid w:val="00AC3098"/>
    <w:rsid w:val="00AC5820"/>
    <w:rsid w:val="00AC7AA1"/>
    <w:rsid w:val="00AD1CD8"/>
    <w:rsid w:val="00AD3827"/>
    <w:rsid w:val="00AE35A6"/>
    <w:rsid w:val="00AF4F92"/>
    <w:rsid w:val="00AF5A8C"/>
    <w:rsid w:val="00B0084D"/>
    <w:rsid w:val="00B258BB"/>
    <w:rsid w:val="00B25C46"/>
    <w:rsid w:val="00B369B4"/>
    <w:rsid w:val="00B402EF"/>
    <w:rsid w:val="00B479A0"/>
    <w:rsid w:val="00B560B0"/>
    <w:rsid w:val="00B63477"/>
    <w:rsid w:val="00B6359C"/>
    <w:rsid w:val="00B64301"/>
    <w:rsid w:val="00B66BDF"/>
    <w:rsid w:val="00B67B97"/>
    <w:rsid w:val="00B729A4"/>
    <w:rsid w:val="00B82E94"/>
    <w:rsid w:val="00B8362B"/>
    <w:rsid w:val="00B87F02"/>
    <w:rsid w:val="00B968C8"/>
    <w:rsid w:val="00B968F6"/>
    <w:rsid w:val="00B97A7F"/>
    <w:rsid w:val="00BA3EC5"/>
    <w:rsid w:val="00BA51D9"/>
    <w:rsid w:val="00BB1987"/>
    <w:rsid w:val="00BB29AE"/>
    <w:rsid w:val="00BB2E81"/>
    <w:rsid w:val="00BB4C2E"/>
    <w:rsid w:val="00BB5DFC"/>
    <w:rsid w:val="00BC3665"/>
    <w:rsid w:val="00BC7384"/>
    <w:rsid w:val="00BD279D"/>
    <w:rsid w:val="00BD2EF9"/>
    <w:rsid w:val="00BD4040"/>
    <w:rsid w:val="00BD6BB8"/>
    <w:rsid w:val="00BF4449"/>
    <w:rsid w:val="00C02A9C"/>
    <w:rsid w:val="00C07475"/>
    <w:rsid w:val="00C07D9B"/>
    <w:rsid w:val="00C20EBE"/>
    <w:rsid w:val="00C307C1"/>
    <w:rsid w:val="00C3538B"/>
    <w:rsid w:val="00C40A57"/>
    <w:rsid w:val="00C619BD"/>
    <w:rsid w:val="00C61D67"/>
    <w:rsid w:val="00C65FD0"/>
    <w:rsid w:val="00C66BA2"/>
    <w:rsid w:val="00C827DD"/>
    <w:rsid w:val="00C85518"/>
    <w:rsid w:val="00C870F6"/>
    <w:rsid w:val="00C907B5"/>
    <w:rsid w:val="00C95985"/>
    <w:rsid w:val="00CA0E3D"/>
    <w:rsid w:val="00CA228E"/>
    <w:rsid w:val="00CA38D5"/>
    <w:rsid w:val="00CA3B47"/>
    <w:rsid w:val="00CB4B14"/>
    <w:rsid w:val="00CC5026"/>
    <w:rsid w:val="00CC68D0"/>
    <w:rsid w:val="00CC72D1"/>
    <w:rsid w:val="00CD5D89"/>
    <w:rsid w:val="00CE02A7"/>
    <w:rsid w:val="00CE5127"/>
    <w:rsid w:val="00CF0F7C"/>
    <w:rsid w:val="00CF20DB"/>
    <w:rsid w:val="00CF4B65"/>
    <w:rsid w:val="00CF67CA"/>
    <w:rsid w:val="00D03F9A"/>
    <w:rsid w:val="00D06A77"/>
    <w:rsid w:val="00D06D51"/>
    <w:rsid w:val="00D10C7F"/>
    <w:rsid w:val="00D10DEE"/>
    <w:rsid w:val="00D141F0"/>
    <w:rsid w:val="00D15BB3"/>
    <w:rsid w:val="00D22F82"/>
    <w:rsid w:val="00D232AE"/>
    <w:rsid w:val="00D24991"/>
    <w:rsid w:val="00D25FED"/>
    <w:rsid w:val="00D36BC4"/>
    <w:rsid w:val="00D41795"/>
    <w:rsid w:val="00D44D98"/>
    <w:rsid w:val="00D50255"/>
    <w:rsid w:val="00D63A73"/>
    <w:rsid w:val="00D66520"/>
    <w:rsid w:val="00D71BFD"/>
    <w:rsid w:val="00D73881"/>
    <w:rsid w:val="00D74580"/>
    <w:rsid w:val="00D76928"/>
    <w:rsid w:val="00D84AE9"/>
    <w:rsid w:val="00D90859"/>
    <w:rsid w:val="00D9124E"/>
    <w:rsid w:val="00DA37AD"/>
    <w:rsid w:val="00DA78AC"/>
    <w:rsid w:val="00DB6125"/>
    <w:rsid w:val="00DB7E5B"/>
    <w:rsid w:val="00DC1989"/>
    <w:rsid w:val="00DC3224"/>
    <w:rsid w:val="00DC33AC"/>
    <w:rsid w:val="00DD4A2B"/>
    <w:rsid w:val="00DE3445"/>
    <w:rsid w:val="00DE34CF"/>
    <w:rsid w:val="00DE64F3"/>
    <w:rsid w:val="00DF14EE"/>
    <w:rsid w:val="00DF2FE8"/>
    <w:rsid w:val="00DF53E0"/>
    <w:rsid w:val="00E044CA"/>
    <w:rsid w:val="00E13F3D"/>
    <w:rsid w:val="00E22379"/>
    <w:rsid w:val="00E300A4"/>
    <w:rsid w:val="00E34898"/>
    <w:rsid w:val="00E43045"/>
    <w:rsid w:val="00E45270"/>
    <w:rsid w:val="00E454D0"/>
    <w:rsid w:val="00E463F7"/>
    <w:rsid w:val="00E5408A"/>
    <w:rsid w:val="00E607D0"/>
    <w:rsid w:val="00E7527B"/>
    <w:rsid w:val="00E765B8"/>
    <w:rsid w:val="00E9506E"/>
    <w:rsid w:val="00E953EC"/>
    <w:rsid w:val="00E955F6"/>
    <w:rsid w:val="00E9745E"/>
    <w:rsid w:val="00EA360D"/>
    <w:rsid w:val="00EB09B7"/>
    <w:rsid w:val="00EB518D"/>
    <w:rsid w:val="00EB5D1D"/>
    <w:rsid w:val="00EC1844"/>
    <w:rsid w:val="00EC7039"/>
    <w:rsid w:val="00ED76AB"/>
    <w:rsid w:val="00EE3838"/>
    <w:rsid w:val="00EE7D7C"/>
    <w:rsid w:val="00EF768C"/>
    <w:rsid w:val="00F003C5"/>
    <w:rsid w:val="00F0215B"/>
    <w:rsid w:val="00F03954"/>
    <w:rsid w:val="00F06765"/>
    <w:rsid w:val="00F06E5F"/>
    <w:rsid w:val="00F07ECA"/>
    <w:rsid w:val="00F23BCC"/>
    <w:rsid w:val="00F25D98"/>
    <w:rsid w:val="00F274F8"/>
    <w:rsid w:val="00F300FB"/>
    <w:rsid w:val="00F31401"/>
    <w:rsid w:val="00F370D2"/>
    <w:rsid w:val="00F432B8"/>
    <w:rsid w:val="00F43C43"/>
    <w:rsid w:val="00F5241D"/>
    <w:rsid w:val="00F53573"/>
    <w:rsid w:val="00F55A0B"/>
    <w:rsid w:val="00F642A9"/>
    <w:rsid w:val="00F66AB3"/>
    <w:rsid w:val="00F7238E"/>
    <w:rsid w:val="00F73C99"/>
    <w:rsid w:val="00F74E70"/>
    <w:rsid w:val="00F90416"/>
    <w:rsid w:val="00FA3658"/>
    <w:rsid w:val="00FA7940"/>
    <w:rsid w:val="00FA7A17"/>
    <w:rsid w:val="00FB6386"/>
    <w:rsid w:val="00FC3E7A"/>
    <w:rsid w:val="00FD2119"/>
    <w:rsid w:val="00FD514A"/>
    <w:rsid w:val="00FD6AEB"/>
    <w:rsid w:val="00FE6344"/>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602CFD5-33E2-441E-846F-04B094E6B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13</Pages>
  <Words>7275</Words>
  <Characters>41470</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3</cp:revision>
  <cp:lastPrinted>1899-12-31T23:00:00Z</cp:lastPrinted>
  <dcterms:created xsi:type="dcterms:W3CDTF">2025-04-11T08:22:00Z</dcterms:created>
  <dcterms:modified xsi:type="dcterms:W3CDTF">2025-04-11T08:23:00Z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