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8DE61" w14:textId="77777777" w:rsidR="00213CB4" w:rsidRDefault="00213CB4" w:rsidP="00213C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S2-2502838</w:t>
      </w:r>
    </w:p>
    <w:p w14:paraId="1D050546" w14:textId="77777777" w:rsidR="00213CB4" w:rsidRDefault="00213CB4" w:rsidP="00213C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0479D986" w14:textId="5C17EDA7" w:rsidR="00213CB4" w:rsidRPr="00213CB4" w:rsidRDefault="00213CB4" w:rsidP="00213C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34A4C28" w14:textId="771BE700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467A72" w:rsidRPr="00467A72">
        <w:rPr>
          <w:rFonts w:cs="Arial"/>
          <w:b/>
          <w:noProof/>
          <w:sz w:val="24"/>
        </w:rPr>
        <w:t>412</w:t>
      </w:r>
    </w:p>
    <w:p w14:paraId="7B2FBC26" w14:textId="4638CC67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7A171F8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>LS on Advanced Media Delivery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0E331C0C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F0CD0" w:rsidRPr="00467A72">
        <w:rPr>
          <w:rFonts w:ascii="Arial" w:hAnsi="Arial" w:cs="Arial"/>
          <w:b/>
          <w:bCs/>
          <w:sz w:val="22"/>
          <w:szCs w:val="22"/>
        </w:rPr>
        <w:t>Thomas Stockhammer (tsto@qti.qualcomm.com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Send any reply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091AEC6E" w14:textId="7BA4FB4C" w:rsidR="000C7410" w:rsidRPr="00467A72" w:rsidRDefault="00467A72" w:rsidP="000C7410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[S4-250264] </w:t>
      </w:r>
      <w:r w:rsidR="000C7410" w:rsidRPr="00467A72">
        <w:rPr>
          <w:rFonts w:ascii="Arial" w:hAnsi="Arial" w:cs="Arial"/>
          <w:bCs/>
        </w:rPr>
        <w:t>26501-</w:t>
      </w:r>
      <w:r w:rsidR="00A748B9">
        <w:rPr>
          <w:rFonts w:ascii="Arial" w:hAnsi="Arial" w:cs="Arial"/>
          <w:bCs/>
        </w:rPr>
        <w:t>CR</w:t>
      </w:r>
      <w:r w:rsidR="000C7410" w:rsidRPr="00467A72">
        <w:rPr>
          <w:rFonts w:ascii="Arial" w:hAnsi="Arial" w:cs="Arial"/>
          <w:bCs/>
        </w:rPr>
        <w:t>0101r</w:t>
      </w:r>
      <w:r w:rsidR="00E6173D" w:rsidRPr="00467A72">
        <w:rPr>
          <w:rFonts w:ascii="Arial" w:hAnsi="Arial" w:cs="Arial"/>
          <w:bCs/>
        </w:rPr>
        <w:t>5</w:t>
      </w:r>
      <w:r w:rsidR="000C7410" w:rsidRPr="00467A72">
        <w:rPr>
          <w:rFonts w:ascii="Arial" w:hAnsi="Arial" w:cs="Arial"/>
          <w:bCs/>
        </w:rPr>
        <w:t>:</w:t>
      </w:r>
      <w:r w:rsidR="005C1AF0" w:rsidRPr="00467A72">
        <w:rPr>
          <w:rFonts w:ascii="Arial" w:hAnsi="Arial" w:cs="Arial"/>
          <w:bCs/>
        </w:rPr>
        <w:t xml:space="preserve"> Common Client Metadata</w:t>
      </w:r>
    </w:p>
    <w:p w14:paraId="60ED8D20" w14:textId="44704D49" w:rsidR="003A046A" w:rsidRPr="00467A72" w:rsidRDefault="00467A72" w:rsidP="00DE641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[S4-250389]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0033r1: In-session Unicast Repair for MBS Object Distribution</w:t>
      </w:r>
    </w:p>
    <w:p w14:paraId="49C9E1F0" w14:textId="31476975" w:rsidR="003A046A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[S4-250390]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0035r5: Selected MBMS Functionalities not supported in MBS</w:t>
      </w:r>
    </w:p>
    <w:p w14:paraId="1374AE1B" w14:textId="229FE843" w:rsidR="00260697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[S4-250411] </w:t>
      </w:r>
      <w:r w:rsidR="00260697" w:rsidRPr="00467A72">
        <w:rPr>
          <w:rFonts w:ascii="Arial" w:hAnsi="Arial" w:cs="Arial"/>
          <w:bCs/>
        </w:rPr>
        <w:t>Work Item Description</w:t>
      </w:r>
      <w:r w:rsidR="003934D0" w:rsidRPr="00467A72">
        <w:rPr>
          <w:rFonts w:ascii="Arial" w:hAnsi="Arial" w:cs="Arial"/>
          <w:bCs/>
        </w:rPr>
        <w:t xml:space="preserve"> “AMD_PRO-MED”.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777777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SA4#131, SA4 completed the Work Item on “Stage 2 for Advanced Media Delivery”. The work item is based on a feasibility study FS_AMD</w:t>
      </w:r>
      <w:r w:rsidR="006C5864" w:rsidRPr="00467A72">
        <w:rPr>
          <w:rFonts w:ascii="Arial" w:hAnsi="Arial" w:cs="Arial"/>
          <w:bCs/>
          <w:lang w:eastAsia="en-US"/>
        </w:rPr>
        <w:t>. Relevant CRs were agreed during the recent SA4 meeting and will be sent to SA#107 for approval. Impacted specifications are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77777777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 26.501 for 5G Media Streaming</w:t>
      </w:r>
    </w:p>
    <w:p w14:paraId="234897B5" w14:textId="2C9A3FE4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TS 26.502 for </w:t>
      </w:r>
      <w:r w:rsidR="008D3BD7" w:rsidRPr="00467A72">
        <w:rPr>
          <w:rFonts w:ascii="Arial" w:hAnsi="Arial" w:cs="Arial"/>
          <w:bCs/>
        </w:rPr>
        <w:t>MBS User services</w:t>
      </w:r>
    </w:p>
    <w:p w14:paraId="1404EAD6" w14:textId="68EE958A" w:rsidR="008D3BD7" w:rsidRPr="00467A72" w:rsidRDefault="008D3BD7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also agreed a stage-3 work item </w:t>
      </w:r>
      <w:r w:rsidR="003A046A" w:rsidRPr="00467A72">
        <w:rPr>
          <w:rFonts w:ascii="Arial" w:hAnsi="Arial" w:cs="Arial"/>
          <w:bCs/>
          <w:lang w:eastAsia="en-US"/>
        </w:rPr>
        <w:t xml:space="preserve">"AMD_PRO-MED" </w:t>
      </w:r>
      <w:r w:rsidRPr="00467A72">
        <w:rPr>
          <w:rFonts w:ascii="Arial" w:hAnsi="Arial" w:cs="Arial"/>
          <w:bCs/>
          <w:lang w:eastAsia="en-US"/>
        </w:rPr>
        <w:t>to address the relevant protocol and format extensions for Advanced Media Delivery. However, for a subset of the new features</w:t>
      </w:r>
      <w:r w:rsidR="006827A6" w:rsidRPr="00467A72">
        <w:rPr>
          <w:rFonts w:ascii="Arial" w:hAnsi="Arial" w:cs="Arial"/>
          <w:bCs/>
          <w:lang w:eastAsia="en-US"/>
        </w:rPr>
        <w:t>, impacts to stage-3 specifications under change control of CT3 and/or CT4 are identified</w:t>
      </w:r>
      <w:r w:rsidR="000C0A5F" w:rsidRPr="00467A72">
        <w:rPr>
          <w:rFonts w:ascii="Arial" w:hAnsi="Arial" w:cs="Arial"/>
          <w:bCs/>
          <w:lang w:eastAsia="en-US"/>
        </w:rPr>
        <w:t xml:space="preserve"> </w:t>
      </w:r>
      <w:r w:rsidR="00CD2076" w:rsidRPr="00467A72">
        <w:rPr>
          <w:rFonts w:ascii="Arial" w:hAnsi="Arial" w:cs="Arial"/>
          <w:bCs/>
          <w:lang w:eastAsia="en-US"/>
        </w:rPr>
        <w:t>in the following tables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70D73808" w14:textId="2BA3150D" w:rsidR="00CD2076" w:rsidRPr="00467A72" w:rsidRDefault="00CD2076" w:rsidP="00CD2076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kindly asks CT3 and CT4 to </w:t>
      </w:r>
      <w:r w:rsidR="002A2A36" w:rsidRPr="00467A72">
        <w:rPr>
          <w:rFonts w:ascii="Arial" w:hAnsi="Arial" w:cs="Arial"/>
          <w:bCs/>
          <w:lang w:eastAsia="en-US"/>
        </w:rPr>
        <w:t xml:space="preserve">take the following into account and update </w:t>
      </w:r>
      <w:r w:rsidRPr="00467A72">
        <w:rPr>
          <w:rFonts w:ascii="Arial" w:hAnsi="Arial" w:cs="Arial"/>
          <w:bCs/>
          <w:lang w:eastAsia="en-US"/>
        </w:rPr>
        <w:t>the respective stage-3 specifications.</w:t>
      </w:r>
    </w:p>
    <w:p w14:paraId="04F97A11" w14:textId="4CC0014E" w:rsidR="00231363" w:rsidRPr="00467A72" w:rsidRDefault="00231363" w:rsidP="00231363">
      <w:pPr>
        <w:pStyle w:val="Heading2"/>
      </w:pPr>
      <w:r w:rsidRPr="00467A72">
        <w:lastRenderedPageBreak/>
        <w:t>1.1</w:t>
      </w:r>
      <w:r w:rsidRPr="00467A72">
        <w:tab/>
        <w:t>Impacts arising from TS 26.501 Release 19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5749"/>
      </w:tblGrid>
      <w:tr w:rsidR="00231363" w:rsidRPr="00467A72" w14:paraId="16E999CA" w14:textId="77777777" w:rsidTr="00211A7B">
        <w:tc>
          <w:tcPr>
            <w:tcW w:w="846" w:type="dxa"/>
            <w:shd w:val="clear" w:color="auto" w:fill="D9D9D9" w:themeFill="background1" w:themeFillShade="D9"/>
          </w:tcPr>
          <w:p w14:paraId="6CE8D65B" w14:textId="33B5B953" w:rsidR="00231363" w:rsidRPr="00467A72" w:rsidRDefault="00231363" w:rsidP="00231363">
            <w:pPr>
              <w:pStyle w:val="TAH"/>
            </w:pPr>
            <w:r w:rsidRPr="00467A72">
              <w:t>CR#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7460F6" w14:textId="1F4A18F3" w:rsidR="00231363" w:rsidRPr="00467A72" w:rsidRDefault="00231363" w:rsidP="00231363">
            <w:pPr>
              <w:pStyle w:val="TAH"/>
            </w:pPr>
            <w:r w:rsidRPr="00467A72">
              <w:t>CR title</w:t>
            </w:r>
          </w:p>
        </w:tc>
        <w:tc>
          <w:tcPr>
            <w:tcW w:w="5749" w:type="dxa"/>
            <w:shd w:val="clear" w:color="auto" w:fill="D9D9D9" w:themeFill="background1" w:themeFillShade="D9"/>
          </w:tcPr>
          <w:p w14:paraId="7AB8999A" w14:textId="6353349E" w:rsidR="00231363" w:rsidRPr="00467A72" w:rsidRDefault="007B0D01" w:rsidP="00231363">
            <w:pPr>
              <w:pStyle w:val="TAH"/>
            </w:pPr>
            <w:r w:rsidRPr="00467A72">
              <w:t>Initial a</w:t>
            </w:r>
            <w:r w:rsidR="00231363" w:rsidRPr="00467A72">
              <w:t>ssessment of impact(s)</w:t>
            </w:r>
          </w:p>
        </w:tc>
      </w:tr>
      <w:tr w:rsidR="00211A7B" w:rsidRPr="00467A72" w14:paraId="25DEE3A4" w14:textId="77777777" w:rsidTr="00211A7B">
        <w:tc>
          <w:tcPr>
            <w:tcW w:w="846" w:type="dxa"/>
          </w:tcPr>
          <w:p w14:paraId="2F58AD0A" w14:textId="13143287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0098r5</w:t>
            </w:r>
          </w:p>
        </w:tc>
        <w:tc>
          <w:tcPr>
            <w:tcW w:w="3260" w:type="dxa"/>
          </w:tcPr>
          <w:p w14:paraId="77F31279" w14:textId="7240F0DB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Stage-2 aspects of Network Slicing</w:t>
            </w:r>
          </w:p>
        </w:tc>
        <w:tc>
          <w:tcPr>
            <w:tcW w:w="5749" w:type="dxa"/>
          </w:tcPr>
          <w:p w14:paraId="4318B4DA" w14:textId="6E287D17" w:rsidR="00211A7B" w:rsidRPr="00467A72" w:rsidRDefault="00211A7B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identified.</w:t>
            </w:r>
          </w:p>
        </w:tc>
      </w:tr>
      <w:tr w:rsidR="00231363" w:rsidRPr="00467A72" w14:paraId="57B1DA8E" w14:textId="77777777" w:rsidTr="00211A7B">
        <w:tc>
          <w:tcPr>
            <w:tcW w:w="846" w:type="dxa"/>
          </w:tcPr>
          <w:p w14:paraId="1ABDA324" w14:textId="39F0497B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0101r</w:t>
            </w:r>
            <w:r w:rsidR="00211A7B" w:rsidRPr="00467A72">
              <w:rPr>
                <w:rFonts w:cs="Arial"/>
                <w:bCs/>
              </w:rPr>
              <w:t>5</w:t>
            </w:r>
          </w:p>
        </w:tc>
        <w:tc>
          <w:tcPr>
            <w:tcW w:w="3260" w:type="dxa"/>
          </w:tcPr>
          <w:p w14:paraId="78285DDD" w14:textId="747C614A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Common Client Metadata</w:t>
            </w:r>
          </w:p>
        </w:tc>
        <w:tc>
          <w:tcPr>
            <w:tcW w:w="5749" w:type="dxa"/>
          </w:tcPr>
          <w:p w14:paraId="3FA5D38F" w14:textId="59D5F4F0" w:rsidR="00231363" w:rsidRPr="00467A72" w:rsidRDefault="00211A7B" w:rsidP="00231363">
            <w:pPr>
              <w:pStyle w:val="TAL"/>
            </w:pPr>
            <w:r w:rsidRPr="00467A72">
              <w:t>New client data to be collected and exposed by the Data Collection AF instantiated in the 5GMSd</w:t>
            </w:r>
            <w:r w:rsidR="00467A72" w:rsidRPr="00467A72">
              <w:t> </w:t>
            </w:r>
            <w:r w:rsidRPr="00467A72">
              <w:t xml:space="preserve">AF could have impacts on the southbound direction by the Network Exposure Function (NEF) through the </w:t>
            </w:r>
            <w:r w:rsidRPr="00467A72">
              <w:rPr>
                <w:i/>
                <w:iCs/>
              </w:rPr>
              <w:t>Nnef_EventExposure</w:t>
            </w:r>
            <w:r w:rsidRPr="00467A72">
              <w:t xml:space="preserve"> service as specified in </w:t>
            </w:r>
            <w:r w:rsidRPr="00467A72">
              <w:rPr>
                <w:b/>
                <w:bCs/>
              </w:rPr>
              <w:t>TS 29.591</w:t>
            </w:r>
            <w:r w:rsidRPr="00467A72">
              <w:t>.</w:t>
            </w:r>
          </w:p>
        </w:tc>
      </w:tr>
      <w:tr w:rsidR="00231363" w:rsidRPr="00467A72" w14:paraId="004861FD" w14:textId="77777777" w:rsidTr="00211A7B">
        <w:tc>
          <w:tcPr>
            <w:tcW w:w="846" w:type="dxa"/>
          </w:tcPr>
          <w:p w14:paraId="5D1A6FF9" w14:textId="14C0C3B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0102r</w:t>
            </w:r>
            <w:r w:rsidR="00211A7B" w:rsidRPr="00467A72">
              <w:rPr>
                <w:rFonts w:cs="Arial"/>
                <w:bCs/>
              </w:rPr>
              <w:t>6</w:t>
            </w:r>
          </w:p>
        </w:tc>
        <w:tc>
          <w:tcPr>
            <w:tcW w:w="3260" w:type="dxa"/>
          </w:tcPr>
          <w:p w14:paraId="5A467CFF" w14:textId="661C243A" w:rsidR="00231363" w:rsidRPr="00467A72" w:rsidRDefault="00231363" w:rsidP="00231363">
            <w:pPr>
              <w:pStyle w:val="TAL"/>
            </w:pPr>
            <w:r w:rsidRPr="00467A72">
              <w:t>Distributing encrypted and high-value content</w:t>
            </w:r>
          </w:p>
        </w:tc>
        <w:tc>
          <w:tcPr>
            <w:tcW w:w="5749" w:type="dxa"/>
          </w:tcPr>
          <w:p w14:paraId="5D361ECC" w14:textId="002F73A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231363" w:rsidRPr="00467A72" w14:paraId="00D6CB18" w14:textId="77777777" w:rsidTr="00211A7B">
        <w:tc>
          <w:tcPr>
            <w:tcW w:w="846" w:type="dxa"/>
          </w:tcPr>
          <w:p w14:paraId="73E3CD45" w14:textId="5EED1740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0103r</w:t>
            </w:r>
            <w:r w:rsidR="00211A7B" w:rsidRPr="00467A72">
              <w:rPr>
                <w:rFonts w:cs="Arial"/>
                <w:bCs/>
              </w:rPr>
              <w:t>7</w:t>
            </w:r>
          </w:p>
        </w:tc>
        <w:tc>
          <w:tcPr>
            <w:tcW w:w="3260" w:type="dxa"/>
          </w:tcPr>
          <w:p w14:paraId="0546D046" w14:textId="407E643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Media delivery from multiple service endpoints/locations</w:t>
            </w:r>
          </w:p>
        </w:tc>
        <w:tc>
          <w:tcPr>
            <w:tcW w:w="5749" w:type="dxa"/>
          </w:tcPr>
          <w:p w14:paraId="08B0C734" w14:textId="6E0389E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F9EAC23" w14:textId="77777777" w:rsidTr="00211A7B">
        <w:tc>
          <w:tcPr>
            <w:tcW w:w="846" w:type="dxa"/>
          </w:tcPr>
          <w:p w14:paraId="4B3A09D8" w14:textId="3B1DE72B" w:rsidR="00CD2076" w:rsidRPr="00467A72" w:rsidRDefault="00CD2076" w:rsidP="00CD2076">
            <w:pPr>
              <w:pStyle w:val="TAL"/>
            </w:pPr>
            <w:r w:rsidRPr="00467A72">
              <w:t>0104r</w:t>
            </w:r>
            <w:r w:rsidR="00211A7B" w:rsidRPr="00467A72">
              <w:t>2</w:t>
            </w:r>
          </w:p>
        </w:tc>
        <w:tc>
          <w:tcPr>
            <w:tcW w:w="3260" w:type="dxa"/>
          </w:tcPr>
          <w:p w14:paraId="0C98912B" w14:textId="256431B5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Improved QoS support for Media Streaming services</w:t>
            </w:r>
          </w:p>
        </w:tc>
        <w:tc>
          <w:tcPr>
            <w:tcW w:w="5749" w:type="dxa"/>
          </w:tcPr>
          <w:p w14:paraId="5405DA90" w14:textId="027DF670" w:rsidR="00CD2076" w:rsidRPr="00467A72" w:rsidRDefault="00163229" w:rsidP="00CD2076">
            <w:pPr>
              <w:pStyle w:val="TAL"/>
            </w:pPr>
            <w:r w:rsidRPr="00467A72">
              <w:t>No impacts identified</w:t>
            </w:r>
            <w:r w:rsidR="00211A7B" w:rsidRPr="00467A72">
              <w:t>.</w:t>
            </w:r>
          </w:p>
        </w:tc>
      </w:tr>
      <w:tr w:rsidR="00211A7B" w:rsidRPr="00467A72" w14:paraId="7F66134A" w14:textId="77777777" w:rsidTr="00211A7B">
        <w:tc>
          <w:tcPr>
            <w:tcW w:w="846" w:type="dxa"/>
          </w:tcPr>
          <w:p w14:paraId="5CEBD7FD" w14:textId="64523C59" w:rsidR="00211A7B" w:rsidRPr="00467A72" w:rsidRDefault="00211A7B" w:rsidP="00CD2076">
            <w:pPr>
              <w:pStyle w:val="TAL"/>
            </w:pPr>
            <w:r w:rsidRPr="00467A72">
              <w:t>0105r2</w:t>
            </w:r>
          </w:p>
        </w:tc>
        <w:tc>
          <w:tcPr>
            <w:tcW w:w="3260" w:type="dxa"/>
          </w:tcPr>
          <w:p w14:paraId="5EC9F646" w14:textId="3F9F757B" w:rsidR="00211A7B" w:rsidRPr="00467A72" w:rsidRDefault="00211A7B" w:rsidP="00CD2076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Editorial improvements</w:t>
            </w:r>
          </w:p>
        </w:tc>
        <w:tc>
          <w:tcPr>
            <w:tcW w:w="5749" w:type="dxa"/>
          </w:tcPr>
          <w:p w14:paraId="04F9D4D1" w14:textId="5EEE328F" w:rsidR="00211A7B" w:rsidRPr="00467A72" w:rsidRDefault="00211A7B" w:rsidP="00CD2076">
            <w:pPr>
              <w:pStyle w:val="TAL"/>
            </w:pPr>
            <w:r w:rsidRPr="00467A72">
              <w:t>No impacts identified.</w:t>
            </w:r>
          </w:p>
        </w:tc>
      </w:tr>
      <w:tr w:rsidR="00CD2076" w:rsidRPr="00467A72" w14:paraId="64B82E5B" w14:textId="77777777" w:rsidTr="00211A7B">
        <w:tc>
          <w:tcPr>
            <w:tcW w:w="846" w:type="dxa"/>
          </w:tcPr>
          <w:p w14:paraId="053EB527" w14:textId="478F0BE6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0107r</w:t>
            </w:r>
            <w:r w:rsidR="00211A7B" w:rsidRPr="00467A72">
              <w:rPr>
                <w:rFonts w:cs="Arial"/>
                <w:bCs/>
              </w:rPr>
              <w:t>3</w:t>
            </w:r>
          </w:p>
        </w:tc>
        <w:tc>
          <w:tcPr>
            <w:tcW w:w="3260" w:type="dxa"/>
          </w:tcPr>
          <w:p w14:paraId="51B84526" w14:textId="4AC9A42F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Multi-Access Media Delivery</w:t>
            </w:r>
          </w:p>
        </w:tc>
        <w:tc>
          <w:tcPr>
            <w:tcW w:w="5749" w:type="dxa"/>
          </w:tcPr>
          <w:p w14:paraId="2541B48C" w14:textId="6F70F6AC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</w:tbl>
    <w:p w14:paraId="34FB4FAD" w14:textId="77777777" w:rsidR="00231363" w:rsidRPr="00467A72" w:rsidRDefault="00231363" w:rsidP="00231363">
      <w:pPr>
        <w:spacing w:after="60"/>
        <w:rPr>
          <w:rFonts w:ascii="Arial" w:hAnsi="Arial" w:cs="Arial"/>
          <w:bCs/>
        </w:rPr>
      </w:pPr>
    </w:p>
    <w:p w14:paraId="6CC8C504" w14:textId="745426A9" w:rsidR="00231363" w:rsidRPr="00467A72" w:rsidRDefault="00231363" w:rsidP="00231363">
      <w:pPr>
        <w:pStyle w:val="Heading2"/>
      </w:pPr>
      <w:r w:rsidRPr="00467A72">
        <w:t>1.2</w:t>
      </w:r>
      <w:r w:rsidRPr="00467A72">
        <w:tab/>
        <w:t>Impacts arising from TS 26.502 Release 19</w:t>
      </w:r>
    </w:p>
    <w:p w14:paraId="1DCCA723" w14:textId="60EA25AF" w:rsidR="00E84C9C" w:rsidRPr="00467A72" w:rsidRDefault="00E84C9C" w:rsidP="00E84C9C">
      <w:r w:rsidRPr="00467A72">
        <w:t>The agreed Release 19 changes to the static information model for MBS User Services are highlighted in red in the figure below.</w:t>
      </w:r>
    </w:p>
    <w:p w14:paraId="20229475" w14:textId="2D184885" w:rsidR="00931E1D" w:rsidRPr="00467A72" w:rsidRDefault="00931E1D" w:rsidP="00931E1D">
      <w:pPr>
        <w:spacing w:after="6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  <w:noProof/>
        </w:rPr>
        <w:drawing>
          <wp:inline distT="0" distB="0" distL="0" distR="0" wp14:anchorId="12B6226F" wp14:editId="77DB249B">
            <wp:extent cx="6248400" cy="5283200"/>
            <wp:effectExtent l="0" t="0" r="0" b="0"/>
            <wp:docPr id="1700559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2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166"/>
      </w:tblGrid>
      <w:tr w:rsidR="00CD2076" w:rsidRPr="00467A72" w14:paraId="462DDA3D" w14:textId="77777777" w:rsidTr="00E6173D">
        <w:tc>
          <w:tcPr>
            <w:tcW w:w="846" w:type="dxa"/>
            <w:shd w:val="clear" w:color="auto" w:fill="D9D9D9" w:themeFill="background1" w:themeFillShade="D9"/>
          </w:tcPr>
          <w:p w14:paraId="122FC07F" w14:textId="77777777" w:rsidR="00CD2076" w:rsidRPr="00467A72" w:rsidRDefault="00CD2076" w:rsidP="001B078E">
            <w:pPr>
              <w:pStyle w:val="TAH"/>
            </w:pPr>
            <w:r w:rsidRPr="00467A72">
              <w:t>CR#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CF87FA8" w14:textId="77777777" w:rsidR="00CD2076" w:rsidRPr="00467A72" w:rsidRDefault="00CD2076" w:rsidP="001B078E">
            <w:pPr>
              <w:pStyle w:val="TAH"/>
            </w:pPr>
            <w:r w:rsidRPr="00467A72">
              <w:t>CR title</w:t>
            </w:r>
          </w:p>
        </w:tc>
        <w:tc>
          <w:tcPr>
            <w:tcW w:w="7166" w:type="dxa"/>
            <w:shd w:val="clear" w:color="auto" w:fill="D9D9D9" w:themeFill="background1" w:themeFillShade="D9"/>
          </w:tcPr>
          <w:p w14:paraId="744640B8" w14:textId="7CB5EB87" w:rsidR="00CD2076" w:rsidRPr="00467A72" w:rsidRDefault="007B0D01" w:rsidP="001B078E">
            <w:pPr>
              <w:pStyle w:val="TAH"/>
            </w:pPr>
            <w:r w:rsidRPr="00467A72">
              <w:t>Initial a</w:t>
            </w:r>
            <w:r w:rsidR="00CD2076" w:rsidRPr="00467A72">
              <w:t>ssessment of impact(s)</w:t>
            </w:r>
          </w:p>
        </w:tc>
      </w:tr>
      <w:tr w:rsidR="00CD2076" w:rsidRPr="00467A72" w14:paraId="62C4831F" w14:textId="77777777" w:rsidTr="00E6173D">
        <w:tc>
          <w:tcPr>
            <w:tcW w:w="846" w:type="dxa"/>
          </w:tcPr>
          <w:p w14:paraId="681A38B0" w14:textId="1E7A247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0033r</w:t>
            </w:r>
            <w:r w:rsidR="00211A7B" w:rsidRPr="00467A72">
              <w:rPr>
                <w:rFonts w:cs="Arial"/>
                <w:bCs/>
              </w:rPr>
              <w:t>1</w:t>
            </w:r>
          </w:p>
        </w:tc>
        <w:tc>
          <w:tcPr>
            <w:tcW w:w="1843" w:type="dxa"/>
          </w:tcPr>
          <w:p w14:paraId="50FDB2AB" w14:textId="364F8EB9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In-session Unicast Repair for MBS Object Distribution</w:t>
            </w:r>
          </w:p>
        </w:tc>
        <w:tc>
          <w:tcPr>
            <w:tcW w:w="7166" w:type="dxa"/>
          </w:tcPr>
          <w:p w14:paraId="09E43F32" w14:textId="5F2C6C4A" w:rsidR="00F77562" w:rsidRPr="00467A72" w:rsidRDefault="007B0D01" w:rsidP="001B078E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Two new</w:t>
            </w:r>
            <w:r w:rsidR="00CD2076" w:rsidRPr="00467A72">
              <w:rPr>
                <w:rFonts w:cs="Arial"/>
                <w:bCs/>
              </w:rPr>
              <w:t xml:space="preserve"> MBS Distribution Session baseline parameters are added to table 4.5.6-2 </w:t>
            </w:r>
            <w:r w:rsidRPr="00467A72">
              <w:rPr>
                <w:rFonts w:cs="Arial"/>
                <w:bCs/>
              </w:rPr>
              <w:t xml:space="preserve">of TS 26.502 </w:t>
            </w:r>
            <w:r w:rsidR="00CD2076" w:rsidRPr="00467A72">
              <w:rPr>
                <w:rFonts w:cs="Arial"/>
                <w:bCs/>
              </w:rPr>
              <w:t>to support pull- and push-based ingest by the MBS AS at new reference point MBS-12.</w:t>
            </w:r>
          </w:p>
          <w:p w14:paraId="115B4801" w14:textId="34CE055F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pull-based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by the MBS AS from the MBSTF, the MBS</w:t>
            </w:r>
            <w:r w:rsidR="00066407" w:rsidRPr="00467A72">
              <w:rPr>
                <w:rFonts w:cs="Arial"/>
                <w:bCs/>
              </w:rPr>
              <w:t>T</w:t>
            </w:r>
            <w:r w:rsidRPr="00467A72">
              <w:rPr>
                <w:rFonts w:cs="Arial"/>
                <w:bCs/>
              </w:rPr>
              <w:t xml:space="preserve">F allocates an </w:t>
            </w:r>
            <w:r w:rsidRPr="00467A72">
              <w:rPr>
                <w:rFonts w:cs="Arial"/>
                <w:bCs/>
                <w:i/>
                <w:iCs/>
              </w:rPr>
              <w:t>Object repair exposure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066407" w:rsidRPr="00467A72">
              <w:rPr>
                <w:rFonts w:cs="Arial"/>
                <w:bCs/>
              </w:rPr>
              <w:t>when the MBSF configures an MBS Distribution Session in the MBSTF</w:t>
            </w:r>
            <w:r w:rsidR="00E84C9C" w:rsidRPr="00467A72">
              <w:rPr>
                <w:rFonts w:cs="Arial"/>
                <w:bCs/>
              </w:rPr>
              <w:t>,</w:t>
            </w:r>
            <w:r w:rsidR="00066407" w:rsidRPr="00467A72">
              <w:rPr>
                <w:rFonts w:cs="Arial"/>
                <w:bCs/>
              </w:rPr>
              <w:t xml:space="preserve"> </w:t>
            </w:r>
            <w:r w:rsidRPr="00467A72">
              <w:rPr>
                <w:rFonts w:cs="Arial"/>
                <w:bCs/>
              </w:rPr>
              <w:t xml:space="preserve">and </w:t>
            </w:r>
            <w:r w:rsidR="00B50719" w:rsidRPr="00467A72">
              <w:rPr>
                <w:rFonts w:cs="Arial"/>
                <w:bCs/>
              </w:rPr>
              <w:t xml:space="preserve">the value of the parameter is </w:t>
            </w:r>
            <w:r w:rsidR="00066407" w:rsidRPr="00467A72">
              <w:rPr>
                <w:rFonts w:cs="Arial"/>
                <w:bCs/>
              </w:rPr>
              <w:t>return</w:t>
            </w:r>
            <w:r w:rsidR="00B50719" w:rsidRPr="00467A72">
              <w:rPr>
                <w:rFonts w:cs="Arial"/>
                <w:bCs/>
              </w:rPr>
              <w:t>ed</w:t>
            </w:r>
            <w:r w:rsidR="00066407" w:rsidRPr="00467A72">
              <w:rPr>
                <w:rFonts w:cs="Arial"/>
                <w:bCs/>
              </w:rPr>
              <w:t xml:space="preserve"> it to the MBSF so that the MBS AS can be configured to </w:t>
            </w:r>
            <w:r w:rsidR="00B50719" w:rsidRPr="00467A72">
              <w:rPr>
                <w:rFonts w:cs="Arial"/>
                <w:bCs/>
              </w:rPr>
              <w:t>use it to pull objects</w:t>
            </w:r>
            <w:r w:rsidRPr="00467A72">
              <w:rPr>
                <w:rFonts w:cs="Arial"/>
                <w:bCs/>
              </w:rPr>
              <w:t>.</w:t>
            </w:r>
          </w:p>
          <w:p w14:paraId="19EB8132" w14:textId="38F1970D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push-based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from the MBSTF to the MBS AS, the MBS AS nominates a push endpoint</w:t>
            </w:r>
            <w:r w:rsidR="00467A72" w:rsidRPr="00467A72">
              <w:rPr>
                <w:rFonts w:cs="Arial"/>
                <w:bCs/>
              </w:rPr>
              <w:t>,</w:t>
            </w:r>
            <w:r w:rsidRPr="00467A72">
              <w:rPr>
                <w:rFonts w:cs="Arial"/>
                <w:bCs/>
              </w:rPr>
              <w:t xml:space="preserve"> and this </w:t>
            </w:r>
            <w:r w:rsidRPr="00467A72">
              <w:rPr>
                <w:rFonts w:cs="Arial"/>
                <w:bCs/>
                <w:i/>
                <w:iCs/>
              </w:rPr>
              <w:t>Object repair ingest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E84C9C" w:rsidRPr="00467A72">
              <w:rPr>
                <w:rFonts w:cs="Arial"/>
                <w:bCs/>
              </w:rPr>
              <w:t>needs to be</w:t>
            </w:r>
            <w:r w:rsidRPr="00467A72">
              <w:rPr>
                <w:rFonts w:cs="Arial"/>
                <w:bCs/>
              </w:rPr>
              <w:t xml:space="preserve"> communicated to the </w:t>
            </w:r>
            <w:r w:rsidR="007B0D01" w:rsidRPr="00467A72">
              <w:rPr>
                <w:rFonts w:cs="Arial"/>
                <w:bCs/>
              </w:rPr>
              <w:t>MBSTF.</w:t>
            </w:r>
          </w:p>
          <w:p w14:paraId="560F354A" w14:textId="54000433" w:rsidR="007B0D01" w:rsidRPr="00467A72" w:rsidRDefault="00F77562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These parameters are </w:t>
            </w:r>
            <w:r w:rsidR="00E84C9C" w:rsidRPr="00467A72">
              <w:rPr>
                <w:rFonts w:cs="Arial"/>
                <w:bCs/>
              </w:rPr>
              <w:t xml:space="preserve">therefore </w:t>
            </w:r>
            <w:r w:rsidRPr="00467A72">
              <w:rPr>
                <w:rFonts w:cs="Arial"/>
                <w:bCs/>
              </w:rPr>
              <w:t>mutually exclusive.</w:t>
            </w:r>
          </w:p>
          <w:p w14:paraId="7C44F54E" w14:textId="46433BEF" w:rsidR="007B0D01" w:rsidRPr="00467A72" w:rsidRDefault="00CD2076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/>
              </w:rPr>
              <w:t>The</w:t>
            </w:r>
            <w:r w:rsidR="007B0D01" w:rsidRPr="00467A72">
              <w:rPr>
                <w:rFonts w:cs="Arial"/>
                <w:b/>
              </w:rPr>
              <w:t>y both</w:t>
            </w:r>
            <w:r w:rsidRPr="00467A72">
              <w:rPr>
                <w:rFonts w:cs="Arial"/>
                <w:b/>
              </w:rPr>
              <w:t xml:space="preserve"> impact TS</w:t>
            </w:r>
            <w:r w:rsidR="00F77562" w:rsidRPr="00467A72">
              <w:rPr>
                <w:rFonts w:cs="Arial"/>
                <w:b/>
              </w:rPr>
              <w:t> </w:t>
            </w:r>
            <w:r w:rsidRPr="00467A72">
              <w:rPr>
                <w:rFonts w:cs="Arial"/>
                <w:b/>
              </w:rPr>
              <w:t>29.581</w:t>
            </w:r>
            <w:r w:rsidRPr="00467A72">
              <w:rPr>
                <w:rFonts w:cs="Arial"/>
                <w:bCs/>
              </w:rPr>
              <w:t xml:space="preserve">, the stage-3 specification for reference point </w:t>
            </w:r>
            <w:r w:rsidRPr="00467A72">
              <w:rPr>
                <w:rFonts w:cs="Arial"/>
                <w:b/>
              </w:rPr>
              <w:t>Nmb2</w:t>
            </w:r>
            <w:r w:rsidRPr="00467A72">
              <w:rPr>
                <w:rFonts w:cs="Arial"/>
                <w:bCs/>
              </w:rPr>
              <w:t>.</w:t>
            </w:r>
          </w:p>
          <w:p w14:paraId="2FBC3831" w14:textId="70A09C2B" w:rsidR="00CD2076" w:rsidRPr="00467A72" w:rsidRDefault="007B0D01" w:rsidP="007B0D01">
            <w:pPr>
              <w:pStyle w:val="TAL"/>
            </w:pPr>
            <w:r w:rsidRPr="00467A72">
              <w:rPr>
                <w:rFonts w:cs="Arial"/>
                <w:bCs/>
              </w:rPr>
              <w:t xml:space="preserve">Because they are internal to the MBS System, </w:t>
            </w:r>
            <w:r w:rsidR="00E84C9C" w:rsidRPr="00467A72">
              <w:rPr>
                <w:rFonts w:cs="Arial"/>
                <w:bCs/>
              </w:rPr>
              <w:t>neither parameter is</w:t>
            </w:r>
            <w:r w:rsidRPr="00467A72">
              <w:rPr>
                <w:rFonts w:cs="Arial"/>
                <w:bCs/>
              </w:rPr>
              <w:t xml:space="preserve"> communicated back to the MBS Application Provider at reference point </w:t>
            </w:r>
            <w:r w:rsidRPr="00467A72">
              <w:rPr>
                <w:rFonts w:cs="Arial"/>
                <w:b/>
              </w:rPr>
              <w:t>Nmb10</w:t>
            </w:r>
            <w:r w:rsidRPr="00467A72">
              <w:rPr>
                <w:rFonts w:cs="Arial"/>
                <w:bCs/>
              </w:rPr>
              <w:t xml:space="preserve">. Hence, </w:t>
            </w:r>
            <w:r w:rsidRPr="00467A72">
              <w:rPr>
                <w:rFonts w:cs="Arial"/>
                <w:b/>
              </w:rPr>
              <w:t>there is no impact on TS 29.580</w:t>
            </w:r>
            <w:r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C00787C" w14:textId="77777777" w:rsidTr="00E6173D">
        <w:tc>
          <w:tcPr>
            <w:tcW w:w="846" w:type="dxa"/>
          </w:tcPr>
          <w:p w14:paraId="27E71581" w14:textId="057436F0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0034r</w:t>
            </w:r>
            <w:r w:rsidR="00E6173D" w:rsidRPr="00467A72">
              <w:rPr>
                <w:rFonts w:cs="Arial"/>
                <w:bCs/>
              </w:rPr>
              <w:t>6</w:t>
            </w:r>
          </w:p>
        </w:tc>
        <w:tc>
          <w:tcPr>
            <w:tcW w:w="1843" w:type="dxa"/>
          </w:tcPr>
          <w:p w14:paraId="6730B626" w14:textId="7A2C205E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MBS User Service and Delivery Protocols for eMBMS</w:t>
            </w:r>
          </w:p>
        </w:tc>
        <w:tc>
          <w:tcPr>
            <w:tcW w:w="7166" w:type="dxa"/>
          </w:tcPr>
          <w:p w14:paraId="52C8CA29" w14:textId="16FBE1E1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</w:p>
        </w:tc>
      </w:tr>
      <w:tr w:rsidR="00CD2076" w:rsidRPr="00467A72" w14:paraId="3C80060C" w14:textId="77777777" w:rsidTr="00E6173D">
        <w:tc>
          <w:tcPr>
            <w:tcW w:w="846" w:type="dxa"/>
          </w:tcPr>
          <w:p w14:paraId="391B14F9" w14:textId="115508A4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0035r</w:t>
            </w:r>
            <w:r w:rsidR="00E6173D" w:rsidRPr="00467A72">
              <w:rPr>
                <w:rFonts w:cs="Arial"/>
                <w:bCs/>
              </w:rPr>
              <w:t>5</w:t>
            </w:r>
          </w:p>
        </w:tc>
        <w:tc>
          <w:tcPr>
            <w:tcW w:w="1843" w:type="dxa"/>
          </w:tcPr>
          <w:p w14:paraId="5F006BE6" w14:textId="426B913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Selected MBMS Functionalities not supported in MBS</w:t>
            </w:r>
          </w:p>
        </w:tc>
        <w:tc>
          <w:tcPr>
            <w:tcW w:w="7166" w:type="dxa"/>
          </w:tcPr>
          <w:p w14:paraId="2EF1F274" w14:textId="3550E1BD" w:rsidR="00CD2076" w:rsidRPr="00467A72" w:rsidRDefault="00CD2076" w:rsidP="001B078E">
            <w:pPr>
              <w:pStyle w:val="TAL"/>
            </w:pPr>
            <w:r w:rsidRPr="00467A72">
              <w:t xml:space="preserve">A new </w:t>
            </w:r>
            <w:r w:rsidR="007B0D01" w:rsidRPr="00467A72">
              <w:t xml:space="preserve">client-facing </w:t>
            </w:r>
            <w:r w:rsidRPr="00467A72">
              <w:t xml:space="preserve">time service is defined as </w:t>
            </w:r>
            <w:r w:rsidR="007B0D01" w:rsidRPr="00467A72">
              <w:t>a new functionality</w:t>
            </w:r>
            <w:r w:rsidRPr="00467A72">
              <w:t xml:space="preserve"> of the MBS AS. Zero or more </w:t>
            </w:r>
            <w:r w:rsidR="00F77562" w:rsidRPr="00467A72">
              <w:rPr>
                <w:i/>
                <w:iCs/>
              </w:rPr>
              <w:t>T</w:t>
            </w:r>
            <w:r w:rsidRPr="00467A72">
              <w:rPr>
                <w:i/>
                <w:iCs/>
              </w:rPr>
              <w:t>ime service endpoints</w:t>
            </w:r>
            <w:r w:rsidRPr="00467A72">
              <w:t xml:space="preserve"> may be allocated by the MBSF and associated with an MBS Distribution Session.</w:t>
            </w:r>
          </w:p>
          <w:p w14:paraId="7D7D9474" w14:textId="341C1FBE" w:rsidR="00E84C9C" w:rsidRPr="00467A72" w:rsidRDefault="00E84C9C" w:rsidP="00E84C9C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>A (possibly empty) set of time service endpoints needs to be communicated to the MBS Client in an MBS User Service Announcement at reference point MBS</w:t>
            </w:r>
            <w:r w:rsidRPr="00467A72">
              <w:noBreakHyphen/>
              <w:t xml:space="preserve">4. </w:t>
            </w:r>
            <w:r w:rsidRPr="00467A72">
              <w:rPr>
                <w:b/>
                <w:bCs/>
              </w:rPr>
              <w:t>This impacts TS 26.517</w:t>
            </w:r>
            <w:r w:rsidRPr="00467A72">
              <w:t xml:space="preserve"> which is under SA4 control.</w:t>
            </w:r>
            <w:r w:rsidR="00070BC1" w:rsidRPr="00467A72">
              <w:t xml:space="preserve"> One potential solution is to add the necessary parameter to the </w:t>
            </w:r>
            <w:r w:rsidR="00070BC1" w:rsidRPr="00467A72">
              <w:rPr>
                <w:i/>
                <w:iCs/>
              </w:rPr>
              <w:t>DistributionSessionDescription</w:t>
            </w:r>
            <w:r w:rsidR="00070BC1" w:rsidRPr="00467A72">
              <w:t xml:space="preserve"> data structure, which is referenced by the </w:t>
            </w:r>
            <w:r w:rsidR="00070BC1" w:rsidRPr="00467A72">
              <w:rPr>
                <w:i/>
                <w:iCs/>
              </w:rPr>
              <w:t>UserServiceDescription</w:t>
            </w:r>
            <w:r w:rsidR="00070BC1" w:rsidRPr="00467A72">
              <w:t xml:space="preserve"> data structure.</w:t>
            </w:r>
          </w:p>
          <w:p w14:paraId="3475632A" w14:textId="54972F5E" w:rsidR="00CD2076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exposed back to the MBS Application Provider </w:t>
            </w:r>
            <w:r w:rsidR="007B0D01" w:rsidRPr="00467A72">
              <w:t xml:space="preserve">at reference point </w:t>
            </w:r>
            <w:r w:rsidR="007B0D01" w:rsidRPr="00467A72">
              <w:rPr>
                <w:b/>
                <w:bCs/>
              </w:rPr>
              <w:t>Nmb10</w:t>
            </w:r>
            <w:r w:rsidR="007B0D01" w:rsidRPr="00467A72">
              <w:t xml:space="preserve"> </w:t>
            </w:r>
            <w:r w:rsidRPr="00467A72">
              <w:t>in response to the provisioning of an MBS Distribution Session so that the</w:t>
            </w:r>
            <w:r w:rsidR="00B61AF7" w:rsidRPr="00467A72">
              <w:t>y</w:t>
            </w:r>
            <w:r w:rsidRPr="00467A72">
              <w:t xml:space="preserve"> can be advertised to the MBS-Aware Application at reference point MBS</w:t>
            </w:r>
            <w:r w:rsidRPr="00467A72">
              <w:noBreakHyphen/>
              <w:t xml:space="preserve">8. </w:t>
            </w:r>
            <w:r w:rsidRPr="00467A72">
              <w:rPr>
                <w:b/>
                <w:bCs/>
              </w:rPr>
              <w:t>This impacts TS 29.580.</w:t>
            </w:r>
            <w:r w:rsidR="00E84C9C" w:rsidRPr="00467A72">
              <w:t xml:space="preserve"> However, one potential solution is to rely on the </w:t>
            </w:r>
            <w:r w:rsidR="00070BC1" w:rsidRPr="00467A72">
              <w:t xml:space="preserve">updated </w:t>
            </w:r>
            <w:r w:rsidR="00070BC1" w:rsidRPr="00467A72">
              <w:rPr>
                <w:i/>
                <w:iCs/>
              </w:rPr>
              <w:t>UserServiceDescription</w:t>
            </w:r>
            <w:r w:rsidR="00070BC1" w:rsidRPr="00467A72">
              <w:t xml:space="preserve"> data structure in TS 26.517 described above to achieve exposure at reference point </w:t>
            </w:r>
            <w:r w:rsidR="00070BC1" w:rsidRPr="00467A72">
              <w:rPr>
                <w:b/>
                <w:bCs/>
              </w:rPr>
              <w:t>Nmb10</w:t>
            </w:r>
            <w:r w:rsidR="00B61AF7" w:rsidRPr="00467A72">
              <w:t xml:space="preserve"> since this is already referenced by the data structures in TS 29.580 to facilitate the passing of the MBS User Service Announcement back to the MBS Application Provider</w:t>
            </w:r>
            <w:r w:rsidR="00070BC1" w:rsidRPr="00467A72">
              <w:t>.</w:t>
            </w:r>
          </w:p>
          <w:p w14:paraId="1871FD96" w14:textId="6312A909" w:rsidR="00F77562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configured in the MBSTF at reference point </w:t>
            </w:r>
            <w:r w:rsidRPr="00467A72">
              <w:rPr>
                <w:b/>
                <w:bCs/>
              </w:rPr>
              <w:t>Nmb2</w:t>
            </w:r>
            <w:r w:rsidRPr="00467A72">
              <w:t xml:space="preserve"> so that </w:t>
            </w:r>
            <w:r w:rsidR="00145F76" w:rsidRPr="00467A72">
              <w:t>the MBSTF</w:t>
            </w:r>
            <w:r w:rsidRPr="00467A72">
              <w:t xml:space="preserve"> remain</w:t>
            </w:r>
            <w:r w:rsidR="00145F76" w:rsidRPr="00467A72">
              <w:t>s</w:t>
            </w:r>
            <w:r w:rsidRPr="00467A72">
              <w:t xml:space="preserve"> synchronised with </w:t>
            </w:r>
            <w:r w:rsidR="00145F76" w:rsidRPr="00467A72">
              <w:t xml:space="preserve">its </w:t>
            </w:r>
            <w:r w:rsidRPr="00467A72">
              <w:t xml:space="preserve">MBS Clients. </w:t>
            </w:r>
            <w:r w:rsidRPr="00467A72">
              <w:rPr>
                <w:b/>
                <w:bCs/>
              </w:rPr>
              <w:t>This impacts TS 29.581.</w:t>
            </w:r>
            <w:r w:rsidR="00070BC1" w:rsidRPr="00467A72">
              <w:t xml:space="preserve"> Because the </w:t>
            </w:r>
            <w:r w:rsidR="00070BC1" w:rsidRPr="00467A72">
              <w:rPr>
                <w:i/>
                <w:iCs/>
              </w:rPr>
              <w:t>UserServiceDescription</w:t>
            </w:r>
            <w:r w:rsidR="00070BC1" w:rsidRPr="00467A72">
              <w:t xml:space="preserve"> data structure is not exposed to the MBSTF at reference point </w:t>
            </w:r>
            <w:r w:rsidR="00070BC1" w:rsidRPr="00467A72">
              <w:rPr>
                <w:b/>
                <w:bCs/>
              </w:rPr>
              <w:t>Nmb2</w:t>
            </w:r>
            <w:r w:rsidR="00070BC1" w:rsidRPr="00467A72">
              <w:t>, a separate solution is required at this reference point.</w:t>
            </w:r>
          </w:p>
          <w:p w14:paraId="2E382F6C" w14:textId="34DDDB2B" w:rsidR="00F77562" w:rsidRPr="00467A72" w:rsidRDefault="00F77562" w:rsidP="00F77562">
            <w:pPr>
              <w:pStyle w:val="TAL"/>
            </w:pPr>
            <w:r w:rsidRPr="00467A72">
              <w:t>The protocol of the time service</w:t>
            </w:r>
            <w:r w:rsidR="00145F76" w:rsidRPr="00467A72">
              <w:t>,</w:t>
            </w:r>
            <w:r w:rsidRPr="00467A72">
              <w:t xml:space="preserve"> and </w:t>
            </w:r>
            <w:r w:rsidR="00E84C9C" w:rsidRPr="00467A72">
              <w:t xml:space="preserve">hence </w:t>
            </w:r>
            <w:r w:rsidRPr="00467A72">
              <w:t>the representation of service endpoint addresses</w:t>
            </w:r>
            <w:r w:rsidR="00145F76" w:rsidRPr="00467A72">
              <w:t>,</w:t>
            </w:r>
            <w:r w:rsidRPr="00467A72">
              <w:t xml:space="preserve"> will be agreed by SA4 as part of its stage-3 </w:t>
            </w:r>
            <w:r w:rsidR="00145F76" w:rsidRPr="00467A72">
              <w:t xml:space="preserve">normative </w:t>
            </w:r>
            <w:r w:rsidRPr="00467A72">
              <w:t>Work Item.</w:t>
            </w:r>
          </w:p>
        </w:tc>
      </w:tr>
    </w:tbl>
    <w:p w14:paraId="18FB7E2F" w14:textId="77777777" w:rsidR="00CD2076" w:rsidRPr="00467A72" w:rsidRDefault="00CD2076" w:rsidP="00CD2076">
      <w:pPr>
        <w:spacing w:after="60"/>
        <w:rPr>
          <w:rFonts w:ascii="Arial" w:hAnsi="Arial" w:cs="Arial"/>
          <w:bCs/>
        </w:rPr>
      </w:pP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7543565B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131-bis-e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11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2758B3" w:rsidRPr="00467A72">
        <w:rPr>
          <w:rFonts w:ascii="Arial" w:hAnsi="Arial" w:cs="Arial"/>
          <w:bCs/>
        </w:rPr>
        <w:t>17</w:t>
      </w:r>
      <w:r w:rsidR="002758B3"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2758B3" w:rsidRPr="00467A72">
        <w:rPr>
          <w:rFonts w:ascii="Arial" w:hAnsi="Arial" w:cs="Arial"/>
          <w:bCs/>
        </w:rPr>
        <w:t>April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p w14:paraId="6333EBBC" w14:textId="4C164111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 xml:space="preserve"> – 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205D1EC0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 xml:space="preserve"> – 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E24FC"/>
    <w:rsid w:val="000F0CD0"/>
    <w:rsid w:val="000F621E"/>
    <w:rsid w:val="000F6242"/>
    <w:rsid w:val="00101054"/>
    <w:rsid w:val="00105674"/>
    <w:rsid w:val="00121217"/>
    <w:rsid w:val="0012134A"/>
    <w:rsid w:val="00134859"/>
    <w:rsid w:val="00145F76"/>
    <w:rsid w:val="001528F7"/>
    <w:rsid w:val="00163229"/>
    <w:rsid w:val="00164EEC"/>
    <w:rsid w:val="0017340C"/>
    <w:rsid w:val="00174844"/>
    <w:rsid w:val="001B5D44"/>
    <w:rsid w:val="001E0C8D"/>
    <w:rsid w:val="001F34C8"/>
    <w:rsid w:val="001F62C2"/>
    <w:rsid w:val="001F67EF"/>
    <w:rsid w:val="00211A7B"/>
    <w:rsid w:val="00213CB4"/>
    <w:rsid w:val="002201E4"/>
    <w:rsid w:val="00231363"/>
    <w:rsid w:val="00231421"/>
    <w:rsid w:val="00260697"/>
    <w:rsid w:val="00270389"/>
    <w:rsid w:val="002758B3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D063A"/>
    <w:rsid w:val="004D1251"/>
    <w:rsid w:val="004D6698"/>
    <w:rsid w:val="004E3939"/>
    <w:rsid w:val="00502E0E"/>
    <w:rsid w:val="00520E2D"/>
    <w:rsid w:val="00520EC6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B5061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2267B"/>
    <w:rsid w:val="00B27EB4"/>
    <w:rsid w:val="00B33F3C"/>
    <w:rsid w:val="00B5011D"/>
    <w:rsid w:val="00B50719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2981"/>
    <w:rsid w:val="00E938E9"/>
    <w:rsid w:val="00E96071"/>
    <w:rsid w:val="00E961C6"/>
    <w:rsid w:val="00EB2ABD"/>
    <w:rsid w:val="00EC0AE9"/>
    <w:rsid w:val="00EC225B"/>
    <w:rsid w:val="00ED48C3"/>
    <w:rsid w:val="00EF0561"/>
    <w:rsid w:val="00F04F54"/>
    <w:rsid w:val="00F24338"/>
    <w:rsid w:val="00F33593"/>
    <w:rsid w:val="00F34B3C"/>
    <w:rsid w:val="00F43888"/>
    <w:rsid w:val="00F77562"/>
    <w:rsid w:val="00F91527"/>
    <w:rsid w:val="00F93272"/>
    <w:rsid w:val="00FA7CCA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C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213C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213C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3C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3C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3C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3CB4"/>
    <w:pPr>
      <w:outlineLvl w:val="5"/>
    </w:pPr>
  </w:style>
  <w:style w:type="paragraph" w:styleId="Heading7">
    <w:name w:val="heading 7"/>
    <w:basedOn w:val="H6"/>
    <w:next w:val="Normal"/>
    <w:qFormat/>
    <w:rsid w:val="00213CB4"/>
    <w:pPr>
      <w:outlineLvl w:val="6"/>
    </w:pPr>
  </w:style>
  <w:style w:type="paragraph" w:styleId="Heading8">
    <w:name w:val="heading 8"/>
    <w:basedOn w:val="Heading1"/>
    <w:next w:val="Normal"/>
    <w:qFormat/>
    <w:rsid w:val="00213C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3CB4"/>
    <w:pPr>
      <w:outlineLvl w:val="8"/>
    </w:pPr>
  </w:style>
  <w:style w:type="character" w:default="1" w:styleId="DefaultParagraphFont">
    <w:name w:val="Default Paragraph Font"/>
    <w:semiHidden/>
    <w:rsid w:val="00213C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3CB4"/>
  </w:style>
  <w:style w:type="paragraph" w:styleId="Header">
    <w:name w:val="header"/>
    <w:link w:val="HeaderChar"/>
    <w:rsid w:val="00213C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13CB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3C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13CB4"/>
    <w:pPr>
      <w:spacing w:before="180"/>
      <w:ind w:left="2693" w:hanging="2693"/>
    </w:pPr>
    <w:rPr>
      <w:b/>
    </w:rPr>
  </w:style>
  <w:style w:type="paragraph" w:styleId="TOC1">
    <w:name w:val="toc 1"/>
    <w:semiHidden/>
    <w:rsid w:val="00213C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13C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3CB4"/>
    <w:pPr>
      <w:ind w:left="1701" w:hanging="1701"/>
    </w:pPr>
  </w:style>
  <w:style w:type="paragraph" w:styleId="TOC4">
    <w:name w:val="toc 4"/>
    <w:basedOn w:val="TOC3"/>
    <w:semiHidden/>
    <w:rsid w:val="00213CB4"/>
    <w:pPr>
      <w:ind w:left="1418" w:hanging="1418"/>
    </w:pPr>
  </w:style>
  <w:style w:type="paragraph" w:styleId="TOC3">
    <w:name w:val="toc 3"/>
    <w:basedOn w:val="TOC2"/>
    <w:semiHidden/>
    <w:rsid w:val="00213CB4"/>
    <w:pPr>
      <w:ind w:left="1134" w:hanging="1134"/>
    </w:pPr>
  </w:style>
  <w:style w:type="paragraph" w:styleId="TOC2">
    <w:name w:val="toc 2"/>
    <w:basedOn w:val="TOC1"/>
    <w:semiHidden/>
    <w:rsid w:val="00213C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3CB4"/>
    <w:pPr>
      <w:ind w:left="284"/>
    </w:pPr>
  </w:style>
  <w:style w:type="paragraph" w:styleId="Index1">
    <w:name w:val="index 1"/>
    <w:basedOn w:val="Normal"/>
    <w:semiHidden/>
    <w:rsid w:val="00213CB4"/>
    <w:pPr>
      <w:keepLines/>
      <w:spacing w:after="0"/>
    </w:pPr>
  </w:style>
  <w:style w:type="paragraph" w:customStyle="1" w:styleId="ZH">
    <w:name w:val="ZH"/>
    <w:rsid w:val="00213C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3CB4"/>
    <w:pPr>
      <w:outlineLvl w:val="9"/>
    </w:pPr>
  </w:style>
  <w:style w:type="paragraph" w:styleId="ListNumber2">
    <w:name w:val="List Number 2"/>
    <w:basedOn w:val="ListNumber"/>
    <w:semiHidden/>
    <w:rsid w:val="00213CB4"/>
    <w:pPr>
      <w:ind w:left="851"/>
    </w:pPr>
  </w:style>
  <w:style w:type="character" w:styleId="FootnoteReference">
    <w:name w:val="footnote reference"/>
    <w:semiHidden/>
    <w:rsid w:val="00213C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3C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3CB4"/>
    <w:rPr>
      <w:b/>
    </w:rPr>
  </w:style>
  <w:style w:type="paragraph" w:customStyle="1" w:styleId="TAC">
    <w:name w:val="TAC"/>
    <w:basedOn w:val="TAL"/>
    <w:rsid w:val="00213CB4"/>
    <w:pPr>
      <w:jc w:val="center"/>
    </w:pPr>
  </w:style>
  <w:style w:type="paragraph" w:customStyle="1" w:styleId="TF">
    <w:name w:val="TF"/>
    <w:basedOn w:val="TH"/>
    <w:rsid w:val="00213CB4"/>
    <w:pPr>
      <w:keepNext w:val="0"/>
      <w:spacing w:before="0" w:after="240"/>
    </w:pPr>
  </w:style>
  <w:style w:type="paragraph" w:customStyle="1" w:styleId="NO">
    <w:name w:val="NO"/>
    <w:basedOn w:val="Normal"/>
    <w:rsid w:val="00213CB4"/>
    <w:pPr>
      <w:keepLines/>
      <w:ind w:left="1135" w:hanging="851"/>
    </w:pPr>
  </w:style>
  <w:style w:type="paragraph" w:styleId="TOC9">
    <w:name w:val="toc 9"/>
    <w:basedOn w:val="TOC8"/>
    <w:semiHidden/>
    <w:rsid w:val="00213CB4"/>
    <w:pPr>
      <w:ind w:left="1418" w:hanging="1418"/>
    </w:pPr>
  </w:style>
  <w:style w:type="paragraph" w:customStyle="1" w:styleId="EX">
    <w:name w:val="EX"/>
    <w:basedOn w:val="Normal"/>
    <w:rsid w:val="00213CB4"/>
    <w:pPr>
      <w:keepLines/>
      <w:ind w:left="1702" w:hanging="1418"/>
    </w:pPr>
  </w:style>
  <w:style w:type="paragraph" w:customStyle="1" w:styleId="FP">
    <w:name w:val="FP"/>
    <w:basedOn w:val="Normal"/>
    <w:rsid w:val="00213CB4"/>
    <w:pPr>
      <w:spacing w:after="0"/>
    </w:pPr>
  </w:style>
  <w:style w:type="paragraph" w:customStyle="1" w:styleId="LD">
    <w:name w:val="LD"/>
    <w:rsid w:val="00213C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13CB4"/>
    <w:pPr>
      <w:spacing w:after="0"/>
    </w:pPr>
  </w:style>
  <w:style w:type="paragraph" w:customStyle="1" w:styleId="EW">
    <w:name w:val="EW"/>
    <w:basedOn w:val="EX"/>
    <w:rsid w:val="00213CB4"/>
    <w:pPr>
      <w:spacing w:after="0"/>
    </w:pPr>
  </w:style>
  <w:style w:type="paragraph" w:styleId="TOC6">
    <w:name w:val="toc 6"/>
    <w:basedOn w:val="TOC5"/>
    <w:next w:val="Normal"/>
    <w:semiHidden/>
    <w:rsid w:val="00213CB4"/>
    <w:pPr>
      <w:ind w:left="1985" w:hanging="1985"/>
    </w:pPr>
  </w:style>
  <w:style w:type="paragraph" w:styleId="TOC7">
    <w:name w:val="toc 7"/>
    <w:basedOn w:val="TOC6"/>
    <w:next w:val="Normal"/>
    <w:semiHidden/>
    <w:rsid w:val="00213CB4"/>
    <w:pPr>
      <w:ind w:left="2268" w:hanging="2268"/>
    </w:pPr>
  </w:style>
  <w:style w:type="paragraph" w:styleId="ListBullet2">
    <w:name w:val="List Bullet 2"/>
    <w:basedOn w:val="ListBullet"/>
    <w:semiHidden/>
    <w:rsid w:val="00213CB4"/>
    <w:pPr>
      <w:ind w:left="851"/>
    </w:pPr>
  </w:style>
  <w:style w:type="paragraph" w:styleId="ListBullet3">
    <w:name w:val="List Bullet 3"/>
    <w:basedOn w:val="ListBullet2"/>
    <w:semiHidden/>
    <w:rsid w:val="00213CB4"/>
    <w:pPr>
      <w:ind w:left="1135"/>
    </w:pPr>
  </w:style>
  <w:style w:type="paragraph" w:styleId="ListNumber">
    <w:name w:val="List Number"/>
    <w:basedOn w:val="List"/>
    <w:semiHidden/>
    <w:rsid w:val="00213CB4"/>
  </w:style>
  <w:style w:type="paragraph" w:customStyle="1" w:styleId="EQ">
    <w:name w:val="EQ"/>
    <w:basedOn w:val="Normal"/>
    <w:next w:val="Normal"/>
    <w:rsid w:val="00213C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3C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3C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3C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3CB4"/>
    <w:pPr>
      <w:jc w:val="right"/>
    </w:pPr>
  </w:style>
  <w:style w:type="paragraph" w:customStyle="1" w:styleId="H6">
    <w:name w:val="H6"/>
    <w:basedOn w:val="Heading5"/>
    <w:next w:val="Normal"/>
    <w:rsid w:val="00213C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3CB4"/>
    <w:pPr>
      <w:ind w:left="851" w:hanging="851"/>
    </w:pPr>
  </w:style>
  <w:style w:type="paragraph" w:customStyle="1" w:styleId="TAL">
    <w:name w:val="TAL"/>
    <w:basedOn w:val="Normal"/>
    <w:rsid w:val="00213C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3C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3C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3C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3C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3CB4"/>
    <w:pPr>
      <w:framePr w:wrap="notBeside" w:y="16161"/>
    </w:pPr>
  </w:style>
  <w:style w:type="character" w:customStyle="1" w:styleId="ZGSM">
    <w:name w:val="ZGSM"/>
    <w:rsid w:val="00213CB4"/>
  </w:style>
  <w:style w:type="paragraph" w:styleId="List2">
    <w:name w:val="List 2"/>
    <w:basedOn w:val="List"/>
    <w:semiHidden/>
    <w:rsid w:val="00213CB4"/>
    <w:pPr>
      <w:ind w:left="851"/>
    </w:pPr>
  </w:style>
  <w:style w:type="paragraph" w:customStyle="1" w:styleId="ZG">
    <w:name w:val="ZG"/>
    <w:rsid w:val="00213C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3CB4"/>
    <w:pPr>
      <w:ind w:left="1135"/>
    </w:pPr>
  </w:style>
  <w:style w:type="paragraph" w:styleId="List4">
    <w:name w:val="List 4"/>
    <w:basedOn w:val="List3"/>
    <w:semiHidden/>
    <w:rsid w:val="00213CB4"/>
    <w:pPr>
      <w:ind w:left="1418"/>
    </w:pPr>
  </w:style>
  <w:style w:type="paragraph" w:styleId="List5">
    <w:name w:val="List 5"/>
    <w:basedOn w:val="List4"/>
    <w:semiHidden/>
    <w:rsid w:val="00213CB4"/>
    <w:pPr>
      <w:ind w:left="1702"/>
    </w:pPr>
  </w:style>
  <w:style w:type="paragraph" w:customStyle="1" w:styleId="EditorsNote">
    <w:name w:val="Editor's Note"/>
    <w:basedOn w:val="NO"/>
    <w:rsid w:val="00213CB4"/>
    <w:rPr>
      <w:color w:val="FF0000"/>
    </w:rPr>
  </w:style>
  <w:style w:type="paragraph" w:styleId="List">
    <w:name w:val="List"/>
    <w:basedOn w:val="Normal"/>
    <w:semiHidden/>
    <w:rsid w:val="00213CB4"/>
    <w:pPr>
      <w:ind w:left="568" w:hanging="284"/>
    </w:pPr>
  </w:style>
  <w:style w:type="paragraph" w:styleId="ListBullet">
    <w:name w:val="List Bullet"/>
    <w:basedOn w:val="List"/>
    <w:semiHidden/>
    <w:rsid w:val="00213CB4"/>
  </w:style>
  <w:style w:type="paragraph" w:styleId="ListBullet4">
    <w:name w:val="List Bullet 4"/>
    <w:basedOn w:val="ListBullet3"/>
    <w:semiHidden/>
    <w:rsid w:val="00213CB4"/>
    <w:pPr>
      <w:ind w:left="1418"/>
    </w:pPr>
  </w:style>
  <w:style w:type="paragraph" w:styleId="ListBullet5">
    <w:name w:val="List Bullet 5"/>
    <w:basedOn w:val="ListBullet4"/>
    <w:semiHidden/>
    <w:rsid w:val="00213CB4"/>
    <w:pPr>
      <w:ind w:left="1702"/>
    </w:pPr>
  </w:style>
  <w:style w:type="paragraph" w:customStyle="1" w:styleId="B2">
    <w:name w:val="B2"/>
    <w:basedOn w:val="List2"/>
    <w:rsid w:val="00213CB4"/>
  </w:style>
  <w:style w:type="paragraph" w:customStyle="1" w:styleId="B3">
    <w:name w:val="B3"/>
    <w:basedOn w:val="List3"/>
    <w:rsid w:val="00213CB4"/>
  </w:style>
  <w:style w:type="paragraph" w:customStyle="1" w:styleId="B4">
    <w:name w:val="B4"/>
    <w:basedOn w:val="List4"/>
    <w:rsid w:val="00213CB4"/>
  </w:style>
  <w:style w:type="paragraph" w:customStyle="1" w:styleId="B5">
    <w:name w:val="B5"/>
    <w:basedOn w:val="List5"/>
    <w:rsid w:val="00213CB4"/>
  </w:style>
  <w:style w:type="paragraph" w:customStyle="1" w:styleId="ZTD">
    <w:name w:val="ZTD"/>
    <w:basedOn w:val="ZB"/>
    <w:rsid w:val="00213C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2025-03-22T12:28:00Z</dcterms:created>
  <dcterms:modified xsi:type="dcterms:W3CDTF">2025-03-22T12:28:00Z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