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87DC" w14:textId="44A89538"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w:t>
      </w:r>
      <w:r w:rsidR="00FE7292">
        <w:rPr>
          <w:rFonts w:ascii="Arial" w:hAnsi="Arial" w:cs="Arial"/>
          <w:b/>
          <w:bCs/>
          <w:sz w:val="24"/>
        </w:rPr>
        <w:t>41</w:t>
      </w:r>
      <w:r>
        <w:rPr>
          <w:rFonts w:ascii="Arial" w:hAnsi="Arial" w:cs="Arial"/>
          <w:b/>
          <w:bCs/>
          <w:sz w:val="24"/>
        </w:rPr>
        <w:t>E (e-meeting)</w:t>
      </w:r>
      <w:r>
        <w:rPr>
          <w:rFonts w:ascii="Arial" w:hAnsi="Arial" w:cs="Arial"/>
          <w:b/>
          <w:bCs/>
          <w:sz w:val="24"/>
        </w:rPr>
        <w:tab/>
      </w:r>
      <w:r w:rsidRPr="00EC10CC">
        <w:rPr>
          <w:rFonts w:ascii="Arial" w:hAnsi="Arial" w:cs="Arial"/>
          <w:b/>
        </w:rPr>
        <w:t>S2-200</w:t>
      </w:r>
      <w:r w:rsidR="00EC10CC" w:rsidRPr="00EC10CC">
        <w:rPr>
          <w:rFonts w:ascii="Arial" w:hAnsi="Arial" w:cs="Arial"/>
          <w:b/>
        </w:rPr>
        <w:t>7755</w:t>
      </w:r>
      <w:ins w:id="8" w:author="Huawei-1016-2" w:date="2020-10-16T21:14:00Z">
        <w:r w:rsidR="00B071CD">
          <w:rPr>
            <w:rFonts w:ascii="Arial" w:hAnsi="Arial" w:cs="Arial"/>
            <w:b/>
          </w:rPr>
          <w:t>r01</w:t>
        </w:r>
      </w:ins>
    </w:p>
    <w:p w14:paraId="63C5E05B" w14:textId="1B307862" w:rsidR="00AD728B" w:rsidRDefault="00FE7292" w:rsidP="00AD728B">
      <w:pPr>
        <w:pStyle w:val="CRCoverPage"/>
        <w:outlineLvl w:val="0"/>
        <w:rPr>
          <w:b/>
          <w:noProof/>
          <w:sz w:val="24"/>
        </w:rPr>
      </w:pPr>
      <w:r w:rsidRPr="00FE7292">
        <w:rPr>
          <w:rFonts w:cs="Arial"/>
          <w:b/>
          <w:bCs/>
          <w:sz w:val="24"/>
        </w:rPr>
        <w:t xml:space="preserve">12 – 23 October, 2020, Electronic, </w:t>
      </w:r>
      <w:proofErr w:type="spellStart"/>
      <w:r w:rsidRPr="00FE7292">
        <w:rPr>
          <w:rFonts w:cs="Arial"/>
          <w:b/>
          <w:bCs/>
          <w:sz w:val="24"/>
        </w:rPr>
        <w:t>Elbonia</w:t>
      </w:r>
      <w:proofErr w:type="spellEnd"/>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1C1488D8"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9" w:author="Huawei-1016-2" w:date="2020-10-16T21:14:00Z">
        <w:r w:rsidR="00B071CD">
          <w:rPr>
            <w:rFonts w:ascii="Arial" w:hAnsi="Arial" w:cs="Arial"/>
            <w:b/>
          </w:rPr>
          <w:t xml:space="preserve">, Huawei, </w:t>
        </w:r>
        <w:proofErr w:type="spellStart"/>
        <w:r w:rsidR="00B071CD">
          <w:rPr>
            <w:rFonts w:ascii="Arial" w:hAnsi="Arial" w:cs="Arial"/>
            <w:b/>
          </w:rPr>
          <w:t>Hisilicon</w:t>
        </w:r>
      </w:ins>
      <w:proofErr w:type="spellEnd"/>
      <w:r>
        <w:rPr>
          <w:rFonts w:ascii="Arial" w:hAnsi="Arial" w:cs="Arial"/>
          <w:b/>
        </w:rPr>
        <w:tab/>
      </w:r>
    </w:p>
    <w:p w14:paraId="30B8609C" w14:textId="61873A9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KI#</w:t>
      </w:r>
      <w:r w:rsidR="00A11E2A">
        <w:rPr>
          <w:rFonts w:ascii="Arial" w:hAnsi="Arial" w:cs="Arial"/>
          <w:b/>
        </w:rPr>
        <w:t>1</w:t>
      </w:r>
      <w:r w:rsidR="00FE7292" w:rsidRPr="00FE7292">
        <w:rPr>
          <w:rFonts w:ascii="Arial" w:hAnsi="Arial" w:cs="Arial"/>
          <w:b/>
        </w:rPr>
        <w:t xml:space="preserve">, </w:t>
      </w:r>
      <w:r w:rsidR="00ED37CD">
        <w:rPr>
          <w:rFonts w:ascii="Arial" w:hAnsi="Arial" w:cs="Arial"/>
          <w:b/>
        </w:rPr>
        <w:t>Sol</w:t>
      </w:r>
      <w:r w:rsidR="00E576D2">
        <w:rPr>
          <w:rFonts w:ascii="Arial" w:hAnsi="Arial" w:cs="Arial"/>
          <w:b/>
        </w:rPr>
        <w:t>#</w:t>
      </w:r>
      <w:r w:rsidR="00ED37CD">
        <w:rPr>
          <w:rFonts w:ascii="Arial" w:hAnsi="Arial" w:cs="Arial"/>
          <w:b/>
        </w:rPr>
        <w:t>4</w:t>
      </w:r>
      <w:r w:rsidR="00E576D2">
        <w:rPr>
          <w:rFonts w:ascii="Arial" w:hAnsi="Arial" w:cs="Arial"/>
          <w:b/>
        </w:rPr>
        <w:t>,</w:t>
      </w:r>
      <w:r w:rsidR="00D51918">
        <w:rPr>
          <w:rFonts w:ascii="Arial" w:hAnsi="Arial" w:cs="Arial"/>
          <w:b/>
        </w:rPr>
        <w:t xml:space="preserve"> update</w:t>
      </w:r>
      <w:r w:rsidR="00E576D2">
        <w:rPr>
          <w:rFonts w:ascii="Arial" w:hAnsi="Arial" w:cs="Arial"/>
          <w:b/>
        </w:rPr>
        <w:t xml:space="preserve"> to differentiate the architecture options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5686823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w:t>
      </w:r>
      <w:r w:rsidR="00ED37CD">
        <w:rPr>
          <w:rFonts w:ascii="Arial" w:hAnsi="Arial" w:cs="Arial"/>
          <w:i/>
        </w:rPr>
        <w:t>Solution 4 related to</w:t>
      </w:r>
      <w:r w:rsidR="00FE7292" w:rsidRPr="00FE7292">
        <w:rPr>
          <w:rFonts w:ascii="Arial" w:hAnsi="Arial" w:cs="Arial"/>
          <w:i/>
        </w:rPr>
        <w:t xml:space="preserve"> KI#</w:t>
      </w:r>
      <w:r w:rsidR="00A11E2A">
        <w:rPr>
          <w:rFonts w:ascii="Arial" w:hAnsi="Arial" w:cs="Arial"/>
          <w:i/>
        </w:rPr>
        <w:t>1</w:t>
      </w:r>
      <w:r w:rsidR="00FE7292" w:rsidRPr="00FE7292">
        <w:rPr>
          <w:rFonts w:ascii="Arial" w:hAnsi="Arial" w:cs="Arial"/>
          <w:i/>
        </w:rPr>
        <w:t xml:space="preserve"> Interim conclusions</w:t>
      </w:r>
      <w:r w:rsidR="00C71A1C">
        <w:rPr>
          <w:rFonts w:ascii="Arial" w:hAnsi="Arial" w:cs="Arial"/>
          <w:i/>
        </w:rPr>
        <w:t xml:space="preserve"> on </w:t>
      </w:r>
      <w:r w:rsidR="2FCB21C7" w:rsidRPr="4B583460">
        <w:rPr>
          <w:rFonts w:ascii="Arial" w:hAnsi="Arial" w:cs="Arial"/>
          <w:i/>
          <w:iCs/>
        </w:rPr>
        <w:t xml:space="preserve">Enhancements </w:t>
      </w:r>
      <w:r w:rsidR="004B0D8C" w:rsidRPr="004B0D8C">
        <w:rPr>
          <w:rFonts w:ascii="Arial" w:hAnsi="Arial" w:cs="Arial"/>
          <w:i/>
        </w:rPr>
        <w:t>to Support SNPN along with credentials owned by an entity separate from the SNPN</w:t>
      </w:r>
      <w:r>
        <w:rPr>
          <w:rFonts w:ascii="Arial" w:hAnsi="Arial" w:cs="Arial"/>
          <w:i/>
        </w:rPr>
        <w:t>.</w:t>
      </w:r>
    </w:p>
    <w:p w14:paraId="13A63EB7" w14:textId="64E6C074" w:rsidR="00AD728B" w:rsidRDefault="00AD728B" w:rsidP="00AD728B">
      <w:pPr>
        <w:pStyle w:val="1"/>
      </w:pPr>
      <w:r>
        <w:t>1 Discussion</w:t>
      </w:r>
    </w:p>
    <w:p w14:paraId="037209FF" w14:textId="67F03DC0" w:rsidR="00ED37CD" w:rsidRDefault="00ED37CD" w:rsidP="00ED37CD">
      <w:r>
        <w:t xml:space="preserve">Sol#4 of TS 23.700-07-50 includes two different variants </w:t>
      </w:r>
      <w:r w:rsidR="009C6FD9">
        <w:t xml:space="preserve">for integration of an external AAA server, </w:t>
      </w:r>
      <w:r>
        <w:t xml:space="preserve">called AMF </w:t>
      </w:r>
      <w:proofErr w:type="gramStart"/>
      <w:r>
        <w:t>triggered</w:t>
      </w:r>
      <w:proofErr w:type="gramEnd"/>
      <w:r>
        <w:t xml:space="preserve"> EAA of UEs with E-Sub (shown in Figure 6.4.3.1) and UDM triggered EAA of UEs with E-Sub (shown </w:t>
      </w:r>
      <w:r w:rsidR="009C6FD9">
        <w:t>in Figure</w:t>
      </w:r>
      <w:r>
        <w:t xml:space="preserve"> 6.4.3.2).</w:t>
      </w:r>
    </w:p>
    <w:p w14:paraId="2F787E3E" w14:textId="35E669A4" w:rsidR="12DB05F5" w:rsidRDefault="12DB05F5" w:rsidP="104B6A42">
      <w:r>
        <w:t>The main difference between both approaches is the handling of the Subscript</w:t>
      </w:r>
      <w:r w:rsidR="18B5BB52">
        <w:t>i</w:t>
      </w:r>
      <w:r>
        <w:t>on and Ses</w:t>
      </w:r>
      <w:r w:rsidR="6266786F">
        <w:t>sion Management related Data. In case of the AMF trigg</w:t>
      </w:r>
      <w:r w:rsidR="6C7903E4">
        <w:t>e</w:t>
      </w:r>
      <w:r w:rsidR="6266786F">
        <w:t>red approach</w:t>
      </w:r>
      <w:r w:rsidR="6642A0C5">
        <w:t>,</w:t>
      </w:r>
      <w:r w:rsidR="6266786F">
        <w:t xml:space="preserve"> these data are stored in the external AAA</w:t>
      </w:r>
      <w:r w:rsidR="525535E8">
        <w:t xml:space="preserve"> server</w:t>
      </w:r>
      <w:r w:rsidR="6266786F">
        <w:t xml:space="preserve">. The </w:t>
      </w:r>
      <w:r w:rsidR="12DE3626">
        <w:t>AMF interacts with the external AAA</w:t>
      </w:r>
      <w:r w:rsidR="3881CFD1">
        <w:t xml:space="preserve"> using a proxy AAA server.</w:t>
      </w:r>
      <w:r w:rsidR="12DE3626">
        <w:t xml:space="preserve"> </w:t>
      </w:r>
    </w:p>
    <w:p w14:paraId="3E45654E" w14:textId="5F2E98B3" w:rsidR="174971D5" w:rsidRDefault="174971D5" w:rsidP="104B6A42">
      <w:r>
        <w:t xml:space="preserve">In the UDM triggered approach the UDM keeps its traditional </w:t>
      </w:r>
      <w:r w:rsidR="66D96B02">
        <w:t>role in the 5G</w:t>
      </w:r>
      <w:r w:rsidR="004819A7">
        <w:t>S</w:t>
      </w:r>
      <w:r w:rsidR="66D96B02">
        <w:t xml:space="preserve"> architecture and provides the interface towards </w:t>
      </w:r>
      <w:r w:rsidR="004819A7">
        <w:t xml:space="preserve">AMF and SMF </w:t>
      </w:r>
      <w:r w:rsidR="66D96B02">
        <w:t xml:space="preserve">for </w:t>
      </w:r>
      <w:r w:rsidR="004819A7">
        <w:t xml:space="preserve">mobility </w:t>
      </w:r>
      <w:r w:rsidR="66D96B02">
        <w:t>and session data management</w:t>
      </w:r>
      <w:r w:rsidR="004819A7">
        <w:t xml:space="preserve"> related subscription data</w:t>
      </w:r>
      <w:r w:rsidR="66D96B02">
        <w:t>.</w:t>
      </w:r>
    </w:p>
    <w:p w14:paraId="24DA368E" w14:textId="1C735E9E" w:rsidR="00ED37CD" w:rsidRDefault="00ED37CD" w:rsidP="00ED37CD">
      <w:r>
        <w:t xml:space="preserve">We propose to concentrate on one realization and </w:t>
      </w:r>
      <w:r w:rsidR="009C6FD9">
        <w:t xml:space="preserve">furthermore </w:t>
      </w:r>
      <w:r>
        <w:t xml:space="preserve">ensure that impacts </w:t>
      </w:r>
      <w:r w:rsidR="00AE72D0">
        <w:t xml:space="preserve">is </w:t>
      </w:r>
      <w:r>
        <w:t>o</w:t>
      </w:r>
      <w:r w:rsidR="009C6FD9">
        <w:t xml:space="preserve">n as few NFs as possible. This can be achieved, if UDM interface and functionality </w:t>
      </w:r>
      <w:r w:rsidR="548AD311">
        <w:t>stays</w:t>
      </w:r>
      <w:r w:rsidR="009C6FD9">
        <w:t xml:space="preserve"> unchanged. AUSF functionality is changed in such way, that EAP session is forwarded to external AAA server in case of an external subscription.</w:t>
      </w:r>
      <w:r w:rsidR="61F62D80">
        <w:t xml:space="preserve"> UDM preserves its tradit</w:t>
      </w:r>
      <w:r w:rsidR="5A34F6D2">
        <w:t>i</w:t>
      </w:r>
      <w:r w:rsidR="61F62D80">
        <w:t xml:space="preserve">onal role and interfaces related to subscriber and session management. </w:t>
      </w:r>
    </w:p>
    <w:p w14:paraId="0E626E68" w14:textId="267DF3B0" w:rsidR="009C6FD9" w:rsidRDefault="009C6FD9" w:rsidP="00ED37CD">
      <w:r>
        <w:t>This approach is in line with the flow depicted in Figure 6.4.3.2.</w:t>
      </w:r>
    </w:p>
    <w:p w14:paraId="43768987" w14:textId="10E309B9" w:rsidR="00ED37CD" w:rsidRPr="00ED37CD" w:rsidRDefault="03EC28BD" w:rsidP="00ED37CD">
      <w:r>
        <w:t>Therefore,</w:t>
      </w:r>
      <w:r w:rsidR="009C6FD9">
        <w:t xml:space="preserve"> we propose to remove Figure 6.4.3.1 an</w:t>
      </w:r>
      <w:r w:rsidR="009279C0">
        <w:t>d the corresponding text</w:t>
      </w:r>
      <w:r w:rsidR="0ADF5247">
        <w:t xml:space="preserve"> and to focus this solution on the approach depicted in Figure 6.4.3.2</w:t>
      </w:r>
      <w:r w:rsidR="009279C0">
        <w:t>.</w:t>
      </w:r>
    </w:p>
    <w:p w14:paraId="6707884C" w14:textId="77777777" w:rsidR="00AD728B" w:rsidRDefault="00AD728B" w:rsidP="00AD728B">
      <w:pPr>
        <w:pStyle w:val="1"/>
      </w:pPr>
      <w:r>
        <w:t>2 Proposal</w:t>
      </w:r>
    </w:p>
    <w:p w14:paraId="2704ACB8" w14:textId="6647749D" w:rsidR="00AD728B" w:rsidRPr="002576EB" w:rsidRDefault="00AD728B" w:rsidP="00AD728B">
      <w:pPr>
        <w:rPr>
          <w:rFonts w:ascii="Arial" w:hAnsi="Arial" w:cs="Arial"/>
          <w:bCs/>
        </w:rPr>
      </w:pPr>
      <w:bookmarkStart w:id="10" w:name="_Hlk513714389"/>
      <w:r w:rsidRPr="002576EB">
        <w:rPr>
          <w:rFonts w:ascii="Arial" w:hAnsi="Arial" w:cs="Arial"/>
          <w:bCs/>
        </w:rPr>
        <w:t xml:space="preserve">It is proposed to update </w:t>
      </w:r>
      <w:r w:rsidR="009C6FD9">
        <w:rPr>
          <w:rFonts w:ascii="Arial" w:hAnsi="Arial" w:cs="Arial"/>
          <w:bCs/>
        </w:rPr>
        <w:t xml:space="preserve">Sol#4 </w:t>
      </w:r>
      <w:r w:rsidRPr="002576EB">
        <w:rPr>
          <w:rFonts w:ascii="Arial" w:hAnsi="Arial" w:cs="Arial"/>
          <w:bCs/>
        </w:rPr>
        <w:t>TR 23.700</w:t>
      </w:r>
      <w:r w:rsidR="009C6FD9">
        <w:rPr>
          <w:rFonts w:ascii="Arial" w:hAnsi="Arial" w:cs="Arial"/>
          <w:bCs/>
        </w:rPr>
        <w:t>-07-050</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11" w:name="_Hlk520730635"/>
      <w:bookmarkEnd w:id="10"/>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1"/>
    <w:bookmarkEnd w:id="2"/>
    <w:bookmarkEnd w:id="3"/>
    <w:bookmarkEnd w:id="4"/>
    <w:bookmarkEnd w:id="5"/>
    <w:bookmarkEnd w:id="6"/>
    <w:bookmarkEnd w:id="7"/>
    <w:bookmarkEnd w:id="11"/>
    <w:p w14:paraId="20450AFF" w14:textId="77777777" w:rsidR="009C6FD9" w:rsidRPr="00A97959" w:rsidRDefault="009C6FD9" w:rsidP="009C6FD9"/>
    <w:p w14:paraId="2E9C8917" w14:textId="77777777" w:rsidR="00EC2F63" w:rsidRDefault="00EC2F63" w:rsidP="00EC2F63">
      <w:pPr>
        <w:pStyle w:val="2"/>
      </w:pPr>
      <w:r>
        <w:t>Solution #4: External Authentication and Authorization</w:t>
      </w:r>
    </w:p>
    <w:p w14:paraId="4644067B" w14:textId="77777777" w:rsidR="00EC2F63" w:rsidRDefault="00EC2F63" w:rsidP="00EC2F63">
      <w:pPr>
        <w:pStyle w:val="3"/>
        <w:rPr>
          <w:lang w:eastAsia="ko-KR"/>
        </w:rPr>
      </w:pPr>
      <w:bookmarkStart w:id="12" w:name="_Toc50565909"/>
      <w:bookmarkStart w:id="13" w:name="_Toc50559013"/>
      <w:bookmarkStart w:id="14" w:name="_Toc43475402"/>
      <w:bookmarkStart w:id="15" w:name="_Toc43392606"/>
      <w:bookmarkStart w:id="16" w:name="_Toc31114327"/>
      <w:r>
        <w:rPr>
          <w:lang w:eastAsia="ko-KR"/>
        </w:rPr>
        <w:t>6.4.1</w:t>
      </w:r>
      <w:r>
        <w:rPr>
          <w:lang w:eastAsia="ko-KR"/>
        </w:rPr>
        <w:tab/>
        <w:t>Introduction</w:t>
      </w:r>
      <w:bookmarkEnd w:id="12"/>
      <w:bookmarkEnd w:id="13"/>
      <w:bookmarkEnd w:id="14"/>
      <w:bookmarkEnd w:id="15"/>
      <w:bookmarkEnd w:id="16"/>
    </w:p>
    <w:p w14:paraId="3AB96F55" w14:textId="77777777" w:rsidR="00EC2F63" w:rsidRDefault="00EC2F63" w:rsidP="00EC2F63">
      <w:pPr>
        <w:rPr>
          <w:rFonts w:eastAsia="宋体"/>
          <w:lang w:val="en-US" w:eastAsia="zh-CN"/>
        </w:rPr>
      </w:pPr>
      <w:r>
        <w:rPr>
          <w:rFonts w:eastAsia="宋体"/>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宋体"/>
          <w:lang w:val="en-US" w:eastAsia="zh-CN"/>
        </w:rPr>
        <w:t xml:space="preserve"> owned by </w:t>
      </w:r>
      <w:r>
        <w:rPr>
          <w:lang w:eastAsia="zh-CN"/>
        </w:rPr>
        <w:t>an entity separate from the desired SNPN</w:t>
      </w:r>
      <w:r>
        <w:rPr>
          <w:rFonts w:eastAsia="宋体"/>
          <w:lang w:val="en-US" w:eastAsia="zh-CN"/>
        </w:rPr>
        <w:t xml:space="preserve"> to register and request connectivity at the desired SNPN.</w:t>
      </w:r>
    </w:p>
    <w:p w14:paraId="76F0D0C4" w14:textId="77777777" w:rsidR="00EC2F63" w:rsidRDefault="00EC2F63" w:rsidP="00EC2F63">
      <w:pPr>
        <w:rPr>
          <w:lang w:eastAsia="zh-CN"/>
        </w:rPr>
      </w:pPr>
      <w:r>
        <w:rPr>
          <w:rFonts w:eastAsia="宋体"/>
          <w:lang w:val="en-US" w:eastAsia="zh-CN"/>
        </w:rPr>
        <w:lastRenderedPageBreak/>
        <w:t xml:space="preserve">This solution assumes that the AAA Server is the </w:t>
      </w:r>
      <w:r>
        <w:t xml:space="preserve">separate entity that owns and authenticates UE's SNPN security related subscription (non-3GPP identities e.g. non-IMSI and credentials). In addition, there are several ways to provide the access and mobility subscription data, e.g., </w:t>
      </w:r>
      <w:r>
        <w:rPr>
          <w:lang w:eastAsia="zh-CN"/>
        </w:rPr>
        <w:t>information on DNN, S-NSSAI, UE-AMBR, dedicated SMF, etc. to enable AMF perform UE's access and mobility management, optionally SMF selection</w:t>
      </w:r>
      <w:r>
        <w:t xml:space="preserve">, or the session management subscription data, e.g., </w:t>
      </w:r>
      <w:r>
        <w:rPr>
          <w:lang w:eastAsia="zh-CN"/>
        </w:rPr>
        <w:t>information on DNN, S-NSSAI, session-AMBR, service flow template, UE address, etc. to enable SMF perform PDU session management:</w:t>
      </w:r>
    </w:p>
    <w:p w14:paraId="543172D4" w14:textId="190E3026" w:rsidR="004819A7" w:rsidRDefault="004819A7">
      <w:pPr>
        <w:pStyle w:val="B1"/>
        <w:ind w:left="0" w:firstLine="0"/>
        <w:rPr>
          <w:ins w:id="17" w:author="Nokia" w:date="2020-10-02T10:29:00Z"/>
        </w:rPr>
        <w:pPrChange w:id="18" w:author="Nokia" w:date="2020-10-02T10:29:00Z">
          <w:pPr>
            <w:pStyle w:val="B1"/>
          </w:pPr>
        </w:pPrChange>
      </w:pPr>
      <w:ins w:id="19" w:author="Nokia" w:date="2020-10-02T10:30:00Z">
        <w:r>
          <w:t>Architecture approach</w:t>
        </w:r>
      </w:ins>
      <w:ins w:id="20" w:author="Nokia" w:date="2020-10-02T10:29:00Z">
        <w:r>
          <w:t xml:space="preserve"> 1:</w:t>
        </w:r>
      </w:ins>
    </w:p>
    <w:p w14:paraId="0F85D496" w14:textId="45471D07" w:rsidR="00EC2F63" w:rsidRDefault="00EC2F63" w:rsidP="00EC2F63">
      <w:pPr>
        <w:pStyle w:val="B1"/>
      </w:pPr>
      <w:r>
        <w:t>-</w:t>
      </w:r>
      <w:r>
        <w:tab/>
        <w:t>AAA-S owns the access and mobility related subscription data and session management subscription data as individual UE subscription and provides them to AMF or SMF via AAA-P; or</w:t>
      </w:r>
    </w:p>
    <w:p w14:paraId="1C3928D4" w14:textId="1D8D7D3E" w:rsidR="00EC2F63" w:rsidDel="00EC2F63" w:rsidRDefault="00EC2F63" w:rsidP="00EC2F63">
      <w:pPr>
        <w:pStyle w:val="B1"/>
        <w:rPr>
          <w:del w:id="21" w:author="Nokia" w:date="2020-10-02T15:59:00Z"/>
        </w:rPr>
      </w:pPr>
      <w:r>
        <w:t>-</w:t>
      </w:r>
      <w:r>
        <w:tab/>
        <w:t xml:space="preserve">AAA-P is pre-configured with the access and mobility related subscription and session management subscription as common UE subscription per SO, and provides them to AMF or SMF; </w:t>
      </w:r>
      <w:proofErr w:type="spellStart"/>
      <w:r>
        <w:t>or</w:t>
      </w:r>
    </w:p>
    <w:p w14:paraId="194F86C4" w14:textId="0E0C08B6" w:rsidR="004819A7" w:rsidRDefault="004819A7" w:rsidP="004819A7">
      <w:pPr>
        <w:pStyle w:val="B1"/>
        <w:ind w:left="0" w:firstLine="0"/>
        <w:rPr>
          <w:ins w:id="22" w:author="Nokia" w:date="2020-10-02T10:29:00Z"/>
        </w:rPr>
      </w:pPr>
      <w:ins w:id="23" w:author="Nokia" w:date="2020-10-02T10:30:00Z">
        <w:r>
          <w:t>Architecture</w:t>
        </w:r>
        <w:proofErr w:type="spellEnd"/>
        <w:r>
          <w:t xml:space="preserve"> approach 2</w:t>
        </w:r>
      </w:ins>
      <w:ins w:id="24" w:author="Nokia" w:date="2020-10-02T10:29:00Z">
        <w:r>
          <w:t>:</w:t>
        </w:r>
      </w:ins>
    </w:p>
    <w:p w14:paraId="57E0188B" w14:textId="52A0994F" w:rsidR="00EC2F63" w:rsidRDefault="00EC2F63" w:rsidP="00EC2F63">
      <w:pPr>
        <w:pStyle w:val="B1"/>
      </w:pPr>
      <w:r>
        <w:t>-</w:t>
      </w:r>
      <w:r>
        <w:tab/>
        <w:t>UDM/UDR owns the access and mobility related subscription and session management subscription data as individual or common UE subscription, the UE subscription is indexed by a SUPI generated based on External UE ID, i.e., UE ID assigned as part of the subscription owned by the AAA-S.</w:t>
      </w:r>
    </w:p>
    <w:p w14:paraId="4B1A69EE" w14:textId="77777777" w:rsidR="00EC2F63" w:rsidRDefault="00EC2F63" w:rsidP="00EC2F63">
      <w:pPr>
        <w:pStyle w:val="NO"/>
      </w:pPr>
      <w:r>
        <w:t>NOTE:</w:t>
      </w:r>
      <w:r>
        <w:tab/>
        <w:t>It is assumed that the SNPN supports the SUPI generated based on External UE ID, the UE subscription indexed by the SUPI is provisioned at the SNPN UDM/UDR per agreements between SNPN and the SO.</w:t>
      </w:r>
    </w:p>
    <w:p w14:paraId="4F5EBCB5" w14:textId="77777777" w:rsidR="00EC2F63" w:rsidRDefault="00EC2F63" w:rsidP="00EC2F63">
      <w:pPr>
        <w:pStyle w:val="B1"/>
      </w:pPr>
      <w:r>
        <w:t>-</w:t>
      </w:r>
      <w:r>
        <w:tab/>
        <w:t>UDM/UDR owns the mobility related subscription and service related subscription as individual or common UE subscription, the UE subscription is indexed by a SUPI assigned by the SNPN and this SUPI has no relation with the External UE ID.</w:t>
      </w:r>
    </w:p>
    <w:p w14:paraId="007A3F27" w14:textId="77777777" w:rsidR="00EC2F63" w:rsidRDefault="00EC2F63" w:rsidP="00EC2F63">
      <w:r>
        <w:t xml:space="preserve">This applies for the cases </w:t>
      </w:r>
      <w:r>
        <w:rPr>
          <w:lang w:val="en-US"/>
        </w:rPr>
        <w:t>where</w:t>
      </w:r>
      <w:r>
        <w:t>:</w:t>
      </w:r>
    </w:p>
    <w:p w14:paraId="6CD57503" w14:textId="77777777" w:rsidR="00EC2F63" w:rsidRDefault="00EC2F63" w:rsidP="00EC2F63">
      <w:pPr>
        <w:pStyle w:val="B1"/>
      </w:pPr>
      <w:r>
        <w:rPr>
          <w:rFonts w:eastAsia="宋体"/>
          <w:lang w:val="en-US" w:eastAsia="zh-CN"/>
        </w:rPr>
        <w:t>-</w:t>
      </w:r>
      <w:r>
        <w:rPr>
          <w:rFonts w:eastAsia="宋体"/>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14:paraId="53F6D69F" w14:textId="77777777" w:rsidR="00EC2F63" w:rsidRDefault="00EC2F63" w:rsidP="00EC2F63">
      <w:pPr>
        <w:pStyle w:val="B1"/>
        <w:rPr>
          <w:rFonts w:eastAsia="宋体"/>
          <w:lang w:val="en-US" w:eastAsia="zh-CN"/>
        </w:rPr>
      </w:pPr>
      <w:r>
        <w:rPr>
          <w:rFonts w:eastAsia="宋体"/>
          <w:lang w:val="en-US" w:eastAsia="zh-CN"/>
        </w:rPr>
        <w:t>-</w:t>
      </w:r>
      <w:r>
        <w:rPr>
          <w:rFonts w:eastAsia="宋体"/>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14:paraId="3F9471BF" w14:textId="77777777" w:rsidR="00EC2F63" w:rsidRDefault="00EC2F63" w:rsidP="00EC2F63">
      <w:pPr>
        <w:pStyle w:val="3"/>
        <w:rPr>
          <w:lang w:eastAsia="ko-KR"/>
        </w:rPr>
      </w:pPr>
      <w:bookmarkStart w:id="25" w:name="_Toc50565910"/>
      <w:bookmarkStart w:id="26" w:name="_Toc50559014"/>
      <w:bookmarkStart w:id="27" w:name="_Toc43475403"/>
      <w:bookmarkStart w:id="28" w:name="_Toc43392607"/>
      <w:bookmarkStart w:id="29" w:name="_Toc31114328"/>
      <w:r>
        <w:rPr>
          <w:lang w:eastAsia="ko-KR"/>
        </w:rPr>
        <w:t>6.4.2</w:t>
      </w:r>
      <w:r>
        <w:rPr>
          <w:lang w:eastAsia="ko-KR"/>
        </w:rPr>
        <w:tab/>
        <w:t>Functional Description</w:t>
      </w:r>
      <w:bookmarkEnd w:id="25"/>
      <w:bookmarkEnd w:id="26"/>
      <w:bookmarkEnd w:id="27"/>
      <w:bookmarkEnd w:id="28"/>
      <w:bookmarkEnd w:id="29"/>
    </w:p>
    <w:p w14:paraId="3CDC7A03" w14:textId="77777777" w:rsidR="00EC2F63" w:rsidRDefault="00EC2F63" w:rsidP="00EC2F63">
      <w:pPr>
        <w:pStyle w:val="4"/>
      </w:pPr>
      <w:bookmarkStart w:id="30" w:name="_Toc20149640"/>
      <w:bookmarkStart w:id="31" w:name="_Toc50565911"/>
      <w:bookmarkStart w:id="32" w:name="_Toc50559015"/>
      <w:bookmarkStart w:id="33" w:name="_Toc43475404"/>
      <w:bookmarkStart w:id="34" w:name="_Toc43392608"/>
      <w:bookmarkStart w:id="35" w:name="_Toc31114329"/>
      <w:r>
        <w:t>6.4.2.1</w:t>
      </w:r>
      <w:r>
        <w:tab/>
      </w:r>
      <w:bookmarkEnd w:id="30"/>
      <w:r>
        <w:t>Architecture and Concept</w:t>
      </w:r>
      <w:bookmarkEnd w:id="31"/>
      <w:bookmarkEnd w:id="32"/>
      <w:bookmarkEnd w:id="33"/>
      <w:bookmarkEnd w:id="34"/>
      <w:bookmarkEnd w:id="35"/>
    </w:p>
    <w:p w14:paraId="7141A5D2" w14:textId="77777777" w:rsidR="00EC2F63" w:rsidRDefault="00EC2F63" w:rsidP="00EC2F63">
      <w:pPr>
        <w:pStyle w:val="TH"/>
      </w:pPr>
      <w:r>
        <w:rPr>
          <w:rFonts w:eastAsia="宋体"/>
          <w:lang w:val="en-US" w:eastAsia="zh-CN"/>
        </w:rPr>
        <w:object w:dxaOrig="5268" w:dyaOrig="2844" w14:anchorId="440D8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42pt" o:ole="">
            <v:imagedata r:id="rId14" o:title=""/>
          </v:shape>
          <o:OLEObject Type="Embed" ProgID="Visio.Drawing.15" ShapeID="_x0000_i1025" DrawAspect="Content" ObjectID="_1664389050" r:id="rId15"/>
        </w:object>
      </w:r>
    </w:p>
    <w:p w14:paraId="7E83563B" w14:textId="77777777" w:rsidR="00EC2F63" w:rsidRDefault="00EC2F63" w:rsidP="00EC2F63">
      <w:pPr>
        <w:pStyle w:val="TF"/>
      </w:pPr>
      <w:r>
        <w:t>Figure 6.4.2.1-1: Architecture in case separate entity that owns the subscription is AAA-S</w:t>
      </w:r>
    </w:p>
    <w:p w14:paraId="0F9019D6" w14:textId="77777777" w:rsidR="00EC2F63" w:rsidRDefault="00EC2F63" w:rsidP="00EC2F63">
      <w:pPr>
        <w:pStyle w:val="NO"/>
      </w:pPr>
      <w:r>
        <w:t>NOTE:</w:t>
      </w:r>
      <w:r>
        <w:tab/>
        <w:t>For the sake of simplicity, the figures above do not show all NFs and interfaces.</w:t>
      </w:r>
    </w:p>
    <w:p w14:paraId="263BD8B9" w14:textId="77777777" w:rsidR="00EC2F63" w:rsidRDefault="00EC2F63" w:rsidP="00EC2F63">
      <w:pPr>
        <w:rPr>
          <w:rFonts w:eastAsia="宋体"/>
          <w:lang w:val="en-US" w:eastAsia="zh-CN"/>
        </w:rPr>
      </w:pPr>
      <w:r>
        <w:rPr>
          <w:rFonts w:eastAsia="宋体"/>
          <w:b/>
          <w:bCs/>
          <w:lang w:val="en-US" w:eastAsia="zh-CN"/>
        </w:rPr>
        <w:t>Subscription Owner (SO):</w:t>
      </w:r>
      <w:r>
        <w:rPr>
          <w:rFonts w:eastAsia="宋体"/>
          <w:lang w:val="en-US" w:eastAsia="zh-CN"/>
        </w:rPr>
        <w:t xml:space="preserve"> The entity that provides the AAA-S and the services to the end user.</w:t>
      </w:r>
    </w:p>
    <w:p w14:paraId="60F5EA9A" w14:textId="77777777" w:rsidR="00EC2F63" w:rsidRDefault="00EC2F63" w:rsidP="00EC2F63">
      <w:pPr>
        <w:rPr>
          <w:rFonts w:eastAsia="宋体"/>
          <w:lang w:val="en-US" w:eastAsia="zh-CN"/>
        </w:rPr>
      </w:pPr>
      <w:r>
        <w:rPr>
          <w:rFonts w:eastAsia="宋体"/>
          <w:b/>
          <w:bCs/>
          <w:lang w:val="en-US" w:eastAsia="zh-CN"/>
        </w:rPr>
        <w:lastRenderedPageBreak/>
        <w:t>AAA-Server (AAA-S):</w:t>
      </w:r>
      <w:r>
        <w:rPr>
          <w:rFonts w:eastAsia="宋体"/>
          <w:lang w:val="en-US" w:eastAsia="zh-CN"/>
        </w:rPr>
        <w:t xml:space="preserve"> </w:t>
      </w:r>
      <w:r>
        <w:rPr>
          <w:lang w:eastAsia="zh-CN"/>
        </w:rPr>
        <w:t>Entity separate from the desired SNPN</w:t>
      </w:r>
      <w:r>
        <w:rPr>
          <w:rFonts w:eastAsia="宋体"/>
          <w:lang w:val="en-US" w:eastAsia="zh-CN"/>
        </w:rPr>
        <w:t xml:space="preserve"> but owns UE's desired SNPN subscription. It is also responsible to authenticate/authorize the UE based on the UE's SNPN subscription. It is deployed by the SO. It is assumed that AAA-S and the </w:t>
      </w:r>
      <w:proofErr w:type="spellStart"/>
      <w:r>
        <w:rPr>
          <w:rFonts w:eastAsia="宋体"/>
          <w:lang w:val="en-US" w:eastAsia="zh-CN"/>
        </w:rPr>
        <w:t>Nx</w:t>
      </w:r>
      <w:proofErr w:type="spellEnd"/>
      <w:r>
        <w:rPr>
          <w:rFonts w:eastAsia="宋体"/>
          <w:lang w:val="en-US" w:eastAsia="zh-CN"/>
        </w:rPr>
        <w:t xml:space="preserve"> interface can provide UE individual subscription data.</w:t>
      </w:r>
    </w:p>
    <w:p w14:paraId="5535F507" w14:textId="77777777" w:rsidR="00EC2F63" w:rsidRDefault="00EC2F63" w:rsidP="00EC2F63">
      <w:pPr>
        <w:rPr>
          <w:rFonts w:eastAsia="宋体"/>
          <w:lang w:val="en-US" w:eastAsia="zh-CN"/>
        </w:rPr>
      </w:pPr>
      <w:r>
        <w:rPr>
          <w:rFonts w:eastAsia="宋体"/>
          <w:b/>
          <w:bCs/>
          <w:lang w:val="en-US" w:eastAsia="zh-CN"/>
        </w:rPr>
        <w:t>AAA Proxy (AAA-P):</w:t>
      </w:r>
      <w:r>
        <w:rPr>
          <w:rFonts w:eastAsia="宋体"/>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宋体"/>
          <w:lang w:val="en-US" w:eastAsia="zh-CN"/>
        </w:rPr>
        <w:t xml:space="preserve">. It is deployed per SNPN. </w:t>
      </w:r>
      <w:r>
        <w:rPr>
          <w:lang w:eastAsia="zh-CN"/>
        </w:rPr>
        <w:t>AAA-P can be a new 5GC NF or collocated with AUSF or NSSAAF. It is assumed to provide a service-based interface to AMF and SMF. AAA-P can also keep local configuration per SO on the common UE subscription data to use.</w:t>
      </w:r>
    </w:p>
    <w:p w14:paraId="1205FAA4" w14:textId="77777777" w:rsidR="00EC2F63" w:rsidRDefault="00EC2F63" w:rsidP="00EC2F63">
      <w:pPr>
        <w:rPr>
          <w:rFonts w:eastAsia="宋体"/>
          <w:lang w:val="en-US" w:eastAsia="zh-CN"/>
        </w:rPr>
      </w:pPr>
      <w:proofErr w:type="spellStart"/>
      <w:r>
        <w:rPr>
          <w:rFonts w:eastAsia="宋体"/>
          <w:b/>
          <w:bCs/>
          <w:lang w:val="en-US" w:eastAsia="zh-CN"/>
        </w:rPr>
        <w:t>Nx</w:t>
      </w:r>
      <w:proofErr w:type="spellEnd"/>
      <w:r>
        <w:rPr>
          <w:rFonts w:eastAsia="宋体"/>
          <w:b/>
          <w:bCs/>
          <w:lang w:val="en-US" w:eastAsia="zh-CN"/>
        </w:rPr>
        <w:t>:</w:t>
      </w:r>
      <w:r>
        <w:rPr>
          <w:rFonts w:eastAsia="宋体"/>
          <w:lang w:val="en-US" w:eastAsia="zh-CN"/>
        </w:rPr>
        <w:t xml:space="preserve"> Reference point between AAA-P and AAA-S that support AAA protocol, </w:t>
      </w:r>
      <w:proofErr w:type="spellStart"/>
      <w:r>
        <w:rPr>
          <w:rFonts w:eastAsia="宋体"/>
          <w:lang w:val="en-US" w:eastAsia="zh-CN"/>
        </w:rPr>
        <w:t>e.g</w:t>
      </w:r>
      <w:proofErr w:type="spellEnd"/>
      <w:r>
        <w:t>.</w:t>
      </w:r>
      <w:r>
        <w:rPr>
          <w:rFonts w:eastAsia="宋体"/>
          <w:lang w:val="en-US" w:eastAsia="zh-CN"/>
        </w:rPr>
        <w:t xml:space="preserve"> Diameter.</w:t>
      </w:r>
    </w:p>
    <w:p w14:paraId="0A6D2B0A" w14:textId="77777777" w:rsidR="00EC2F63" w:rsidRDefault="00EC2F63" w:rsidP="00EC2F63">
      <w:pPr>
        <w:rPr>
          <w:rFonts w:eastAsia="宋体"/>
          <w:lang w:val="en-US" w:eastAsia="zh-CN"/>
        </w:rPr>
      </w:pPr>
      <w:r>
        <w:rPr>
          <w:rFonts w:eastAsia="宋体"/>
          <w:b/>
          <w:bCs/>
          <w:lang w:val="en-US" w:eastAsia="zh-CN"/>
        </w:rPr>
        <w:t>SO-ID:</w:t>
      </w:r>
      <w:r>
        <w:rPr>
          <w:rFonts w:eastAsia="宋体"/>
          <w:lang w:val="en-US" w:eastAsia="zh-CN"/>
        </w:rPr>
        <w:t xml:space="preserve"> SO Identity, it is used to uniquely identify a SO. SO-ID can be domain name. The AAA-P can address the AAA-S with the SO-ID. </w:t>
      </w:r>
      <w:r>
        <w:rPr>
          <w:lang w:val="en-US" w:eastAsia="zh-CN"/>
        </w:rPr>
        <w:t xml:space="preserve">The subscription owner can use the domain name as a </w:t>
      </w:r>
      <w:r>
        <w:rPr>
          <w:rFonts w:eastAsia="宋体"/>
          <w:lang w:val="en-US" w:eastAsia="zh-CN"/>
        </w:rPr>
        <w:t>SO-ID</w:t>
      </w:r>
      <w:r>
        <w:rPr>
          <w:lang w:val="en-US" w:eastAsia="zh-CN"/>
        </w:rPr>
        <w:t>.</w:t>
      </w:r>
      <w:r>
        <w:t xml:space="preserve"> </w:t>
      </w:r>
      <w:r>
        <w:rPr>
          <w:lang w:val="en-US" w:eastAsia="zh-CN"/>
        </w:rPr>
        <w:t xml:space="preserve">A valid domain name is issued according to Internet Corporation for Assigned Names and Numbers - ICANN regulations or be free form complying with a domain name format. A domain name based </w:t>
      </w:r>
      <w:r>
        <w:rPr>
          <w:rFonts w:eastAsia="宋体"/>
          <w:lang w:val="en-US" w:eastAsia="zh-CN"/>
        </w:rPr>
        <w:t>SO-ID</w:t>
      </w:r>
      <w:r>
        <w:rPr>
          <w:lang w:val="en-US" w:eastAsia="zh-CN"/>
        </w:rPr>
        <w:t xml:space="preserve"> has a short form and a long form. The short form domain name based </w:t>
      </w:r>
      <w:r>
        <w:rPr>
          <w:rFonts w:eastAsia="宋体"/>
          <w:lang w:val="en-US" w:eastAsia="zh-CN"/>
        </w:rPr>
        <w:t>SO-ID</w:t>
      </w:r>
      <w:r>
        <w:rPr>
          <w:lang w:val="en-US" w:eastAsia="zh-CN"/>
        </w:rPr>
        <w:t xml:space="preserve"> is calculated from the long form domain name by calculating the SHA-256 hash value of the long form and then extract and use the 24 most significant bits as the short from domain name based </w:t>
      </w:r>
      <w:r>
        <w:rPr>
          <w:rFonts w:eastAsia="宋体"/>
          <w:lang w:val="en-US" w:eastAsia="zh-CN"/>
        </w:rPr>
        <w:t>SO-ID</w:t>
      </w:r>
      <w:r>
        <w:rPr>
          <w:lang w:val="en-US" w:eastAsia="zh-CN"/>
        </w:rPr>
        <w:t xml:space="preserve">. The short form domain name based </w:t>
      </w:r>
      <w:r>
        <w:rPr>
          <w:rFonts w:eastAsia="宋体"/>
          <w:lang w:val="en-US" w:eastAsia="zh-CN"/>
        </w:rPr>
        <w:t>SO-ID</w:t>
      </w:r>
      <w:r>
        <w:rPr>
          <w:lang w:val="en-US" w:eastAsia="zh-CN"/>
        </w:rPr>
        <w:t xml:space="preserve"> may be broadcast. Refer to MFA TS MF.202 [34].</w:t>
      </w:r>
    </w:p>
    <w:p w14:paraId="1918E0B9" w14:textId="77777777" w:rsidR="00EC2F63" w:rsidRDefault="00EC2F63" w:rsidP="00EC2F63">
      <w:pPr>
        <w:rPr>
          <w:rFonts w:eastAsia="宋体"/>
          <w:lang w:val="en-US" w:eastAsia="zh-CN"/>
        </w:rPr>
      </w:pPr>
      <w:r>
        <w:rPr>
          <w:rFonts w:eastAsia="宋体"/>
          <w:b/>
          <w:bCs/>
          <w:lang w:eastAsia="zh-CN"/>
        </w:rPr>
        <w:t>External Subscription (E-Sub):</w:t>
      </w:r>
      <w:r>
        <w:rPr>
          <w:rFonts w:eastAsia="宋体"/>
          <w:lang w:eastAsia="zh-CN"/>
        </w:rPr>
        <w:t xml:space="preserve"> UE's SNPN subscription (credential/identity), which is stored in</w:t>
      </w:r>
      <w:r>
        <w:rPr>
          <w:rFonts w:eastAsia="宋体"/>
          <w:lang w:val="en-US" w:eastAsia="zh-CN"/>
        </w:rPr>
        <w:t xml:space="preserve"> AAA-S</w:t>
      </w:r>
      <w:r>
        <w:rPr>
          <w:rFonts w:eastAsia="宋体"/>
          <w:lang w:eastAsia="zh-CN"/>
        </w:rPr>
        <w:t>. It can be non-3GPP identities (e.g. non-IMSI) and credentials</w:t>
      </w:r>
      <w:r>
        <w:rPr>
          <w:rFonts w:eastAsia="宋体"/>
          <w:lang w:val="en-US" w:eastAsia="zh-CN"/>
        </w:rPr>
        <w:t>. E-Sub is used to authenticate and authorize UE's access to the desired SNPN that provides connectivity to services of the SO.</w:t>
      </w:r>
    </w:p>
    <w:p w14:paraId="6A71D49F" w14:textId="77777777" w:rsidR="00EC2F63" w:rsidRDefault="00EC2F63" w:rsidP="00EC2F63">
      <w:pPr>
        <w:rPr>
          <w:rFonts w:eastAsia="宋体"/>
          <w:lang w:val="en-US" w:eastAsia="zh-CN"/>
        </w:rPr>
      </w:pPr>
      <w:r>
        <w:rPr>
          <w:rFonts w:eastAsia="宋体"/>
          <w:b/>
          <w:bCs/>
          <w:lang w:val="en-US" w:eastAsia="zh-CN"/>
        </w:rPr>
        <w:t>External Authentication and Authorization (EAA):</w:t>
      </w:r>
      <w:r>
        <w:rPr>
          <w:rFonts w:eastAsia="宋体"/>
          <w:lang w:val="en-US" w:eastAsia="zh-CN"/>
        </w:rPr>
        <w:t xml:space="preserve"> Authentication/Authorization executed by the AAA-S based on UE's E-Sub, in particular the authentication related subscription.</w:t>
      </w:r>
    </w:p>
    <w:p w14:paraId="2BF6D98A" w14:textId="77777777" w:rsidR="00EC2F63" w:rsidRDefault="00EC2F63" w:rsidP="00EC2F63">
      <w:pPr>
        <w:pStyle w:val="4"/>
      </w:pPr>
      <w:bookmarkStart w:id="36" w:name="_Toc50565912"/>
      <w:bookmarkStart w:id="37" w:name="_Toc50559016"/>
      <w:bookmarkStart w:id="38" w:name="_Toc43475405"/>
      <w:bookmarkStart w:id="39" w:name="_Toc43392609"/>
      <w:bookmarkStart w:id="40" w:name="_Toc31114331"/>
      <w:r>
        <w:t>6.4.2.2</w:t>
      </w:r>
      <w:r>
        <w:tab/>
      </w:r>
      <w:r>
        <w:rPr>
          <w:rFonts w:eastAsia="宋体"/>
          <w:lang w:val="en-US" w:eastAsia="zh-CN"/>
        </w:rPr>
        <w:t>EAA</w:t>
      </w:r>
      <w:r>
        <w:t xml:space="preserve"> for t</w:t>
      </w:r>
      <w:r>
        <w:rPr>
          <w:rFonts w:eastAsia="宋体"/>
          <w:lang w:val="en-US" w:eastAsia="zh-CN"/>
        </w:rPr>
        <w:t>he UEs with E-Sub</w:t>
      </w:r>
      <w:bookmarkEnd w:id="36"/>
      <w:bookmarkEnd w:id="37"/>
      <w:bookmarkEnd w:id="38"/>
      <w:bookmarkEnd w:id="39"/>
      <w:bookmarkEnd w:id="40"/>
    </w:p>
    <w:p w14:paraId="38044DB0" w14:textId="77777777" w:rsidR="00EC2F63" w:rsidRDefault="00EC2F63" w:rsidP="00EC2F63">
      <w:pPr>
        <w:rPr>
          <w:rFonts w:eastAsia="宋体"/>
          <w:lang w:val="en-US" w:eastAsia="zh-CN"/>
        </w:rPr>
      </w:pPr>
      <w:r>
        <w:rPr>
          <w:rFonts w:eastAsia="宋体"/>
          <w:lang w:val="en-US" w:eastAsia="zh-CN"/>
        </w:rPr>
        <w:t xml:space="preserve">This clause applies when the </w:t>
      </w:r>
      <w:r>
        <w:rPr>
          <w:lang w:eastAsia="ko-KR"/>
        </w:rPr>
        <w:t xml:space="preserve">UE is </w:t>
      </w:r>
      <w:r>
        <w:t>provisioned with the</w:t>
      </w:r>
      <w:r>
        <w:rPr>
          <w:lang w:eastAsia="ko-KR"/>
        </w:rPr>
        <w:t xml:space="preserve"> </w:t>
      </w:r>
      <w:r>
        <w:t>E-Sub (subscription stored at entity separate from the desired SNPN)</w:t>
      </w:r>
      <w:r>
        <w:rPr>
          <w:rFonts w:eastAsia="宋体"/>
          <w:lang w:val="en-US" w:eastAsia="zh-CN"/>
        </w:rPr>
        <w:t>:</w:t>
      </w:r>
    </w:p>
    <w:p w14:paraId="18252884" w14:textId="77777777" w:rsidR="00EC2F63" w:rsidRDefault="00EC2F63" w:rsidP="00EC2F63">
      <w:pPr>
        <w:pStyle w:val="B1"/>
        <w:rPr>
          <w:rFonts w:eastAsia="宋体"/>
          <w:lang w:val="en-US" w:eastAsia="zh-CN"/>
        </w:rPr>
      </w:pPr>
      <w:r>
        <w:rPr>
          <w:rFonts w:eastAsia="宋体"/>
          <w:lang w:val="en-US" w:eastAsia="zh-CN"/>
        </w:rPr>
        <w:t>-</w:t>
      </w:r>
      <w:r>
        <w:rPr>
          <w:rFonts w:eastAsia="宋体"/>
          <w:lang w:val="en-US" w:eastAsia="zh-CN"/>
        </w:rPr>
        <w:tab/>
        <w:t>UE that is provisioned with E-Sub also contains the network configuration, which is used for SNPN discovery and selection; the network configuration contains the following information for each desired SNPN:</w:t>
      </w:r>
    </w:p>
    <w:p w14:paraId="648FFFAE" w14:textId="77777777" w:rsidR="00EC2F63" w:rsidRDefault="00EC2F63" w:rsidP="00EC2F63">
      <w:pPr>
        <w:pStyle w:val="B2"/>
        <w:rPr>
          <w:rFonts w:eastAsia="宋体"/>
          <w:lang w:eastAsia="zh-CN"/>
        </w:rPr>
      </w:pPr>
      <w:r>
        <w:rPr>
          <w:rFonts w:eastAsia="宋体"/>
          <w:lang w:eastAsia="zh-CN"/>
        </w:rPr>
        <w:t>-</w:t>
      </w:r>
      <w:r>
        <w:rPr>
          <w:rFonts w:eastAsia="宋体"/>
          <w:lang w:eastAsia="zh-CN"/>
        </w:rPr>
        <w:tab/>
        <w:t>PLMN ID+NID; and</w:t>
      </w:r>
    </w:p>
    <w:p w14:paraId="0350AB1A" w14:textId="77777777" w:rsidR="00EC2F63" w:rsidRDefault="00EC2F63" w:rsidP="00EC2F63">
      <w:pPr>
        <w:pStyle w:val="B2"/>
        <w:rPr>
          <w:rFonts w:eastAsia="宋体"/>
          <w:lang w:eastAsia="zh-CN"/>
        </w:rPr>
      </w:pPr>
      <w:r>
        <w:rPr>
          <w:rFonts w:eastAsia="宋体"/>
          <w:lang w:eastAsia="zh-CN"/>
        </w:rPr>
        <w:t>-</w:t>
      </w:r>
      <w:r>
        <w:rPr>
          <w:rFonts w:eastAsia="宋体"/>
          <w:lang w:eastAsia="zh-CN"/>
        </w:rPr>
        <w:tab/>
        <w:t>Priority; and optionally</w:t>
      </w:r>
      <w:bookmarkStart w:id="41" w:name="_Hlk30537429"/>
    </w:p>
    <w:p w14:paraId="48C0C5B5" w14:textId="77777777" w:rsidR="00EC2F63" w:rsidRDefault="00EC2F63" w:rsidP="00EC2F63">
      <w:pPr>
        <w:pStyle w:val="B2"/>
        <w:rPr>
          <w:rFonts w:eastAsia="宋体"/>
          <w:lang w:eastAsia="zh-CN"/>
        </w:rPr>
      </w:pPr>
      <w:r>
        <w:rPr>
          <w:rFonts w:eastAsia="宋体"/>
          <w:lang w:eastAsia="zh-CN"/>
        </w:rPr>
        <w:t>-</w:t>
      </w:r>
      <w:r>
        <w:rPr>
          <w:rFonts w:eastAsia="宋体"/>
          <w:lang w:eastAsia="zh-CN"/>
        </w:rPr>
        <w:tab/>
        <w:t>Subscribed SO ID</w:t>
      </w:r>
      <w:bookmarkEnd w:id="41"/>
      <w:r>
        <w:rPr>
          <w:rFonts w:eastAsia="宋体"/>
          <w:lang w:eastAsia="zh-CN"/>
        </w:rPr>
        <w:t>.</w:t>
      </w:r>
    </w:p>
    <w:p w14:paraId="266D929D" w14:textId="77777777" w:rsidR="00EC2F63" w:rsidRDefault="00EC2F63" w:rsidP="00EC2F63">
      <w:pPr>
        <w:pStyle w:val="B1"/>
        <w:rPr>
          <w:rFonts w:eastAsia="宋体"/>
          <w:lang w:val="en-US" w:eastAsia="zh-CN"/>
        </w:rPr>
      </w:pPr>
      <w:r>
        <w:rPr>
          <w:rFonts w:eastAsia="宋体"/>
          <w:lang w:val="en-US" w:eastAsia="zh-CN"/>
        </w:rPr>
        <w:t>-</w:t>
      </w:r>
      <w:r>
        <w:rPr>
          <w:rFonts w:eastAsia="宋体"/>
          <w:lang w:val="en-US" w:eastAsia="zh-CN"/>
        </w:rPr>
        <w:tab/>
        <w:t>SNPN broadcasts the following information:</w:t>
      </w:r>
    </w:p>
    <w:p w14:paraId="549E640E" w14:textId="77777777" w:rsidR="00EC2F63" w:rsidRDefault="00EC2F63" w:rsidP="00EC2F63">
      <w:pPr>
        <w:pStyle w:val="B2"/>
        <w:rPr>
          <w:rFonts w:eastAsia="宋体"/>
          <w:lang w:eastAsia="zh-CN"/>
        </w:rPr>
      </w:pPr>
      <w:r>
        <w:rPr>
          <w:rFonts w:eastAsia="宋体"/>
          <w:lang w:eastAsia="zh-CN"/>
        </w:rPr>
        <w:t>-</w:t>
      </w:r>
      <w:r>
        <w:rPr>
          <w:rFonts w:eastAsia="宋体"/>
          <w:lang w:eastAsia="zh-CN"/>
        </w:rPr>
        <w:tab/>
        <w:t>PLMN ID+NID; and</w:t>
      </w:r>
    </w:p>
    <w:p w14:paraId="5B7150D0" w14:textId="28E016EA" w:rsidR="00EC2F63" w:rsidRDefault="00EC2F63" w:rsidP="00EC2F63">
      <w:pPr>
        <w:pStyle w:val="B2"/>
        <w:rPr>
          <w:rFonts w:eastAsia="宋体"/>
          <w:lang w:eastAsia="zh-CN"/>
        </w:rPr>
      </w:pPr>
      <w:r>
        <w:rPr>
          <w:rFonts w:eastAsia="宋体"/>
          <w:lang w:val="en-US" w:eastAsia="zh-CN"/>
        </w:rPr>
        <w:t>-</w:t>
      </w:r>
      <w:r>
        <w:rPr>
          <w:rFonts w:eastAsia="宋体"/>
          <w:lang w:val="en-US" w:eastAsia="zh-CN"/>
        </w:rPr>
        <w:tab/>
      </w:r>
      <w:del w:id="42" w:author="Nokia" w:date="2020-10-02T10:38:00Z">
        <w:r w:rsidDel="004C5FF6">
          <w:rPr>
            <w:rFonts w:eastAsia="宋体"/>
            <w:lang w:val="en-US" w:eastAsia="zh-CN"/>
          </w:rPr>
          <w:delText>support of EAA</w:delText>
        </w:r>
      </w:del>
      <w:ins w:id="43" w:author="Nokia" w:date="2020-10-02T10:38:00Z">
        <w:del w:id="44" w:author="Huawei-1016-2" w:date="2020-10-16T21:15:00Z">
          <w:r w:rsidR="004C5FF6" w:rsidRPr="00602247" w:rsidDel="00602247">
            <w:rPr>
              <w:rFonts w:eastAsia="宋体"/>
              <w:highlight w:val="yellow"/>
              <w:lang w:val="en-US" w:eastAsia="zh-CN"/>
              <w:rPrChange w:id="45" w:author="Huawei-1016-2" w:date="2020-10-16T21:24:00Z">
                <w:rPr>
                  <w:rFonts w:eastAsia="宋体"/>
                  <w:lang w:val="en-US" w:eastAsia="zh-CN"/>
                </w:rPr>
              </w:rPrChange>
            </w:rPr>
            <w:delText>access</w:delText>
          </w:r>
        </w:del>
      </w:ins>
      <w:ins w:id="46" w:author="Huawei-1016-2" w:date="2020-10-16T21:15:00Z">
        <w:r w:rsidR="00602247" w:rsidRPr="00602247">
          <w:rPr>
            <w:rFonts w:eastAsia="宋体"/>
            <w:highlight w:val="yellow"/>
            <w:lang w:val="en-US" w:eastAsia="zh-CN"/>
            <w:rPrChange w:id="47" w:author="Huawei-1016-2" w:date="2020-10-16T21:24:00Z">
              <w:rPr>
                <w:rFonts w:eastAsia="宋体"/>
                <w:lang w:val="en-US" w:eastAsia="zh-CN"/>
              </w:rPr>
            </w:rPrChange>
          </w:rPr>
          <w:t>Access</w:t>
        </w:r>
      </w:ins>
      <w:ins w:id="48" w:author="Nokia" w:date="2020-10-02T10:38:00Z">
        <w:r w:rsidR="004C5FF6">
          <w:rPr>
            <w:rFonts w:eastAsia="宋体"/>
            <w:lang w:val="en-US" w:eastAsia="zh-CN"/>
          </w:rPr>
          <w:t xml:space="preserve"> using credentials of SO separate from the SNPN su</w:t>
        </w:r>
      </w:ins>
      <w:ins w:id="49" w:author="Nokia" w:date="2020-10-02T10:39:00Z">
        <w:r w:rsidR="004C5FF6">
          <w:rPr>
            <w:rFonts w:eastAsia="宋体"/>
            <w:lang w:val="en-US" w:eastAsia="zh-CN"/>
          </w:rPr>
          <w:t>p</w:t>
        </w:r>
      </w:ins>
      <w:ins w:id="50" w:author="Nokia" w:date="2020-10-02T10:38:00Z">
        <w:r w:rsidR="004C5FF6">
          <w:rPr>
            <w:rFonts w:eastAsia="宋体"/>
            <w:lang w:val="en-US" w:eastAsia="zh-CN"/>
          </w:rPr>
          <w:t>ported</w:t>
        </w:r>
      </w:ins>
      <w:ins w:id="51" w:author="Nokia" w:date="2020-10-02T10:39:00Z">
        <w:r w:rsidR="004C5FF6">
          <w:rPr>
            <w:rFonts w:eastAsia="宋体"/>
            <w:lang w:val="en-US" w:eastAsia="zh-CN"/>
          </w:rPr>
          <w:t xml:space="preserve"> (referred to EAA for the sake of this solution)</w:t>
        </w:r>
      </w:ins>
      <w:r>
        <w:rPr>
          <w:rFonts w:eastAsia="宋体"/>
          <w:lang w:val="en-US" w:eastAsia="zh-CN"/>
        </w:rPr>
        <w:t xml:space="preserve">, and </w:t>
      </w:r>
      <w:r>
        <w:rPr>
          <w:rFonts w:eastAsia="宋体"/>
          <w:lang w:eastAsia="zh-CN"/>
        </w:rPr>
        <w:t>optionally</w:t>
      </w:r>
    </w:p>
    <w:p w14:paraId="253632B3" w14:textId="77777777" w:rsidR="00EC2F63" w:rsidRDefault="00EC2F63" w:rsidP="00EC2F63">
      <w:pPr>
        <w:pStyle w:val="B2"/>
        <w:rPr>
          <w:rFonts w:eastAsia="宋体"/>
          <w:lang w:val="en-US" w:eastAsia="zh-CN"/>
        </w:rPr>
      </w:pPr>
      <w:r>
        <w:rPr>
          <w:rFonts w:eastAsia="宋体"/>
          <w:lang w:val="en-US" w:eastAsia="zh-CN"/>
        </w:rPr>
        <w:t>-</w:t>
      </w:r>
      <w:r>
        <w:rPr>
          <w:rFonts w:eastAsia="宋体"/>
          <w:lang w:val="en-US" w:eastAsia="zh-CN"/>
        </w:rPr>
        <w:tab/>
        <w:t>Supported SO-ID list.</w:t>
      </w:r>
    </w:p>
    <w:p w14:paraId="2B43CF86" w14:textId="3271C37B" w:rsidR="00EC2F63" w:rsidDel="004C5FF6" w:rsidRDefault="00EC2F63" w:rsidP="00EC2F63">
      <w:pPr>
        <w:pStyle w:val="NO"/>
        <w:rPr>
          <w:del w:id="52" w:author="Nokia" w:date="2020-10-02T10:39:00Z"/>
        </w:rPr>
      </w:pPr>
      <w:del w:id="53" w:author="Nokia" w:date="2020-10-02T10:39:00Z">
        <w:r w:rsidDel="004C5FF6">
          <w:delText>NOTE:</w:delText>
        </w:r>
        <w:r w:rsidDel="004C5FF6">
          <w:tab/>
        </w:r>
        <w:r w:rsidDel="004C5FF6">
          <w:rPr>
            <w:lang w:val="en-US" w:eastAsia="zh-CN"/>
          </w:rPr>
          <w:delText>The EAA indication is used to indicate the support of "access using credentials of SO separate from the SNPN", and the UEs only attempt to connect to an SNPN using credentials of SO separate from the SNPN when this indication is advertised, thus to prevent the unauthorized UEs from attempting to register the SNPN</w:delText>
        </w:r>
        <w:r w:rsidDel="004C5FF6">
          <w:delText>.</w:delText>
        </w:r>
      </w:del>
    </w:p>
    <w:p w14:paraId="637D20FE" w14:textId="77777777" w:rsidR="00EC2F63" w:rsidRDefault="00EC2F63" w:rsidP="00EC2F63">
      <w:pPr>
        <w:pStyle w:val="B1"/>
        <w:rPr>
          <w:lang w:val="en-US" w:eastAsia="zh-CN"/>
        </w:rPr>
      </w:pPr>
      <w:r>
        <w:rPr>
          <w:rFonts w:eastAsia="宋体"/>
          <w:lang w:val="en-US" w:eastAsia="zh-CN"/>
        </w:rPr>
        <w:t>-</w:t>
      </w:r>
      <w:r>
        <w:rPr>
          <w:rFonts w:eastAsia="宋体"/>
          <w:lang w:val="en-US" w:eastAsia="zh-CN"/>
        </w:rPr>
        <w:tab/>
        <w:t xml:space="preserve">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w:t>
      </w:r>
      <w:proofErr w:type="spellStart"/>
      <w:r>
        <w:rPr>
          <w:rFonts w:eastAsia="宋体"/>
          <w:lang w:val="en-US" w:eastAsia="zh-CN"/>
        </w:rPr>
        <w:t>i.e</w:t>
      </w:r>
      <w:proofErr w:type="spellEnd"/>
      <w:r>
        <w:t>.</w:t>
      </w:r>
      <w:r>
        <w:rPr>
          <w:rFonts w:eastAsia="宋体"/>
          <w:lang w:val="en-US" w:eastAsia="zh-CN"/>
        </w:rPr>
        <w:t xml:space="preserve"> the PLMN ID+NID of the desired SNPN is equal to the PLMN ID+NID received in broadcast, and the </w:t>
      </w:r>
      <w:r>
        <w:rPr>
          <w:rFonts w:eastAsia="宋体"/>
          <w:lang w:eastAsia="zh-CN"/>
        </w:rPr>
        <w:t xml:space="preserve">Subscribed SO ID of the desired SNPN is present in the </w:t>
      </w:r>
      <w:r>
        <w:rPr>
          <w:rFonts w:eastAsia="宋体"/>
          <w:lang w:val="en-US" w:eastAsia="zh-CN"/>
        </w:rPr>
        <w:t>Supported SO-ID list received in broadcast.</w:t>
      </w:r>
    </w:p>
    <w:p w14:paraId="52679DE5" w14:textId="77777777" w:rsidR="00EC2F63" w:rsidRDefault="00EC2F63" w:rsidP="00EC2F63">
      <w:pPr>
        <w:pStyle w:val="B1"/>
        <w:rPr>
          <w:lang w:eastAsia="ko-KR"/>
        </w:rPr>
      </w:pPr>
      <w:r>
        <w:rPr>
          <w:rFonts w:eastAsia="宋体"/>
          <w:lang w:val="en-US" w:eastAsia="zh-CN"/>
        </w:rPr>
        <w:t>-</w:t>
      </w:r>
      <w:r>
        <w:rPr>
          <w:rFonts w:eastAsia="宋体"/>
          <w:lang w:val="en-US" w:eastAsia="zh-CN"/>
        </w:rPr>
        <w:tab/>
        <w:t xml:space="preserve">UE using E-Sub performs registration to the SNPN. The SUPI provided at Registration request message is generated based on External UE ID of </w:t>
      </w:r>
      <w:r>
        <w:t>E-Sub</w:t>
      </w:r>
      <w:r>
        <w:rPr>
          <w:rFonts w:eastAsia="宋体"/>
          <w:lang w:val="en-US" w:eastAsia="zh-CN"/>
        </w:rPr>
        <w:t>. Alternatively, the SUPI provided at Registration request message is pre-configured at the UE and has no relation with the E-Sub.</w:t>
      </w:r>
    </w:p>
    <w:p w14:paraId="6C212A10" w14:textId="77777777" w:rsidR="00EC2F63" w:rsidRDefault="00EC2F63" w:rsidP="00EC2F63">
      <w:pPr>
        <w:pStyle w:val="B1"/>
        <w:rPr>
          <w:lang w:eastAsia="ko-KR"/>
        </w:rPr>
      </w:pPr>
      <w:r>
        <w:rPr>
          <w:rFonts w:eastAsia="宋体"/>
          <w:lang w:val="en-US" w:eastAsia="zh-CN"/>
        </w:rPr>
        <w:lastRenderedPageBreak/>
        <w:t>-</w:t>
      </w:r>
      <w:r>
        <w:rPr>
          <w:rFonts w:eastAsia="宋体"/>
          <w:lang w:val="en-US" w:eastAsia="zh-CN"/>
        </w:rPr>
        <w:tab/>
        <w:t>Based on local policy or UDM indication the SNPN triggers the EAA for the UE. The EAA is performed between the UE and the AAA-S via SNPN.</w:t>
      </w:r>
    </w:p>
    <w:p w14:paraId="4F5799C7" w14:textId="77777777" w:rsidR="00EC2F63" w:rsidRDefault="00EC2F63" w:rsidP="00EC2F63">
      <w:pPr>
        <w:pStyle w:val="B1"/>
        <w:rPr>
          <w:lang w:eastAsia="ko-KR"/>
        </w:rPr>
      </w:pPr>
      <w:r>
        <w:rPr>
          <w:rFonts w:eastAsia="宋体"/>
          <w:lang w:eastAsia="zh-CN"/>
        </w:rPr>
        <w:t>-</w:t>
      </w:r>
      <w:r>
        <w:rPr>
          <w:rFonts w:eastAsia="宋体"/>
          <w:lang w:eastAsia="zh-CN"/>
        </w:rPr>
        <w:tab/>
        <w:t>SNPN and UE establishes the PDU Session to access to SP services.</w:t>
      </w:r>
    </w:p>
    <w:p w14:paraId="6EB34BC5" w14:textId="77777777" w:rsidR="00EC2F63" w:rsidRDefault="00EC2F63" w:rsidP="00EC2F63">
      <w:pPr>
        <w:pStyle w:val="3"/>
      </w:pPr>
      <w:bookmarkStart w:id="54" w:name="_Toc50565913"/>
      <w:bookmarkStart w:id="55" w:name="_Toc50559017"/>
      <w:bookmarkStart w:id="56" w:name="_Toc43475406"/>
      <w:bookmarkStart w:id="57" w:name="_Toc43392610"/>
      <w:bookmarkStart w:id="58" w:name="_Toc31114332"/>
      <w:r>
        <w:t>6.4.3</w:t>
      </w:r>
      <w:r>
        <w:tab/>
        <w:t>Procedures</w:t>
      </w:r>
      <w:bookmarkEnd w:id="54"/>
      <w:bookmarkEnd w:id="55"/>
      <w:bookmarkEnd w:id="56"/>
      <w:bookmarkEnd w:id="57"/>
      <w:bookmarkEnd w:id="58"/>
    </w:p>
    <w:p w14:paraId="6F6EB4A8" w14:textId="163F84ED" w:rsidR="00EC2F63" w:rsidRDefault="004819A7" w:rsidP="00EC2F63">
      <w:pPr>
        <w:rPr>
          <w:lang w:eastAsia="ko-KR"/>
        </w:rPr>
      </w:pPr>
      <w:ins w:id="59" w:author="Nokia" w:date="2020-10-02T10:31:00Z">
        <w:r>
          <w:rPr>
            <w:lang w:eastAsia="ko-KR"/>
          </w:rPr>
          <w:t xml:space="preserve">This </w:t>
        </w:r>
      </w:ins>
      <w:ins w:id="60" w:author="Nokia" w:date="2020-10-02T10:32:00Z">
        <w:r>
          <w:rPr>
            <w:lang w:eastAsia="ko-KR"/>
          </w:rPr>
          <w:t>figure 6.4.3-1</w:t>
        </w:r>
      </w:ins>
      <w:ins w:id="61" w:author="Nokia" w:date="2020-10-02T10:31:00Z">
        <w:r>
          <w:rPr>
            <w:lang w:eastAsia="ko-KR"/>
          </w:rPr>
          <w:t xml:space="preserve"> outlines the procedure for Architecture approach 1. </w:t>
        </w:r>
      </w:ins>
      <w:r w:rsidR="00EC2F63">
        <w:rPr>
          <w:lang w:eastAsia="ko-KR"/>
        </w:rPr>
        <w:t>In this case, E-Sub is used to authenticate and authorize the UE for access to the desired SNPN that provides connectivity to services of the SO.</w:t>
      </w:r>
    </w:p>
    <w:p w14:paraId="0515870C" w14:textId="11C67DB3" w:rsidR="00EC2F63" w:rsidRDefault="00EC2F63" w:rsidP="00EC2F63">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 or the UDM triggers the EAA for UEs using E-Sub based on UE subscription stored at UDM/UDR. The SNPN establishes security context and decides whether to accept the registration based on EAA results.</w:t>
      </w:r>
    </w:p>
    <w:p w14:paraId="25EA8E22" w14:textId="634E0025" w:rsidR="00EC2F63" w:rsidRDefault="00EC2F63" w:rsidP="00EC2F63">
      <w:pPr>
        <w:pStyle w:val="TH"/>
      </w:pPr>
      <w:r>
        <w:rPr>
          <w:lang w:val="en-US"/>
        </w:rPr>
        <w:object w:dxaOrig="9588" w:dyaOrig="4140" w14:anchorId="56498B89">
          <v:shape id="_x0000_i1026" type="#_x0000_t75" style="width:479.5pt;height:207pt" o:ole="">
            <v:imagedata r:id="rId16" o:title=""/>
          </v:shape>
          <o:OLEObject Type="Embed" ProgID="Visio.Drawing.11" ShapeID="_x0000_i1026" DrawAspect="Content" ObjectID="_1664389051" r:id="rId17"/>
        </w:object>
      </w:r>
    </w:p>
    <w:p w14:paraId="325B7FBA" w14:textId="5F38823A" w:rsidR="00EC2F63" w:rsidRDefault="00EC2F63" w:rsidP="00EC2F63">
      <w:pPr>
        <w:pStyle w:val="TF"/>
      </w:pPr>
      <w:r>
        <w:t xml:space="preserve">Figure 6.4.3-1: AMF triggered </w:t>
      </w:r>
      <w:r>
        <w:rPr>
          <w:rFonts w:eastAsia="宋体"/>
          <w:lang w:eastAsia="zh-CN"/>
        </w:rPr>
        <w:t xml:space="preserve">EAA of UEs </w:t>
      </w:r>
      <w:r>
        <w:rPr>
          <w:rFonts w:eastAsia="宋体"/>
          <w:lang w:val="en-US" w:eastAsia="zh-CN"/>
        </w:rPr>
        <w:t>with E-Sub</w:t>
      </w:r>
    </w:p>
    <w:p w14:paraId="7B3FC015" w14:textId="7F96A807" w:rsidR="00EC2F63" w:rsidRDefault="00EC2F63" w:rsidP="00EC2F63">
      <w:pPr>
        <w:pStyle w:val="B1"/>
      </w:pPr>
      <w:r>
        <w:rPr>
          <w:lang w:eastAsia="ko-KR"/>
        </w:rPr>
        <w:tab/>
        <w:t xml:space="preserve">In this procedure AAA-S owns the access and mobility related subscription and session management subscription data as individual UE subscription and provides them to AMF or SMF via AAA-P; or AAA-P is pre-configured with the mobility related subscription and service related subscription as common UE subscription per SO, and provides them to AMF or SMF. This mobility related subscription and service related subscription are used during </w:t>
      </w:r>
      <w:r>
        <w:rPr>
          <w:lang w:eastAsia="zh-CN"/>
        </w:rPr>
        <w:t>UE's access and mobility management, session management procedure.</w:t>
      </w:r>
    </w:p>
    <w:p w14:paraId="57B8EAB3" w14:textId="41FF3059" w:rsidR="00EC2F63" w:rsidRDefault="00EC2F63" w:rsidP="00EC2F63">
      <w:pPr>
        <w:pStyle w:val="B1"/>
      </w:pPr>
      <w:r>
        <w:t>1.</w:t>
      </w:r>
      <w:r>
        <w:tab/>
        <w:t>Steps 1-7 in clause 4.2.2.2.2 of TS 23.502 [6] are performed with the following changes:</w:t>
      </w:r>
    </w:p>
    <w:p w14:paraId="6C10C5A4" w14:textId="389594D9" w:rsidR="00EC2F63" w:rsidRDefault="00EC2F63" w:rsidP="00EC2F63">
      <w:pPr>
        <w:pStyle w:val="B1"/>
      </w:pPr>
      <w:r>
        <w:tab/>
        <w:t xml:space="preserve">In Step 1, the UE includes the support for EAA in the </w:t>
      </w:r>
      <w:proofErr w:type="gramStart"/>
      <w:r>
        <w:t>AN</w:t>
      </w:r>
      <w:proofErr w:type="gramEnd"/>
      <w:r>
        <w:t xml:space="preserve"> message and "EAA" Registration Type value in Registration Request message. The UE generates the SUPI based on the UE Identity in E-Sub and include this SUPI in the Registration Request message.</w:t>
      </w:r>
    </w:p>
    <w:p w14:paraId="5A7B2501" w14:textId="7F284832" w:rsidR="00EC2F63" w:rsidRDefault="00EC2F63" w:rsidP="00EC2F63">
      <w:pPr>
        <w:pStyle w:val="B1"/>
      </w:pPr>
      <w:r>
        <w:tab/>
        <w:t>In Step 2, the RAN selects an AMF that supports for EAA.</w:t>
      </w:r>
    </w:p>
    <w:p w14:paraId="41477E17" w14:textId="2E865846" w:rsidR="00EC2F63" w:rsidRDefault="00EC2F63" w:rsidP="00EC2F63">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14:paraId="6EBD1351" w14:textId="56CACB55" w:rsidR="00EC2F63" w:rsidRDefault="00EC2F63" w:rsidP="00EC2F63">
      <w:pPr>
        <w:pStyle w:val="B1"/>
      </w:pPr>
      <w:r>
        <w:t>2.</w:t>
      </w:r>
      <w:r>
        <w:tab/>
        <w:t>The AMF decides to trigger EAA based on UE request and local policy, the AMF may ask the UE to start EAA procedure, and selects an AAA-P that supports for exchange of EAA signalling between UE and AAA-S.</w:t>
      </w:r>
    </w:p>
    <w:p w14:paraId="669AF7E5" w14:textId="231AF087" w:rsidR="00EC2F63" w:rsidRDefault="00EC2F63" w:rsidP="00EC2F63">
      <w:pPr>
        <w:pStyle w:val="B1"/>
      </w:pPr>
      <w:r>
        <w:t>3.</w:t>
      </w:r>
      <w:r>
        <w:tab/>
        <w:t xml:space="preserve">Based on the UE Identity that contains the SO-ID, the AAA-P addresses the AAA-S. </w:t>
      </w:r>
      <w:r>
        <w:rPr>
          <w:rFonts w:eastAsia="宋体"/>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14:paraId="6224F491" w14:textId="1927ADA3" w:rsidR="00EC2F63" w:rsidRDefault="00EC2F63" w:rsidP="00EC2F63">
      <w:pPr>
        <w:pStyle w:val="NO"/>
      </w:pPr>
      <w:r>
        <w:lastRenderedPageBreak/>
        <w:t>NOTE:</w:t>
      </w:r>
      <w:r>
        <w:tab/>
        <w:t>The d</w:t>
      </w:r>
      <w:r>
        <w:rPr>
          <w:lang w:eastAsia="ko-KR"/>
        </w:rPr>
        <w:t>etails of this EAA procedure will be</w:t>
      </w:r>
      <w:r>
        <w:t xml:space="preserve"> defined by SA WG3.</w:t>
      </w:r>
    </w:p>
    <w:p w14:paraId="3EC7397D" w14:textId="07553B86" w:rsidR="00EC2F63" w:rsidRDefault="00EC2F63" w:rsidP="00EC2F63">
      <w:pPr>
        <w:pStyle w:val="B1"/>
      </w:pPr>
      <w:r>
        <w:t>4.</w:t>
      </w:r>
      <w:r>
        <w:tab/>
        <w:t>AMF retrieves the UE subscription from AAA-P, which obtains the UE subscription from AAA-S</w:t>
      </w:r>
      <w:r>
        <w:rPr>
          <w:lang w:eastAsia="zh-CN"/>
        </w:rPr>
        <w:t xml:space="preserve"> as individual UE subscription or obtain the local configuration per SO as common UE subscription.</w:t>
      </w:r>
      <w:r>
        <w:t xml:space="preserve"> The UE subscription data may include, e.g., </w:t>
      </w:r>
      <w:r>
        <w:rPr>
          <w:lang w:eastAsia="zh-CN"/>
        </w:rPr>
        <w:t>information on DNN, S-NSSAI, UE-AMBR, dedicated SMF, etc. to enable AMF perform UE's access and mobility management, optionally SMF selection</w:t>
      </w:r>
      <w:r>
        <w:t>. Then steps 21-22 in clause 4.2.2.2.2 of TS 23.502 [6] are performed.</w:t>
      </w:r>
    </w:p>
    <w:p w14:paraId="7BF54FF1" w14:textId="1D5D97AF" w:rsidR="00EC2F63" w:rsidRDefault="00EC2F63" w:rsidP="00EC2F63">
      <w:pPr>
        <w:pStyle w:val="B1"/>
      </w:pPr>
      <w:r>
        <w:t>5.</w:t>
      </w:r>
      <w:r>
        <w:tab/>
        <w:t>When SMF receives the PDU Session Establishment request, the SMF may retrieve the UE subscription from AAA-P, which obtains the UE subscription from AAA-S</w:t>
      </w:r>
      <w:r>
        <w:rPr>
          <w:lang w:eastAsia="zh-CN"/>
        </w:rPr>
        <w:t xml:space="preserve"> as individual UE subscription or obtain the local configuration per SO as common UE subscription.</w:t>
      </w:r>
      <w:r>
        <w:t xml:space="preserve"> The UE subscription data may include, e.g., </w:t>
      </w:r>
      <w:r>
        <w:rPr>
          <w:lang w:eastAsia="zh-CN"/>
        </w:rPr>
        <w:t>information on DNN, S-NSSAI, session-AMBR, service flow template, UE address, etc. to enable SMF perform PDU session management</w:t>
      </w:r>
      <w:r>
        <w:t>.</w:t>
      </w:r>
    </w:p>
    <w:p w14:paraId="0D08C119" w14:textId="77777777" w:rsidR="00EC2F63" w:rsidRDefault="00EC2F63" w:rsidP="00EC2F63">
      <w:pPr>
        <w:pStyle w:val="TH"/>
      </w:pPr>
      <w:r>
        <w:rPr>
          <w:lang w:val="en-US"/>
        </w:rPr>
        <w:object w:dxaOrig="8064" w:dyaOrig="3300" w14:anchorId="5E7AF882">
          <v:shape id="_x0000_i1027" type="#_x0000_t75" style="width:403pt;height:165pt" o:ole="">
            <v:imagedata r:id="rId18" o:title=""/>
          </v:shape>
          <o:OLEObject Type="Embed" ProgID="Visio.Drawing.11" ShapeID="_x0000_i1027" DrawAspect="Content" ObjectID="_1664389052" r:id="rId19"/>
        </w:object>
      </w:r>
    </w:p>
    <w:p w14:paraId="23E488F7" w14:textId="77777777" w:rsidR="00EC2F63" w:rsidRDefault="00EC2F63" w:rsidP="00EC2F63">
      <w:pPr>
        <w:pStyle w:val="TF"/>
      </w:pPr>
      <w:r>
        <w:t xml:space="preserve">Figure 6.4.3-2: UDM triggered </w:t>
      </w:r>
      <w:r>
        <w:rPr>
          <w:rFonts w:eastAsia="宋体"/>
          <w:lang w:eastAsia="zh-CN"/>
        </w:rPr>
        <w:t xml:space="preserve">EAA of UEs </w:t>
      </w:r>
      <w:r>
        <w:rPr>
          <w:rFonts w:eastAsia="宋体"/>
          <w:lang w:val="en-US" w:eastAsia="zh-CN"/>
        </w:rPr>
        <w:t>with E-Sub</w:t>
      </w:r>
    </w:p>
    <w:p w14:paraId="11673E01" w14:textId="0938787D" w:rsidR="00EC2F63" w:rsidRDefault="004819A7" w:rsidP="00EC2F63">
      <w:pPr>
        <w:pStyle w:val="B1"/>
        <w:ind w:firstLine="0"/>
        <w:rPr>
          <w:lang w:eastAsia="zh-CN"/>
        </w:rPr>
      </w:pPr>
      <w:ins w:id="62" w:author="Nokia" w:date="2020-10-02T10:32:00Z">
        <w:r>
          <w:rPr>
            <w:lang w:eastAsia="ko-KR"/>
          </w:rPr>
          <w:t xml:space="preserve">This figure 6.4.3-2 outlines the procedure for Architecture approach </w:t>
        </w:r>
      </w:ins>
      <w:ins w:id="63" w:author="Nokia" w:date="2020-10-02T10:33:00Z">
        <w:r>
          <w:rPr>
            <w:lang w:eastAsia="ko-KR"/>
          </w:rPr>
          <w:t>2</w:t>
        </w:r>
      </w:ins>
      <w:ins w:id="64" w:author="Nokia" w:date="2020-10-02T10:32:00Z">
        <w:r>
          <w:rPr>
            <w:lang w:eastAsia="ko-KR"/>
          </w:rPr>
          <w:t xml:space="preserve">. </w:t>
        </w:r>
      </w:ins>
      <w:r w:rsidR="00EC2F63">
        <w:rPr>
          <w:lang w:eastAsia="ko-KR"/>
        </w:rPr>
        <w:t xml:space="preserve">In this procedure, </w:t>
      </w:r>
      <w:r w:rsidR="00EC2F63">
        <w:t xml:space="preserve">UDM/UDR owns the mobility related subscription and </w:t>
      </w:r>
      <w:del w:id="65" w:author="Nokia" w:date="2020-10-02T10:35:00Z">
        <w:r w:rsidR="00EC2F63" w:rsidDel="004819A7">
          <w:delText xml:space="preserve">service </w:delText>
        </w:r>
      </w:del>
      <w:ins w:id="66" w:author="Nokia" w:date="2020-10-02T10:35:00Z">
        <w:r>
          <w:t xml:space="preserve">session </w:t>
        </w:r>
      </w:ins>
      <w:r w:rsidR="00EC2F63">
        <w:t xml:space="preserve">related subscription as individual or common UE subscription, and </w:t>
      </w:r>
      <w:r w:rsidR="00EC2F63">
        <w:rPr>
          <w:lang w:eastAsia="ko-KR"/>
        </w:rPr>
        <w:t xml:space="preserve">provides them to AMF or SMF during </w:t>
      </w:r>
      <w:r w:rsidR="00EC2F63">
        <w:rPr>
          <w:lang w:eastAsia="zh-CN"/>
        </w:rPr>
        <w:t>UE's access and mobility management, session management procedure. The SUPI that used to index the subscription is generated based on the UE Identity in E-Sub or the SUPI has no relation with the UE Identity in E-Sub and is pre-configured at the UE.</w:t>
      </w:r>
    </w:p>
    <w:p w14:paraId="40C270C6" w14:textId="77777777" w:rsidR="00EC2F63" w:rsidRDefault="00EC2F63" w:rsidP="00EC2F63">
      <w:pPr>
        <w:pStyle w:val="B1"/>
        <w:ind w:firstLine="0"/>
        <w:rPr>
          <w:lang w:eastAsia="zh-CN"/>
        </w:rPr>
      </w:pPr>
      <w:r>
        <w:rPr>
          <w:lang w:eastAsia="ko-KR"/>
        </w:rPr>
        <w:t>In the case of a SUPI generated based on UE</w:t>
      </w:r>
      <w:r>
        <w:rPr>
          <w:lang w:eastAsia="zh-CN"/>
        </w:rPr>
        <w:t xml:space="preserve"> Identity in E-Sub is provided during registration procedure, the subscription in UDM indicates that the primary authentication and authorization should be performed towards the AAA-S server, and the AUSF/AAA-P initiates the authentication and authorization towards the AAA-S based on the SO-ID extracted from the SUPI and the UDM indication.</w:t>
      </w:r>
    </w:p>
    <w:p w14:paraId="7E6D2F8C" w14:textId="12AAC4A4" w:rsidR="00EC2F63" w:rsidRDefault="00EC2F63" w:rsidP="00EC2F63">
      <w:pPr>
        <w:pStyle w:val="B1"/>
        <w:ind w:firstLine="0"/>
      </w:pPr>
      <w:r w:rsidRPr="00602247">
        <w:rPr>
          <w:highlight w:val="yellow"/>
          <w:lang w:eastAsia="ko-KR"/>
          <w:rPrChange w:id="67" w:author="Huawei-1016-2" w:date="2020-10-16T21:24:00Z">
            <w:rPr>
              <w:lang w:eastAsia="ko-KR"/>
            </w:rPr>
          </w:rPrChange>
        </w:rPr>
        <w:t>In the case of a SUPI which has no relation with UE</w:t>
      </w:r>
      <w:r w:rsidRPr="00602247">
        <w:rPr>
          <w:highlight w:val="yellow"/>
          <w:lang w:eastAsia="zh-CN"/>
          <w:rPrChange w:id="68" w:author="Huawei-1016-2" w:date="2020-10-16T21:24:00Z">
            <w:rPr>
              <w:lang w:eastAsia="zh-CN"/>
            </w:rPr>
          </w:rPrChange>
        </w:rPr>
        <w:t xml:space="preserve"> Identity in E-Sub is provided during registration procedure,</w:t>
      </w:r>
      <w:r>
        <w:rPr>
          <w:lang w:eastAsia="zh-CN"/>
        </w:rPr>
        <w:t xml:space="preserve"> </w:t>
      </w:r>
      <w:del w:id="69" w:author="Nokia" w:date="2020-10-02T10:41:00Z">
        <w:r w:rsidDel="004C5FF6">
          <w:rPr>
            <w:lang w:eastAsia="zh-CN"/>
          </w:rPr>
          <w:delText xml:space="preserve">the subscription in UDM indicates that the primary authentication and authorization should be performed towards the AAA-S server, and before the AUSF/AAA-P initiates the authentication and authorization towards the AAA-S, the AUSF/AAA-P should first ask UE to provide the </w:delText>
        </w:r>
        <w:r w:rsidDel="004C5FF6">
          <w:rPr>
            <w:lang w:eastAsia="ko-KR"/>
          </w:rPr>
          <w:delText>UE</w:delText>
        </w:r>
        <w:r w:rsidDel="004C5FF6">
          <w:rPr>
            <w:lang w:eastAsia="zh-CN"/>
          </w:rPr>
          <w:delText xml:space="preserve"> Identity in E-Sub based on UDM indication. </w:delText>
        </w:r>
        <w:r w:rsidDel="004C5FF6">
          <w:delText xml:space="preserve">Alternatively, </w:delText>
        </w:r>
      </w:del>
      <w:r>
        <w:t xml:space="preserve">the AMF </w:t>
      </w:r>
      <w:del w:id="70" w:author="Nokia" w:date="2020-10-02T10:42:00Z">
        <w:r w:rsidDel="002F6C9E">
          <w:delText xml:space="preserve">may first try to </w:delText>
        </w:r>
      </w:del>
      <w:r>
        <w:t>use</w:t>
      </w:r>
      <w:ins w:id="71" w:author="Nokia" w:date="2020-10-02T10:42:00Z">
        <w:r w:rsidR="002F6C9E">
          <w:t>s</w:t>
        </w:r>
      </w:ins>
      <w:r>
        <w:t xml:space="preserve"> the primary authentication procedure as defined in TS 33.501, consequently the </w:t>
      </w:r>
      <w:del w:id="72" w:author="Nokia" w:date="2020-10-02T10:41:00Z">
        <w:r w:rsidDel="002F6C9E">
          <w:delText>UDM/</w:delText>
        </w:r>
      </w:del>
      <w:r>
        <w:t>AUSF sends to AMF the Authentication method (primary authentication towards AAA-S)</w:t>
      </w:r>
      <w:ins w:id="73" w:author="Nokia" w:date="2020-10-02T10:42:00Z">
        <w:r w:rsidR="002F6C9E">
          <w:t xml:space="preserve"> for UE(s) w</w:t>
        </w:r>
      </w:ins>
      <w:ins w:id="74" w:author="Nokia" w:date="2020-10-02T10:43:00Z">
        <w:r w:rsidR="002F6C9E">
          <w:t>hose subscription credential is owned by AAA.</w:t>
        </w:r>
      </w:ins>
      <w:del w:id="75" w:author="Nokia" w:date="2020-10-02T10:43:00Z">
        <w:r w:rsidDel="002F6C9E">
          <w:delText>,</w:delText>
        </w:r>
      </w:del>
      <w:r>
        <w:t xml:space="preserve"> </w:t>
      </w:r>
      <w:del w:id="76" w:author="Nokia" w:date="2020-10-02T10:43:00Z">
        <w:r w:rsidDel="002F6C9E">
          <w:delText>and t</w:delText>
        </w:r>
      </w:del>
      <w:ins w:id="77" w:author="Nokia" w:date="2020-10-02T10:43:00Z">
        <w:r w:rsidR="002F6C9E">
          <w:t>T</w:t>
        </w:r>
      </w:ins>
      <w:r>
        <w:t xml:space="preserve">hen AMF triggers the primary network authentication, </w:t>
      </w:r>
      <w:r>
        <w:rPr>
          <w:lang w:eastAsia="zh-CN"/>
        </w:rPr>
        <w:t xml:space="preserve">asks UE to provide the </w:t>
      </w:r>
      <w:r>
        <w:rPr>
          <w:lang w:eastAsia="ko-KR"/>
        </w:rPr>
        <w:t>UE</w:t>
      </w:r>
      <w:r>
        <w:rPr>
          <w:lang w:eastAsia="zh-CN"/>
        </w:rPr>
        <w:t xml:space="preserve"> Identity in E-Sub</w:t>
      </w:r>
      <w:r>
        <w:t xml:space="preserve"> and selects the AAA-P that supports interactions with the AAA-S.</w:t>
      </w:r>
      <w:ins w:id="78" w:author="Nokia" w:date="2020-10-02T10:42:00Z">
        <w:r w:rsidR="002F6C9E">
          <w:t xml:space="preserve"> </w:t>
        </w:r>
      </w:ins>
      <w:ins w:id="79" w:author="Nokia" w:date="2020-10-02T10:45:00Z">
        <w:r w:rsidR="002F6C9E">
          <w:t>AMF and SMF will obtain common, mobility related subscription and session related subscription from the UDM during registration procedu</w:t>
        </w:r>
      </w:ins>
      <w:ins w:id="80" w:author="Nokia" w:date="2020-10-02T10:46:00Z">
        <w:r w:rsidR="002F6C9E">
          <w:t>re and session management procedure respectively.</w:t>
        </w:r>
      </w:ins>
    </w:p>
    <w:p w14:paraId="3DC602F9" w14:textId="77777777" w:rsidR="00EC2F63" w:rsidRDefault="00EC2F63" w:rsidP="00EC2F63">
      <w:pPr>
        <w:pStyle w:val="3"/>
      </w:pPr>
      <w:bookmarkStart w:id="81" w:name="_Toc50565914"/>
      <w:bookmarkStart w:id="82" w:name="_Toc50559018"/>
      <w:bookmarkStart w:id="83" w:name="_Toc43475407"/>
      <w:bookmarkStart w:id="84" w:name="_Toc43392611"/>
      <w:bookmarkStart w:id="85" w:name="_Toc31114335"/>
      <w:r>
        <w:t>6.4.4</w:t>
      </w:r>
      <w:r>
        <w:tab/>
        <w:t>Impacts on services, entities and interfaces</w:t>
      </w:r>
      <w:bookmarkEnd w:id="81"/>
      <w:bookmarkEnd w:id="82"/>
      <w:bookmarkEnd w:id="83"/>
      <w:bookmarkEnd w:id="84"/>
      <w:bookmarkEnd w:id="85"/>
    </w:p>
    <w:p w14:paraId="706CE0B2" w14:textId="77777777" w:rsidR="00EC2F63" w:rsidRDefault="00EC2F63" w:rsidP="00EC2F63">
      <w:pPr>
        <w:rPr>
          <w:rFonts w:eastAsia="宋体"/>
          <w:lang w:eastAsia="zh-CN"/>
        </w:rPr>
      </w:pPr>
      <w:r>
        <w:rPr>
          <w:rFonts w:eastAsia="宋体"/>
          <w:lang w:eastAsia="zh-CN"/>
        </w:rPr>
        <w:t>Impacts on UE:</w:t>
      </w:r>
    </w:p>
    <w:p w14:paraId="1BF50F7E" w14:textId="77777777" w:rsidR="00EC2F63" w:rsidRDefault="00EC2F63" w:rsidP="00EC2F63">
      <w:pPr>
        <w:pStyle w:val="B1"/>
      </w:pPr>
      <w:r>
        <w:tab/>
      </w:r>
      <w:r>
        <w:rPr>
          <w:rFonts w:eastAsia="宋体"/>
          <w:lang w:eastAsia="zh-CN"/>
        </w:rPr>
        <w:t>Provisions with the E-Sub owned by the SO, as well as</w:t>
      </w:r>
      <w:r>
        <w:rPr>
          <w:rFonts w:eastAsia="宋体"/>
          <w:lang w:val="en-US" w:eastAsia="zh-CN"/>
        </w:rPr>
        <w:t xml:space="preserve"> the corresponding network configuration for discovery and selection of the available desired SNPN that connects to the AAA-S</w:t>
      </w:r>
      <w:r>
        <w:t>.</w:t>
      </w:r>
    </w:p>
    <w:p w14:paraId="23600DF2" w14:textId="77777777" w:rsidR="00EC2F63" w:rsidRDefault="00EC2F63" w:rsidP="00EC2F63">
      <w:pPr>
        <w:pStyle w:val="B1"/>
      </w:pPr>
      <w:r>
        <w:tab/>
      </w:r>
      <w:r>
        <w:rPr>
          <w:rFonts w:eastAsia="宋体"/>
          <w:lang w:val="en-US" w:eastAsia="zh-CN"/>
        </w:rPr>
        <w:t>Selects the desired SNPN based on network configuration and the received broadcast information</w:t>
      </w:r>
      <w:r>
        <w:t>.</w:t>
      </w:r>
    </w:p>
    <w:p w14:paraId="3703C718" w14:textId="77777777" w:rsidR="00EC2F63" w:rsidRDefault="00EC2F63" w:rsidP="00EC2F63">
      <w:pPr>
        <w:pStyle w:val="B1"/>
      </w:pPr>
      <w:r>
        <w:lastRenderedPageBreak/>
        <w:tab/>
      </w:r>
      <w:r>
        <w:rPr>
          <w:rFonts w:eastAsia="宋体"/>
          <w:lang w:val="en-US" w:eastAsia="zh-CN"/>
        </w:rPr>
        <w:t>Indicates the support of EAA to RAN and the EAA Registration Type to AMF</w:t>
      </w:r>
      <w:r>
        <w:t>.</w:t>
      </w:r>
    </w:p>
    <w:p w14:paraId="26F9B6D1" w14:textId="77777777" w:rsidR="00EC2F63" w:rsidRDefault="00EC2F63" w:rsidP="00EC2F63">
      <w:pPr>
        <w:rPr>
          <w:rFonts w:eastAsia="宋体"/>
          <w:lang w:val="en-US" w:eastAsia="zh-CN"/>
        </w:rPr>
      </w:pPr>
      <w:r>
        <w:rPr>
          <w:rFonts w:eastAsia="宋体"/>
          <w:lang w:val="en-US" w:eastAsia="zh-CN"/>
        </w:rPr>
        <w:t>Impacts on RAN:</w:t>
      </w:r>
    </w:p>
    <w:p w14:paraId="54E73442" w14:textId="77777777" w:rsidR="00EC2F63" w:rsidRDefault="00EC2F63" w:rsidP="00EC2F63">
      <w:pPr>
        <w:pStyle w:val="B1"/>
      </w:pPr>
      <w:r>
        <w:tab/>
      </w:r>
      <w:r>
        <w:rPr>
          <w:rFonts w:eastAsia="宋体"/>
          <w:lang w:eastAsia="zh-CN"/>
        </w:rPr>
        <w:t>Broadcasts the support for EAA and the supported SO-ID list</w:t>
      </w:r>
      <w:r>
        <w:t>.</w:t>
      </w:r>
    </w:p>
    <w:p w14:paraId="44CCBAFE" w14:textId="63935907" w:rsidR="00EC2F63" w:rsidRDefault="00EC2F63" w:rsidP="00EC2F63">
      <w:pPr>
        <w:pStyle w:val="B1"/>
      </w:pPr>
      <w:r>
        <w:tab/>
      </w:r>
      <w:r w:rsidRPr="00602247">
        <w:rPr>
          <w:highlight w:val="yellow"/>
          <w:rPrChange w:id="86" w:author="Huawei-1016-2" w:date="2020-10-16T21:24:00Z">
            <w:rPr/>
          </w:rPrChange>
        </w:rPr>
        <w:t>Selects the AMF that supports for EAA based on UE's EAA indication.</w:t>
      </w:r>
    </w:p>
    <w:p w14:paraId="7D2E7524" w14:textId="77777777" w:rsidR="00EC2F63" w:rsidRDefault="00EC2F63" w:rsidP="00EC2F63">
      <w:pPr>
        <w:rPr>
          <w:rFonts w:eastAsia="宋体"/>
          <w:lang w:val="en-US" w:eastAsia="zh-CN"/>
        </w:rPr>
      </w:pPr>
      <w:r>
        <w:rPr>
          <w:rFonts w:eastAsia="宋体"/>
          <w:lang w:val="en-US" w:eastAsia="zh-CN"/>
        </w:rPr>
        <w:t>Impacts on AMF:</w:t>
      </w:r>
    </w:p>
    <w:p w14:paraId="7A50E23B" w14:textId="77777777" w:rsidR="00EC2F63" w:rsidRDefault="00EC2F63" w:rsidP="00EC2F63">
      <w:pPr>
        <w:pStyle w:val="B1"/>
      </w:pPr>
      <w:r>
        <w:tab/>
        <w:t xml:space="preserve">Triggers the EAA based on "EAA" Registration Type or UDM indication and </w:t>
      </w:r>
      <w:r>
        <w:rPr>
          <w:rFonts w:eastAsia="宋体"/>
          <w:lang w:eastAsia="zh-CN"/>
        </w:rPr>
        <w:t>Selects the AAA-P that supports for EAA</w:t>
      </w:r>
      <w:r>
        <w:t>.</w:t>
      </w:r>
    </w:p>
    <w:p w14:paraId="0C03F0E4" w14:textId="200FBD20" w:rsidR="00EC2F63" w:rsidRDefault="00EC2F63" w:rsidP="00EC2F63">
      <w:pPr>
        <w:pStyle w:val="B1"/>
      </w:pPr>
      <w:r>
        <w:tab/>
        <w:t>Receives UE subscription from AAA-P</w:t>
      </w:r>
      <w:ins w:id="87" w:author="Nokia" w:date="2020-10-02T10:36:00Z">
        <w:r w:rsidR="004C5FF6">
          <w:t xml:space="preserve"> (only needed for architecture approach 1)</w:t>
        </w:r>
      </w:ins>
      <w:r>
        <w:t>.</w:t>
      </w:r>
    </w:p>
    <w:p w14:paraId="0E3D0D42" w14:textId="77777777" w:rsidR="00EC2F63" w:rsidRDefault="00EC2F63" w:rsidP="00EC2F63">
      <w:pPr>
        <w:rPr>
          <w:rFonts w:eastAsia="宋体"/>
          <w:lang w:val="en-US" w:eastAsia="zh-CN"/>
        </w:rPr>
      </w:pPr>
      <w:r>
        <w:rPr>
          <w:rFonts w:eastAsia="宋体"/>
          <w:lang w:val="en-US" w:eastAsia="zh-CN"/>
        </w:rPr>
        <w:t>Impacts on SMF:</w:t>
      </w:r>
    </w:p>
    <w:p w14:paraId="573259D1" w14:textId="0862DADD" w:rsidR="00EC2F63" w:rsidRDefault="00EC2F63" w:rsidP="00EC2F63">
      <w:pPr>
        <w:pStyle w:val="B1"/>
      </w:pPr>
      <w:r>
        <w:tab/>
        <w:t>Receives UE subscription from AAA-P</w:t>
      </w:r>
      <w:ins w:id="88" w:author="Nokia" w:date="2020-10-02T10:37:00Z">
        <w:r w:rsidR="004C5FF6">
          <w:t xml:space="preserve"> (only needed for architecture approach 1)</w:t>
        </w:r>
      </w:ins>
      <w:r>
        <w:t>.</w:t>
      </w:r>
    </w:p>
    <w:p w14:paraId="41AC93A6" w14:textId="77777777" w:rsidR="00EC2F63" w:rsidRDefault="00EC2F63" w:rsidP="00EC2F63">
      <w:pPr>
        <w:rPr>
          <w:rFonts w:eastAsia="宋体"/>
          <w:lang w:val="en-US" w:eastAsia="zh-CN"/>
        </w:rPr>
      </w:pPr>
      <w:r>
        <w:rPr>
          <w:rFonts w:eastAsia="宋体"/>
          <w:lang w:val="en-US" w:eastAsia="zh-CN"/>
        </w:rPr>
        <w:t>Impacts on UDM:</w:t>
      </w:r>
    </w:p>
    <w:p w14:paraId="14A9104A" w14:textId="62ED5DDC" w:rsidR="00EC2F63" w:rsidRDefault="00EC2F63" w:rsidP="00EC2F63">
      <w:pPr>
        <w:pStyle w:val="B1"/>
      </w:pPr>
      <w:r>
        <w:tab/>
        <w:t xml:space="preserve">Determines to trigger </w:t>
      </w:r>
      <w:r>
        <w:rPr>
          <w:lang w:eastAsia="zh-CN"/>
        </w:rPr>
        <w:t>the primary authentication and authorization towards the AAA-S server</w:t>
      </w:r>
      <w:r>
        <w:t xml:space="preserve"> and indicate to AAA-P/AUSF</w:t>
      </w:r>
      <w:ins w:id="89" w:author="Nokia" w:date="2020-10-02T10:37:00Z">
        <w:r w:rsidR="004C5FF6">
          <w:t xml:space="preserve"> (only needed for architecture approach 2)</w:t>
        </w:r>
      </w:ins>
      <w:r>
        <w:t>.</w:t>
      </w:r>
    </w:p>
    <w:p w14:paraId="34E29736" w14:textId="015627B2" w:rsidR="00EC2F63" w:rsidRDefault="00EC2F63" w:rsidP="00EC2F63">
      <w:pPr>
        <w:rPr>
          <w:rFonts w:eastAsia="宋体"/>
          <w:lang w:val="en-US" w:eastAsia="zh-CN"/>
        </w:rPr>
      </w:pPr>
      <w:ins w:id="90" w:author="Nokia" w:date="2020-10-02T16:00:00Z">
        <w:r>
          <w:rPr>
            <w:rFonts w:eastAsia="宋体"/>
            <w:lang w:val="en-US" w:eastAsia="zh-CN"/>
          </w:rPr>
          <w:t>AUSF/</w:t>
        </w:r>
      </w:ins>
      <w:r>
        <w:rPr>
          <w:rFonts w:eastAsia="宋体"/>
          <w:lang w:val="en-US" w:eastAsia="zh-CN"/>
        </w:rPr>
        <w:t>AAA-P:</w:t>
      </w:r>
      <w:bookmarkStart w:id="91" w:name="_GoBack"/>
      <w:bookmarkEnd w:id="91"/>
    </w:p>
    <w:p w14:paraId="73CFD286" w14:textId="77777777" w:rsidR="00EC2F63" w:rsidRDefault="00EC2F63" w:rsidP="00EC2F63">
      <w:pPr>
        <w:pStyle w:val="B1"/>
      </w:pPr>
      <w:r>
        <w:tab/>
        <w:t>Addresses the AAA-S with UE Identity.</w:t>
      </w:r>
    </w:p>
    <w:p w14:paraId="06CC4BB4" w14:textId="77777777" w:rsidR="00EC2F63" w:rsidRDefault="00EC2F63" w:rsidP="00EC2F63">
      <w:pPr>
        <w:pStyle w:val="B1"/>
      </w:pPr>
      <w:r>
        <w:tab/>
        <w:t>Interacts with the AAA-S to obtain the EAA results and UE subscription.</w:t>
      </w:r>
    </w:p>
    <w:p w14:paraId="6680F6F4" w14:textId="48CCF750" w:rsidR="00EC2F63" w:rsidRDefault="00EC2F63" w:rsidP="00EC2F63">
      <w:pPr>
        <w:pStyle w:val="B1"/>
        <w:rPr>
          <w:lang w:eastAsia="zh-CN"/>
        </w:rPr>
      </w:pPr>
      <w:r>
        <w:tab/>
      </w:r>
      <w:r>
        <w:rPr>
          <w:lang w:eastAsia="zh-CN"/>
        </w:rPr>
        <w:t xml:space="preserve">Relays EAA messages towards AAA-S </w:t>
      </w:r>
      <w:ins w:id="92" w:author="Nokia" w:date="2020-10-02T11:02:00Z">
        <w:r w:rsidR="00273AFF">
          <w:rPr>
            <w:lang w:eastAsia="zh-CN"/>
          </w:rPr>
          <w:t xml:space="preserve">for primary authentication </w:t>
        </w:r>
      </w:ins>
      <w:r>
        <w:rPr>
          <w:lang w:eastAsia="zh-CN"/>
        </w:rPr>
        <w:t>and performs related protocol conversion based on AMF indication or UDM indication.</w:t>
      </w:r>
    </w:p>
    <w:p w14:paraId="7C8EE22D" w14:textId="77777777" w:rsidR="00EC2F63" w:rsidRDefault="00EC2F63" w:rsidP="00EC2F63">
      <w:pPr>
        <w:pStyle w:val="B1"/>
        <w:rPr>
          <w:lang w:eastAsia="zh-CN"/>
        </w:rPr>
      </w:pPr>
      <w:r>
        <w:rPr>
          <w:lang w:eastAsia="zh-CN"/>
        </w:rPr>
        <w:tab/>
        <w:t>Store local configuration per SO on the common UE subscription data and provide it to AMF and SMF</w:t>
      </w:r>
    </w:p>
    <w:p w14:paraId="1087DC00" w14:textId="77777777" w:rsidR="00EC2F63" w:rsidRDefault="00EC2F63" w:rsidP="00EC2F63">
      <w:pPr>
        <w:rPr>
          <w:rFonts w:eastAsia="宋体"/>
          <w:lang w:val="en-US" w:eastAsia="zh-CN"/>
        </w:rPr>
      </w:pPr>
      <w:r>
        <w:rPr>
          <w:rFonts w:eastAsia="宋体"/>
          <w:lang w:val="en-US" w:eastAsia="zh-CN"/>
        </w:rPr>
        <w:t>Interface to AAA-S:</w:t>
      </w:r>
    </w:p>
    <w:p w14:paraId="470FA505" w14:textId="6801706E" w:rsidR="00EC2F63" w:rsidRDefault="00EC2F63" w:rsidP="00EC2F63">
      <w:pPr>
        <w:pStyle w:val="B1"/>
        <w:rPr>
          <w:lang w:eastAsia="zh-CN"/>
        </w:rPr>
      </w:pPr>
      <w:r>
        <w:tab/>
        <w:t>Is assumed to be able to transport individual UE subscription data</w:t>
      </w:r>
      <w:ins w:id="93" w:author="Nokia" w:date="2020-10-02T10:46:00Z">
        <w:r w:rsidR="002F6C9E">
          <w:t xml:space="preserve"> (only needed for architecture approach 1)</w:t>
        </w:r>
      </w:ins>
      <w:r>
        <w:t>.</w:t>
      </w:r>
    </w:p>
    <w:p w14:paraId="7752A5F2" w14:textId="58EAC297" w:rsidR="009C6FD9" w:rsidRPr="00A97959" w:rsidRDefault="009C6FD9" w:rsidP="00EC2F63">
      <w:pPr>
        <w:pStyle w:val="2"/>
        <w:rPr>
          <w:lang w:eastAsia="zh-CN"/>
        </w:rPr>
      </w:pPr>
    </w:p>
    <w:sectPr w:rsidR="009C6FD9" w:rsidRPr="00A9795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25E92" w14:textId="77777777" w:rsidR="00C92B7C" w:rsidRDefault="00C92B7C">
      <w:r>
        <w:separator/>
      </w:r>
    </w:p>
  </w:endnote>
  <w:endnote w:type="continuationSeparator" w:id="0">
    <w:p w14:paraId="03C869E0" w14:textId="77777777" w:rsidR="00C92B7C" w:rsidRDefault="00C92B7C">
      <w:r>
        <w:continuationSeparator/>
      </w:r>
    </w:p>
  </w:endnote>
  <w:endnote w:type="continuationNotice" w:id="1">
    <w:p w14:paraId="1DABC51A" w14:textId="77777777" w:rsidR="00C92B7C" w:rsidRDefault="00C92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3A45F8" w:rsidRDefault="003A45F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B442F" w14:textId="77777777" w:rsidR="00C92B7C" w:rsidRDefault="00C92B7C">
      <w:r>
        <w:separator/>
      </w:r>
    </w:p>
  </w:footnote>
  <w:footnote w:type="continuationSeparator" w:id="0">
    <w:p w14:paraId="05540A56" w14:textId="77777777" w:rsidR="00C92B7C" w:rsidRDefault="00C92B7C">
      <w:r>
        <w:continuationSeparator/>
      </w:r>
    </w:p>
  </w:footnote>
  <w:footnote w:type="continuationNotice" w:id="1">
    <w:p w14:paraId="707D37DB" w14:textId="77777777" w:rsidR="00C92B7C" w:rsidRDefault="00C92B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61A5DC2D" w:rsidR="003A45F8" w:rsidRDefault="003A45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633">
      <w:rPr>
        <w:rFonts w:ascii="Arial" w:hAnsi="Arial" w:cs="Arial" w:hint="eastAsia"/>
        <w:bCs/>
        <w:noProof/>
        <w:sz w:val="18"/>
        <w:szCs w:val="18"/>
        <w:lang w:eastAsia="zh-CN"/>
      </w:rPr>
      <w:t>错误</w:t>
    </w:r>
    <w:r w:rsidR="00BB3633">
      <w:rPr>
        <w:rFonts w:ascii="Arial" w:hAnsi="Arial" w:cs="Arial" w:hint="eastAsia"/>
        <w:bCs/>
        <w:noProof/>
        <w:sz w:val="18"/>
        <w:szCs w:val="18"/>
        <w:lang w:eastAsia="zh-CN"/>
      </w:rPr>
      <w:t>!</w:t>
    </w:r>
    <w:r w:rsidR="00BB363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3A45F8" w:rsidRDefault="003A45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3633">
      <w:rPr>
        <w:rFonts w:ascii="Arial" w:hAnsi="Arial" w:cs="Arial"/>
        <w:b/>
        <w:noProof/>
        <w:sz w:val="18"/>
        <w:szCs w:val="18"/>
      </w:rPr>
      <w:t>6</w:t>
    </w:r>
    <w:r>
      <w:rPr>
        <w:rFonts w:ascii="Arial" w:hAnsi="Arial" w:cs="Arial"/>
        <w:b/>
        <w:sz w:val="18"/>
        <w:szCs w:val="18"/>
      </w:rPr>
      <w:fldChar w:fldCharType="end"/>
    </w:r>
  </w:p>
  <w:p w14:paraId="18B5F41A" w14:textId="72AFCEA5" w:rsidR="003A45F8" w:rsidRDefault="003A45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633">
      <w:rPr>
        <w:rFonts w:ascii="Arial" w:hAnsi="Arial" w:cs="Arial" w:hint="eastAsia"/>
        <w:bCs/>
        <w:noProof/>
        <w:sz w:val="18"/>
        <w:szCs w:val="18"/>
        <w:lang w:eastAsia="zh-CN"/>
      </w:rPr>
      <w:t>错误</w:t>
    </w:r>
    <w:r w:rsidR="00BB3633">
      <w:rPr>
        <w:rFonts w:ascii="Arial" w:hAnsi="Arial" w:cs="Arial" w:hint="eastAsia"/>
        <w:bCs/>
        <w:noProof/>
        <w:sz w:val="18"/>
        <w:szCs w:val="18"/>
        <w:lang w:eastAsia="zh-CN"/>
      </w:rPr>
      <w:t>!</w:t>
    </w:r>
    <w:r w:rsidR="00BB363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3A45F8" w:rsidRDefault="003A45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BC06BA30"/>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3F74CE1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7"/>
  </w:num>
  <w:num w:numId="19">
    <w:abstractNumId w:val="26"/>
  </w:num>
  <w:num w:numId="20">
    <w:abstractNumId w:val="19"/>
  </w:num>
  <w:num w:numId="21">
    <w:abstractNumId w:val="22"/>
  </w:num>
  <w:num w:numId="22">
    <w:abstractNumId w:val="18"/>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2">
    <w15:presenceInfo w15:providerId="None" w15:userId="Huawei-1016-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10EA"/>
    <w:rsid w:val="00143450"/>
    <w:rsid w:val="00171886"/>
    <w:rsid w:val="001763C0"/>
    <w:rsid w:val="0017712F"/>
    <w:rsid w:val="001779CC"/>
    <w:rsid w:val="0018144D"/>
    <w:rsid w:val="00193C54"/>
    <w:rsid w:val="00197962"/>
    <w:rsid w:val="001A4C42"/>
    <w:rsid w:val="001A66A9"/>
    <w:rsid w:val="001A7420"/>
    <w:rsid w:val="001B6637"/>
    <w:rsid w:val="001C07AF"/>
    <w:rsid w:val="001C21C3"/>
    <w:rsid w:val="001C28A2"/>
    <w:rsid w:val="001C4A90"/>
    <w:rsid w:val="001D02C2"/>
    <w:rsid w:val="001D2975"/>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3AFF"/>
    <w:rsid w:val="002746F2"/>
    <w:rsid w:val="002A75FE"/>
    <w:rsid w:val="002B293E"/>
    <w:rsid w:val="002B6339"/>
    <w:rsid w:val="002C1487"/>
    <w:rsid w:val="002D39FB"/>
    <w:rsid w:val="002D3A2E"/>
    <w:rsid w:val="002E00EE"/>
    <w:rsid w:val="002F6C9E"/>
    <w:rsid w:val="002F7374"/>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A45F8"/>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41E"/>
    <w:rsid w:val="0045366A"/>
    <w:rsid w:val="00453A92"/>
    <w:rsid w:val="00465515"/>
    <w:rsid w:val="00474966"/>
    <w:rsid w:val="004819A7"/>
    <w:rsid w:val="00482EA7"/>
    <w:rsid w:val="00496AA9"/>
    <w:rsid w:val="004A6DBB"/>
    <w:rsid w:val="004A6EB1"/>
    <w:rsid w:val="004A6ECC"/>
    <w:rsid w:val="004B0D8C"/>
    <w:rsid w:val="004B0FCA"/>
    <w:rsid w:val="004B47C7"/>
    <w:rsid w:val="004B4A61"/>
    <w:rsid w:val="004B7118"/>
    <w:rsid w:val="004C0C32"/>
    <w:rsid w:val="004C40C8"/>
    <w:rsid w:val="004C5FF6"/>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2AFC"/>
    <w:rsid w:val="005F473A"/>
    <w:rsid w:val="005F5BDF"/>
    <w:rsid w:val="005F7690"/>
    <w:rsid w:val="00602247"/>
    <w:rsid w:val="00602AEA"/>
    <w:rsid w:val="00605BA3"/>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3516E"/>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E4BF7"/>
    <w:rsid w:val="007E7AAA"/>
    <w:rsid w:val="007F0F4A"/>
    <w:rsid w:val="007F2871"/>
    <w:rsid w:val="008011FE"/>
    <w:rsid w:val="008028A4"/>
    <w:rsid w:val="008078FF"/>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279C0"/>
    <w:rsid w:val="00930833"/>
    <w:rsid w:val="00930C27"/>
    <w:rsid w:val="009332DD"/>
    <w:rsid w:val="0093592D"/>
    <w:rsid w:val="00942EC2"/>
    <w:rsid w:val="00962E08"/>
    <w:rsid w:val="0097516A"/>
    <w:rsid w:val="009752E0"/>
    <w:rsid w:val="0097551E"/>
    <w:rsid w:val="009A47E7"/>
    <w:rsid w:val="009A65A8"/>
    <w:rsid w:val="009B2F95"/>
    <w:rsid w:val="009C18D0"/>
    <w:rsid w:val="009C50E8"/>
    <w:rsid w:val="009C6FD9"/>
    <w:rsid w:val="009C74B0"/>
    <w:rsid w:val="009D164C"/>
    <w:rsid w:val="009D44FE"/>
    <w:rsid w:val="009E134D"/>
    <w:rsid w:val="009E4E3E"/>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41E0"/>
    <w:rsid w:val="00AD611A"/>
    <w:rsid w:val="00AD71D9"/>
    <w:rsid w:val="00AD728B"/>
    <w:rsid w:val="00AD78D2"/>
    <w:rsid w:val="00AE3496"/>
    <w:rsid w:val="00AE65E2"/>
    <w:rsid w:val="00AE72D0"/>
    <w:rsid w:val="00AF42E4"/>
    <w:rsid w:val="00AF6665"/>
    <w:rsid w:val="00B02987"/>
    <w:rsid w:val="00B052C5"/>
    <w:rsid w:val="00B071CD"/>
    <w:rsid w:val="00B07659"/>
    <w:rsid w:val="00B10146"/>
    <w:rsid w:val="00B13EB9"/>
    <w:rsid w:val="00B15449"/>
    <w:rsid w:val="00B30888"/>
    <w:rsid w:val="00B37555"/>
    <w:rsid w:val="00B4318E"/>
    <w:rsid w:val="00B43881"/>
    <w:rsid w:val="00B65E62"/>
    <w:rsid w:val="00B7213D"/>
    <w:rsid w:val="00B837C1"/>
    <w:rsid w:val="00B93086"/>
    <w:rsid w:val="00B9644C"/>
    <w:rsid w:val="00BA19ED"/>
    <w:rsid w:val="00BA3DF8"/>
    <w:rsid w:val="00BA4B8D"/>
    <w:rsid w:val="00BB1BE3"/>
    <w:rsid w:val="00BB3633"/>
    <w:rsid w:val="00BC0F7D"/>
    <w:rsid w:val="00BC76BB"/>
    <w:rsid w:val="00BD18AB"/>
    <w:rsid w:val="00BD2527"/>
    <w:rsid w:val="00BD5CDF"/>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7AAD"/>
    <w:rsid w:val="00C80F1D"/>
    <w:rsid w:val="00C8669C"/>
    <w:rsid w:val="00C87B9A"/>
    <w:rsid w:val="00C92B7C"/>
    <w:rsid w:val="00C93F40"/>
    <w:rsid w:val="00CA3D0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576D2"/>
    <w:rsid w:val="00E70A2E"/>
    <w:rsid w:val="00E72E79"/>
    <w:rsid w:val="00E77645"/>
    <w:rsid w:val="00E92B69"/>
    <w:rsid w:val="00E94904"/>
    <w:rsid w:val="00EA15B0"/>
    <w:rsid w:val="00EA1C6A"/>
    <w:rsid w:val="00EA56DA"/>
    <w:rsid w:val="00EA5EA7"/>
    <w:rsid w:val="00EC10CC"/>
    <w:rsid w:val="00EC10DA"/>
    <w:rsid w:val="00EC2F63"/>
    <w:rsid w:val="00EC4A25"/>
    <w:rsid w:val="00ED2512"/>
    <w:rsid w:val="00ED37CD"/>
    <w:rsid w:val="00ED3D1C"/>
    <w:rsid w:val="00ED4185"/>
    <w:rsid w:val="00EF1336"/>
    <w:rsid w:val="00EF575C"/>
    <w:rsid w:val="00F01260"/>
    <w:rsid w:val="00F024A4"/>
    <w:rsid w:val="00F025A2"/>
    <w:rsid w:val="00F04712"/>
    <w:rsid w:val="00F0529C"/>
    <w:rsid w:val="00F13360"/>
    <w:rsid w:val="00F16FF8"/>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7292"/>
    <w:rsid w:val="01DA2E77"/>
    <w:rsid w:val="03659939"/>
    <w:rsid w:val="03843522"/>
    <w:rsid w:val="03EC28BD"/>
    <w:rsid w:val="04E63E6F"/>
    <w:rsid w:val="061DFEB5"/>
    <w:rsid w:val="073DD5D4"/>
    <w:rsid w:val="098468B7"/>
    <w:rsid w:val="0ADF5247"/>
    <w:rsid w:val="0E55184B"/>
    <w:rsid w:val="0F426D5B"/>
    <w:rsid w:val="104B6A42"/>
    <w:rsid w:val="10E0A1E5"/>
    <w:rsid w:val="118BAC08"/>
    <w:rsid w:val="12DB05F5"/>
    <w:rsid w:val="12DE3626"/>
    <w:rsid w:val="135FD782"/>
    <w:rsid w:val="1559AE74"/>
    <w:rsid w:val="169AFC33"/>
    <w:rsid w:val="16F23F6F"/>
    <w:rsid w:val="174971D5"/>
    <w:rsid w:val="18B5BB52"/>
    <w:rsid w:val="19B35B12"/>
    <w:rsid w:val="1A5E7292"/>
    <w:rsid w:val="1AC0D948"/>
    <w:rsid w:val="1AFED869"/>
    <w:rsid w:val="1B743ECA"/>
    <w:rsid w:val="1D473E8D"/>
    <w:rsid w:val="1F3F9598"/>
    <w:rsid w:val="231C1AC3"/>
    <w:rsid w:val="26E46372"/>
    <w:rsid w:val="2B1ADF2C"/>
    <w:rsid w:val="2FCB21C7"/>
    <w:rsid w:val="303512E6"/>
    <w:rsid w:val="30AD9BDA"/>
    <w:rsid w:val="348482DD"/>
    <w:rsid w:val="34B1F913"/>
    <w:rsid w:val="3567D606"/>
    <w:rsid w:val="35DF7072"/>
    <w:rsid w:val="3881CFD1"/>
    <w:rsid w:val="391F40C6"/>
    <w:rsid w:val="3F1B8A73"/>
    <w:rsid w:val="42BC50A5"/>
    <w:rsid w:val="430A4544"/>
    <w:rsid w:val="4341E323"/>
    <w:rsid w:val="4484014A"/>
    <w:rsid w:val="45437B55"/>
    <w:rsid w:val="49C95070"/>
    <w:rsid w:val="4AFA3019"/>
    <w:rsid w:val="4B583460"/>
    <w:rsid w:val="4CFAE4A2"/>
    <w:rsid w:val="525535E8"/>
    <w:rsid w:val="53D12221"/>
    <w:rsid w:val="548AD311"/>
    <w:rsid w:val="54E26C31"/>
    <w:rsid w:val="564DB3B9"/>
    <w:rsid w:val="577938ED"/>
    <w:rsid w:val="592439EF"/>
    <w:rsid w:val="5A34F6D2"/>
    <w:rsid w:val="5AFE6154"/>
    <w:rsid w:val="5E0EFB4C"/>
    <w:rsid w:val="5E8F2AAD"/>
    <w:rsid w:val="6079C5AA"/>
    <w:rsid w:val="61F62D80"/>
    <w:rsid w:val="61F94553"/>
    <w:rsid w:val="6266786F"/>
    <w:rsid w:val="62D805AA"/>
    <w:rsid w:val="646DE3D9"/>
    <w:rsid w:val="64AA035B"/>
    <w:rsid w:val="65707D74"/>
    <w:rsid w:val="65A21BE6"/>
    <w:rsid w:val="6642A0C5"/>
    <w:rsid w:val="66D96B02"/>
    <w:rsid w:val="67F4A979"/>
    <w:rsid w:val="67FDFA0E"/>
    <w:rsid w:val="6C7903E4"/>
    <w:rsid w:val="6D29C98D"/>
    <w:rsid w:val="71762033"/>
    <w:rsid w:val="73246A83"/>
    <w:rsid w:val="741F5897"/>
    <w:rsid w:val="786448D2"/>
    <w:rsid w:val="789F42B5"/>
    <w:rsid w:val="795031E3"/>
    <w:rsid w:val="7A4FFD69"/>
    <w:rsid w:val="7E336A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3Char">
    <w:name w:val="标题 3 Char"/>
    <w:link w:val="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a"/>
    <w:rsid w:val="00120671"/>
    <w:pPr>
      <w:overflowPunct w:val="0"/>
      <w:autoSpaceDE w:val="0"/>
      <w:autoSpaceDN w:val="0"/>
      <w:adjustRightInd w:val="0"/>
      <w:jc w:val="right"/>
      <w:textAlignment w:val="baseline"/>
    </w:pPr>
    <w:rPr>
      <w:b/>
      <w:color w:val="000000"/>
    </w:rPr>
  </w:style>
  <w:style w:type="paragraph" w:customStyle="1" w:styleId="HE">
    <w:name w:val="HE"/>
    <w:basedOn w:val="a"/>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Char">
    <w:name w:val="页眉 Char"/>
    <w:link w:val="a3"/>
    <w:rsid w:val="00120671"/>
    <w:rPr>
      <w:rFonts w:ascii="Arial" w:hAnsi="Arial"/>
      <w:b/>
      <w:noProof/>
      <w:sz w:val="18"/>
      <w:lang w:val="en-GB" w:eastAsia="ja-JP"/>
    </w:rPr>
  </w:style>
  <w:style w:type="character" w:styleId="a8">
    <w:name w:val="annotation reference"/>
    <w:rsid w:val="00120671"/>
    <w:rPr>
      <w:sz w:val="16"/>
      <w:szCs w:val="16"/>
    </w:rPr>
  </w:style>
  <w:style w:type="paragraph" w:styleId="a9">
    <w:name w:val="annotation text"/>
    <w:basedOn w:val="a"/>
    <w:link w:val="Char0"/>
    <w:rsid w:val="00120671"/>
    <w:pPr>
      <w:overflowPunct w:val="0"/>
      <w:autoSpaceDE w:val="0"/>
      <w:autoSpaceDN w:val="0"/>
      <w:adjustRightInd w:val="0"/>
      <w:textAlignment w:val="baseline"/>
    </w:pPr>
    <w:rPr>
      <w:color w:val="000000"/>
      <w:lang w:eastAsia="ja-JP"/>
    </w:rPr>
  </w:style>
  <w:style w:type="character" w:customStyle="1" w:styleId="Char0">
    <w:name w:val="批注文字 Char"/>
    <w:basedOn w:val="a0"/>
    <w:link w:val="a9"/>
    <w:rsid w:val="00120671"/>
    <w:rPr>
      <w:color w:val="000000"/>
      <w:lang w:val="en-GB" w:eastAsia="ja-JP"/>
    </w:rPr>
  </w:style>
  <w:style w:type="paragraph" w:styleId="aa">
    <w:name w:val="annotation subject"/>
    <w:basedOn w:val="a9"/>
    <w:next w:val="a9"/>
    <w:link w:val="Char1"/>
    <w:rsid w:val="00120671"/>
    <w:rPr>
      <w:b/>
      <w:bCs/>
    </w:rPr>
  </w:style>
  <w:style w:type="character" w:customStyle="1" w:styleId="Char1">
    <w:name w:val="批注主题 Char"/>
    <w:basedOn w:val="Char0"/>
    <w:link w:val="aa"/>
    <w:rsid w:val="00120671"/>
    <w:rPr>
      <w:b/>
      <w:bCs/>
      <w:color w:val="000000"/>
      <w:lang w:val="en-GB" w:eastAsia="ja-JP"/>
    </w:rPr>
  </w:style>
  <w:style w:type="paragraph" w:styleId="ab">
    <w:name w:val="footnote text"/>
    <w:basedOn w:val="a"/>
    <w:link w:val="Char2"/>
    <w:rsid w:val="00120671"/>
    <w:pPr>
      <w:overflowPunct w:val="0"/>
      <w:autoSpaceDE w:val="0"/>
      <w:autoSpaceDN w:val="0"/>
      <w:adjustRightInd w:val="0"/>
      <w:textAlignment w:val="baseline"/>
    </w:pPr>
    <w:rPr>
      <w:color w:val="000000"/>
      <w:lang w:eastAsia="ja-JP"/>
    </w:rPr>
  </w:style>
  <w:style w:type="character" w:customStyle="1" w:styleId="Char2">
    <w:name w:val="脚注文本 Char"/>
    <w:basedOn w:val="a0"/>
    <w:link w:val="ab"/>
    <w:rsid w:val="00120671"/>
    <w:rPr>
      <w:color w:val="000000"/>
      <w:lang w:val="en-GB" w:eastAsia="ja-JP"/>
    </w:rPr>
  </w:style>
  <w:style w:type="paragraph" w:styleId="ac">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ad">
    <w:name w:val="Plain Text"/>
    <w:basedOn w:val="a"/>
    <w:link w:val="Char3"/>
    <w:rsid w:val="00120671"/>
    <w:rPr>
      <w:rFonts w:ascii="Courier New" w:hAnsi="Courier New"/>
      <w:lang w:val="nb-NO" w:eastAsia="x-none"/>
    </w:rPr>
  </w:style>
  <w:style w:type="character" w:customStyle="1" w:styleId="Char3">
    <w:name w:val="纯文本 Char"/>
    <w:basedOn w:val="a0"/>
    <w:link w:val="ad"/>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ae">
    <w:name w:val="Balloon Text"/>
    <w:basedOn w:val="a"/>
    <w:link w:val="Char4"/>
    <w:semiHidden/>
    <w:unhideWhenUsed/>
    <w:rsid w:val="00C474CA"/>
    <w:pPr>
      <w:spacing w:after="0"/>
    </w:pPr>
    <w:rPr>
      <w:rFonts w:ascii="Segoe UI" w:hAnsi="Segoe UI" w:cs="Segoe UI"/>
      <w:sz w:val="18"/>
      <w:szCs w:val="18"/>
    </w:rPr>
  </w:style>
  <w:style w:type="character" w:customStyle="1" w:styleId="Char4">
    <w:name w:val="批注框文本 Char"/>
    <w:basedOn w:val="a0"/>
    <w:link w:val="ae"/>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af">
    <w:name w:val="List Paragraph"/>
    <w:basedOn w:val="a"/>
    <w:uiPriority w:val="34"/>
    <w:qFormat/>
    <w:rsid w:val="00A11E2A"/>
    <w:pPr>
      <w:spacing w:after="0"/>
      <w:ind w:left="720"/>
      <w:contextualSpacing/>
      <w:jc w:val="both"/>
    </w:pPr>
    <w:rPr>
      <w:rFonts w:ascii="Arial" w:hAnsi="Arial"/>
      <w:sz w:val="22"/>
      <w:lang w:val="en-US"/>
    </w:rPr>
  </w:style>
  <w:style w:type="paragraph" w:styleId="af0">
    <w:name w:val="caption"/>
    <w:basedOn w:val="a"/>
    <w:next w:val="a"/>
    <w:unhideWhenUsed/>
    <w:qFormat/>
    <w:rsid w:val="00A11E2A"/>
    <w:pPr>
      <w:spacing w:after="200"/>
      <w:ind w:left="357"/>
      <w:jc w:val="both"/>
    </w:pPr>
    <w:rPr>
      <w:rFonts w:ascii="Arial" w:hAnsi="Arial"/>
      <w:i/>
      <w:iCs/>
      <w:color w:val="44546A" w:themeColor="text2"/>
      <w:sz w:val="18"/>
      <w:szCs w:val="18"/>
    </w:rPr>
  </w:style>
  <w:style w:type="character" w:customStyle="1" w:styleId="4Char">
    <w:name w:val="标题 4 Char"/>
    <w:link w:val="4"/>
    <w:rsid w:val="009C6F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63532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__1.vsd"/><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__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5AIRPNAIUNRU-2028481721-3567</_dlc_DocId>
    <_dlc_DocIdUrl xmlns="71c5aaf6-e6ce-465b-b873-5148d2a4c105">
      <Url>https://nokia.sharepoint.com/sites/c5g/e2earch/_layouts/15/DocIdRedir.aspx?ID=5AIRPNAIUNRU-2028481721-3567</Url>
      <Description>5AIRPNAIUNRU-2028481721-3567</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93FB5-98DE-4503-BFF4-7E3B9AB79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5.xml><?xml version="1.0" encoding="utf-8"?>
<ds:datastoreItem xmlns:ds="http://schemas.openxmlformats.org/officeDocument/2006/customXml" ds:itemID="{1D88D887-4291-475A-A69E-8F1B8081902C}">
  <ds:schemaRefs>
    <ds:schemaRef ds:uri="http://schemas.microsoft.com/sharepoint/events"/>
  </ds:schemaRefs>
</ds:datastoreItem>
</file>

<file path=customXml/itemProps6.xml><?xml version="1.0" encoding="utf-8"?>
<ds:datastoreItem xmlns:ds="http://schemas.openxmlformats.org/officeDocument/2006/customXml" ds:itemID="{9A86F33E-4F11-4477-8E7B-E949DC2A6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16452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Huawei-1016-2</cp:lastModifiedBy>
  <cp:revision>13</cp:revision>
  <cp:lastPrinted>2019-02-25T14:05:00Z</cp:lastPrinted>
  <dcterms:created xsi:type="dcterms:W3CDTF">2020-10-02T13:30:00Z</dcterms:created>
  <dcterms:modified xsi:type="dcterms:W3CDTF">2020-10-16T13:25:00Z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c55bce9f-a4f1-45ef-89e8-be0b7e6be139</vt:lpwstr>
  </property>
  <property fmtid="{D5CDD505-2E9C-101B-9397-08002B2CF9AE}" pid="4" name="_2015_ms_pID_725343">
    <vt:lpwstr>(2)MjS55I60LOdWPWy8i0rR7dClxmpHVfAHgF2MsC9fZ+S7gd6il3vrGQsLoCnpvgNgpUzCmpVi
WuGOMWZ19on98gVHio+1oCV5uD2VNu87+aajiyVzHuXV/+2IAVOilIy+N9QtpOtETXukSJMB
WkqQNkoRmk/cKv9NdxfODrTJoM+RrJBCpbfu0Xg5Vz0uGzAyEEZ1FTW7kae9FIpZgCJTxstj
MTbIxCaVlxylmecWYe</vt:lpwstr>
  </property>
  <property fmtid="{D5CDD505-2E9C-101B-9397-08002B2CF9AE}" pid="5" name="_2015_ms_pID_7253431">
    <vt:lpwstr>MtiPJej96MqXHhGvXhehNLzubQFKKAvecwSQi9G7Mgdt7uiXeOrIY7
HMNdkzl9SjN+dmqBR0mOa697rXChbxJU5jkVbwokUSvUpMycELgSsGFjtMJjSn0o3EjDjgxJ
JKsCk0nsHhK1BiN3ybLk5Jpec1r6SG/7eNcOx2eTzBVExoa9iDKIkPQhOxTNagH0ru2ZNa/Z
q7gt+7WGCrvKaCbO</vt:lpwstr>
  </property>
</Properties>
</file>