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w:t>
      </w:r>
      <w:r w:rsidR="00F9126D">
        <w:rPr>
          <w:rFonts w:ascii="Arial" w:hAnsi="Arial" w:cs="Arial"/>
          <w:b/>
          <w:bCs/>
          <w:sz w:val="24"/>
          <w:szCs w:val="24"/>
        </w:rPr>
        <w:t>8</w:t>
      </w:r>
      <w:r w:rsidRPr="00F76B76">
        <w:rPr>
          <w:rFonts w:ascii="Arial" w:hAnsi="Arial" w:cs="Arial"/>
          <w:b/>
          <w:bCs/>
          <w:sz w:val="24"/>
          <w:szCs w:val="24"/>
        </w:rPr>
        <w:tab/>
        <w:t>S2-15</w:t>
      </w:r>
      <w:r w:rsidR="004F47EF">
        <w:rPr>
          <w:rFonts w:ascii="Arial" w:hAnsi="Arial" w:cs="Arial"/>
          <w:b/>
          <w:bCs/>
          <w:sz w:val="24"/>
          <w:szCs w:val="24"/>
        </w:rPr>
        <w:t>0982</w:t>
      </w:r>
    </w:p>
    <w:p w:rsidR="00DF7FB6" w:rsidRPr="00F76B76" w:rsidRDefault="00F9126D" w:rsidP="005509C5">
      <w:pPr>
        <w:pBdr>
          <w:bottom w:val="single" w:sz="6" w:space="0" w:color="auto"/>
        </w:pBdr>
        <w:tabs>
          <w:tab w:val="right" w:pos="9638"/>
        </w:tabs>
        <w:rPr>
          <w:rFonts w:ascii="Arial" w:hAnsi="Arial" w:cs="Arial"/>
          <w:b/>
          <w:bCs/>
          <w:sz w:val="24"/>
          <w:szCs w:val="24"/>
        </w:rPr>
      </w:pPr>
      <w:r w:rsidRPr="00F9126D">
        <w:rPr>
          <w:rFonts w:ascii="Arial" w:hAnsi="Arial" w:cs="Arial"/>
          <w:b/>
          <w:bCs/>
          <w:sz w:val="24"/>
          <w:szCs w:val="24"/>
        </w:rPr>
        <w:t>13 - 17 April 2015,</w:t>
      </w:r>
      <w:r w:rsidR="003841C6">
        <w:rPr>
          <w:rFonts w:ascii="Arial" w:hAnsi="Arial" w:cs="Arial"/>
          <w:b/>
          <w:bCs/>
          <w:sz w:val="24"/>
          <w:szCs w:val="24"/>
        </w:rPr>
        <w:t xml:space="preserve"> </w:t>
      </w:r>
      <w:r w:rsidRPr="00F9126D">
        <w:rPr>
          <w:rFonts w:ascii="Arial" w:hAnsi="Arial" w:cs="Arial"/>
          <w:b/>
          <w:bCs/>
          <w:sz w:val="24"/>
          <w:szCs w:val="24"/>
        </w:rPr>
        <w:t xml:space="preserve">San Jose Del </w:t>
      </w:r>
      <w:r w:rsidRPr="00F9126D">
        <w:rPr>
          <w:rFonts w:ascii="Arial" w:hAnsi="Arial" w:cs="Arial"/>
          <w:b/>
          <w:bCs/>
          <w:noProof/>
          <w:sz w:val="24"/>
          <w:szCs w:val="24"/>
        </w:rPr>
        <w:t>Cabo</w:t>
      </w:r>
      <w:r w:rsidRPr="00F9126D">
        <w:rPr>
          <w:rFonts w:ascii="Arial" w:hAnsi="Arial" w:cs="Arial"/>
          <w:b/>
          <w:bCs/>
          <w:sz w:val="24"/>
          <w:szCs w:val="24"/>
        </w:rPr>
        <w:t>, Mexico</w:t>
      </w:r>
      <w:r w:rsidR="00DF7FB6" w:rsidRPr="00F76B76">
        <w:rPr>
          <w:rFonts w:ascii="Arial" w:hAnsi="Arial" w:cs="Arial"/>
          <w:b/>
          <w:bCs/>
        </w:rPr>
        <w:tab/>
        <w:t>(</w:t>
      </w:r>
      <w:r w:rsidR="00DF7FB6" w:rsidRPr="00F76B76">
        <w:rPr>
          <w:rFonts w:ascii="Arial" w:hAnsi="Arial" w:cs="Arial"/>
          <w:b/>
          <w:bCs/>
          <w:color w:val="0000FF"/>
        </w:rPr>
        <w:t>revision of S2-15xxxx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B35A06">
        <w:rPr>
          <w:rFonts w:ascii="Arial" w:hAnsi="Arial" w:cs="Arial"/>
          <w:b/>
        </w:rPr>
        <w:t>U.S. Department of Commerce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A78C6">
        <w:rPr>
          <w:rFonts w:ascii="Arial" w:hAnsi="Arial" w:cs="Arial"/>
          <w:b/>
        </w:rPr>
        <w:t>Consideration for the</w:t>
      </w:r>
      <w:r w:rsidR="00B35A06">
        <w:rPr>
          <w:rFonts w:ascii="Arial" w:hAnsi="Arial" w:cs="Arial"/>
          <w:b/>
        </w:rPr>
        <w:t xml:space="preserve"> GCSE_LTE Architecture to include </w:t>
      </w:r>
      <w:r w:rsidR="007A78C6">
        <w:rPr>
          <w:rFonts w:ascii="Arial" w:hAnsi="Arial" w:cs="Arial"/>
          <w:b/>
        </w:rPr>
        <w:t xml:space="preserve">the </w:t>
      </w:r>
      <w:r w:rsidR="008648C9">
        <w:rPr>
          <w:rFonts w:ascii="Arial" w:hAnsi="Arial" w:cs="Arial"/>
          <w:b/>
        </w:rPr>
        <w:t xml:space="preserve">ProSe </w:t>
      </w:r>
      <w:r w:rsidR="00B35A06">
        <w:rPr>
          <w:rFonts w:ascii="Arial" w:hAnsi="Arial" w:cs="Arial"/>
          <w:b/>
        </w:rPr>
        <w:t>UE-Network Relay</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35A06">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73E32">
        <w:rPr>
          <w:rFonts w:ascii="Arial" w:hAnsi="Arial" w:cs="Arial"/>
          <w:b/>
        </w:rPr>
        <w:t>6.2</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B390D">
        <w:rPr>
          <w:rFonts w:ascii="Arial" w:hAnsi="Arial" w:cs="Arial"/>
          <w:b/>
        </w:rPr>
        <w:t>MCPTT</w:t>
      </w:r>
      <w:r w:rsidR="00B35A06">
        <w:rPr>
          <w:rFonts w:ascii="Arial" w:hAnsi="Arial" w:cs="Arial"/>
          <w:b/>
        </w:rPr>
        <w:t xml:space="preserve"> / Rel-13</w:t>
      </w:r>
    </w:p>
    <w:p w:rsidR="00E72483" w:rsidRDefault="00440983">
      <w:pPr>
        <w:rPr>
          <w:rFonts w:ascii="Arial" w:hAnsi="Arial" w:cs="Arial"/>
          <w:i/>
        </w:rPr>
      </w:pPr>
      <w:r>
        <w:rPr>
          <w:rFonts w:ascii="Arial" w:hAnsi="Arial" w:cs="Arial"/>
          <w:i/>
        </w:rPr>
        <w:t>Abstract of the contribution:</w:t>
      </w:r>
      <w:r w:rsidR="00134085">
        <w:rPr>
          <w:rFonts w:ascii="Arial" w:hAnsi="Arial" w:cs="Arial"/>
          <w:i/>
        </w:rPr>
        <w:t xml:space="preserve">  This contribution discusses the need </w:t>
      </w:r>
      <w:r w:rsidR="00E72483">
        <w:rPr>
          <w:rFonts w:ascii="Arial" w:hAnsi="Arial" w:cs="Arial"/>
          <w:i/>
        </w:rPr>
        <w:t>for</w:t>
      </w:r>
      <w:r w:rsidR="008648C9">
        <w:rPr>
          <w:rFonts w:ascii="Arial" w:hAnsi="Arial" w:cs="Arial"/>
          <w:i/>
        </w:rPr>
        <w:t xml:space="preserve"> ProSe</w:t>
      </w:r>
      <w:r w:rsidR="00134085">
        <w:rPr>
          <w:rFonts w:ascii="Arial" w:hAnsi="Arial" w:cs="Arial"/>
          <w:i/>
        </w:rPr>
        <w:t xml:space="preserve"> UE-Network Relay </w:t>
      </w:r>
      <w:r w:rsidR="00D44B0A">
        <w:rPr>
          <w:rFonts w:ascii="Arial" w:hAnsi="Arial" w:cs="Arial"/>
          <w:i/>
        </w:rPr>
        <w:t xml:space="preserve">architecture </w:t>
      </w:r>
      <w:r w:rsidR="00E72483">
        <w:rPr>
          <w:rFonts w:ascii="Arial" w:hAnsi="Arial" w:cs="Arial"/>
          <w:i/>
        </w:rPr>
        <w:t xml:space="preserve">solution(s) to be specified </w:t>
      </w:r>
      <w:r w:rsidR="00134085">
        <w:rPr>
          <w:rFonts w:ascii="Arial" w:hAnsi="Arial" w:cs="Arial"/>
          <w:i/>
        </w:rPr>
        <w:t xml:space="preserve">in TS 23.468 </w:t>
      </w:r>
      <w:r w:rsidR="00E72483">
        <w:rPr>
          <w:rFonts w:ascii="Arial" w:hAnsi="Arial" w:cs="Arial"/>
          <w:i/>
        </w:rPr>
        <w:t>(</w:t>
      </w:r>
      <w:r w:rsidR="00E72483" w:rsidRPr="00E72483">
        <w:rPr>
          <w:rFonts w:ascii="Arial" w:hAnsi="Arial" w:cs="Arial"/>
          <w:i/>
        </w:rPr>
        <w:t>Group Communication System Enablers for LTE (GCSE_LTE); Stage 2</w:t>
      </w:r>
      <w:r w:rsidR="00E72483">
        <w:rPr>
          <w:rFonts w:ascii="Arial" w:hAnsi="Arial" w:cs="Arial"/>
          <w:i/>
        </w:rPr>
        <w:t>)</w:t>
      </w:r>
      <w:r w:rsidR="00134085">
        <w:rPr>
          <w:rFonts w:ascii="Arial" w:hAnsi="Arial" w:cs="Arial"/>
          <w:i/>
        </w:rPr>
        <w:t>.</w:t>
      </w:r>
      <w:r w:rsidR="004F6FAC">
        <w:rPr>
          <w:rFonts w:ascii="Arial" w:hAnsi="Arial" w:cs="Arial"/>
          <w:i/>
        </w:rPr>
        <w:t xml:space="preserve">  </w:t>
      </w:r>
    </w:p>
    <w:p w:rsidR="00440983" w:rsidRDefault="00440983">
      <w:pPr>
        <w:rPr>
          <w:rFonts w:ascii="Arial" w:hAnsi="Arial" w:cs="Arial"/>
        </w:rPr>
      </w:pPr>
    </w:p>
    <w:p w:rsidR="00B35A06" w:rsidRPr="00A10A21" w:rsidRDefault="00A10A21">
      <w:pPr>
        <w:rPr>
          <w:b/>
          <w:sz w:val="28"/>
          <w:szCs w:val="28"/>
        </w:rPr>
      </w:pPr>
      <w:r w:rsidRPr="00A10A21">
        <w:rPr>
          <w:b/>
          <w:sz w:val="28"/>
          <w:szCs w:val="28"/>
        </w:rPr>
        <w:t xml:space="preserve">1.  </w:t>
      </w:r>
      <w:r w:rsidR="006A6A08" w:rsidRPr="00A10A21">
        <w:rPr>
          <w:b/>
          <w:sz w:val="28"/>
          <w:szCs w:val="28"/>
        </w:rPr>
        <w:t>Introduction</w:t>
      </w:r>
    </w:p>
    <w:p w:rsidR="00B35A06" w:rsidRPr="006A6A08" w:rsidRDefault="006A6A08">
      <w:pPr>
        <w:rPr>
          <w:sz w:val="24"/>
          <w:szCs w:val="24"/>
        </w:rPr>
      </w:pPr>
      <w:r w:rsidRPr="006A6A08">
        <w:rPr>
          <w:sz w:val="24"/>
          <w:szCs w:val="24"/>
        </w:rPr>
        <w:t>TS 23.468</w:t>
      </w:r>
      <w:r w:rsidR="00EB35BF">
        <w:rPr>
          <w:sz w:val="24"/>
          <w:szCs w:val="24"/>
        </w:rPr>
        <w:t xml:space="preserve"> [A]</w:t>
      </w:r>
      <w:r w:rsidRPr="006A6A08">
        <w:rPr>
          <w:sz w:val="24"/>
          <w:szCs w:val="24"/>
        </w:rPr>
        <w:t xml:space="preserve"> specifies the Stage 2 </w:t>
      </w:r>
      <w:r w:rsidR="00C921F7">
        <w:rPr>
          <w:sz w:val="24"/>
          <w:szCs w:val="24"/>
        </w:rPr>
        <w:t xml:space="preserve">system </w:t>
      </w:r>
      <w:r w:rsidRPr="006A6A08">
        <w:rPr>
          <w:sz w:val="24"/>
          <w:szCs w:val="24"/>
        </w:rPr>
        <w:t>architecture for Group Communication Service Enablers for LTE (GCSE_LTE).</w:t>
      </w:r>
      <w:r>
        <w:rPr>
          <w:sz w:val="24"/>
          <w:szCs w:val="24"/>
        </w:rPr>
        <w:t xml:space="preserve">  The high level view of the non-roaming GCSE_LTE </w:t>
      </w:r>
      <w:r w:rsidR="00C921F7">
        <w:rPr>
          <w:sz w:val="24"/>
          <w:szCs w:val="24"/>
        </w:rPr>
        <w:t xml:space="preserve">system </w:t>
      </w:r>
      <w:r>
        <w:rPr>
          <w:sz w:val="24"/>
          <w:szCs w:val="24"/>
        </w:rPr>
        <w:t>arc</w:t>
      </w:r>
      <w:r w:rsidR="004E6FFF">
        <w:rPr>
          <w:sz w:val="24"/>
          <w:szCs w:val="24"/>
        </w:rPr>
        <w:t>hitecture is shown in Figure 4.2.2-1 of TS 23.468</w:t>
      </w:r>
      <w:r w:rsidR="00B51639">
        <w:rPr>
          <w:sz w:val="24"/>
          <w:szCs w:val="24"/>
        </w:rPr>
        <w:t xml:space="preserve"> [A]</w:t>
      </w:r>
      <w:r w:rsidR="004E6FFF">
        <w:rPr>
          <w:sz w:val="24"/>
          <w:szCs w:val="24"/>
        </w:rPr>
        <w:t xml:space="preserve"> (version 13.0.0)</w:t>
      </w:r>
      <w:r>
        <w:rPr>
          <w:sz w:val="24"/>
          <w:szCs w:val="24"/>
        </w:rPr>
        <w:t>:</w:t>
      </w:r>
    </w:p>
    <w:p w:rsidR="00B37B12" w:rsidRPr="00A10A21" w:rsidRDefault="00B37B12" w:rsidP="00B37B12">
      <w:pPr>
        <w:keepNext/>
        <w:keepLines/>
        <w:overflowPunct/>
        <w:autoSpaceDE/>
        <w:autoSpaceDN/>
        <w:adjustRightInd/>
        <w:spacing w:before="120"/>
        <w:ind w:left="1134" w:hanging="1134"/>
        <w:textAlignment w:val="auto"/>
        <w:outlineLvl w:val="2"/>
        <w:rPr>
          <w:rFonts w:ascii="Arial" w:eastAsia="SimSun" w:hAnsi="Arial"/>
          <w:i/>
          <w:color w:val="auto"/>
          <w:sz w:val="28"/>
          <w:lang w:eastAsia="en-US"/>
        </w:rPr>
      </w:pPr>
      <w:bookmarkStart w:id="1" w:name="_Toc412804144"/>
      <w:r w:rsidRPr="00A10A21">
        <w:rPr>
          <w:rFonts w:ascii="Arial" w:eastAsia="SimSun" w:hAnsi="Arial"/>
          <w:i/>
          <w:color w:val="auto"/>
          <w:sz w:val="28"/>
          <w:lang w:eastAsia="en-US"/>
        </w:rPr>
        <w:t>4.2.2</w:t>
      </w:r>
      <w:r w:rsidRPr="00A10A21">
        <w:rPr>
          <w:rFonts w:ascii="Arial" w:eastAsia="SimSun" w:hAnsi="Arial"/>
          <w:i/>
          <w:color w:val="auto"/>
          <w:sz w:val="28"/>
          <w:lang w:eastAsia="en-US"/>
        </w:rPr>
        <w:tab/>
        <w:t>Non-roaming architecture</w:t>
      </w:r>
      <w:bookmarkEnd w:id="1"/>
    </w:p>
    <w:p w:rsidR="00B37B12" w:rsidRPr="00A10A21" w:rsidRDefault="00B37B12" w:rsidP="00B37B12">
      <w:pPr>
        <w:overflowPunct/>
        <w:autoSpaceDE/>
        <w:autoSpaceDN/>
        <w:adjustRightInd/>
        <w:textAlignment w:val="auto"/>
        <w:rPr>
          <w:rFonts w:eastAsia="SimSun"/>
          <w:i/>
          <w:color w:val="auto"/>
          <w:lang w:eastAsia="en-US"/>
        </w:rPr>
      </w:pPr>
      <w:r w:rsidRPr="00A10A21">
        <w:rPr>
          <w:rFonts w:eastAsia="SimSun"/>
          <w:i/>
          <w:color w:val="auto"/>
          <w:lang w:eastAsia="en-US"/>
        </w:rPr>
        <w:t>Figure 4.2.2-1 shows a high level view of the architecture for the non-roaming scenario.</w:t>
      </w:r>
    </w:p>
    <w:bookmarkStart w:id="2" w:name="_MON_1489494509"/>
    <w:bookmarkEnd w:id="2"/>
    <w:p w:rsidR="006A6A08" w:rsidRPr="00A10A21" w:rsidRDefault="00313EA8">
      <w:pPr>
        <w:rPr>
          <w:rFonts w:ascii="Arial" w:hAnsi="Arial" w:cs="Arial"/>
          <w:i/>
        </w:rPr>
      </w:pPr>
      <w:r w:rsidRPr="00A10A21">
        <w:rPr>
          <w:rFonts w:ascii="Arial" w:hAnsi="Arial" w:cs="Arial"/>
          <w:i/>
        </w:rPr>
        <w:object w:dxaOrig="9696" w:dyaOrig="4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29.8pt" o:ole="">
            <v:imagedata r:id="rId8" o:title=""/>
          </v:shape>
          <o:OLEObject Type="Embed" ProgID="Word.Document.12" ShapeID="_x0000_i1025" DrawAspect="Content" ObjectID="_1489848839" r:id="rId9">
            <o:FieldCodes>\s</o:FieldCodes>
          </o:OLEObject>
        </w:object>
      </w:r>
    </w:p>
    <w:p w:rsidR="006A6A08" w:rsidRPr="00A10A21" w:rsidRDefault="006A6A08" w:rsidP="006A6A08">
      <w:pPr>
        <w:keepLines/>
        <w:overflowPunct/>
        <w:autoSpaceDE/>
        <w:autoSpaceDN/>
        <w:adjustRightInd/>
        <w:spacing w:after="240"/>
        <w:jc w:val="center"/>
        <w:textAlignment w:val="auto"/>
        <w:rPr>
          <w:rFonts w:ascii="Arial" w:eastAsia="SimSun" w:hAnsi="Arial"/>
          <w:b/>
          <w:i/>
          <w:color w:val="auto"/>
          <w:lang w:eastAsia="x-none"/>
        </w:rPr>
      </w:pPr>
      <w:r w:rsidRPr="00A10A21">
        <w:rPr>
          <w:rFonts w:ascii="Arial" w:eastAsia="SimSun" w:hAnsi="Arial"/>
          <w:b/>
          <w:i/>
          <w:color w:val="auto"/>
          <w:lang w:eastAsia="x-none"/>
        </w:rPr>
        <w:t>Figure 4.2.2-1: Non-roaming architecture model for GCSE_LTE</w:t>
      </w:r>
    </w:p>
    <w:p w:rsidR="00B35A06" w:rsidRPr="00313EA8" w:rsidRDefault="00313EA8">
      <w:pPr>
        <w:rPr>
          <w:sz w:val="24"/>
          <w:szCs w:val="24"/>
        </w:rPr>
      </w:pPr>
      <w:r w:rsidRPr="00313EA8">
        <w:rPr>
          <w:sz w:val="24"/>
          <w:szCs w:val="24"/>
        </w:rPr>
        <w:t>The</w:t>
      </w:r>
      <w:r>
        <w:rPr>
          <w:sz w:val="24"/>
          <w:szCs w:val="24"/>
        </w:rPr>
        <w:t xml:space="preserve"> inclusion in the Rel-12 architectural specification for GCSE_LTE excluded consideration of the UE-Network Relay with agreement</w:t>
      </w:r>
      <w:r w:rsidR="00405E48">
        <w:rPr>
          <w:sz w:val="24"/>
          <w:szCs w:val="24"/>
        </w:rPr>
        <w:t xml:space="preserve"> being then</w:t>
      </w:r>
      <w:r>
        <w:rPr>
          <w:sz w:val="24"/>
          <w:szCs w:val="24"/>
        </w:rPr>
        <w:t xml:space="preserve"> reached that specification of the UE-Network Relay should be considered as part of the Proximity-based Services (ProSe) in Rel-12 (TR 23.703</w:t>
      </w:r>
      <w:r w:rsidR="00B51639">
        <w:rPr>
          <w:sz w:val="24"/>
          <w:szCs w:val="24"/>
        </w:rPr>
        <w:t xml:space="preserve"> [B]</w:t>
      </w:r>
      <w:r>
        <w:rPr>
          <w:sz w:val="24"/>
          <w:szCs w:val="24"/>
        </w:rPr>
        <w:t>, TS 23.303</w:t>
      </w:r>
      <w:r w:rsidR="00B51639">
        <w:rPr>
          <w:sz w:val="24"/>
          <w:szCs w:val="24"/>
        </w:rPr>
        <w:t xml:space="preserve"> [C]</w:t>
      </w:r>
      <w:r>
        <w:rPr>
          <w:sz w:val="24"/>
          <w:szCs w:val="24"/>
        </w:rPr>
        <w:t>) and Rel-13 (TR 23.713</w:t>
      </w:r>
      <w:r w:rsidR="00B51639">
        <w:rPr>
          <w:sz w:val="24"/>
          <w:szCs w:val="24"/>
        </w:rPr>
        <w:t xml:space="preserve"> [D]</w:t>
      </w:r>
      <w:r>
        <w:rPr>
          <w:sz w:val="24"/>
          <w:szCs w:val="24"/>
        </w:rPr>
        <w:t xml:space="preserve">).  In addition, the Rel-13 study of candidate application architectural solutions for Mission Critical Push </w:t>
      </w:r>
      <w:proofErr w:type="gramStart"/>
      <w:r>
        <w:rPr>
          <w:sz w:val="24"/>
          <w:szCs w:val="24"/>
        </w:rPr>
        <w:t>To</w:t>
      </w:r>
      <w:proofErr w:type="gramEnd"/>
      <w:r>
        <w:rPr>
          <w:sz w:val="24"/>
          <w:szCs w:val="24"/>
        </w:rPr>
        <w:t xml:space="preserve"> Talk over LTE (MCPTT) services in TR 23.779</w:t>
      </w:r>
      <w:r w:rsidR="00411D8D">
        <w:rPr>
          <w:sz w:val="24"/>
          <w:szCs w:val="24"/>
        </w:rPr>
        <w:t xml:space="preserve"> [F]</w:t>
      </w:r>
      <w:r>
        <w:rPr>
          <w:sz w:val="24"/>
          <w:szCs w:val="24"/>
        </w:rPr>
        <w:t xml:space="preserve"> has raised consideration of the use of</w:t>
      </w:r>
      <w:r w:rsidR="00BD557D">
        <w:rPr>
          <w:sz w:val="24"/>
          <w:szCs w:val="24"/>
        </w:rPr>
        <w:t xml:space="preserve"> </w:t>
      </w:r>
      <w:r>
        <w:rPr>
          <w:sz w:val="24"/>
          <w:szCs w:val="24"/>
        </w:rPr>
        <w:t>UE-Network Relay capabilities</w:t>
      </w:r>
      <w:r w:rsidR="005B7829">
        <w:rPr>
          <w:sz w:val="24"/>
          <w:szCs w:val="24"/>
        </w:rPr>
        <w:t xml:space="preserve"> in support of MCTT Relay service requirements </w:t>
      </w:r>
      <w:r w:rsidR="00940208">
        <w:rPr>
          <w:sz w:val="24"/>
          <w:szCs w:val="24"/>
        </w:rPr>
        <w:t>based on</w:t>
      </w:r>
      <w:r w:rsidR="005B7829">
        <w:rPr>
          <w:sz w:val="24"/>
          <w:szCs w:val="24"/>
        </w:rPr>
        <w:t xml:space="preserve"> the ProSe UE-Network Relay</w:t>
      </w:r>
      <w:r w:rsidR="00AE5169">
        <w:rPr>
          <w:sz w:val="24"/>
          <w:szCs w:val="24"/>
        </w:rPr>
        <w:t xml:space="preserve"> service requirements</w:t>
      </w:r>
      <w:r w:rsidR="005B7829">
        <w:rPr>
          <w:sz w:val="24"/>
          <w:szCs w:val="24"/>
        </w:rPr>
        <w:t xml:space="preserve"> specified in TS </w:t>
      </w:r>
      <w:r w:rsidR="005B7829">
        <w:rPr>
          <w:sz w:val="24"/>
          <w:szCs w:val="24"/>
        </w:rPr>
        <w:lastRenderedPageBreak/>
        <w:t>22.179 [H]</w:t>
      </w:r>
      <w:r>
        <w:rPr>
          <w:sz w:val="24"/>
          <w:szCs w:val="24"/>
        </w:rPr>
        <w:t xml:space="preserve">.  However, there remains a need for </w:t>
      </w:r>
      <w:r w:rsidR="0070656C">
        <w:rPr>
          <w:sz w:val="24"/>
          <w:szCs w:val="24"/>
        </w:rPr>
        <w:t xml:space="preserve">the </w:t>
      </w:r>
      <w:r>
        <w:rPr>
          <w:sz w:val="24"/>
          <w:szCs w:val="24"/>
        </w:rPr>
        <w:t>GCSE_LTE</w:t>
      </w:r>
      <w:r w:rsidR="0070656C">
        <w:rPr>
          <w:sz w:val="24"/>
          <w:szCs w:val="24"/>
        </w:rPr>
        <w:t xml:space="preserve"> architecture to specify the </w:t>
      </w:r>
      <w:r w:rsidR="0077227B">
        <w:rPr>
          <w:sz w:val="24"/>
          <w:szCs w:val="24"/>
        </w:rPr>
        <w:t xml:space="preserve">ProSe </w:t>
      </w:r>
      <w:r w:rsidR="0070656C">
        <w:rPr>
          <w:sz w:val="24"/>
          <w:szCs w:val="24"/>
        </w:rPr>
        <w:t>UE-Network Relay in accordance with the GCSE_LTE service requirements specified in TS 22.468</w:t>
      </w:r>
      <w:r w:rsidR="00B51639">
        <w:rPr>
          <w:sz w:val="24"/>
          <w:szCs w:val="24"/>
        </w:rPr>
        <w:t xml:space="preserve"> [E]</w:t>
      </w:r>
      <w:r w:rsidR="005249EB">
        <w:rPr>
          <w:sz w:val="24"/>
          <w:szCs w:val="24"/>
        </w:rPr>
        <w:t xml:space="preserve"> and related</w:t>
      </w:r>
      <w:r w:rsidR="007F30DA">
        <w:rPr>
          <w:sz w:val="24"/>
          <w:szCs w:val="24"/>
        </w:rPr>
        <w:t xml:space="preserve"> ProSe</w:t>
      </w:r>
      <w:r w:rsidR="005249EB">
        <w:rPr>
          <w:sz w:val="24"/>
          <w:szCs w:val="24"/>
        </w:rPr>
        <w:t xml:space="preserve"> UE-Network Relay service requirements in TS 22.278 [G]</w:t>
      </w:r>
      <w:r w:rsidR="0070656C">
        <w:rPr>
          <w:sz w:val="24"/>
          <w:szCs w:val="24"/>
        </w:rPr>
        <w:t>.</w:t>
      </w:r>
    </w:p>
    <w:p w:rsidR="006A6A08" w:rsidRPr="00A10A21" w:rsidRDefault="00A10A21" w:rsidP="006A6A08">
      <w:pPr>
        <w:rPr>
          <w:b/>
          <w:sz w:val="28"/>
          <w:szCs w:val="28"/>
        </w:rPr>
      </w:pPr>
      <w:r>
        <w:rPr>
          <w:b/>
          <w:sz w:val="28"/>
          <w:szCs w:val="28"/>
        </w:rPr>
        <w:t xml:space="preserve">2.  </w:t>
      </w:r>
      <w:r w:rsidR="006A6A08" w:rsidRPr="00A10A21">
        <w:rPr>
          <w:b/>
          <w:sz w:val="28"/>
          <w:szCs w:val="28"/>
        </w:rPr>
        <w:t>Discussion</w:t>
      </w:r>
    </w:p>
    <w:p w:rsidR="003546F3" w:rsidRDefault="003546F3" w:rsidP="006A6A08">
      <w:pPr>
        <w:rPr>
          <w:sz w:val="24"/>
          <w:szCs w:val="24"/>
        </w:rPr>
      </w:pPr>
      <w:r>
        <w:rPr>
          <w:sz w:val="24"/>
          <w:szCs w:val="24"/>
        </w:rPr>
        <w:t xml:space="preserve">The GCSE_LTE service requirements relating to the </w:t>
      </w:r>
      <w:r w:rsidR="008648C9">
        <w:rPr>
          <w:sz w:val="24"/>
          <w:szCs w:val="24"/>
        </w:rPr>
        <w:t xml:space="preserve">ProSe </w:t>
      </w:r>
      <w:r>
        <w:rPr>
          <w:sz w:val="24"/>
          <w:szCs w:val="24"/>
        </w:rPr>
        <w:t xml:space="preserve">UE-Network Relay are specified in TS 22.468 </w:t>
      </w:r>
      <w:r w:rsidR="00411D8D">
        <w:rPr>
          <w:sz w:val="24"/>
          <w:szCs w:val="24"/>
        </w:rPr>
        <w:t>[</w:t>
      </w:r>
      <w:r w:rsidR="005249EB">
        <w:rPr>
          <w:sz w:val="24"/>
          <w:szCs w:val="24"/>
        </w:rPr>
        <w:t>E</w:t>
      </w:r>
      <w:r w:rsidR="00411D8D">
        <w:rPr>
          <w:sz w:val="24"/>
          <w:szCs w:val="24"/>
        </w:rPr>
        <w:t xml:space="preserve">] </w:t>
      </w:r>
      <w:r>
        <w:rPr>
          <w:sz w:val="24"/>
          <w:szCs w:val="24"/>
        </w:rPr>
        <w:t>(version 13.0.0):</w:t>
      </w:r>
    </w:p>
    <w:p w:rsidR="003546F3" w:rsidRPr="003546F3" w:rsidRDefault="003546F3" w:rsidP="00A10A21">
      <w:pPr>
        <w:keepNext/>
        <w:keepLines/>
        <w:overflowPunct/>
        <w:autoSpaceDE/>
        <w:autoSpaceDN/>
        <w:adjustRightInd/>
        <w:spacing w:before="180"/>
        <w:ind w:left="1134" w:hanging="1134"/>
        <w:textAlignment w:val="auto"/>
        <w:outlineLvl w:val="1"/>
        <w:rPr>
          <w:rFonts w:ascii="Arial" w:hAnsi="Arial"/>
          <w:i/>
          <w:color w:val="auto"/>
          <w:sz w:val="32"/>
          <w:lang w:eastAsia="x-none"/>
        </w:rPr>
      </w:pPr>
      <w:bookmarkStart w:id="3" w:name="_Toc406716867"/>
      <w:r w:rsidRPr="003546F3">
        <w:rPr>
          <w:rFonts w:ascii="Arial" w:hAnsi="Arial"/>
          <w:i/>
          <w:color w:val="auto"/>
          <w:sz w:val="32"/>
          <w:lang w:eastAsia="x-none"/>
        </w:rPr>
        <w:t>6.2</w:t>
      </w:r>
      <w:r w:rsidRPr="003546F3">
        <w:rPr>
          <w:rFonts w:ascii="Arial" w:hAnsi="Arial"/>
          <w:i/>
          <w:color w:val="auto"/>
          <w:sz w:val="32"/>
          <w:lang w:eastAsia="x-none"/>
        </w:rPr>
        <w:tab/>
        <w:t>Interaction with ProSe</w:t>
      </w:r>
      <w:bookmarkEnd w:id="3"/>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 xml:space="preserve">If EPC and E-UTRAN support ProSe, the EPC and E-UTRAN shall be able to make use of ProSe Group Communication and the public safety ProSe UE-to-Network Relay for Group Communication, subject to operator policies and </w:t>
      </w:r>
      <w:r w:rsidRPr="003546F3">
        <w:rPr>
          <w:rFonts w:hint="eastAsia"/>
          <w:i/>
          <w:color w:val="auto"/>
          <w:lang w:eastAsia="en-US"/>
        </w:rPr>
        <w:t>UE capabilities</w:t>
      </w:r>
      <w:r w:rsidRPr="003546F3">
        <w:rPr>
          <w:i/>
          <w:color w:val="auto"/>
          <w:lang w:eastAsia="en-US"/>
        </w:rPr>
        <w:t xml:space="preserve"> or settings.</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A public safety ProSe-enabled UE not served by E-UTRAN shall be able to support Group Communication</w:t>
      </w:r>
      <w:r w:rsidRPr="003546F3" w:rsidDel="00A44014">
        <w:rPr>
          <w:i/>
          <w:color w:val="auto"/>
          <w:lang w:eastAsia="en-US"/>
        </w:rPr>
        <w:t xml:space="preserve"> </w:t>
      </w:r>
      <w:r w:rsidRPr="003546F3">
        <w:rPr>
          <w:i/>
          <w:color w:val="auto"/>
          <w:lang w:eastAsia="en-US"/>
        </w:rPr>
        <w:t>based on ProSe Communication paths. A public safety ProSe-enabled UE shall be able to dynamically express its interest in receiving, via a public safety ProSe UE-to-Network Relay, the Group Communications of one or more GCSE Groups for which it is authorized.</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A public safety ProSe UE-to-Network Relay shall be able to relay Group Communication to/from ProSe Communication paths, if the following conditions apply:</w:t>
      </w:r>
    </w:p>
    <w:p w:rsidR="003546F3" w:rsidRPr="003546F3" w:rsidRDefault="003546F3" w:rsidP="00A10A21">
      <w:pPr>
        <w:numPr>
          <w:ilvl w:val="0"/>
          <w:numId w:val="25"/>
        </w:numPr>
        <w:overflowPunct/>
        <w:autoSpaceDE/>
        <w:autoSpaceDN/>
        <w:adjustRightInd/>
        <w:textAlignment w:val="auto"/>
        <w:rPr>
          <w:i/>
          <w:color w:val="auto"/>
          <w:lang w:eastAsia="en-US"/>
        </w:rPr>
      </w:pPr>
      <w:r w:rsidRPr="003546F3">
        <w:rPr>
          <w:i/>
          <w:color w:val="auto"/>
          <w:lang w:eastAsia="en-US"/>
        </w:rPr>
        <w:t>the GCSE Group is allowed to be relayed; and</w:t>
      </w:r>
    </w:p>
    <w:p w:rsidR="003546F3" w:rsidRPr="003546F3" w:rsidRDefault="003546F3" w:rsidP="00A10A21">
      <w:pPr>
        <w:numPr>
          <w:ilvl w:val="0"/>
          <w:numId w:val="25"/>
        </w:numPr>
        <w:overflowPunct/>
        <w:autoSpaceDE/>
        <w:autoSpaceDN/>
        <w:adjustRightInd/>
        <w:textAlignment w:val="auto"/>
        <w:rPr>
          <w:i/>
          <w:color w:val="auto"/>
          <w:lang w:eastAsia="en-US"/>
        </w:rPr>
      </w:pPr>
      <w:proofErr w:type="gramStart"/>
      <w:r w:rsidRPr="003546F3">
        <w:rPr>
          <w:i/>
          <w:color w:val="auto"/>
          <w:lang w:eastAsia="en-US"/>
        </w:rPr>
        <w:t>the</w:t>
      </w:r>
      <w:proofErr w:type="gramEnd"/>
      <w:r w:rsidRPr="003546F3">
        <w:rPr>
          <w:i/>
          <w:color w:val="auto"/>
          <w:lang w:eastAsia="en-US"/>
        </w:rPr>
        <w:t xml:space="preserve"> public safety ProSe UE-to-Network Relay is allowed to relay Group Communication. </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A public safety ProSe UE-to-Network Relay</w:t>
      </w:r>
      <w:r w:rsidRPr="003546F3" w:rsidDel="008520A0">
        <w:rPr>
          <w:i/>
          <w:color w:val="auto"/>
          <w:lang w:eastAsia="en-US"/>
        </w:rPr>
        <w:t xml:space="preserve"> </w:t>
      </w:r>
      <w:r w:rsidRPr="003546F3">
        <w:rPr>
          <w:i/>
          <w:color w:val="auto"/>
          <w:lang w:eastAsia="en-US"/>
        </w:rPr>
        <w:t>shall be able to restrict the relayed Group Communication</w:t>
      </w:r>
      <w:r w:rsidRPr="003546F3" w:rsidDel="00F62C1B">
        <w:rPr>
          <w:i/>
          <w:color w:val="auto"/>
          <w:lang w:eastAsia="en-US"/>
        </w:rPr>
        <w:t xml:space="preserve"> </w:t>
      </w:r>
      <w:r w:rsidRPr="003546F3">
        <w:rPr>
          <w:i/>
          <w:color w:val="auto"/>
          <w:lang w:eastAsia="en-US"/>
        </w:rPr>
        <w:t>on a per group basis.</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The system shall support groups whose membership shall be the same irrespective of whether a Group Communication is made using ProSe Group Communication or GCSE Group Communication.</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GCSE Group Members shall be able to access Group Communication services using ProSe Communication paths [9] and/or by EPC Path (3GPP TS 22.278 [9]).</w:t>
      </w:r>
    </w:p>
    <w:p w:rsidR="003546F3" w:rsidRDefault="003546F3" w:rsidP="006A6A08">
      <w:pPr>
        <w:rPr>
          <w:sz w:val="24"/>
          <w:szCs w:val="24"/>
        </w:rPr>
      </w:pPr>
      <w:r>
        <w:rPr>
          <w:sz w:val="24"/>
          <w:szCs w:val="24"/>
        </w:rPr>
        <w:t xml:space="preserve">Also, TS </w:t>
      </w:r>
      <w:r w:rsidR="000C4AED">
        <w:rPr>
          <w:sz w:val="24"/>
          <w:szCs w:val="24"/>
        </w:rPr>
        <w:t>22.46</w:t>
      </w:r>
      <w:r>
        <w:rPr>
          <w:sz w:val="24"/>
          <w:szCs w:val="24"/>
        </w:rPr>
        <w:t>8</w:t>
      </w:r>
      <w:r w:rsidR="00411D8D">
        <w:rPr>
          <w:sz w:val="24"/>
          <w:szCs w:val="24"/>
        </w:rPr>
        <w:t xml:space="preserve"> [</w:t>
      </w:r>
      <w:r w:rsidR="000C4AED">
        <w:rPr>
          <w:sz w:val="24"/>
          <w:szCs w:val="24"/>
        </w:rPr>
        <w:t>E</w:t>
      </w:r>
      <w:r w:rsidR="00411D8D">
        <w:rPr>
          <w:sz w:val="24"/>
          <w:szCs w:val="24"/>
        </w:rPr>
        <w:t>]</w:t>
      </w:r>
      <w:r>
        <w:rPr>
          <w:sz w:val="24"/>
          <w:szCs w:val="24"/>
        </w:rPr>
        <w:t xml:space="preserve"> (version 13.0.0) references relaying in:</w:t>
      </w:r>
    </w:p>
    <w:p w:rsidR="003546F3" w:rsidRPr="003546F3" w:rsidRDefault="003546F3" w:rsidP="00A10A21">
      <w:pPr>
        <w:keepNext/>
        <w:keepLines/>
        <w:overflowPunct/>
        <w:autoSpaceDE/>
        <w:autoSpaceDN/>
        <w:adjustRightInd/>
        <w:spacing w:before="120"/>
        <w:ind w:left="1134" w:hanging="1134"/>
        <w:textAlignment w:val="auto"/>
        <w:outlineLvl w:val="2"/>
        <w:rPr>
          <w:rFonts w:ascii="Arial" w:hAnsi="Arial"/>
          <w:i/>
          <w:color w:val="auto"/>
          <w:sz w:val="28"/>
          <w:lang w:eastAsia="x-none"/>
        </w:rPr>
      </w:pPr>
      <w:bookmarkStart w:id="4" w:name="_Toc406716856"/>
      <w:r w:rsidRPr="003546F3">
        <w:rPr>
          <w:rFonts w:ascii="Arial" w:hAnsi="Arial"/>
          <w:i/>
          <w:color w:val="auto"/>
          <w:sz w:val="28"/>
          <w:lang w:eastAsia="x-none"/>
        </w:rPr>
        <w:t>5.2.1</w:t>
      </w:r>
      <w:r w:rsidRPr="003546F3">
        <w:rPr>
          <w:rFonts w:ascii="Arial" w:hAnsi="Arial"/>
          <w:i/>
          <w:color w:val="auto"/>
          <w:sz w:val="28"/>
          <w:lang w:eastAsia="x-none"/>
        </w:rPr>
        <w:tab/>
        <w:t>Creation, modification, and deletion of GCSE Groups</w:t>
      </w:r>
      <w:bookmarkEnd w:id="4"/>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The system shall provide a mechanism for the dynamic creation, modification, and deletion of GCSE Groups.</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 xml:space="preserve">Information additional to the set of Group Members shall be associated with a GCSE Group, to be used by the system to identify the GCSE Group and to specify attributes that determine how it is changed and used. This may be used to, e.g. define which Group Members are authorized for administrative functions, and whether the GCSE Group can be relayed via ProSe. </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The system shall provide notification of the creation or deletion of a GCSE Group to its Group Members.</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If authorised, a user shall be able to request and receive a list of all the GCSE Groups for which it is a Group Member.</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 xml:space="preserve">A mechanism shall be provided such that, if authorized, a user may modify </w:t>
      </w:r>
      <w:smartTag w:uri="urn:schemas-microsoft-com:office:smarttags" w:element="PersonName">
        <w:r w:rsidRPr="003546F3">
          <w:rPr>
            <w:i/>
            <w:color w:val="auto"/>
            <w:lang w:eastAsia="en-US"/>
          </w:rPr>
          <w:t>info</w:t>
        </w:r>
      </w:smartTag>
      <w:r w:rsidRPr="003546F3">
        <w:rPr>
          <w:i/>
          <w:color w:val="auto"/>
          <w:lang w:eastAsia="en-US"/>
        </w:rPr>
        <w:t>rmation associated with a GCSE Group, add or remove Group Members of a GCSE Group, or create/delete a GCSE Group.</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If authorized, a user shall be able to request and receive a list of Group Members of a particular GCSE Group.</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If authorized, a user shall be able to request a notification for when specific or any Group Member(s) is added to or removed from a particular GCSE Group.</w:t>
      </w:r>
    </w:p>
    <w:p w:rsidR="003546F3" w:rsidRPr="003546F3" w:rsidRDefault="003546F3" w:rsidP="00A10A21">
      <w:pPr>
        <w:overflowPunct/>
        <w:autoSpaceDE/>
        <w:autoSpaceDN/>
        <w:adjustRightInd/>
        <w:textAlignment w:val="auto"/>
        <w:rPr>
          <w:i/>
          <w:color w:val="auto"/>
          <w:lang w:eastAsia="en-US"/>
        </w:rPr>
      </w:pPr>
      <w:r w:rsidRPr="003546F3">
        <w:rPr>
          <w:i/>
          <w:color w:val="auto"/>
          <w:lang w:eastAsia="en-US"/>
        </w:rPr>
        <w:t xml:space="preserve">The system shall provide a mechanism to remotely configure a UE with any GCSE related </w:t>
      </w:r>
      <w:smartTag w:uri="urn:schemas-microsoft-com:office:smarttags" w:element="PersonName">
        <w:r w:rsidRPr="003546F3">
          <w:rPr>
            <w:i/>
            <w:color w:val="auto"/>
            <w:lang w:eastAsia="en-US"/>
          </w:rPr>
          <w:t>info</w:t>
        </w:r>
      </w:smartTag>
      <w:r w:rsidRPr="003546F3">
        <w:rPr>
          <w:i/>
          <w:color w:val="auto"/>
          <w:lang w:eastAsia="en-US"/>
        </w:rPr>
        <w:t>rmation.</w:t>
      </w:r>
    </w:p>
    <w:p w:rsidR="009F0C39" w:rsidRDefault="004E6FFF" w:rsidP="006A6A08">
      <w:pPr>
        <w:rPr>
          <w:sz w:val="24"/>
          <w:szCs w:val="24"/>
        </w:rPr>
      </w:pPr>
      <w:r>
        <w:rPr>
          <w:sz w:val="24"/>
          <w:szCs w:val="24"/>
        </w:rPr>
        <w:t>For discussion purposes</w:t>
      </w:r>
      <w:r w:rsidR="001A1FA7">
        <w:rPr>
          <w:sz w:val="24"/>
          <w:szCs w:val="24"/>
        </w:rPr>
        <w:t xml:space="preserve"> of this contribution</w:t>
      </w:r>
      <w:r>
        <w:rPr>
          <w:sz w:val="24"/>
          <w:szCs w:val="24"/>
        </w:rPr>
        <w:t xml:space="preserve">, </w:t>
      </w:r>
      <w:r w:rsidR="00324CA3">
        <w:rPr>
          <w:sz w:val="24"/>
          <w:szCs w:val="24"/>
        </w:rPr>
        <w:t>an example solution</w:t>
      </w:r>
      <w:r>
        <w:rPr>
          <w:sz w:val="24"/>
          <w:szCs w:val="24"/>
        </w:rPr>
        <w:t xml:space="preserve"> </w:t>
      </w:r>
      <w:r w:rsidR="00324CA3">
        <w:rPr>
          <w:sz w:val="24"/>
          <w:szCs w:val="24"/>
        </w:rPr>
        <w:t>for consideration is</w:t>
      </w:r>
      <w:r>
        <w:rPr>
          <w:sz w:val="24"/>
          <w:szCs w:val="24"/>
        </w:rPr>
        <w:t xml:space="preserve"> that the Figure 4.2.2-1 shown above be replaced b</w:t>
      </w:r>
      <w:r w:rsidR="009F0C39">
        <w:rPr>
          <w:sz w:val="24"/>
          <w:szCs w:val="24"/>
        </w:rPr>
        <w:t>y the</w:t>
      </w:r>
      <w:r w:rsidR="000A26FE">
        <w:rPr>
          <w:sz w:val="24"/>
          <w:szCs w:val="24"/>
        </w:rPr>
        <w:t xml:space="preserve"> following</w:t>
      </w:r>
      <w:r w:rsidR="009F0C39">
        <w:rPr>
          <w:sz w:val="24"/>
          <w:szCs w:val="24"/>
        </w:rPr>
        <w:t xml:space="preserve"> figure:</w:t>
      </w:r>
    </w:p>
    <w:p w:rsidR="009F0C39" w:rsidRDefault="008A5901" w:rsidP="006A6A08">
      <w:pPr>
        <w:rPr>
          <w:sz w:val="24"/>
          <w:szCs w:val="24"/>
        </w:rPr>
      </w:pPr>
      <w:r>
        <w:rPr>
          <w:noProof/>
          <w:lang w:val="en-US" w:eastAsia="en-US"/>
        </w:rPr>
        <w:lastRenderedPageBreak/>
        <mc:AlternateContent>
          <mc:Choice Requires="wpc">
            <w:drawing>
              <wp:inline distT="0" distB="0" distL="0" distR="0" wp14:anchorId="2269848A" wp14:editId="450E5469">
                <wp:extent cx="6400800" cy="4332605"/>
                <wp:effectExtent l="0" t="0" r="0" b="0"/>
                <wp:docPr id="86"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78" name="Group 78"/>
                        <wpg:cNvGrpSpPr/>
                        <wpg:grpSpPr>
                          <a:xfrm>
                            <a:off x="69215" y="111760"/>
                            <a:ext cx="5748655" cy="4028440"/>
                            <a:chOff x="69215" y="111760"/>
                            <a:chExt cx="5748655" cy="4028440"/>
                          </a:xfrm>
                        </wpg:grpSpPr>
                        <wpg:grpSp>
                          <wpg:cNvPr id="154" name="Group 154"/>
                          <wpg:cNvGrpSpPr/>
                          <wpg:grpSpPr>
                            <a:xfrm>
                              <a:off x="1672673" y="2418080"/>
                              <a:ext cx="1217930" cy="215900"/>
                              <a:chOff x="2976637" y="2418080"/>
                              <a:chExt cx="1217930" cy="215900"/>
                            </a:xfrm>
                          </wpg:grpSpPr>
                          <wps:wsp>
                            <wps:cNvPr id="8" name="Straight Connector 53"/>
                            <wps:cNvCnPr>
                              <a:cxnSpLocks noChangeShapeType="1"/>
                            </wps:cNvCnPr>
                            <wps:spPr bwMode="auto">
                              <a:xfrm>
                                <a:off x="2976637" y="2496820"/>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12"/>
                            <wps:cNvSpPr txBox="1">
                              <a:spLocks noChangeArrowheads="1"/>
                            </wps:cNvSpPr>
                            <wps:spPr bwMode="auto">
                              <a:xfrm>
                                <a:off x="3544070" y="2418080"/>
                                <a:ext cx="240751"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BC042F" w:rsidP="009F0C39">
                                  <w:pPr>
                                    <w:pStyle w:val="NormalWeb"/>
                                    <w:spacing w:after="0" w:line="276" w:lineRule="auto"/>
                                    <w:jc w:val="center"/>
                                  </w:pPr>
                                  <w:r>
                                    <w:rPr>
                                      <w:rFonts w:ascii="Arial" w:eastAsia="Calibri" w:hAnsi="Arial"/>
                                      <w:sz w:val="18"/>
                                      <w:szCs w:val="18"/>
                                    </w:rPr>
                                    <w:t>M1</w:t>
                                  </w:r>
                                </w:p>
                              </w:txbxContent>
                            </wps:txbx>
                            <wps:bodyPr rot="0" vert="horz" wrap="square" lIns="0" tIns="0" rIns="0" bIns="0" anchor="ctr" anchorCtr="0" upright="1">
                              <a:noAutofit/>
                            </wps:bodyPr>
                          </wps:wsp>
                        </wpg:grpSp>
                        <wps:wsp>
                          <wps:cNvPr id="1" name="Straight Connector 86"/>
                          <wps:cNvCnPr>
                            <a:cxnSpLocks noChangeShapeType="1"/>
                          </wps:cNvCnPr>
                          <wps:spPr bwMode="auto">
                            <a:xfrm flipV="1">
                              <a:off x="5756910" y="1688465"/>
                              <a:ext cx="0" cy="232537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 name="Straight Connector 85"/>
                          <wps:cNvCnPr>
                            <a:cxnSpLocks noChangeShapeType="1"/>
                          </wps:cNvCnPr>
                          <wps:spPr bwMode="auto">
                            <a:xfrm>
                              <a:off x="424180" y="3667125"/>
                              <a:ext cx="0" cy="33909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Connector 79"/>
                          <wps:cNvCnPr>
                            <a:cxnSpLocks noChangeShapeType="1"/>
                          </wps:cNvCnPr>
                          <wps:spPr bwMode="auto">
                            <a:xfrm>
                              <a:off x="1744980" y="2310765"/>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Connector 72"/>
                          <wps:cNvCnPr>
                            <a:cxnSpLocks noChangeShapeType="1"/>
                          </wps:cNvCnPr>
                          <wps:spPr bwMode="auto">
                            <a:xfrm>
                              <a:off x="1744980" y="2966085"/>
                              <a:ext cx="0" cy="4375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 name="Straight Connector 64"/>
                          <wps:cNvCnPr>
                            <a:cxnSpLocks noChangeShapeType="1"/>
                          </wps:cNvCnPr>
                          <wps:spPr bwMode="auto">
                            <a:xfrm flipH="1">
                              <a:off x="421640" y="2489200"/>
                              <a:ext cx="1270" cy="43497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6" name="Straight Connector 55"/>
                          <wps:cNvCnPr>
                            <a:cxnSpLocks noChangeShapeType="1"/>
                          </wps:cNvCnPr>
                          <wps:spPr bwMode="auto">
                            <a:xfrm>
                              <a:off x="4664075" y="2382520"/>
                              <a:ext cx="60452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 name="Straight Connector 57"/>
                          <wps:cNvCnPr>
                            <a:cxnSpLocks noChangeShapeType="1"/>
                          </wps:cNvCnPr>
                          <wps:spPr bwMode="auto">
                            <a:xfrm>
                              <a:off x="5268595" y="1590675"/>
                              <a:ext cx="0" cy="7943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 name="Straight Connector 50"/>
                          <wps:cNvCnPr>
                            <a:cxnSpLocks noChangeShapeType="1"/>
                          </wps:cNvCnPr>
                          <wps:spPr bwMode="auto">
                            <a:xfrm>
                              <a:off x="3072662" y="2621915"/>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Connector 49"/>
                          <wps:cNvCnPr>
                            <a:cxnSpLocks noChangeShapeType="1"/>
                          </wps:cNvCnPr>
                          <wps:spPr bwMode="auto">
                            <a:xfrm>
                              <a:off x="3104601" y="2383155"/>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 name="Straight Connector 47"/>
                          <wps:cNvCnPr>
                            <a:cxnSpLocks noChangeShapeType="1"/>
                          </wps:cNvCnPr>
                          <wps:spPr bwMode="auto">
                            <a:xfrm>
                              <a:off x="3950335" y="1536065"/>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45"/>
                          <wps:cNvCnPr>
                            <a:cxnSpLocks noChangeShapeType="1"/>
                          </wps:cNvCnPr>
                          <wps:spPr bwMode="auto">
                            <a:xfrm>
                              <a:off x="4531995" y="1320165"/>
                              <a:ext cx="58102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3" name="Straight Connector 43"/>
                          <wps:cNvCnPr>
                            <a:cxnSpLocks noChangeShapeType="1"/>
                          </wps:cNvCnPr>
                          <wps:spPr bwMode="auto">
                            <a:xfrm>
                              <a:off x="3950335" y="525780"/>
                              <a:ext cx="58166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4" name="Straight Connector 41"/>
                          <wps:cNvCnPr>
                            <a:cxnSpLocks noChangeShapeType="1"/>
                          </wps:cNvCnPr>
                          <wps:spPr bwMode="auto">
                            <a:xfrm flipH="1">
                              <a:off x="3686810" y="762635"/>
                              <a:ext cx="1270" cy="43497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39"/>
                          <wps:cNvCnPr>
                            <a:cxnSpLocks noChangeShapeType="1"/>
                          </wps:cNvCnPr>
                          <wps:spPr bwMode="auto">
                            <a:xfrm>
                              <a:off x="2806065" y="1875155"/>
                              <a:ext cx="8197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36"/>
                          <wps:cNvCnPr>
                            <a:cxnSpLocks noChangeShapeType="1"/>
                          </wps:cNvCnPr>
                          <wps:spPr bwMode="auto">
                            <a:xfrm>
                              <a:off x="1960880" y="1530985"/>
                              <a:ext cx="8064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 name="Straight Connector 31"/>
                          <wps:cNvCnPr>
                            <a:cxnSpLocks noChangeShapeType="1"/>
                          </wps:cNvCnPr>
                          <wps:spPr bwMode="auto">
                            <a:xfrm>
                              <a:off x="3625850" y="1689100"/>
                              <a:ext cx="0" cy="1847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 name="Straight Connector 30"/>
                          <wps:cNvCnPr>
                            <a:cxnSpLocks noChangeShapeType="1"/>
                          </wps:cNvCnPr>
                          <wps:spPr bwMode="auto">
                            <a:xfrm>
                              <a:off x="1957705" y="1873885"/>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 name="Straight Connector 28"/>
                          <wps:cNvCnPr>
                            <a:cxnSpLocks noChangeShapeType="1"/>
                          </wps:cNvCnPr>
                          <wps:spPr bwMode="auto">
                            <a:xfrm>
                              <a:off x="1451610" y="1720850"/>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 name="Arc 9"/>
                          <wps:cNvSpPr>
                            <a:spLocks/>
                          </wps:cNvSpPr>
                          <wps:spPr bwMode="auto">
                            <a:xfrm>
                              <a:off x="2725420" y="1817370"/>
                              <a:ext cx="79375" cy="107950"/>
                            </a:xfrm>
                            <a:custGeom>
                              <a:avLst/>
                              <a:gdLst>
                                <a:gd name="T0" fmla="*/ 0 w 79072"/>
                                <a:gd name="T1" fmla="*/ 54008 h 107755"/>
                                <a:gd name="T2" fmla="*/ 15012 w 79072"/>
                                <a:gd name="T3" fmla="*/ 11617 h 107755"/>
                                <a:gd name="T4" fmla="*/ 63944 w 79072"/>
                                <a:gd name="T5" fmla="*/ 11493 h 107755"/>
                                <a:gd name="T6" fmla="*/ 79072 w 79072"/>
                                <a:gd name="T7" fmla="*/ 53877 h 107755"/>
                                <a:gd name="T8" fmla="*/ 0 60000 65536"/>
                                <a:gd name="T9" fmla="*/ 0 60000 65536"/>
                                <a:gd name="T10" fmla="*/ 0 60000 65536"/>
                                <a:gd name="T11" fmla="*/ 0 60000 65536"/>
                                <a:gd name="T12" fmla="*/ 0 w 79072"/>
                                <a:gd name="T13" fmla="*/ 0 h 107755"/>
                                <a:gd name="T14" fmla="*/ 79072 w 79072"/>
                                <a:gd name="T15" fmla="*/ 107755 h 107755"/>
                              </a:gdLst>
                              <a:ahLst/>
                              <a:cxnLst>
                                <a:cxn ang="T8">
                                  <a:pos x="T0" y="T1"/>
                                </a:cxn>
                                <a:cxn ang="T9">
                                  <a:pos x="T2" y="T3"/>
                                </a:cxn>
                                <a:cxn ang="T10">
                                  <a:pos x="T4" y="T5"/>
                                </a:cxn>
                                <a:cxn ang="T11">
                                  <a:pos x="T6" y="T7"/>
                                </a:cxn>
                              </a:cxnLst>
                              <a:rect l="T12" t="T13" r="T14" b="T15"/>
                              <a:pathLst>
                                <a:path w="79072" h="107755" stroke="0">
                                  <a:moveTo>
                                    <a:pt x="0" y="54008"/>
                                  </a:moveTo>
                                  <a:cubicBezTo>
                                    <a:pt x="-29" y="37488"/>
                                    <a:pt x="5504" y="21863"/>
                                    <a:pt x="15012" y="11617"/>
                                  </a:cubicBezTo>
                                  <a:cubicBezTo>
                                    <a:pt x="29342" y="-3827"/>
                                    <a:pt x="49572" y="-3878"/>
                                    <a:pt x="63944" y="11493"/>
                                  </a:cubicBezTo>
                                  <a:cubicBezTo>
                                    <a:pt x="73494" y="21707"/>
                                    <a:pt x="79072" y="37333"/>
                                    <a:pt x="79072" y="53877"/>
                                  </a:cubicBezTo>
                                  <a:lnTo>
                                    <a:pt x="39536" y="53878"/>
                                  </a:lnTo>
                                  <a:lnTo>
                                    <a:pt x="0" y="54008"/>
                                  </a:lnTo>
                                  <a:close/>
                                </a:path>
                                <a:path w="79072" h="107755" fill="none">
                                  <a:moveTo>
                                    <a:pt x="0" y="54008"/>
                                  </a:moveTo>
                                  <a:cubicBezTo>
                                    <a:pt x="-29" y="37488"/>
                                    <a:pt x="5504" y="21863"/>
                                    <a:pt x="15012" y="11617"/>
                                  </a:cubicBezTo>
                                  <a:cubicBezTo>
                                    <a:pt x="29342" y="-3827"/>
                                    <a:pt x="49572" y="-3878"/>
                                    <a:pt x="63944" y="11493"/>
                                  </a:cubicBezTo>
                                  <a:cubicBezTo>
                                    <a:pt x="73494" y="21707"/>
                                    <a:pt x="79072" y="37333"/>
                                    <a:pt x="79072" y="53877"/>
                                  </a:cubicBezTo>
                                </a:path>
                              </a:pathLst>
                            </a:custGeom>
                            <a:solidFill>
                              <a:srgbClr val="FFFFFF"/>
                            </a:solidFill>
                            <a:ln w="9525" algn="ctr">
                              <a:solidFill>
                                <a:srgbClr val="000000"/>
                              </a:solidFill>
                              <a:miter lim="800000"/>
                              <a:headEnd/>
                              <a:tailEnd/>
                            </a:ln>
                          </wps:spPr>
                          <wps:txbx>
                            <w:txbxContent>
                              <w:p w:rsidR="009F0C39" w:rsidRDefault="009F0C39" w:rsidP="009F0C39"/>
                            </w:txbxContent>
                          </wps:txbx>
                          <wps:bodyPr rot="0" vert="horz" wrap="square" lIns="91440" tIns="45720" rIns="91440" bIns="45720" anchor="ctr" anchorCtr="0" upright="1">
                            <a:noAutofit/>
                          </wps:bodyPr>
                        </wps:wsp>
                        <wps:wsp>
                          <wps:cNvPr id="21" name="Straight Connector 10"/>
                          <wps:cNvCnPr>
                            <a:cxnSpLocks noChangeShapeType="1"/>
                          </wps:cNvCnPr>
                          <wps:spPr bwMode="auto">
                            <a:xfrm flipH="1">
                              <a:off x="1714500" y="760095"/>
                              <a:ext cx="1270" cy="43561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2"/>
                          <wps:cNvSpPr txBox="1">
                            <a:spLocks noChangeArrowheads="1"/>
                          </wps:cNvSpPr>
                          <wps:spPr bwMode="auto">
                            <a:xfrm>
                              <a:off x="1434465" y="885825"/>
                              <a:ext cx="523240"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Pr="00A92589" w:rsidRDefault="009F0C39" w:rsidP="009F0C39">
                                <w:pPr>
                                  <w:spacing w:after="0"/>
                                  <w:jc w:val="center"/>
                                  <w:rPr>
                                    <w:rFonts w:ascii="Arial" w:hAnsi="Arial" w:cs="Arial"/>
                                    <w:sz w:val="18"/>
                                    <w:szCs w:val="18"/>
                                  </w:rPr>
                                </w:pPr>
                                <w:r>
                                  <w:rPr>
                                    <w:rFonts w:ascii="Arial" w:hAnsi="Arial" w:cs="Arial"/>
                                    <w:sz w:val="18"/>
                                    <w:szCs w:val="18"/>
                                  </w:rPr>
                                  <w:t>S6a</w:t>
                                </w:r>
                              </w:p>
                            </w:txbxContent>
                          </wps:txbx>
                          <wps:bodyPr rot="0" vert="horz" wrap="square" lIns="91440" tIns="45720" rIns="91440" bIns="45720" anchor="ctr" anchorCtr="0" upright="1">
                            <a:noAutofit/>
                          </wps:bodyPr>
                        </wps:wsp>
                        <wps:wsp>
                          <wps:cNvPr id="23" name="Text Box 8"/>
                          <wps:cNvSpPr txBox="1">
                            <a:spLocks noChangeArrowheads="1"/>
                          </wps:cNvSpPr>
                          <wps:spPr bwMode="auto">
                            <a:xfrm>
                              <a:off x="1378585" y="281305"/>
                              <a:ext cx="723265" cy="525145"/>
                            </a:xfrm>
                            <a:prstGeom prst="rect">
                              <a:avLst/>
                            </a:prstGeom>
                            <a:solidFill>
                              <a:srgbClr val="FFFFFF"/>
                            </a:solidFill>
                            <a:ln w="6350">
                              <a:solidFill>
                                <a:srgbClr val="000000"/>
                              </a:solidFill>
                              <a:miter lim="800000"/>
                              <a:headEnd/>
                              <a:tailEnd/>
                            </a:ln>
                          </wps:spPr>
                          <wps:txbx>
                            <w:txbxContent>
                              <w:p w:rsidR="009F0C39" w:rsidRPr="00A92589" w:rsidRDefault="009F0C39" w:rsidP="009F0C39">
                                <w:pPr>
                                  <w:spacing w:after="0"/>
                                  <w:jc w:val="center"/>
                                  <w:rPr>
                                    <w:rFonts w:ascii="Arial" w:hAnsi="Arial" w:cs="Arial"/>
                                    <w:sz w:val="18"/>
                                    <w:szCs w:val="18"/>
                                  </w:rPr>
                                </w:pPr>
                                <w:r w:rsidRPr="00A92589">
                                  <w:rPr>
                                    <w:rFonts w:ascii="Arial" w:hAnsi="Arial" w:cs="Arial"/>
                                    <w:sz w:val="18"/>
                                    <w:szCs w:val="18"/>
                                  </w:rPr>
                                  <w:t>HSS</w:t>
                                </w:r>
                              </w:p>
                            </w:txbxContent>
                          </wps:txbx>
                          <wps:bodyPr rot="0" vert="horz" wrap="square" lIns="91440" tIns="45720" rIns="91440" bIns="45720" anchor="ctr" anchorCtr="0" upright="1">
                            <a:noAutofit/>
                          </wps:bodyPr>
                        </wps:wsp>
                        <wps:wsp>
                          <wps:cNvPr id="24" name="Straight Connector 23"/>
                          <wps:cNvCnPr>
                            <a:cxnSpLocks noChangeShapeType="1"/>
                          </wps:cNvCnPr>
                          <wps:spPr bwMode="auto">
                            <a:xfrm>
                              <a:off x="571500" y="2521585"/>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8"/>
                          <wps:cNvSpPr txBox="1">
                            <a:spLocks noChangeArrowheads="1"/>
                          </wps:cNvSpPr>
                          <wps:spPr bwMode="auto">
                            <a:xfrm>
                              <a:off x="69850" y="2223770"/>
                              <a:ext cx="723265" cy="525145"/>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UE</w:t>
                                </w:r>
                              </w:p>
                            </w:txbxContent>
                          </wps:txbx>
                          <wps:bodyPr rot="0" vert="horz" wrap="square" lIns="91440" tIns="45720" rIns="91440" bIns="45720" anchor="ctr" anchorCtr="0" upright="1">
                            <a:noAutofit/>
                          </wps:bodyPr>
                        </wps:wsp>
                        <wps:wsp>
                          <wps:cNvPr id="26" name="Text Box 8"/>
                          <wps:cNvSpPr txBox="1">
                            <a:spLocks noChangeArrowheads="1"/>
                          </wps:cNvSpPr>
                          <wps:spPr bwMode="auto">
                            <a:xfrm>
                              <a:off x="2663190" y="2223770"/>
                              <a:ext cx="723265" cy="525145"/>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MBMS-GW</w:t>
                                </w:r>
                              </w:p>
                            </w:txbxContent>
                          </wps:txbx>
                          <wps:bodyPr rot="0" vert="horz" wrap="square" lIns="91440" tIns="45720" rIns="91440" bIns="45720" anchor="ctr" anchorCtr="0" upright="1">
                            <a:noAutofit/>
                          </wps:bodyPr>
                        </wps:wsp>
                        <wps:wsp>
                          <wps:cNvPr id="27" name="Text Box 8"/>
                          <wps:cNvSpPr txBox="1">
                            <a:spLocks noChangeArrowheads="1"/>
                          </wps:cNvSpPr>
                          <wps:spPr bwMode="auto">
                            <a:xfrm>
                              <a:off x="3940810" y="2236470"/>
                              <a:ext cx="723265" cy="523875"/>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B</w:t>
                                </w:r>
                                <w:r w:rsidR="00CE704E">
                                  <w:rPr>
                                    <w:rFonts w:ascii="Arial" w:eastAsia="Calibri" w:hAnsi="Arial" w:cs="Arial"/>
                                    <w:sz w:val="16"/>
                                    <w:szCs w:val="16"/>
                                  </w:rPr>
                                  <w:t>M</w:t>
                                </w:r>
                                <w:r>
                                  <w:rPr>
                                    <w:rFonts w:ascii="Arial" w:eastAsia="Calibri" w:hAnsi="Arial" w:cs="Arial"/>
                                    <w:sz w:val="16"/>
                                    <w:szCs w:val="16"/>
                                  </w:rPr>
                                  <w:t>-SC</w:t>
                                </w:r>
                              </w:p>
                            </w:txbxContent>
                          </wps:txbx>
                          <wps:bodyPr rot="0" vert="horz" wrap="square" lIns="91440" tIns="45720" rIns="91440" bIns="45720" anchor="ctr" anchorCtr="0" upright="1">
                            <a:noAutofit/>
                          </wps:bodyPr>
                        </wps:wsp>
                        <wps:wsp>
                          <wps:cNvPr id="28" name="Text Box 8"/>
                          <wps:cNvSpPr txBox="1">
                            <a:spLocks noChangeArrowheads="1"/>
                          </wps:cNvSpPr>
                          <wps:spPr bwMode="auto">
                            <a:xfrm>
                              <a:off x="5094605" y="1197610"/>
                              <a:ext cx="723265" cy="523240"/>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GCS AS</w:t>
                                </w:r>
                              </w:p>
                            </w:txbxContent>
                          </wps:txbx>
                          <wps:bodyPr rot="0" vert="horz" wrap="square" lIns="91440" tIns="45720" rIns="91440" bIns="45720" anchor="ctr" anchorCtr="0" upright="1">
                            <a:noAutofit/>
                          </wps:bodyPr>
                        </wps:wsp>
                        <wps:wsp>
                          <wps:cNvPr id="29" name="Text Box 8"/>
                          <wps:cNvSpPr txBox="1">
                            <a:spLocks noChangeArrowheads="1"/>
                          </wps:cNvSpPr>
                          <wps:spPr bwMode="auto">
                            <a:xfrm>
                              <a:off x="3311525" y="1196975"/>
                              <a:ext cx="723265" cy="523875"/>
                            </a:xfrm>
                            <a:prstGeom prst="rect">
                              <a:avLst/>
                            </a:prstGeom>
                            <a:solidFill>
                              <a:srgbClr val="FFFFFF"/>
                            </a:solidFill>
                            <a:ln w="6350">
                              <a:solidFill>
                                <a:srgbClr val="000000"/>
                              </a:solidFill>
                              <a:miter lim="800000"/>
                              <a:headEnd/>
                              <a:tailEnd/>
                            </a:ln>
                          </wps:spPr>
                          <wps:txbx>
                            <w:txbxContent>
                              <w:p w:rsidR="009F0C39" w:rsidRDefault="00CA0775" w:rsidP="009F0C39">
                                <w:pPr>
                                  <w:pStyle w:val="NormalWeb"/>
                                  <w:spacing w:after="0" w:line="276" w:lineRule="auto"/>
                                  <w:jc w:val="center"/>
                                </w:pPr>
                                <w:r>
                                  <w:rPr>
                                    <w:rFonts w:ascii="Arial" w:eastAsia="Calibri" w:hAnsi="Arial" w:cs="Arial"/>
                                    <w:sz w:val="16"/>
                                    <w:szCs w:val="16"/>
                                  </w:rPr>
                                  <w:t>S/P-</w:t>
                                </w:r>
                                <w:r w:rsidR="009F0C39">
                                  <w:rPr>
                                    <w:rFonts w:ascii="Arial" w:eastAsia="Calibri" w:hAnsi="Arial" w:cs="Arial"/>
                                    <w:sz w:val="16"/>
                                    <w:szCs w:val="16"/>
                                  </w:rPr>
                                  <w:t>GW</w:t>
                                </w:r>
                              </w:p>
                            </w:txbxContent>
                          </wps:txbx>
                          <wps:bodyPr rot="0" vert="horz" wrap="square" lIns="91440" tIns="45720" rIns="91440" bIns="45720" anchor="ctr" anchorCtr="0" upright="1">
                            <a:noAutofit/>
                          </wps:bodyPr>
                        </wps:wsp>
                        <wps:wsp>
                          <wps:cNvPr id="30" name="Text Box 8"/>
                          <wps:cNvSpPr txBox="1">
                            <a:spLocks noChangeArrowheads="1"/>
                          </wps:cNvSpPr>
                          <wps:spPr bwMode="auto">
                            <a:xfrm>
                              <a:off x="1370330" y="1195705"/>
                              <a:ext cx="723265" cy="525145"/>
                            </a:xfrm>
                            <a:prstGeom prst="rect">
                              <a:avLst/>
                            </a:prstGeom>
                            <a:solidFill>
                              <a:srgbClr val="FFFFFF"/>
                            </a:solidFill>
                            <a:ln w="6350">
                              <a:solidFill>
                                <a:srgbClr val="000000"/>
                              </a:solidFill>
                              <a:miter lim="800000"/>
                              <a:headEnd/>
                              <a:tailEnd/>
                            </a:ln>
                          </wps:spPr>
                          <wps:txbx>
                            <w:txbxContent>
                              <w:p w:rsidR="009F0C39" w:rsidRPr="00A92589" w:rsidRDefault="009F0C39" w:rsidP="009F0C39">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wps:txbx>
                          <wps:bodyPr rot="0" vert="horz" wrap="square" lIns="91440" tIns="45720" rIns="91440" bIns="45720" anchor="ctr" anchorCtr="0" upright="1">
                            <a:noAutofit/>
                          </wps:bodyPr>
                        </wps:wsp>
                        <wps:wsp>
                          <wps:cNvPr id="31" name="Text Box 8"/>
                          <wps:cNvSpPr txBox="1">
                            <a:spLocks noChangeArrowheads="1"/>
                          </wps:cNvSpPr>
                          <wps:spPr bwMode="auto">
                            <a:xfrm>
                              <a:off x="3314700" y="282575"/>
                              <a:ext cx="723265" cy="523875"/>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PCRF</w:t>
                                </w:r>
                              </w:p>
                            </w:txbxContent>
                          </wps:txbx>
                          <wps:bodyPr rot="0" vert="horz" wrap="square" lIns="91440" tIns="45720" rIns="91440" bIns="45720" anchor="ctr" anchorCtr="0" upright="1">
                            <a:noAutofit/>
                          </wps:bodyPr>
                        </wps:wsp>
                        <wps:wsp>
                          <wps:cNvPr id="32" name="Straight Connector 26"/>
                          <wps:cNvCnPr>
                            <a:cxnSpLocks noChangeShapeType="1"/>
                          </wps:cNvCnPr>
                          <wps:spPr bwMode="auto">
                            <a:xfrm>
                              <a:off x="2093595" y="1378585"/>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 name="Straight Connector 27"/>
                          <wps:cNvCnPr>
                            <a:cxnSpLocks noChangeShapeType="1"/>
                          </wps:cNvCnPr>
                          <wps:spPr bwMode="auto">
                            <a:xfrm>
                              <a:off x="1717040" y="1720850"/>
                              <a:ext cx="0" cy="5778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8"/>
                          <wps:cNvSpPr txBox="1">
                            <a:spLocks noChangeArrowheads="1"/>
                          </wps:cNvSpPr>
                          <wps:spPr bwMode="auto">
                            <a:xfrm>
                              <a:off x="1370330" y="2235835"/>
                              <a:ext cx="723265" cy="524510"/>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pPr>
                                <w:r>
                                  <w:rPr>
                                    <w:rFonts w:ascii="Arial" w:eastAsia="Calibri" w:hAnsi="Arial" w:cs="Arial"/>
                                    <w:sz w:val="16"/>
                                    <w:szCs w:val="16"/>
                                  </w:rPr>
                                  <w:t>E-UTRAN</w:t>
                                </w:r>
                              </w:p>
                            </w:txbxContent>
                          </wps:txbx>
                          <wps:bodyPr rot="0" vert="horz" wrap="square" lIns="91440" tIns="45720" rIns="91440" bIns="45720" anchor="ctr" anchorCtr="0" upright="1">
                            <a:noAutofit/>
                          </wps:bodyPr>
                        </wps:wsp>
                        <wps:wsp>
                          <wps:cNvPr id="35" name="Straight Connector 29"/>
                          <wps:cNvCnPr>
                            <a:cxnSpLocks noChangeShapeType="1"/>
                          </wps:cNvCnPr>
                          <wps:spPr bwMode="auto">
                            <a:xfrm>
                              <a:off x="1960880" y="1873885"/>
                              <a:ext cx="76454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2"/>
                          <wps:cNvSpPr txBox="1">
                            <a:spLocks noChangeArrowheads="1"/>
                          </wps:cNvSpPr>
                          <wps:spPr bwMode="auto">
                            <a:xfrm>
                              <a:off x="2591435" y="1292860"/>
                              <a:ext cx="32639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S-11</w:t>
                                </w:r>
                              </w:p>
                            </w:txbxContent>
                          </wps:txbx>
                          <wps:bodyPr rot="0" vert="horz" wrap="square" lIns="0" tIns="0" rIns="0" bIns="0" anchor="ctr" anchorCtr="0" upright="1">
                            <a:noAutofit/>
                          </wps:bodyPr>
                        </wps:wsp>
                        <wps:wsp>
                          <wps:cNvPr id="37" name="Text Box 12"/>
                          <wps:cNvSpPr txBox="1">
                            <a:spLocks noChangeArrowheads="1"/>
                          </wps:cNvSpPr>
                          <wps:spPr bwMode="auto">
                            <a:xfrm>
                              <a:off x="1002030" y="1866265"/>
                              <a:ext cx="6375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S1-MME</w:t>
                                </w:r>
                              </w:p>
                            </w:txbxContent>
                          </wps:txbx>
                          <wps:bodyPr rot="0" vert="horz" wrap="square" lIns="0" tIns="0" rIns="0" bIns="0" anchor="ctr" anchorCtr="0" upright="1">
                            <a:noAutofit/>
                          </wps:bodyPr>
                        </wps:wsp>
                        <wps:wsp>
                          <wps:cNvPr id="38" name="Text Box 12"/>
                          <wps:cNvSpPr txBox="1">
                            <a:spLocks noChangeArrowheads="1"/>
                          </wps:cNvSpPr>
                          <wps:spPr bwMode="auto">
                            <a:xfrm>
                              <a:off x="1520190" y="1866900"/>
                              <a:ext cx="405765"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M3</w:t>
                                </w:r>
                              </w:p>
                            </w:txbxContent>
                          </wps:txbx>
                          <wps:bodyPr rot="0" vert="horz" wrap="square" lIns="0" tIns="0" rIns="0" bIns="0" anchor="ctr" anchorCtr="0" upright="1">
                            <a:noAutofit/>
                          </wps:bodyPr>
                        </wps:wsp>
                        <wps:wsp>
                          <wps:cNvPr id="39" name="Text Box 12"/>
                          <wps:cNvSpPr txBox="1">
                            <a:spLocks noChangeArrowheads="1"/>
                          </wps:cNvSpPr>
                          <wps:spPr bwMode="auto">
                            <a:xfrm>
                              <a:off x="3042285" y="1767840"/>
                              <a:ext cx="326390"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S1-u</w:t>
                                </w:r>
                              </w:p>
                            </w:txbxContent>
                          </wps:txbx>
                          <wps:bodyPr rot="0" vert="horz" wrap="square" lIns="0" tIns="0" rIns="0" bIns="0" anchor="ctr" anchorCtr="0" upright="1">
                            <a:noAutofit/>
                          </wps:bodyPr>
                        </wps:wsp>
                        <wps:wsp>
                          <wps:cNvPr id="40" name="Straight Connector 37"/>
                          <wps:cNvCnPr>
                            <a:cxnSpLocks noChangeShapeType="1"/>
                          </wps:cNvCnPr>
                          <wps:spPr bwMode="auto">
                            <a:xfrm flipH="1">
                              <a:off x="2767330" y="1530985"/>
                              <a:ext cx="2540" cy="7054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Text Box 12"/>
                          <wps:cNvSpPr txBox="1">
                            <a:spLocks noChangeArrowheads="1"/>
                          </wps:cNvSpPr>
                          <wps:spPr bwMode="auto">
                            <a:xfrm>
                              <a:off x="2265680" y="1444625"/>
                              <a:ext cx="32639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Sm</w:t>
                                </w:r>
                              </w:p>
                            </w:txbxContent>
                          </wps:txbx>
                          <wps:bodyPr rot="0" vert="horz" wrap="square" lIns="0" tIns="0" rIns="0" bIns="0" anchor="ctr" anchorCtr="0" upright="1">
                            <a:noAutofit/>
                          </wps:bodyPr>
                        </wps:wsp>
                        <wps:wsp>
                          <wps:cNvPr id="42" name="Text Box 12"/>
                          <wps:cNvSpPr txBox="1">
                            <a:spLocks noChangeArrowheads="1"/>
                          </wps:cNvSpPr>
                          <wps:spPr bwMode="auto">
                            <a:xfrm>
                              <a:off x="3408680" y="862330"/>
                              <a:ext cx="5232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Gx</w:t>
                                </w:r>
                                <w:proofErr w:type="spellEnd"/>
                              </w:p>
                            </w:txbxContent>
                          </wps:txbx>
                          <wps:bodyPr rot="0" vert="horz" wrap="square" lIns="91440" tIns="45720" rIns="91440" bIns="45720" anchor="ctr" anchorCtr="0" upright="1">
                            <a:noAutofit/>
                          </wps:bodyPr>
                        </wps:wsp>
                        <wps:wsp>
                          <wps:cNvPr id="43" name="Straight Connector 44"/>
                          <wps:cNvCnPr>
                            <a:cxnSpLocks noChangeShapeType="1"/>
                          </wps:cNvCnPr>
                          <wps:spPr bwMode="auto">
                            <a:xfrm>
                              <a:off x="4531995" y="525780"/>
                              <a:ext cx="0" cy="7943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46"/>
                          <wps:cNvSpPr txBox="1">
                            <a:spLocks noChangeArrowheads="1"/>
                          </wps:cNvSpPr>
                          <wps:spPr bwMode="auto">
                            <a:xfrm>
                              <a:off x="4118776" y="441325"/>
                              <a:ext cx="270344"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Pr="00A92589" w:rsidRDefault="009F0C39" w:rsidP="009F0C39">
                                <w:pPr>
                                  <w:spacing w:after="0"/>
                                  <w:jc w:val="center"/>
                                  <w:rPr>
                                    <w:rFonts w:ascii="Arial" w:hAnsi="Arial" w:cs="Arial"/>
                                    <w:sz w:val="18"/>
                                    <w:szCs w:val="18"/>
                                  </w:rPr>
                                </w:pPr>
                                <w:r>
                                  <w:rPr>
                                    <w:rFonts w:ascii="Arial" w:hAnsi="Arial" w:cs="Arial"/>
                                    <w:sz w:val="18"/>
                                    <w:szCs w:val="18"/>
                                  </w:rPr>
                                  <w:t>Rx</w:t>
                                </w:r>
                              </w:p>
                            </w:txbxContent>
                          </wps:txbx>
                          <wps:bodyPr rot="0" vert="horz" wrap="square" lIns="0" tIns="0" rIns="0" bIns="0" anchor="ctr" anchorCtr="0" upright="1">
                            <a:noAutofit/>
                          </wps:bodyPr>
                        </wps:wsp>
                        <wps:wsp>
                          <wps:cNvPr id="45" name="Text Box 12"/>
                          <wps:cNvSpPr txBox="1">
                            <a:spLocks noChangeArrowheads="1"/>
                          </wps:cNvSpPr>
                          <wps:spPr bwMode="auto">
                            <a:xfrm>
                              <a:off x="4305881" y="1459865"/>
                              <a:ext cx="32639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SGi</w:t>
                                </w:r>
                                <w:proofErr w:type="spellEnd"/>
                              </w:p>
                            </w:txbxContent>
                          </wps:txbx>
                          <wps:bodyPr rot="0" vert="horz" wrap="square" lIns="0" tIns="0" rIns="0" bIns="0" anchor="ctr" anchorCtr="0" upright="1">
                            <a:noAutofit/>
                          </wps:bodyPr>
                        </wps:wsp>
                        <wpg:grpSp>
                          <wpg:cNvPr id="153" name="Group 153"/>
                          <wpg:cNvGrpSpPr/>
                          <wpg:grpSpPr>
                            <a:xfrm>
                              <a:off x="3461059" y="2305685"/>
                              <a:ext cx="434975" cy="455930"/>
                              <a:chOff x="2157095" y="2305685"/>
                              <a:chExt cx="434975" cy="455930"/>
                            </a:xfrm>
                          </wpg:grpSpPr>
                          <wps:wsp>
                            <wps:cNvPr id="46" name="Text Box 12"/>
                            <wps:cNvSpPr txBox="1">
                              <a:spLocks noChangeArrowheads="1"/>
                            </wps:cNvSpPr>
                            <wps:spPr bwMode="auto">
                              <a:xfrm>
                                <a:off x="2165350" y="2305685"/>
                                <a:ext cx="42672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SGimb</w:t>
                                  </w:r>
                                  <w:proofErr w:type="spellEnd"/>
                                </w:p>
                              </w:txbxContent>
                            </wps:txbx>
                            <wps:bodyPr rot="0" vert="horz" wrap="square" lIns="0" tIns="0" rIns="0" bIns="0" anchor="ctr" anchorCtr="0" upright="1">
                              <a:noAutofit/>
                            </wps:bodyPr>
                          </wps:wsp>
                          <wps:wsp>
                            <wps:cNvPr id="47" name="Text Box 12"/>
                            <wps:cNvSpPr txBox="1">
                              <a:spLocks noChangeArrowheads="1"/>
                            </wps:cNvSpPr>
                            <wps:spPr bwMode="auto">
                              <a:xfrm>
                                <a:off x="2157095" y="2545715"/>
                                <a:ext cx="42672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SGmb</w:t>
                                  </w:r>
                                  <w:proofErr w:type="spellEnd"/>
                                </w:p>
                              </w:txbxContent>
                            </wps:txbx>
                            <wps:bodyPr rot="0" vert="horz" wrap="square" lIns="0" tIns="0" rIns="0" bIns="0" anchor="ctr" anchorCtr="0" upright="1">
                              <a:noAutofit/>
                            </wps:bodyPr>
                          </wps:wsp>
                        </wpg:grpSp>
                        <wps:wsp>
                          <wps:cNvPr id="49" name="Straight Connector 56"/>
                          <wps:cNvCnPr>
                            <a:cxnSpLocks noChangeShapeType="1"/>
                          </wps:cNvCnPr>
                          <wps:spPr bwMode="auto">
                            <a:xfrm>
                              <a:off x="4679315" y="2621280"/>
                              <a:ext cx="7435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58"/>
                          <wps:cNvCnPr>
                            <a:cxnSpLocks noChangeShapeType="1"/>
                          </wps:cNvCnPr>
                          <wps:spPr bwMode="auto">
                            <a:xfrm>
                              <a:off x="5422900" y="1720850"/>
                              <a:ext cx="0" cy="90106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2"/>
                          <wps:cNvSpPr txBox="1">
                            <a:spLocks noChangeArrowheads="1"/>
                          </wps:cNvSpPr>
                          <wps:spPr bwMode="auto">
                            <a:xfrm>
                              <a:off x="4768215" y="2308860"/>
                              <a:ext cx="426720" cy="2152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MB2-C</w:t>
                                </w:r>
                              </w:p>
                            </w:txbxContent>
                          </wps:txbx>
                          <wps:bodyPr rot="0" vert="horz" wrap="square" lIns="0" tIns="0" rIns="0" bIns="0" anchor="ctr" anchorCtr="0" upright="1">
                            <a:noAutofit/>
                          </wps:bodyPr>
                        </wps:wsp>
                        <wps:wsp>
                          <wps:cNvPr id="52" name="Text Box 12"/>
                          <wps:cNvSpPr txBox="1">
                            <a:spLocks noChangeArrowheads="1"/>
                          </wps:cNvSpPr>
                          <wps:spPr bwMode="auto">
                            <a:xfrm>
                              <a:off x="4782820" y="2560955"/>
                              <a:ext cx="426720" cy="2146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MB2-U</w:t>
                                </w:r>
                              </w:p>
                            </w:txbxContent>
                          </wps:txbx>
                          <wps:bodyPr rot="0" vert="horz" wrap="square" lIns="0" tIns="0" rIns="0" bIns="0" anchor="ctr" anchorCtr="0" upright="1">
                            <a:noAutofit/>
                          </wps:bodyPr>
                        </wps:wsp>
                        <wps:wsp>
                          <wps:cNvPr id="53" name="Text Box 12"/>
                          <wps:cNvSpPr txBox="1">
                            <a:spLocks noChangeArrowheads="1"/>
                          </wps:cNvSpPr>
                          <wps:spPr bwMode="auto">
                            <a:xfrm>
                              <a:off x="927735" y="2439670"/>
                              <a:ext cx="320675"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54" name="Straight Connector 63"/>
                          <wps:cNvCnPr>
                            <a:cxnSpLocks noChangeShapeType="1"/>
                          </wps:cNvCnPr>
                          <wps:spPr bwMode="auto">
                            <a:xfrm>
                              <a:off x="5594350" y="1720850"/>
                              <a:ext cx="0" cy="120269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5" name="Straight Connector 66"/>
                          <wps:cNvCnPr>
                            <a:cxnSpLocks noChangeShapeType="1"/>
                          </wps:cNvCnPr>
                          <wps:spPr bwMode="auto">
                            <a:xfrm>
                              <a:off x="4711700" y="111760"/>
                              <a:ext cx="0" cy="4028440"/>
                            </a:xfrm>
                            <a:prstGeom prst="line">
                              <a:avLst/>
                            </a:prstGeom>
                            <a:noFill/>
                            <a:ln w="15875" algn="ctr">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6" name="Text Box 12"/>
                          <wps:cNvSpPr txBox="1">
                            <a:spLocks noChangeArrowheads="1"/>
                          </wps:cNvSpPr>
                          <wps:spPr bwMode="auto">
                            <a:xfrm>
                              <a:off x="4783455" y="116840"/>
                              <a:ext cx="877570" cy="52768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Pr="001F57D6" w:rsidRDefault="009F0C39" w:rsidP="009F0C39">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9F0C39" w:rsidRPr="001F57D6" w:rsidRDefault="009F0C39" w:rsidP="009F0C39">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wps:txbx>
                          <wps:bodyPr rot="0" vert="horz" wrap="square" lIns="91440" tIns="45720" rIns="91440" bIns="45720" anchor="ctr" anchorCtr="0" upright="1">
                            <a:noAutofit/>
                          </wps:bodyPr>
                        </wps:wsp>
                        <wps:wsp>
                          <wps:cNvPr id="57" name="Text Box 12"/>
                          <wps:cNvSpPr txBox="1">
                            <a:spLocks noChangeArrowheads="1"/>
                          </wps:cNvSpPr>
                          <wps:spPr bwMode="auto">
                            <a:xfrm>
                              <a:off x="267335" y="132715"/>
                              <a:ext cx="876935" cy="527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20"/>
                                    <w:szCs w:val="20"/>
                                  </w:rPr>
                                  <w:t>H-PLMN</w:t>
                                </w:r>
                              </w:p>
                            </w:txbxContent>
                          </wps:txbx>
                          <wps:bodyPr rot="0" vert="horz" wrap="square" lIns="91440" tIns="45720" rIns="91440" bIns="45720" anchor="ctr" anchorCtr="0" upright="1">
                            <a:noAutofit/>
                          </wps:bodyPr>
                        </wps:wsp>
                        <wps:wsp>
                          <wps:cNvPr id="58" name="Straight Connector 69"/>
                          <wps:cNvCnPr>
                            <a:cxnSpLocks noChangeShapeType="1"/>
                          </wps:cNvCnPr>
                          <wps:spPr bwMode="auto">
                            <a:xfrm>
                              <a:off x="571500" y="3606165"/>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8"/>
                          <wps:cNvSpPr txBox="1">
                            <a:spLocks noChangeArrowheads="1"/>
                          </wps:cNvSpPr>
                          <wps:spPr bwMode="auto">
                            <a:xfrm>
                              <a:off x="69215" y="3308350"/>
                              <a:ext cx="723265" cy="523875"/>
                            </a:xfrm>
                            <a:prstGeom prst="rect">
                              <a:avLst/>
                            </a:prstGeom>
                            <a:solidFill>
                              <a:srgbClr val="FFFFFF"/>
                            </a:solidFill>
                            <a:ln w="6350">
                              <a:solidFill>
                                <a:srgbClr val="000000"/>
                              </a:solidFill>
                              <a:miter lim="800000"/>
                              <a:headEnd/>
                              <a:tailEnd/>
                            </a:ln>
                          </wps:spPr>
                          <wps:txbx>
                            <w:txbxContent>
                              <w:p w:rsidR="009F0C39" w:rsidRDefault="009F0C39" w:rsidP="009F0C39">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9F0C39" w:rsidRDefault="009F0C39" w:rsidP="009F0C39">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wps:txbx>
                          <wps:bodyPr rot="0" vert="horz" wrap="square" lIns="91440" tIns="45720" rIns="91440" bIns="45720" anchor="ctr" anchorCtr="0" upright="1">
                            <a:noAutofit/>
                          </wps:bodyPr>
                        </wps:wsp>
                        <wps:wsp>
                          <wps:cNvPr id="60" name="Text Box 8"/>
                          <wps:cNvSpPr txBox="1">
                            <a:spLocks noChangeArrowheads="1"/>
                          </wps:cNvSpPr>
                          <wps:spPr bwMode="auto">
                            <a:xfrm>
                              <a:off x="1370330" y="3320415"/>
                              <a:ext cx="723265" cy="523875"/>
                            </a:xfrm>
                            <a:prstGeom prst="rect">
                              <a:avLst/>
                            </a:prstGeom>
                            <a:solidFill>
                              <a:srgbClr val="FFFFFF"/>
                            </a:solidFill>
                            <a:ln w="6350">
                              <a:solidFill>
                                <a:srgbClr val="000000"/>
                              </a:solidFill>
                              <a:miter lim="800000"/>
                              <a:headEnd/>
                              <a:tailEnd/>
                            </a:ln>
                          </wps:spPr>
                          <wps:txbx>
                            <w:txbxContent>
                              <w:p w:rsidR="009F0C39" w:rsidRDefault="008648C9" w:rsidP="009F0C39">
                                <w:pPr>
                                  <w:pStyle w:val="NormalWeb"/>
                                  <w:spacing w:after="0" w:line="276" w:lineRule="auto"/>
                                  <w:jc w:val="center"/>
                                </w:pPr>
                                <w:r>
                                  <w:rPr>
                                    <w:rFonts w:ascii="Arial" w:eastAsia="Calibri" w:hAnsi="Arial" w:cs="Arial"/>
                                    <w:sz w:val="16"/>
                                    <w:szCs w:val="16"/>
                                  </w:rPr>
                                  <w:t xml:space="preserve">ProSe </w:t>
                                </w:r>
                                <w:r w:rsidR="009F0C39">
                                  <w:rPr>
                                    <w:rFonts w:ascii="Arial" w:eastAsia="Calibri" w:hAnsi="Arial" w:cs="Arial"/>
                                    <w:sz w:val="16"/>
                                    <w:szCs w:val="16"/>
                                  </w:rPr>
                                  <w:t>UE-Network Relay</w:t>
                                </w:r>
                              </w:p>
                            </w:txbxContent>
                          </wps:txbx>
                          <wps:bodyPr rot="0" vert="horz" wrap="square" lIns="91440" tIns="45720" rIns="91440" bIns="45720" anchor="ctr" anchorCtr="0" upright="1">
                            <a:noAutofit/>
                          </wps:bodyPr>
                        </wps:wsp>
                        <wps:wsp>
                          <wps:cNvPr id="61" name="Arc 74"/>
                          <wps:cNvSpPr>
                            <a:spLocks/>
                          </wps:cNvSpPr>
                          <wps:spPr bwMode="auto">
                            <a:xfrm rot="5400000" flipH="1">
                              <a:off x="1704975" y="2873375"/>
                              <a:ext cx="78740" cy="107315"/>
                            </a:xfrm>
                            <a:custGeom>
                              <a:avLst/>
                              <a:gdLst>
                                <a:gd name="T0" fmla="*/ 0 w 78740"/>
                                <a:gd name="T1" fmla="*/ 53788 h 107315"/>
                                <a:gd name="T2" fmla="*/ 14947 w 78740"/>
                                <a:gd name="T3" fmla="*/ 11572 h 107315"/>
                                <a:gd name="T4" fmla="*/ 63677 w 78740"/>
                                <a:gd name="T5" fmla="*/ 11449 h 107315"/>
                                <a:gd name="T6" fmla="*/ 78739 w 78740"/>
                                <a:gd name="T7" fmla="*/ 53658 h 107315"/>
                                <a:gd name="T8" fmla="*/ 0 60000 65536"/>
                                <a:gd name="T9" fmla="*/ 0 60000 65536"/>
                                <a:gd name="T10" fmla="*/ 0 60000 65536"/>
                                <a:gd name="T11" fmla="*/ 0 60000 65536"/>
                                <a:gd name="T12" fmla="*/ 0 w 78740"/>
                                <a:gd name="T13" fmla="*/ 0 h 107315"/>
                                <a:gd name="T14" fmla="*/ 78740 w 78740"/>
                                <a:gd name="T15" fmla="*/ 107315 h 107315"/>
                              </a:gdLst>
                              <a:ahLst/>
                              <a:cxnLst>
                                <a:cxn ang="T8">
                                  <a:pos x="T0" y="T1"/>
                                </a:cxn>
                                <a:cxn ang="T9">
                                  <a:pos x="T2" y="T3"/>
                                </a:cxn>
                                <a:cxn ang="T10">
                                  <a:pos x="T4" y="T5"/>
                                </a:cxn>
                                <a:cxn ang="T11">
                                  <a:pos x="T6" y="T7"/>
                                </a:cxn>
                              </a:cxnLst>
                              <a:rect l="T12" t="T13" r="T14" b="T15"/>
                              <a:pathLst>
                                <a:path w="78740" h="107315" stroke="0">
                                  <a:moveTo>
                                    <a:pt x="0" y="53788"/>
                                  </a:moveTo>
                                  <a:cubicBezTo>
                                    <a:pt x="-29" y="37337"/>
                                    <a:pt x="5480" y="21777"/>
                                    <a:pt x="14947" y="11572"/>
                                  </a:cubicBezTo>
                                  <a:cubicBezTo>
                                    <a:pt x="29218" y="-3811"/>
                                    <a:pt x="49364" y="-3862"/>
                                    <a:pt x="63677" y="11449"/>
                                  </a:cubicBezTo>
                                  <a:cubicBezTo>
                                    <a:pt x="73186" y="21621"/>
                                    <a:pt x="78739" y="37183"/>
                                    <a:pt x="78739" y="53658"/>
                                  </a:cubicBezTo>
                                  <a:lnTo>
                                    <a:pt x="39370" y="53658"/>
                                  </a:lnTo>
                                  <a:lnTo>
                                    <a:pt x="0" y="53788"/>
                                  </a:lnTo>
                                  <a:close/>
                                </a:path>
                                <a:path w="78740" h="107315" fill="none">
                                  <a:moveTo>
                                    <a:pt x="0" y="53788"/>
                                  </a:moveTo>
                                  <a:cubicBezTo>
                                    <a:pt x="-29" y="37337"/>
                                    <a:pt x="5480" y="21777"/>
                                    <a:pt x="14947" y="11572"/>
                                  </a:cubicBezTo>
                                  <a:cubicBezTo>
                                    <a:pt x="29218" y="-3811"/>
                                    <a:pt x="49364" y="-3862"/>
                                    <a:pt x="63677" y="11449"/>
                                  </a:cubicBezTo>
                                  <a:cubicBezTo>
                                    <a:pt x="73186" y="21621"/>
                                    <a:pt x="78739" y="37183"/>
                                    <a:pt x="78739" y="53658"/>
                                  </a:cubicBezTo>
                                </a:path>
                              </a:pathLst>
                            </a:custGeom>
                            <a:solidFill>
                              <a:srgbClr val="FFFFFF"/>
                            </a:solidFill>
                            <a:ln w="9525" algn="ctr">
                              <a:solidFill>
                                <a:srgbClr val="000000"/>
                              </a:solidFill>
                              <a:miter lim="800000"/>
                              <a:headEnd/>
                              <a:tailEnd/>
                            </a:ln>
                          </wps:spPr>
                          <wps:txbx>
                            <w:txbxContent>
                              <w:p w:rsidR="009F0C39" w:rsidRDefault="009F0C39" w:rsidP="009F0C39">
                                <w:pPr>
                                  <w:pStyle w:val="NormalWeb"/>
                                  <w:spacing w:after="200" w:line="276" w:lineRule="auto"/>
                                </w:pPr>
                                <w:r>
                                  <w:rPr>
                                    <w:rFonts w:ascii="Calibri" w:hAnsi="Calibri"/>
                                    <w:sz w:val="22"/>
                                    <w:szCs w:val="22"/>
                                  </w:rPr>
                                  <w:t> </w:t>
                                </w:r>
                              </w:p>
                            </w:txbxContent>
                          </wps:txbx>
                          <wps:bodyPr rot="0" vert="horz" wrap="square" lIns="91440" tIns="45720" rIns="91440" bIns="45720" anchor="ctr" anchorCtr="0" upright="1">
                            <a:noAutofit/>
                          </wps:bodyPr>
                        </wps:wsp>
                        <wps:wsp>
                          <wps:cNvPr id="62" name="Straight Connector 62"/>
                          <wps:cNvCnPr>
                            <a:cxnSpLocks noChangeShapeType="1"/>
                          </wps:cNvCnPr>
                          <wps:spPr bwMode="auto">
                            <a:xfrm>
                              <a:off x="421640" y="2923540"/>
                              <a:ext cx="517271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12"/>
                          <wps:cNvSpPr txBox="1">
                            <a:spLocks noChangeArrowheads="1"/>
                          </wps:cNvSpPr>
                          <wps:spPr bwMode="auto">
                            <a:xfrm>
                              <a:off x="1576070" y="3046730"/>
                              <a:ext cx="32004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64" name="Text Box 12"/>
                          <wps:cNvSpPr txBox="1">
                            <a:spLocks noChangeArrowheads="1"/>
                          </wps:cNvSpPr>
                          <wps:spPr bwMode="auto">
                            <a:xfrm>
                              <a:off x="911860" y="3524250"/>
                              <a:ext cx="32004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PC5</w:t>
                                </w:r>
                              </w:p>
                            </w:txbxContent>
                          </wps:txbx>
                          <wps:bodyPr rot="0" vert="horz" wrap="square" lIns="0" tIns="0" rIns="0" bIns="0" anchor="ctr" anchorCtr="0" upright="1">
                            <a:noAutofit/>
                          </wps:bodyPr>
                        </wps:wsp>
                        <wps:wsp>
                          <wps:cNvPr id="65" name="Straight Connector 84"/>
                          <wps:cNvCnPr>
                            <a:cxnSpLocks noChangeShapeType="1"/>
                          </wps:cNvCnPr>
                          <wps:spPr bwMode="auto">
                            <a:xfrm>
                              <a:off x="429260" y="4006215"/>
                              <a:ext cx="53276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12"/>
                          <wps:cNvSpPr txBox="1">
                            <a:spLocks noChangeArrowheads="1"/>
                          </wps:cNvSpPr>
                          <wps:spPr bwMode="auto">
                            <a:xfrm>
                              <a:off x="2852420" y="3926840"/>
                              <a:ext cx="426720" cy="213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s:wsp>
                          <wps:cNvPr id="67" name="Text Box 12"/>
                          <wps:cNvSpPr txBox="1">
                            <a:spLocks noChangeArrowheads="1"/>
                          </wps:cNvSpPr>
                          <wps:spPr bwMode="auto">
                            <a:xfrm>
                              <a:off x="2804795" y="2828290"/>
                              <a:ext cx="426720" cy="2139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0C39" w:rsidRDefault="009F0C39" w:rsidP="009F0C39">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g:wgp>
                    </wpc:wpc>
                  </a:graphicData>
                </a:graphic>
              </wp:inline>
            </w:drawing>
          </mc:Choice>
          <mc:Fallback>
            <w:pict>
              <v:group id="Canvas 7" o:spid="_x0000_s1026" editas="canvas" style="width:7in;height:341.15pt;mso-position-horizontal-relative:char;mso-position-vertical-relative:line" coordsize="64008,43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">
                <v:shape id="_x0000_s1027" type="#_x0000_t75" style="position:absolute;width:64008;height:43326;visibility:visible;mso-wrap-style:square">
                  <v:fill o:detectmouseclick="t"/>
                  <v:path o:connecttype="none"/>
                </v:shape>
                <v:group id="Group 78" o:spid="_x0000_s1028" style="position:absolute;left:692;top:1117;width:57486;height:40285" coordorigin="692,1117" coordsize="57486,4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group id="Group 154" o:spid="_x0000_s1029" style="position:absolute;left:16726;top:24180;width:12180;height:2159" coordorigin="29766,24180" coordsize="1217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line id="Straight Connector 53" o:spid="_x0000_s1030" style="position:absolute;visibility:visible;mso-wrap-style:square" from="29766,24968" to="41945,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2" o:spid="_x0000_s1031" type="#_x0000_t202" style="position:absolute;left:35440;top:24180;width:2408;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PDcAA&#10;AADbAAAADwAAAGRycy9kb3ducmV2LnhtbERPTYvCMBC9L/gfwgh7WTTVlVqqUUQQdr3ZFrwOzdgW&#10;m0lpYu3++81B8Ph439v9aFoxUO8aywoW8wgEcWl1w5WCIj/NEhDOI2tsLZOCP3Kw300+tphq++QL&#10;DZmvRAhhl6KC2vsuldKVNRl0c9sRB+5me4M+wL6SusdnCDetXEZRLA02HBpq7OhYU3nPHkZBc40T&#10;rr5k9nuOi/Uqz4fi8D0o9TkdDxsQnkb/Fr/cP1rBKowNX8IPkL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ZPDcAAAADbAAAADwAAAAAAAAAAAAAAAACYAgAAZHJzL2Rvd25y&#10;ZXYueG1sUEsFBgAAAAAEAAQA9QAAAIUDAAAAAA==&#10;" stroked="f" strokeweight=".5pt">
                      <v:textbox inset="0,0,0,0">
                        <w:txbxContent>
                          <w:p w:rsidR="009F0C39" w:rsidRDefault="00BC042F" w:rsidP="009F0C39">
                            <w:pPr>
                              <w:pStyle w:val="NormalWeb"/>
                              <w:spacing w:after="0" w:line="276" w:lineRule="auto"/>
                              <w:jc w:val="center"/>
                            </w:pPr>
                            <w:r>
                              <w:rPr>
                                <w:rFonts w:ascii="Arial" w:eastAsia="Calibri" w:hAnsi="Arial"/>
                                <w:sz w:val="18"/>
                                <w:szCs w:val="18"/>
                              </w:rPr>
                              <w:t>M1</w:t>
                            </w:r>
                          </w:p>
                        </w:txbxContent>
                      </v:textbox>
                    </v:shape>
                  </v:group>
                  <v:line id="Straight Connector 86" o:spid="_x0000_s1032" style="position:absolute;flip:y;visibility:visible;mso-wrap-style:square" from="57569,16884" to="57569,40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line id="Straight Connector 85" o:spid="_x0000_s1033" style="position:absolute;visibility:visible;mso-wrap-style:square" from="4241,36671" to="4241,40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Straight Connector 79" o:spid="_x0000_s1034" style="position:absolute;visibility:visible;mso-wrap-style:square" from="17449,23107" to="17449,28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Straight Connector 72" o:spid="_x0000_s1035" style="position:absolute;visibility:visible;mso-wrap-style:square" from="17449,29660" to="17449,34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Straight Connector 64" o:spid="_x0000_s1036" style="position:absolute;flip:x;visibility:visible;mso-wrap-style:square" from="4216,24892" to="4229,29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Straight Connector 55" o:spid="_x0000_s1037" style="position:absolute;visibility:visible;mso-wrap-style:square" from="46640,23825" to="52685,23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Straight Connector 57" o:spid="_x0000_s1038" style="position:absolute;visibility:visible;mso-wrap-style:square" from="52685,15906" to="52685,23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Straight Connector 50" o:spid="_x0000_s1039" style="position:absolute;visibility:visible;mso-wrap-style:square" from="30726,26219" to="42905,26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Straight Connector 49" o:spid="_x0000_s1040" style="position:absolute;visibility:visible;mso-wrap-style:square" from="31046,23831" to="43225,23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Straight Connector 47" o:spid="_x0000_s1041" style="position:absolute;visibility:visible;mso-wrap-style:square" from="39503,15360" to="51682,15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Straight Connector 45" o:spid="_x0000_s1042" style="position:absolute;visibility:visible;mso-wrap-style:square" from="45319,13201" to="51130,1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Straight Connector 43" o:spid="_x0000_s1043" style="position:absolute;visibility:visible;mso-wrap-style:square" from="39503,5257" to="45319,5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Straight Connector 41" o:spid="_x0000_s1044" style="position:absolute;flip:x;visibility:visible;mso-wrap-style:square" from="36868,7626" to="36880,1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Straight Connector 39" o:spid="_x0000_s1045" style="position:absolute;visibility:visible;mso-wrap-style:square" from="28060,18751" to="36258,18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Straight Connector 36" o:spid="_x0000_s1046" style="position:absolute;visibility:visible;mso-wrap-style:square" from="19608,15309" to="27673,15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Straight Connector 31" o:spid="_x0000_s1047" style="position:absolute;visibility:visible;mso-wrap-style:square" from="36258,16891" to="36258,18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Straight Connector 30" o:spid="_x0000_s1048" style="position:absolute;visibility:visible;mso-wrap-style:square" from="19577,18738" to="19577,24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Straight Connector 28" o:spid="_x0000_s1049" style="position:absolute;visibility:visible;mso-wrap-style:square" from="14516,17208" to="14516,22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 id="Arc 9" o:spid="_x0000_s1050" style="position:absolute;left:27254;top:18173;width:793;height:1080;visibility:visible;mso-wrap-style:square;v-text-anchor:middle" coordsize="79072,1077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S0eMEA&#10;AADbAAAADwAAAGRycy9kb3ducmV2LnhtbERPTWvCQBC9F/oflin01mySokjqKlGw9FJFLTkP2TFJ&#10;m50N2TVJ/717EDw+3vdyPZlWDNS7xrKCJIpBEJdWN1wp+Dnv3hYgnEfW2FomBf/kYL16flpipu3I&#10;RxpOvhIhhF2GCmrvu0xKV9Zk0EW2Iw7cxfYGfYB9JXWPYwg3rUzjeC4NNhwaauxoW1P5d7oaBYX+&#10;nM0OLe3T7/di/JXDJU82UqnXlyn/AOFp8g/x3f2lFaRhffgSfoB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UtHjBAAAA2wAAAA8AAAAAAAAAAAAAAAAAmAIAAGRycy9kb3du&#10;cmV2LnhtbFBLBQYAAAAABAAEAPUAAACGAwAAAAA=&#10;" adj="-11796480,,5400" path="m,54008nsc-29,37488,5504,21863,15012,11617,29342,-3827,49572,-3878,63944,11493v9550,10214,15128,25840,15128,42384l39536,53878,,54008xem,54008nfc-29,37488,5504,21863,15012,11617,29342,-3827,49572,-3878,63944,11493v9550,10214,15128,25840,15128,42384e">
                    <v:stroke joinstyle="miter"/>
                    <v:formulas/>
                    <v:path arrowok="t" o:connecttype="custom" o:connectlocs="0,54106;15070,11638;64189,11514;79375,53974" o:connectangles="0,0,0,0" textboxrect="0,0,79072,107755"/>
                    <v:textbox>
                      <w:txbxContent>
                        <w:p w:rsidR="009F0C39" w:rsidRDefault="009F0C39" w:rsidP="009F0C39"/>
                      </w:txbxContent>
                    </v:textbox>
                  </v:shape>
                  <v:line id="Straight Connector 10" o:spid="_x0000_s1051" style="position:absolute;flip:x;visibility:visible;mso-wrap-style:square" from="17145,7600" to="17157,11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shape id="Text Box 12" o:spid="_x0000_s1052" type="#_x0000_t202" style="position:absolute;left:14344;top:8858;width:5233;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vsEA&#10;AADbAAAADwAAAGRycy9kb3ducmV2LnhtbESPQWsCMRSE70L/Q3iF3jTrHkRWo0ilVG91XT2/bl43&#10;SzcvSxJ1++8bQfA4zMw3zHI92E5cyYfWsYLpJANBXDvdcqOgOn6M5yBCRNbYOSYFfxRgvXoZLbHQ&#10;7sYHupaxEQnCoUAFJsa+kDLUhiyGieuJk/fjvMWYpG+k9nhLcNvJPMtm0mLLacFgT++G6t/yYhXg&#10;pzztudnuq6/AZ/9do9mUM6XeXofNAkSkIT7Dj/ZOK8hzuH9JP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gJr7BAAAA2wAAAA8AAAAAAAAAAAAAAAAAmAIAAGRycy9kb3du&#10;cmV2LnhtbFBLBQYAAAAABAAEAPUAAACGAwAAAAA=&#10;" stroked="f" strokeweight=".5pt">
                    <v:textbox>
                      <w:txbxContent>
                        <w:p w:rsidR="009F0C39" w:rsidRPr="00A92589" w:rsidRDefault="009F0C39" w:rsidP="009F0C39">
                          <w:pPr>
                            <w:spacing w:after="0"/>
                            <w:jc w:val="center"/>
                            <w:rPr>
                              <w:rFonts w:ascii="Arial" w:hAnsi="Arial" w:cs="Arial"/>
                              <w:sz w:val="18"/>
                              <w:szCs w:val="18"/>
                            </w:rPr>
                          </w:pPr>
                          <w:r>
                            <w:rPr>
                              <w:rFonts w:ascii="Arial" w:hAnsi="Arial" w:cs="Arial"/>
                              <w:sz w:val="18"/>
                              <w:szCs w:val="18"/>
                            </w:rPr>
                            <w:t>S6a</w:t>
                          </w:r>
                        </w:p>
                      </w:txbxContent>
                    </v:textbox>
                  </v:shape>
                  <v:shape id="Text Box 8" o:spid="_x0000_s1053" type="#_x0000_t202" style="position:absolute;left:13785;top:2813;width:7233;height:5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HmX8IA&#10;AADbAAAADwAAAGRycy9kb3ducmV2LnhtbESP0YrCMBRE3wX/IdyFfdN0FUSqUUQQ3IeFGv2Aa3Nt&#10;is1NaaLW/XojLOzjMDNnmOW6d424Uxdqzwq+xhkI4tKbmisFp+NuNAcRIrLBxjMpeFKA9Wo4WGJu&#10;/IMPdNexEgnCIUcFNsY2lzKUlhyGsW+Jk3fxncOYZFdJ0+EjwV0jJ1k2kw5rTgsWW9paKq/65hTc&#10;2uK4mf58a1s8T79xftZ1sdNKfX70mwWISH38D/+190bBZArv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eZfwgAAANsAAAAPAAAAAAAAAAAAAAAAAJgCAABkcnMvZG93&#10;bnJldi54bWxQSwUGAAAAAAQABAD1AAAAhwMAAAAA&#10;" strokeweight=".5pt">
                    <v:textbox>
                      <w:txbxContent>
                        <w:p w:rsidR="009F0C39" w:rsidRPr="00A92589" w:rsidRDefault="009F0C39" w:rsidP="009F0C39">
                          <w:pPr>
                            <w:spacing w:after="0"/>
                            <w:jc w:val="center"/>
                            <w:rPr>
                              <w:rFonts w:ascii="Arial" w:hAnsi="Arial" w:cs="Arial"/>
                              <w:sz w:val="18"/>
                              <w:szCs w:val="18"/>
                            </w:rPr>
                          </w:pPr>
                          <w:r w:rsidRPr="00A92589">
                            <w:rPr>
                              <w:rFonts w:ascii="Arial" w:hAnsi="Arial" w:cs="Arial"/>
                              <w:sz w:val="18"/>
                              <w:szCs w:val="18"/>
                            </w:rPr>
                            <w:t>HSS</w:t>
                          </w:r>
                        </w:p>
                      </w:txbxContent>
                    </v:textbox>
                  </v:shape>
                  <v:line id="Straight Connector 23" o:spid="_x0000_s1054" style="position:absolute;visibility:visible;mso-wrap-style:square" from="5715,25215" to="17449,25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Text Box 8" o:spid="_x0000_s1055" type="#_x0000_t202" style="position:absolute;left:698;top:22237;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TbsMQA&#10;AADbAAAADwAAAGRycy9kb3ducmV2LnhtbESPwWrDMBBE74X8g9hAb43clIbgRjahEGgPAVfOB2ys&#10;rWVqrYylJE6/PioUchxm5g2zKSfXizONofOs4HmRgSBuvOm4VXCod09rECEiG+w9k4IrBSiL2cMG&#10;c+Mv/EVnHVuRIBxyVGBjHHIpQ2PJYVj4gTh53350GJMcW2lGvCS46+Uyy1bSYcdpweJA75aaH31y&#10;Ck5DVW9f9p/aVtfDb1wfdVfttFKP82n7BiLSFO/h//aHUbB8hb8v6Qf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E27DEAAAA2wAAAA8AAAAAAAAAAAAAAAAAmAIAAGRycy9k&#10;b3ducmV2LnhtbFBLBQYAAAAABAAEAPUAAACJAw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UE</w:t>
                          </w:r>
                        </w:p>
                      </w:txbxContent>
                    </v:textbox>
                  </v:shape>
                  <v:shape id="Text Box 8" o:spid="_x0000_s1056" type="#_x0000_t202" style="position:absolute;left:26631;top:22237;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ZFx8IA&#10;AADbAAAADwAAAGRycy9kb3ducmV2LnhtbESP0YrCMBRE3wX/IdwF3zRdBZFqFBEE92GhG/2Aa3Nt&#10;is1NaaJWv94sLOzjMDNnmNWmd424Uxdqzwo+JxkI4tKbmisFp+N+vAARIrLBxjMpeFKAzXo4WGFu&#10;/IN/6K5jJRKEQ44KbIxtLmUoLTkME98SJ+/iO4cxya6SpsNHgrtGTrNsLh3WnBYstrSzVF71zSm4&#10;tcVxO/v+0rZ4nl5xcdZ1sddKjT767RJEpD7+h//aB6NgOoffL+kH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1kXHwgAAANsAAAAPAAAAAAAAAAAAAAAAAJgCAABkcnMvZG93&#10;bnJldi54bWxQSwUGAAAAAAQABAD1AAAAhwM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MBMS-GW</w:t>
                          </w:r>
                        </w:p>
                      </w:txbxContent>
                    </v:textbox>
                  </v:shape>
                  <v:shape id="Text Box 8" o:spid="_x0000_s1057" type="#_x0000_t202" style="position:absolute;left:39408;top:22364;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gXMQA&#10;AADbAAAADwAAAGRycy9kb3ducmV2LnhtbESPwWrDMBBE74X8g9hAb43cFJrgRjahEGgPAVfOB2ys&#10;rWVqrYylJE6/PioUchxm5g2zKSfXizONofOs4HmRgSBuvOm4VXCod09rECEiG+w9k4IrBSiL2cMG&#10;c+Mv/EVnHVuRIBxyVGBjHHIpQ2PJYVj4gTh53350GJMcW2lGvCS46+Uyy16lw47TgsWB3i01P/rk&#10;FJyGqt6+7D+1ra6H37g+6q7aaaUe59P2DUSkKd7D/+0Po2C5gr8v6Qf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a4FzEAAAA2wAAAA8AAAAAAAAAAAAAAAAAmAIAAGRycy9k&#10;b3ducmV2LnhtbFBLBQYAAAAABAAEAPUAAACJAw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B</w:t>
                          </w:r>
                          <w:r w:rsidR="00CE704E">
                            <w:rPr>
                              <w:rFonts w:ascii="Arial" w:eastAsia="Calibri" w:hAnsi="Arial" w:cs="Arial"/>
                              <w:sz w:val="16"/>
                              <w:szCs w:val="16"/>
                            </w:rPr>
                            <w:t>M</w:t>
                          </w:r>
                          <w:r>
                            <w:rPr>
                              <w:rFonts w:ascii="Arial" w:eastAsia="Calibri" w:hAnsi="Arial" w:cs="Arial"/>
                              <w:sz w:val="16"/>
                              <w:szCs w:val="16"/>
                            </w:rPr>
                            <w:t>-SC</w:t>
                          </w:r>
                        </w:p>
                      </w:txbxContent>
                    </v:textbox>
                  </v:shape>
                  <v:shape id="Text Box 8" o:spid="_x0000_s1058" type="#_x0000_t202" style="position:absolute;left:50946;top:11976;width:7232;height:5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0Lr8A&#10;AADbAAAADwAAAGRycy9kb3ducmV2LnhtbERPzYrCMBC+L/gOYQRva6qCSDWKCIJ7WOhGH2BsxqbY&#10;TEoTtfr05rDg8eP7X21614g7daH2rGAyzkAQl97UXCk4HfffCxAhIhtsPJOCJwXYrAdfK8yNf/Af&#10;3XWsRArhkKMCG2ObSxlKSw7D2LfEibv4zmFMsKuk6fCRwl0jp1k2lw5rTg0WW9pZKq/65hTc2uK4&#10;nf3+aFs8T6+4OOu62GulRsN+uwQRqY8f8b/7YBRM09j0Jf0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BXQuvwAAANsAAAAPAAAAAAAAAAAAAAAAAJgCAABkcnMvZG93bnJl&#10;di54bWxQSwUGAAAAAAQABAD1AAAAhAM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GCS AS</w:t>
                          </w:r>
                        </w:p>
                      </w:txbxContent>
                    </v:textbox>
                  </v:shape>
                  <v:shape id="Text Box 8" o:spid="_x0000_s1059" type="#_x0000_t202" style="position:absolute;left:33115;top:11969;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nRtcMA&#10;AADbAAAADwAAAGRycy9kb3ducmV2LnhtbESP0WoCMRRE3wv+Q7iCbzWrQtHVKCII7YOwjX7AdXPd&#10;LG5ulk3U1a9vCoU+DjNzhllteteIO3Wh9qxgMs5AEJfe1FwpOB3373MQISIbbDyTgicF2KwHbyvM&#10;jX/wN911rESCcMhRgY2xzaUMpSWHYexb4uRdfOcwJtlV0nT4SHDXyGmWfUiHNacFiy3tLJVXfXMK&#10;bm1x3M4OX9oWz9Mrzs+6LvZaqdGw3y5BROrjf/iv/WkUTBf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nRtcMAAADbAAAADwAAAAAAAAAAAAAAAACYAgAAZHJzL2Rv&#10;d25yZXYueG1sUEsFBgAAAAAEAAQA9QAAAIgDAAAAAA==&#10;" strokeweight=".5pt">
                    <v:textbox>
                      <w:txbxContent>
                        <w:p w:rsidR="009F0C39" w:rsidRDefault="00CA0775" w:rsidP="009F0C39">
                          <w:pPr>
                            <w:pStyle w:val="NormalWeb"/>
                            <w:spacing w:after="0" w:line="276" w:lineRule="auto"/>
                            <w:jc w:val="center"/>
                          </w:pPr>
                          <w:r>
                            <w:rPr>
                              <w:rFonts w:ascii="Arial" w:eastAsia="Calibri" w:hAnsi="Arial" w:cs="Arial"/>
                              <w:sz w:val="16"/>
                              <w:szCs w:val="16"/>
                            </w:rPr>
                            <w:t>S/P-</w:t>
                          </w:r>
                          <w:r w:rsidR="009F0C39">
                            <w:rPr>
                              <w:rFonts w:ascii="Arial" w:eastAsia="Calibri" w:hAnsi="Arial" w:cs="Arial"/>
                              <w:sz w:val="16"/>
                              <w:szCs w:val="16"/>
                            </w:rPr>
                            <w:t>GW</w:t>
                          </w:r>
                        </w:p>
                      </w:txbxContent>
                    </v:textbox>
                  </v:shape>
                  <v:shape id="Text Box 8" o:spid="_x0000_s1060" type="#_x0000_t202" style="position:absolute;left:13703;top:11957;width:7232;height:5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u9cAA&#10;AADbAAAADwAAAGRycy9kb3ducmV2LnhtbERPzYrCMBC+L/gOYRb2tqarIFKNIoKgh4Vu7AOMzdgU&#10;m0lpolaf3hwWPH58/8v14Fpxoz40nhX8jDMQxJU3DdcKyuPuew4iRGSDrWdS8KAA69XoY4m58Xf+&#10;o5uOtUghHHJUYGPscilDZclhGPuOOHFn3zuMCfa1ND3eU7hr5STLZtJhw6nBYkdbS9VFX52Ca1cc&#10;N9Pfg7bFo3zG+Uk3xU4r9fU5bBYgIg3xLf53742CaVqfvqQf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6ru9cAAAADbAAAADwAAAAAAAAAAAAAAAACYAgAAZHJzL2Rvd25y&#10;ZXYueG1sUEsFBgAAAAAEAAQA9QAAAIUDAAAAAA==&#10;" strokeweight=".5pt">
                    <v:textbox>
                      <w:txbxContent>
                        <w:p w:rsidR="009F0C39" w:rsidRPr="00A92589" w:rsidRDefault="009F0C39" w:rsidP="009F0C39">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v:textbox>
                  </v:shape>
                  <v:shape id="Text Box 8" o:spid="_x0000_s1061" type="#_x0000_t202" style="position:absolute;left:33147;top:2825;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ZLbsIA&#10;AADbAAAADwAAAGRycy9kb3ducmV2LnhtbESP0YrCMBRE3wX/IVzBN01VEKlGkQXBfVio0Q+4Ntem&#10;bHNTmqjVr98sLOzjMDNnmM2ud414UBdqzwpm0wwEcelNzZWCy/kwWYEIEdlg45kUvCjAbjscbDA3&#10;/skneuhYiQThkKMCG2ObSxlKSw7D1LfEybv5zmFMsquk6fCZ4K6R8yxbSoc1pwWLLX1YKr/13Sm4&#10;t8V5v/j61LZ4Xd5xddV1cdBKjUf9fg0iUh//w3/to1GwmMHvl/Q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5ktuwgAAANsAAAAPAAAAAAAAAAAAAAAAAJgCAABkcnMvZG93&#10;bnJldi54bWxQSwUGAAAAAAQABAD1AAAAhwM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PCRF</w:t>
                          </w:r>
                        </w:p>
                      </w:txbxContent>
                    </v:textbox>
                  </v:shape>
                  <v:line id="Straight Connector 26" o:spid="_x0000_s1062" style="position:absolute;visibility:visible;mso-wrap-style:square" from="20935,13785" to="33115,13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Straight Connector 27" o:spid="_x0000_s1063" style="position:absolute;visibility:visible;mso-wrap-style:square" from="17170,17208" to="17170,22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shape id="Text Box 8" o:spid="_x0000_s1064" type="#_x0000_t202" style="position:absolute;left:13703;top:22358;width:7232;height:5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9sMA&#10;AADbAAAADwAAAGRycy9kb3ducmV2LnhtbESP0WoCMRRE3wX/IVzBN81WpchqFBGE9qGwjX7AdXPd&#10;LN3cLJuoq1/fCIU+DjNzhllve9eIG3Wh9qzgbZqBIC69qblScDoeJksQISIbbDyTggcF2G6GgzXm&#10;xt/5m246ViJBOOSowMbY5lKG0pLDMPUtcfIuvnMYk+wqaTq8J7hr5CzL3qXDmtOCxZb2lsoffXUK&#10;rm1x3M2/PrUtHqdnXJ51XRy0UuNRv1uBiNTH//Bf+8MomC/g9S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o9sMAAADbAAAADwAAAAAAAAAAAAAAAACYAgAAZHJzL2Rv&#10;d25yZXYueG1sUEsFBgAAAAAEAAQA9QAAAIgDAAAAAA==&#10;" strokeweight=".5pt">
                    <v:textbox>
                      <w:txbxContent>
                        <w:p w:rsidR="009F0C39" w:rsidRDefault="009F0C39" w:rsidP="009F0C39">
                          <w:pPr>
                            <w:pStyle w:val="NormalWeb"/>
                            <w:spacing w:after="0" w:line="276" w:lineRule="auto"/>
                            <w:jc w:val="center"/>
                          </w:pPr>
                          <w:r>
                            <w:rPr>
                              <w:rFonts w:ascii="Arial" w:eastAsia="Calibri" w:hAnsi="Arial" w:cs="Arial"/>
                              <w:sz w:val="16"/>
                              <w:szCs w:val="16"/>
                            </w:rPr>
                            <w:t>E-UTRAN</w:t>
                          </w:r>
                        </w:p>
                      </w:txbxContent>
                    </v:textbox>
                  </v:shape>
                  <v:line id="Straight Connector 29" o:spid="_x0000_s1065" style="position:absolute;visibility:visible;mso-wrap-style:square" from="19608,18738" to="27254,18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12" o:spid="_x0000_s1066" type="#_x0000_t202" style="position:absolute;left:25914;top:12928;width:326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MNmcMA&#10;AADbAAAADwAAAGRycy9kb3ducmV2LnhtbESPQWuDQBSE74X8h+UFeilxTVOMmGxECoW2t6qQ68N9&#10;UYn7VtyNsf++Wyj0OMzMN8wxX8wgZppcb1nBNopBEDdW99wqqKu3TQrCeWSNg2VS8E0O8tPq4YiZ&#10;tnf+orn0rQgQdhkq6LwfMyld05FBF9mROHgXOxn0QU6t1BPeA9wM8jmOE2mw57DQ4UivHTXX8mYU&#10;9Ock5fZJlh+fSb1/qaq5LnazUo/rpTiA8LT4//Bf+10r2CXw+yX8AH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MNmc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S-11</w:t>
                          </w:r>
                        </w:p>
                      </w:txbxContent>
                    </v:textbox>
                  </v:shape>
                  <v:shape id="Text Box 12" o:spid="_x0000_s1067" type="#_x0000_t202" style="position:absolute;left:10020;top:18662;width:637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oAsMA&#10;AADbAAAADwAAAGRycy9kb3ducmV2LnhtbESPQWuDQBSE74X+h+UVcinJmqSo2GyCFAppb1Uh14f7&#10;olL3rbgbNf++Wyj0OMzMN8zhtJheTDS6zrKC7SYCQVxb3XGjoCrf1ykI55E19pZJwZ0cnI6PDwfM&#10;tJ35i6bCNyJA2GWooPV+yKR0dUsG3cYOxMG72tGgD3JspB5xDnDTy10UxdJgx2GhxYHeWqq/i5tR&#10;0F3ilJtnWXx8xlXyUpZTle8npVZPS/4KwtPi/8N/7bNWsE/g90v4Af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oAs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S1-MME</w:t>
                          </w:r>
                        </w:p>
                      </w:txbxContent>
                    </v:textbox>
                  </v:shape>
                  <v:shape id="Text Box 12" o:spid="_x0000_s1068" type="#_x0000_t202" style="position:absolute;left:15201;top:18669;width:405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8cMAA&#10;AADbAAAADwAAAGRycy9kb3ducmV2LnhtbERPTYvCMBC9C/sfwix4kTXdVbqlGkWEBfVmW/A6NGNb&#10;tpmUJtb6781B8Ph43+vtaFoxUO8aywq+5xEI4tLqhisFRf73lYBwHllja5kUPMjBdvMxWWOq7Z3P&#10;NGS+EiGEXYoKau+7VEpX1mTQzW1HHLir7Q36APtK6h7vIdy08ieKYmmw4dBQY0f7msr/7GYUNJc4&#10;4Woms+MpLn6XeT4Uu8Wg1PRz3K1AeBr9W/xyH7SCRRgbvoQf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9A8cMAAAADbAAAADwAAAAAAAAAAAAAAAACYAgAAZHJzL2Rvd25y&#10;ZXYueG1sUEsFBgAAAAAEAAQA9QAAAIU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M3</w:t>
                          </w:r>
                        </w:p>
                      </w:txbxContent>
                    </v:textbox>
                  </v:shape>
                  <v:shape id="Text Box 12" o:spid="_x0000_s1069" type="#_x0000_t202" style="position:absolute;left:30422;top:17678;width:3264;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yZ68MA&#10;AADbAAAADwAAAGRycy9kb3ducmV2LnhtbESPQWvCQBSE7wX/w/IEL0U3aokaXUUKBdubScDrI/tM&#10;gtm3IbuN6b93C4LHYWa+YXaHwTSip87VlhXMZxEI4sLqmksFefY1XYNwHlljY5kU/JGDw370tsNE&#10;2zufqU99KQKEXYIKKu/bREpXVGTQzWxLHLyr7Qz6ILtS6g7vAW4auYiiWBqsOSxU2NJnRcUt/TUK&#10;6ku85vJdpt8/cb76yLI+Py57pSbj4bgF4Wnwr/CzfdIKlhv4/x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yZ68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S1-u</w:t>
                          </w:r>
                        </w:p>
                      </w:txbxContent>
                    </v:textbox>
                  </v:shape>
                  <v:line id="Straight Connector 37" o:spid="_x0000_s1070" style="position:absolute;flip:x;visibility:visible;mso-wrap-style:square" from="27673,15309" to="27698,2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shape id="Text Box 12" o:spid="_x0000_s1071" type="#_x0000_t202" style="position:absolute;left:22656;top:14446;width:3264;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mkMIA&#10;AADbAAAADwAAAGRycy9kb3ducmV2LnhtbESPQYvCMBSE74L/IbyFvciaukpXqlFEEFZvtgWvj+bZ&#10;lm1eShNr998bQfA4zMw3zHo7mEb01LnasoLZNAJBXFhdc6kgzw5fSxDOI2tsLJOCf3Kw3YxHa0y0&#10;vfOZ+tSXIkDYJaig8r5NpHRFRQbd1LbEwbvazqAPsiul7vAe4KaR31EUS4M1h4UKW9pXVPylN6Og&#10;vsRLLicyPZ7i/GeRZX2+m/dKfX4MuxUIT4N/h1/tX61gMYPnl/A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aQwgAAANsAAAAPAAAAAAAAAAAAAAAAAJgCAABkcnMvZG93&#10;bnJldi54bWxQSwUGAAAAAAQABAD1AAAAhwM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Sm</w:t>
                          </w:r>
                        </w:p>
                      </w:txbxContent>
                    </v:textbox>
                  </v:shape>
                  <v:shape id="Text Box 12" o:spid="_x0000_s1072" type="#_x0000_t202" style="position:absolute;left:34086;top:8623;width:5233;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DHsAA&#10;AADbAAAADwAAAGRycy9kb3ducmV2LnhtbESPQWsCMRSE7wX/Q3hCbzWrFCmrUUQR9Va31vNz89ws&#10;bl6WJOr6701B6HGYmW+Y6byzjbiRD7VjBcNBBoK4dLrmSsHhZ/3xBSJEZI2NY1LwoADzWe9tirl2&#10;d97TrYiVSBAOOSowMba5lKE0ZDEMXEucvLPzFmOSvpLa4z3BbSNHWTaWFmtOCwZbWhoqL8XVKsCN&#10;/N1xtdodvgMf/alEsyjGSr33u8UERKQu/odf7a1W8DmCvy/p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DHsAAAADbAAAADwAAAAAAAAAAAAAAAACYAgAAZHJzL2Rvd25y&#10;ZXYueG1sUEsFBgAAAAAEAAQA9QAAAIUDAAAAAA==&#10;" stroked="f" strokeweight=".5pt">
                    <v:textbox>
                      <w:txbxContent>
                        <w:p w:rsidR="009F0C39" w:rsidRDefault="009F0C39" w:rsidP="009F0C39">
                          <w:pPr>
                            <w:pStyle w:val="NormalWeb"/>
                            <w:spacing w:after="0" w:line="276" w:lineRule="auto"/>
                            <w:jc w:val="center"/>
                          </w:pPr>
                          <w:proofErr w:type="spellStart"/>
                          <w:r>
                            <w:rPr>
                              <w:rFonts w:ascii="Arial" w:eastAsia="Calibri" w:hAnsi="Arial"/>
                              <w:sz w:val="18"/>
                              <w:szCs w:val="18"/>
                            </w:rPr>
                            <w:t>Gx</w:t>
                          </w:r>
                          <w:proofErr w:type="spellEnd"/>
                        </w:p>
                      </w:txbxContent>
                    </v:textbox>
                  </v:shape>
                  <v:line id="Straight Connector 44" o:spid="_x0000_s1073" style="position:absolute;visibility:visible;mso-wrap-style:square" from="45319,5257" to="45319,1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shape id="Text Box 46" o:spid="_x0000_s1074" type="#_x0000_t202" style="position:absolute;left:41187;top:4413;width:2704;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tFCMMA&#10;AADbAAAADwAAAGRycy9kb3ducmV2LnhtbESPQWvCQBSE7wX/w/KEXopubEMM0VWkUNDemgS8PrLP&#10;JJh9G7JrjP/eLRR6HGbmG2a7n0wnRhpca1nBahmBIK6sbrlWUBZfixSE88gaO8uk4EEO9rvZyxYz&#10;be/8Q2PuaxEg7DJU0HjfZ1K6qiGDbml74uBd7GDQBznUUg94D3DTyfcoSqTBlsNCgz19NlRd85tR&#10;0J6TlOs3mZ++k3IdF8VYHj5GpV7n02EDwtPk/8N/7aNWEMfw+yX8AL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tFCMMAAADbAAAADwAAAAAAAAAAAAAAAACYAgAAZHJzL2Rv&#10;d25yZXYueG1sUEsFBgAAAAAEAAQA9QAAAIgDAAAAAA==&#10;" stroked="f" strokeweight=".5pt">
                    <v:textbox inset="0,0,0,0">
                      <w:txbxContent>
                        <w:p w:rsidR="009F0C39" w:rsidRPr="00A92589" w:rsidRDefault="009F0C39" w:rsidP="009F0C39">
                          <w:pPr>
                            <w:spacing w:after="0"/>
                            <w:jc w:val="center"/>
                            <w:rPr>
                              <w:rFonts w:ascii="Arial" w:hAnsi="Arial" w:cs="Arial"/>
                              <w:sz w:val="18"/>
                              <w:szCs w:val="18"/>
                            </w:rPr>
                          </w:pPr>
                          <w:r>
                            <w:rPr>
                              <w:rFonts w:ascii="Arial" w:hAnsi="Arial" w:cs="Arial"/>
                              <w:sz w:val="18"/>
                              <w:szCs w:val="18"/>
                            </w:rPr>
                            <w:t>Rx</w:t>
                          </w:r>
                        </w:p>
                      </w:txbxContent>
                    </v:textbox>
                  </v:shape>
                  <v:shape id="Text Box 12" o:spid="_x0000_s1075" type="#_x0000_t202" style="position:absolute;left:43058;top:14598;width:326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gk8MA&#10;AADbAAAADwAAAGRycy9kb3ducmV2LnhtbESPQWvCQBSE74L/YXmCFzEbraaSuooUCtabSaDXR/Y1&#10;CWbfhuw2pv/eLRQ8DjPzDbM/jqYVA/WusaxgFcUgiEurG64UFPnHcgfCeWSNrWVS8EsOjofpZI+p&#10;tne+0pD5SgQIuxQV1N53qZSurMmgi2xHHLxv2xv0QfaV1D3eA9y0ch3HiTTYcFiosaP3mspb9mMU&#10;NF/JjquFzD4vSfG6yfOhOL0MSs1n4+kNhKfRP8P/7bNWsNnC35fwA+Th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fgk8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proofErr w:type="spellStart"/>
                          <w:r>
                            <w:rPr>
                              <w:rFonts w:ascii="Arial" w:eastAsia="Calibri" w:hAnsi="Arial"/>
                              <w:sz w:val="18"/>
                              <w:szCs w:val="18"/>
                            </w:rPr>
                            <w:t>SGi</w:t>
                          </w:r>
                          <w:proofErr w:type="spellEnd"/>
                        </w:p>
                      </w:txbxContent>
                    </v:textbox>
                  </v:shape>
                  <v:group id="Group 153" o:spid="_x0000_s1076" style="position:absolute;left:34610;top:23056;width:4350;height:4560" coordorigin="21570,23056" coordsize="4349,45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Text Box 12" o:spid="_x0000_s1077" type="#_x0000_t202" style="position:absolute;left:21653;top:23056;width:4267;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5MMA&#10;AADbAAAADwAAAGRycy9kb3ducmV2LnhtbESPQWuDQBSE74X8h+UFeinJmlZMMK4hFAptb1Uh14f7&#10;ohL3rbgbtf++Wyj0OMzMN0x2WkwvJhpdZ1nBbhuBIK6t7rhRUJVvmwMI55E19pZJwTc5OOWrhwxT&#10;bWf+oqnwjQgQdikqaL0fUild3ZJBt7UDcfCudjTogxwbqUecA9z08jmKEmmw47DQ4kCvLdW34m4U&#10;dJfkwM2TLD4+k2ofl+VUnV8mpR7Xy/kIwtPi/8N/7XetIE7g90v4A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5M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proofErr w:type="spellStart"/>
                            <w:r>
                              <w:rPr>
                                <w:rFonts w:ascii="Arial" w:eastAsia="Calibri" w:hAnsi="Arial"/>
                                <w:sz w:val="18"/>
                                <w:szCs w:val="18"/>
                              </w:rPr>
                              <w:t>SGimb</w:t>
                            </w:r>
                            <w:proofErr w:type="spellEnd"/>
                          </w:p>
                        </w:txbxContent>
                      </v:textbox>
                    </v:shape>
                    <v:shape id="Text Box 12" o:spid="_x0000_s1078" type="#_x0000_t202" style="position:absolute;left:21570;top:25457;width:4268;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bf8MA&#10;AADbAAAADwAAAGRycy9kb3ducmV2LnhtbESPQWuDQBSE74X+h+UVcinJmjSo2GyCFAppb1Uh14f7&#10;olL3rbgbNf++Wyj0OMzMN8zhtJheTDS6zrKC7SYCQVxb3XGjoCrf1ykI55E19pZJwZ0cnI6PDwfM&#10;tJ35i6bCNyJA2GWooPV+yKR0dUsG3cYOxMG72tGgD3JspB5xDnDTy10UxdJgx2GhxYHeWqq/i5tR&#10;0F3ilJtnWXx8xlWyL8upyl8mpVZPS/4KwtPi/8N/7bNWsE/g90v4Af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bf8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proofErr w:type="spellStart"/>
                            <w:r>
                              <w:rPr>
                                <w:rFonts w:ascii="Arial" w:eastAsia="Calibri" w:hAnsi="Arial"/>
                                <w:sz w:val="18"/>
                                <w:szCs w:val="18"/>
                              </w:rPr>
                              <w:t>SGmb</w:t>
                            </w:r>
                            <w:proofErr w:type="spellEnd"/>
                          </w:p>
                        </w:txbxContent>
                      </v:textbox>
                    </v:shape>
                  </v:group>
                  <v:line id="Straight Connector 56" o:spid="_x0000_s1079" style="position:absolute;visibility:visible;mso-wrap-style:square" from="46793,26212" to="54229,2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Straight Connector 58" o:spid="_x0000_s1080" style="position:absolute;visibility:visible;mso-wrap-style:square" from="54229,17208" to="54229,2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shape id="Text Box 12" o:spid="_x0000_s1081" type="#_x0000_t202" style="position:absolute;left:47682;top:23088;width:4267;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wTcQA&#10;AADbAAAADwAAAGRycy9kb3ducmV2LnhtbESPQWvCQBSE70L/w/IKvUjdWG0qqZsghYJ6Mwn0+si+&#10;JqHZtyG7jfHfu4LgcZiZb5htNplOjDS41rKC5SICQVxZ3XKtoCy+XzcgnEfW2FkmBRdykKVPsy0m&#10;2p75RGPuaxEg7BJU0HjfJ1K6qiGDbmF74uD92sGgD3KopR7wHOCmk29RFEuDLYeFBnv6aqj6y/+N&#10;gvYn3nA9l/nhGJcf66IYy91qVOrledp9gvA0+Uf43t5rBe9LuH0JP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1cE3EAAAA2wAAAA8AAAAAAAAAAAAAAAAAmAIAAGRycy9k&#10;b3ducmV2LnhtbFBLBQYAAAAABAAEAPUAAACJAw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MB2-C</w:t>
                          </w:r>
                        </w:p>
                      </w:txbxContent>
                    </v:textbox>
                  </v:shape>
                  <v:shape id="Text Box 12" o:spid="_x0000_s1082" type="#_x0000_t202" style="position:absolute;left:47828;top:25609;width:426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uOsQA&#10;AADbAAAADwAAAGRycy9kb3ducmV2LnhtbESPQWvCQBSE70L/w/IKvUjdVG0qqZsghYJ6Mwn0+si+&#10;JqHZtyG7jfHfu4LgcZiZb5htNplOjDS41rKCt0UEgriyuuVaQVl8v25AOI+ssbNMCi7kIEufZltM&#10;tD3zicbc1yJA2CWooPG+T6R0VUMG3cL2xMH7tYNBH+RQSz3gOcBNJ5dRFEuDLYeFBnv6aqj6y/+N&#10;gvYn3nA9l/nhGJcf66IYy91qVOrledp9gvA0+Uf43t5rBe9LuH0JP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n7jrEAAAA2wAAAA8AAAAAAAAAAAAAAAAAmAIAAGRycy9k&#10;b3ducmV2LnhtbFBLBQYAAAAABAAEAPUAAACJAw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MB2-U</w:t>
                          </w:r>
                        </w:p>
                      </w:txbxContent>
                    </v:textbox>
                  </v:shape>
                  <v:shape id="Text Box 12" o:spid="_x0000_s1083" type="#_x0000_t202" style="position:absolute;left:9277;top:24396;width:3207;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LocMA&#10;AADbAAAADwAAAGRycy9kb3ducmV2LnhtbESPQWvCQBSE7wX/w/IEL0U3ao0SXUUKBdubScDrI/tM&#10;gtm3IbuN6b93C4LHYWa+YXaHwTSip87VlhXMZxEI4sLqmksFefY13YBwHlljY5kU/JGDw370tsNE&#10;2zufqU99KQKEXYIKKu/bREpXVGTQzWxLHLyr7Qz6ILtS6g7vAW4auYiiWBqsOSxU2NJnRcUt/TUK&#10;6ku84fJdpt8/cb7+yLI+Py57pSbj4bgF4Wnwr/CzfdIKVkv4/x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tLoc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proofErr w:type="spellStart"/>
                          <w:r>
                            <w:rPr>
                              <w:rFonts w:ascii="Arial" w:eastAsia="Calibri" w:hAnsi="Arial"/>
                              <w:sz w:val="18"/>
                              <w:szCs w:val="18"/>
                            </w:rPr>
                            <w:t>Uu</w:t>
                          </w:r>
                          <w:proofErr w:type="spellEnd"/>
                        </w:p>
                      </w:txbxContent>
                    </v:textbox>
                  </v:shape>
                  <v:line id="Straight Connector 63" o:spid="_x0000_s1084" style="position:absolute;visibility:visible;mso-wrap-style:square" from="55943,17208" to="55943,29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Straight Connector 66" o:spid="_x0000_s1085" style="position:absolute;visibility:visible;mso-wrap-style:square" from="47117,1117" to="47117,4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tm/sUAAADbAAAADwAAAGRycy9kb3ducmV2LnhtbESPT2sCMRTE7wW/Q3iCt5q11CJbo4hU&#10;aFco+OfS22Pzutm6eVmT6K7fvhEKPQ4z8xtmvuxtI67kQ+1YwWScgSAuna65UnA8bB5nIEJE1tg4&#10;JgU3CrBcDB7mmGvX8Y6u+1iJBOGQowITY5tLGUpDFsPYtcTJ+3beYkzSV1J77BLcNvIpy16kxZrT&#10;gsGW1obK0/5iFZwPst3or9vHZ+PfngvzUxTd9qzUaNivXkFE6uN/+K/9rhVMp3D/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tm/sUAAADbAAAADwAAAAAAAAAA&#10;AAAAAAChAgAAZHJzL2Rvd25yZXYueG1sUEsFBgAAAAAEAAQA+QAAAJMDAAAAAA==&#10;" strokeweight="1.25pt">
                    <v:stroke dashstyle="longDash"/>
                  </v:line>
                  <v:shape id="Text Box 12" o:spid="_x0000_s1086" type="#_x0000_t202" style="position:absolute;left:47834;top:1168;width:8776;height:5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1TwMEA&#10;AADbAAAADwAAAGRycy9kb3ducmV2LnhtbESPT2sCMRTE7wW/Q3iCt5pVcClbo4gi6s2uf86vm9fN&#10;0s3LkkTdfvtGKPQ4zMxvmPmyt624kw+NYwWTcQaCuHK64VrB+bR9fQMRIrLG1jEp+KEAy8XgZY6F&#10;dg/+oHsZa5EgHApUYGLsCilDZchiGLuOOHlfzluMSfpaao+PBLetnGZZLi02nBYMdrQ2VH2XN6sA&#10;d/Jy4HpzOB8DX/1nhWZV5kqNhv3qHUSkPv6H/9p7rWCWw/NL+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U8DBAAAA2wAAAA8AAAAAAAAAAAAAAAAAmAIAAGRycy9kb3du&#10;cmV2LnhtbFBLBQYAAAAABAAEAPUAAACGAwAAAAA=&#10;" stroked="f" strokeweight=".5pt">
                    <v:textbox>
                      <w:txbxContent>
                        <w:p w:rsidR="009F0C39" w:rsidRPr="001F57D6" w:rsidRDefault="009F0C39" w:rsidP="009F0C39">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9F0C39" w:rsidRPr="001F57D6" w:rsidRDefault="009F0C39" w:rsidP="009F0C39">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v:textbox>
                  </v:shape>
                  <v:shape id="Text Box 12" o:spid="_x0000_s1087" type="#_x0000_t202" style="position:absolute;left:2673;top:1327;width:8769;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H2W8IA&#10;AADbAAAADwAAAGRycy9kb3ducmV2LnhtbESPQWsCMRSE7wX/Q3hCbzXbQq1sjcuiFPXWbrXn5+a5&#10;Wbp5WZKo679vBKHHYWa+YebFYDtxJh9axwqeJxkI4trplhsFu++PpxmIEJE1do5JwZUCFIvRwxxz&#10;7S78RecqNiJBOOSowMTY51KG2pDFMHE9cfKOzluMSfpGao+XBLedfMmyqbTYclow2NPSUP1bnawC&#10;XMv9lpvVdvcZ+McfajRlNVXqcTyU7yAiDfE/fG9vtILXN7h9S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0fZbwgAAANsAAAAPAAAAAAAAAAAAAAAAAJgCAABkcnMvZG93&#10;bnJldi54bWxQSwUGAAAAAAQABAD1AAAAhwMAAAAA&#10;" stroked="f" strokeweight=".5pt">
                    <v:textbox>
                      <w:txbxContent>
                        <w:p w:rsidR="009F0C39" w:rsidRDefault="009F0C39" w:rsidP="009F0C39">
                          <w:pPr>
                            <w:pStyle w:val="NormalWeb"/>
                            <w:spacing w:after="0" w:line="276" w:lineRule="auto"/>
                            <w:jc w:val="center"/>
                          </w:pPr>
                          <w:r>
                            <w:rPr>
                              <w:rFonts w:ascii="Arial" w:eastAsia="Calibri" w:hAnsi="Arial"/>
                              <w:sz w:val="20"/>
                              <w:szCs w:val="20"/>
                            </w:rPr>
                            <w:t>H-PLMN</w:t>
                          </w:r>
                        </w:p>
                      </w:txbxContent>
                    </v:textbox>
                  </v:shape>
                  <v:line id="Straight Connector 69" o:spid="_x0000_s1088" style="position:absolute;visibility:visible;mso-wrap-style:square" from="5715,36061" to="17449,36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shape id="Text Box 8" o:spid="_x0000_s1089" type="#_x0000_t202" style="position:absolute;left:692;top:33083;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yMQA&#10;AADbAAAADwAAAGRycy9kb3ducmV2LnhtbESP0WoCMRRE3wv+Q7iCbzVrpUVXo4gg1IfCNvoB1811&#10;s7i5WTZRV7++KRT6OMzMGWa57l0jbtSF2rOCyTgDQVx6U3Ol4HjYvc5AhIhssPFMCh4UYL0avCwx&#10;N/7O33TTsRIJwiFHBTbGNpcylJYchrFviZN39p3DmGRXSdPhPcFdI9+y7EM6rDktWGxpa6m86KtT&#10;cG2Lw2b6tde2eByfcXbSdbHTSo2G/WYBIlIf/8N/7U+j4H0O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PosjEAAAA2wAAAA8AAAAAAAAAAAAAAAAAmAIAAGRycy9k&#10;b3ducmV2LnhtbFBLBQYAAAAABAAEAPUAAACJAwAAAAA=&#10;" strokeweight=".5pt">
                    <v:textbox>
                      <w:txbxContent>
                        <w:p w:rsidR="009F0C39" w:rsidRDefault="009F0C39" w:rsidP="009F0C39">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9F0C39" w:rsidRDefault="009F0C39" w:rsidP="009F0C39">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v:textbox>
                  </v:shape>
                  <v:shape id="Text Box 8" o:spid="_x0000_s1090" type="#_x0000_t202" style="position:absolute;left:13703;top:33204;width:7232;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B6MAA&#10;AADbAAAADwAAAGRycy9kb3ducmV2LnhtbERPzYrCMBC+C75DGGFvmuqCSNcosiDoYaHGPsDYzDZl&#10;m0lpotZ9enMQPH58/+vt4Fpxoz40nhXMZxkI4sqbhmsF5Xk/XYEIEdlg65kUPCjAdjMerTE3/s4n&#10;uulYixTCIUcFNsYulzJUlhyGme+IE/fre4cxwb6Wpsd7CnetXGTZUjpsODVY7OjbUvWnr07BtSvO&#10;u8+fo7bFo/yPq4tuir1W6mMy7L5ARBriW/xyH4yCZVqfvqQf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nB6MAAAADbAAAADwAAAAAAAAAAAAAAAACYAgAAZHJzL2Rvd25y&#10;ZXYueG1sUEsFBgAAAAAEAAQA9QAAAIUDAAAAAA==&#10;" strokeweight=".5pt">
                    <v:textbox>
                      <w:txbxContent>
                        <w:p w:rsidR="009F0C39" w:rsidRDefault="008648C9" w:rsidP="009F0C39">
                          <w:pPr>
                            <w:pStyle w:val="NormalWeb"/>
                            <w:spacing w:after="0" w:line="276" w:lineRule="auto"/>
                            <w:jc w:val="center"/>
                          </w:pPr>
                          <w:r>
                            <w:rPr>
                              <w:rFonts w:ascii="Arial" w:eastAsia="Calibri" w:hAnsi="Arial" w:cs="Arial"/>
                              <w:sz w:val="16"/>
                              <w:szCs w:val="16"/>
                            </w:rPr>
                            <w:t xml:space="preserve">ProSe </w:t>
                          </w:r>
                          <w:r w:rsidR="009F0C39">
                            <w:rPr>
                              <w:rFonts w:ascii="Arial" w:eastAsia="Calibri" w:hAnsi="Arial" w:cs="Arial"/>
                              <w:sz w:val="16"/>
                              <w:szCs w:val="16"/>
                            </w:rPr>
                            <w:t>UE-Network Relay</w:t>
                          </w:r>
                        </w:p>
                      </w:txbxContent>
                    </v:textbox>
                  </v:shape>
                  <v:shape id="Arc 74" o:spid="_x0000_s1091" style="position:absolute;left:17049;top:28733;width:788;height:1074;rotation:-90;flip:x;visibility:visible;mso-wrap-style:square;v-text-anchor:middle" coordsize="78740,107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fFy8QA&#10;AADbAAAADwAAAGRycy9kb3ducmV2LnhtbESP0WrCQBRE3wv+w3IF3+omfQgluoY22KJYBLUfcJu9&#10;zYZm74bs1kS/vlsQfBxm5gyzLEbbijP1vnGsIJ0nIIgrpxuuFXye3h6fQfiArLF1TAou5KFYTR6W&#10;mGs38IHOx1CLCGGfowITQpdL6StDFv3cdcTR+3a9xRBlX0vd4xDhtpVPSZJJiw3HBYMdlYaqn+Ov&#10;VXAth/273Hbp6/pjyA47o79wHZSaTceXBYhAY7iHb+2NVpCl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HxcvEAAAA2wAAAA8AAAAAAAAAAAAAAAAAmAIAAGRycy9k&#10;b3ducmV2LnhtbFBLBQYAAAAABAAEAPUAAACJAwAAAAA=&#10;" adj="-11796480,,5400" path="m,53788nsc-29,37337,5480,21777,14947,11572,29218,-3811,49364,-3862,63677,11449v9509,10172,15062,25734,15062,42209l39370,53658,,53788xem,53788nfc-29,37337,5480,21777,14947,11572,29218,-3811,49364,-3862,63677,11449v9509,10172,15062,25734,15062,42209e">
                    <v:stroke joinstyle="miter"/>
                    <v:formulas/>
                    <v:path arrowok="t" o:connecttype="custom" o:connectlocs="0,53788;14947,11572;63677,11449;78739,53658" o:connectangles="0,0,0,0" textboxrect="0,0,78740,107315"/>
                    <v:textbox>
                      <w:txbxContent>
                        <w:p w:rsidR="009F0C39" w:rsidRDefault="009F0C39" w:rsidP="009F0C39">
                          <w:pPr>
                            <w:pStyle w:val="NormalWeb"/>
                            <w:spacing w:after="200" w:line="276" w:lineRule="auto"/>
                          </w:pPr>
                          <w:r>
                            <w:rPr>
                              <w:rFonts w:ascii="Calibri" w:hAnsi="Calibri"/>
                              <w:sz w:val="22"/>
                              <w:szCs w:val="22"/>
                            </w:rPr>
                            <w:t> </w:t>
                          </w:r>
                        </w:p>
                      </w:txbxContent>
                    </v:textbox>
                  </v:shape>
                  <v:line id="Straight Connector 62" o:spid="_x0000_s1092" style="position:absolute;visibility:visible;mso-wrap-style:square" from="4216,29235" to="55943,29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shape id="Text Box 12" o:spid="_x0000_s1093" type="#_x0000_t202" style="position:absolute;left:15760;top:30467;width:3201;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eBHMMA&#10;AADbAAAADwAAAGRycy9kb3ducmV2LnhtbESPQWuDQBSE74X8h+UFeilxTVOMmGxECoW2t6qQ68N9&#10;UYn7VtyNsf++Wyj0OMzMN8wxX8wgZppcb1nBNopBEDdW99wqqKu3TQrCeWSNg2VS8E0O8tPq4YiZ&#10;tnf+orn0rQgQdhkq6LwfMyld05FBF9mROHgXOxn0QU6t1BPeA9wM8jmOE2mw57DQ4UivHTXX8mYU&#10;9Ock5fZJlh+fSb1/qaq5LnazUo/rpTiA8LT4//Bf+10rSHbw+yX8AH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eBHM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proofErr w:type="spellStart"/>
                          <w:r>
                            <w:rPr>
                              <w:rFonts w:ascii="Arial" w:eastAsia="Calibri" w:hAnsi="Arial"/>
                              <w:sz w:val="18"/>
                              <w:szCs w:val="18"/>
                            </w:rPr>
                            <w:t>Uu</w:t>
                          </w:r>
                          <w:proofErr w:type="spellEnd"/>
                        </w:p>
                      </w:txbxContent>
                    </v:textbox>
                  </v:shape>
                  <v:shape id="Text Box 12" o:spid="_x0000_s1094" type="#_x0000_t202" style="position:absolute;left:9118;top:35242;width:3201;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4ZaMMA&#10;AADbAAAADwAAAGRycy9kb3ducmV2LnhtbESPQWuDQBSE74X8h+UFeinJmlZMMK4hFAptb1Uh14f7&#10;ohL3rbgbtf++Wyj0OMzMN0x2WkwvJhpdZ1nBbhuBIK6t7rhRUJVvmwMI55E19pZJwTc5OOWrhwxT&#10;bWf+oqnwjQgQdikqaL0fUild3ZJBt7UDcfCudjTogxwbqUecA9z08jmKEmmw47DQ4kCvLdW34m4U&#10;dJfkwM2TLD4+k2ofl+VUnV8mpR7Xy/kIwtPi/8N/7XetIInh90v4A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4ZaM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PC5</w:t>
                          </w:r>
                        </w:p>
                      </w:txbxContent>
                    </v:textbox>
                  </v:shape>
                  <v:line id="Straight Connector 84" o:spid="_x0000_s1095" style="position:absolute;visibility:visible;mso-wrap-style:square" from="4292,40062" to="57569,40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shape id="Text Box 12" o:spid="_x0000_s1096" type="#_x0000_t202" style="position:absolute;left:28524;top:39268;width:4267;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AihMMA&#10;AADbAAAADwAAAGRycy9kb3ducmV2LnhtbESPQWvCQBSE7wX/w/KEXopubMsq0VVEKNjemgS8PrLP&#10;JJh9G7JrTP+9Kwg9DjPzDbPZjbYVA/W+caxhMU9AEJfONFxpKPKv2QqED8gGW8ek4Y887LaTlw2m&#10;xt34l4YsVCJC2KeooQ6hS6X0ZU0W/dx1xNE7u95iiLKvpOnxFuG2le9JoqTFhuNCjR0daiov2dVq&#10;aE5qxdWbzL5/VLH8zPOh2H8MWr9Ox/0aRKAx/Ief7aPRoBQ8vsQf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AihMMAAADbAAAADwAAAAAAAAAAAAAAAACYAgAAZHJzL2Rv&#10;d25yZXYueG1sUEsFBgAAAAAEAAQA9QAAAIgDA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GC1</w:t>
                          </w:r>
                        </w:p>
                      </w:txbxContent>
                    </v:textbox>
                  </v:shape>
                  <v:shape id="Text Box 12" o:spid="_x0000_s1097" type="#_x0000_t202" style="position:absolute;left:28047;top:28282;width:4268;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yHH8IA&#10;AADbAAAADwAAAGRycy9kb3ducmV2LnhtbESPQYvCMBSE78L+h/AWvIimu0qVahRZWFBvtgWvj+bZ&#10;lm1eSpOt9d8bQfA4zMw3zGY3mEb01LnasoKvWQSCuLC65lJBnv1OVyCcR9bYWCYFd3Kw236MNpho&#10;e+Mz9akvRYCwS1BB5X2bSOmKigy6mW2Jg3e1nUEfZFdK3eEtwE0jv6MolgZrDgsVtvRTUfGX/hsF&#10;9SVecTmR6fEU58tFlvX5ft4rNf4c9msQngb/Dr/aB60gXsLzS/gB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cfwgAAANsAAAAPAAAAAAAAAAAAAAAAAJgCAABkcnMvZG93&#10;bnJldi54bWxQSwUGAAAAAAQABAD1AAAAhwMAAAAA&#10;" stroked="f" strokeweight=".5pt">
                    <v:textbox inset="0,0,0,0">
                      <w:txbxContent>
                        <w:p w:rsidR="009F0C39" w:rsidRDefault="009F0C39" w:rsidP="009F0C39">
                          <w:pPr>
                            <w:pStyle w:val="NormalWeb"/>
                            <w:spacing w:after="0" w:line="276" w:lineRule="auto"/>
                            <w:jc w:val="center"/>
                          </w:pPr>
                          <w:r>
                            <w:rPr>
                              <w:rFonts w:ascii="Arial" w:eastAsia="Calibri" w:hAnsi="Arial"/>
                              <w:sz w:val="18"/>
                              <w:szCs w:val="18"/>
                            </w:rPr>
                            <w:t>GC1</w:t>
                          </w:r>
                        </w:p>
                      </w:txbxContent>
                    </v:textbox>
                  </v:shape>
                </v:group>
                <w10:anchorlock/>
              </v:group>
            </w:pict>
          </mc:Fallback>
        </mc:AlternateContent>
      </w:r>
    </w:p>
    <w:p w:rsidR="009F0C39" w:rsidRPr="009F0C39" w:rsidRDefault="009F0C39" w:rsidP="009F0C39">
      <w:pPr>
        <w:overflowPunct/>
        <w:autoSpaceDE/>
        <w:autoSpaceDN/>
        <w:adjustRightInd/>
        <w:spacing w:after="240"/>
        <w:jc w:val="center"/>
        <w:textAlignment w:val="auto"/>
        <w:rPr>
          <w:rFonts w:ascii="Arial" w:eastAsia="SimSun" w:hAnsi="Arial"/>
          <w:b/>
          <w:color w:val="auto"/>
          <w:lang w:eastAsia="x-none"/>
        </w:rPr>
      </w:pPr>
      <w:r>
        <w:rPr>
          <w:rFonts w:ascii="Arial" w:eastAsia="SimSun" w:hAnsi="Arial"/>
          <w:b/>
          <w:color w:val="auto"/>
          <w:lang w:eastAsia="x-none"/>
        </w:rPr>
        <w:t>Possible replacement Figure 4.2.2-1 (</w:t>
      </w:r>
      <w:r w:rsidRPr="006A6A08">
        <w:rPr>
          <w:rFonts w:ascii="Arial" w:eastAsia="SimSun" w:hAnsi="Arial"/>
          <w:b/>
          <w:color w:val="auto"/>
          <w:lang w:eastAsia="x-none"/>
        </w:rPr>
        <w:t>Non-roaming architecture model for GCSE_LTE</w:t>
      </w:r>
      <w:r>
        <w:rPr>
          <w:rFonts w:ascii="Arial" w:eastAsia="SimSun" w:hAnsi="Arial"/>
          <w:b/>
          <w:color w:val="auto"/>
          <w:lang w:eastAsia="x-none"/>
        </w:rPr>
        <w:t>) showing UE-Network Relay</w:t>
      </w:r>
    </w:p>
    <w:p w:rsidR="00DA535F" w:rsidRDefault="00DA535F">
      <w:pPr>
        <w:rPr>
          <w:sz w:val="24"/>
          <w:szCs w:val="24"/>
        </w:rPr>
      </w:pPr>
      <w:r>
        <w:rPr>
          <w:sz w:val="24"/>
          <w:szCs w:val="24"/>
        </w:rPr>
        <w:t>The possible replacement Figure 4.2.2-1</w:t>
      </w:r>
      <w:r w:rsidR="003D09CF">
        <w:rPr>
          <w:sz w:val="24"/>
          <w:szCs w:val="24"/>
        </w:rPr>
        <w:t xml:space="preserve"> retains all of the information provided in the original figure (although very minor editorial changes </w:t>
      </w:r>
      <w:r w:rsidR="00F37120">
        <w:rPr>
          <w:sz w:val="24"/>
          <w:szCs w:val="24"/>
        </w:rPr>
        <w:t>to the graphical layout</w:t>
      </w:r>
      <w:r w:rsidR="00A73E32">
        <w:rPr>
          <w:sz w:val="24"/>
          <w:szCs w:val="24"/>
        </w:rPr>
        <w:t xml:space="preserve"> and </w:t>
      </w:r>
      <w:r w:rsidR="00BD3BE5">
        <w:rPr>
          <w:sz w:val="24"/>
          <w:szCs w:val="24"/>
        </w:rPr>
        <w:t>labelling</w:t>
      </w:r>
      <w:r w:rsidR="00F37120">
        <w:rPr>
          <w:sz w:val="24"/>
          <w:szCs w:val="24"/>
        </w:rPr>
        <w:t xml:space="preserve"> </w:t>
      </w:r>
      <w:r w:rsidR="003D09CF">
        <w:rPr>
          <w:sz w:val="24"/>
          <w:szCs w:val="24"/>
        </w:rPr>
        <w:t>have been made for ease of reading</w:t>
      </w:r>
      <w:r w:rsidR="00A73E32">
        <w:rPr>
          <w:sz w:val="24"/>
          <w:szCs w:val="24"/>
        </w:rPr>
        <w:t xml:space="preserve"> and consistency purposes</w:t>
      </w:r>
      <w:r w:rsidR="003D09CF">
        <w:rPr>
          <w:sz w:val="24"/>
          <w:szCs w:val="24"/>
        </w:rPr>
        <w:t>) plus</w:t>
      </w:r>
      <w:r>
        <w:rPr>
          <w:sz w:val="24"/>
          <w:szCs w:val="24"/>
        </w:rPr>
        <w:t xml:space="preserve"> additional information</w:t>
      </w:r>
      <w:r w:rsidR="00F37120">
        <w:rPr>
          <w:sz w:val="24"/>
          <w:szCs w:val="24"/>
        </w:rPr>
        <w:t xml:space="preserve"> for the purposes of this contribution</w:t>
      </w:r>
      <w:r>
        <w:rPr>
          <w:sz w:val="24"/>
          <w:szCs w:val="24"/>
        </w:rPr>
        <w:t xml:space="preserve"> showing:</w:t>
      </w:r>
    </w:p>
    <w:p w:rsidR="00DA535F" w:rsidRPr="00DA535F" w:rsidRDefault="00DA535F" w:rsidP="00DA535F">
      <w:pPr>
        <w:pStyle w:val="ListParagraph"/>
        <w:numPr>
          <w:ilvl w:val="0"/>
          <w:numId w:val="26"/>
        </w:numPr>
        <w:rPr>
          <w:sz w:val="24"/>
          <w:szCs w:val="24"/>
        </w:rPr>
      </w:pPr>
      <w:r w:rsidRPr="00DA535F">
        <w:rPr>
          <w:sz w:val="24"/>
          <w:szCs w:val="24"/>
        </w:rPr>
        <w:t>A “UE (remote)”, which is a Public Safety ProSe-Enabled UE (see TS 22.278</w:t>
      </w:r>
      <w:r w:rsidR="007C73C0">
        <w:rPr>
          <w:sz w:val="24"/>
          <w:szCs w:val="24"/>
        </w:rPr>
        <w:t xml:space="preserve"> [G]</w:t>
      </w:r>
      <w:r w:rsidRPr="00DA535F">
        <w:rPr>
          <w:sz w:val="24"/>
          <w:szCs w:val="24"/>
        </w:rPr>
        <w:t>, TS 23.303</w:t>
      </w:r>
      <w:r w:rsidR="007C73C0">
        <w:rPr>
          <w:sz w:val="24"/>
          <w:szCs w:val="24"/>
        </w:rPr>
        <w:t xml:space="preserve"> [C]</w:t>
      </w:r>
      <w:r w:rsidRPr="00DA535F">
        <w:rPr>
          <w:sz w:val="24"/>
          <w:szCs w:val="24"/>
        </w:rPr>
        <w:t>, TR 23.713</w:t>
      </w:r>
      <w:r w:rsidR="007C73C0">
        <w:rPr>
          <w:sz w:val="24"/>
          <w:szCs w:val="24"/>
        </w:rPr>
        <w:t xml:space="preserve"> [D]</w:t>
      </w:r>
      <w:r w:rsidRPr="00DA535F">
        <w:rPr>
          <w:sz w:val="24"/>
          <w:szCs w:val="24"/>
        </w:rPr>
        <w:t>).</w:t>
      </w:r>
      <w:r w:rsidR="00F4466A">
        <w:rPr>
          <w:sz w:val="24"/>
          <w:szCs w:val="24"/>
        </w:rPr>
        <w:t xml:space="preserve">  A given device may include both “UE” and “UE (remote)” functionality depending on operator policy</w:t>
      </w:r>
      <w:r w:rsidR="00876625">
        <w:rPr>
          <w:sz w:val="24"/>
          <w:szCs w:val="24"/>
        </w:rPr>
        <w:t xml:space="preserve"> and configuration</w:t>
      </w:r>
      <w:r w:rsidR="00F4466A">
        <w:rPr>
          <w:sz w:val="24"/>
          <w:szCs w:val="24"/>
        </w:rPr>
        <w:t>.</w:t>
      </w:r>
    </w:p>
    <w:p w:rsidR="00DA535F" w:rsidRDefault="001F5DC4" w:rsidP="00DA535F">
      <w:pPr>
        <w:pStyle w:val="ListParagraph"/>
        <w:numPr>
          <w:ilvl w:val="0"/>
          <w:numId w:val="26"/>
        </w:numPr>
        <w:rPr>
          <w:sz w:val="24"/>
          <w:szCs w:val="24"/>
        </w:rPr>
      </w:pPr>
      <w:r>
        <w:rPr>
          <w:sz w:val="24"/>
          <w:szCs w:val="24"/>
        </w:rPr>
        <w:t>A</w:t>
      </w:r>
      <w:r w:rsidR="00DA535F" w:rsidRPr="00DA535F">
        <w:rPr>
          <w:sz w:val="24"/>
          <w:szCs w:val="24"/>
        </w:rPr>
        <w:t xml:space="preserve"> “PC5” </w:t>
      </w:r>
      <w:r w:rsidR="00DA535F">
        <w:rPr>
          <w:sz w:val="24"/>
          <w:szCs w:val="24"/>
        </w:rPr>
        <w:t>reference point, which is defined by ProSe</w:t>
      </w:r>
      <w:r w:rsidR="00DA535F" w:rsidRPr="00DA535F">
        <w:rPr>
          <w:sz w:val="24"/>
          <w:szCs w:val="24"/>
        </w:rPr>
        <w:t xml:space="preserve"> (see </w:t>
      </w:r>
      <w:r w:rsidR="00DA535F">
        <w:rPr>
          <w:sz w:val="24"/>
          <w:szCs w:val="24"/>
        </w:rPr>
        <w:t>TS 22.278</w:t>
      </w:r>
      <w:r w:rsidR="007C73C0">
        <w:rPr>
          <w:sz w:val="24"/>
          <w:szCs w:val="24"/>
        </w:rPr>
        <w:t xml:space="preserve"> [G]</w:t>
      </w:r>
      <w:r w:rsidR="00DA535F">
        <w:rPr>
          <w:sz w:val="24"/>
          <w:szCs w:val="24"/>
        </w:rPr>
        <w:t>, TS 23.303</w:t>
      </w:r>
      <w:r w:rsidR="007C73C0">
        <w:rPr>
          <w:sz w:val="24"/>
          <w:szCs w:val="24"/>
        </w:rPr>
        <w:t xml:space="preserve"> [C]</w:t>
      </w:r>
      <w:r w:rsidR="00DA535F">
        <w:rPr>
          <w:sz w:val="24"/>
          <w:szCs w:val="24"/>
        </w:rPr>
        <w:t>, TR 23.713</w:t>
      </w:r>
      <w:r w:rsidR="007C73C0">
        <w:rPr>
          <w:sz w:val="24"/>
          <w:szCs w:val="24"/>
        </w:rPr>
        <w:t xml:space="preserve"> [D]</w:t>
      </w:r>
      <w:r w:rsidR="00DA535F">
        <w:rPr>
          <w:sz w:val="24"/>
          <w:szCs w:val="24"/>
        </w:rPr>
        <w:t>).</w:t>
      </w:r>
    </w:p>
    <w:p w:rsidR="00DA535F" w:rsidRDefault="001F5DC4" w:rsidP="00DA535F">
      <w:pPr>
        <w:pStyle w:val="ListParagraph"/>
        <w:numPr>
          <w:ilvl w:val="0"/>
          <w:numId w:val="26"/>
        </w:numPr>
        <w:rPr>
          <w:sz w:val="24"/>
          <w:szCs w:val="24"/>
        </w:rPr>
      </w:pPr>
      <w:r>
        <w:rPr>
          <w:sz w:val="24"/>
          <w:szCs w:val="24"/>
        </w:rPr>
        <w:t>A</w:t>
      </w:r>
      <w:r w:rsidR="00DA535F">
        <w:rPr>
          <w:sz w:val="24"/>
          <w:szCs w:val="24"/>
        </w:rPr>
        <w:t xml:space="preserve"> </w:t>
      </w:r>
      <w:r w:rsidR="003D09CF">
        <w:rPr>
          <w:sz w:val="24"/>
          <w:szCs w:val="24"/>
        </w:rPr>
        <w:t>“</w:t>
      </w:r>
      <w:r w:rsidR="008648C9">
        <w:rPr>
          <w:sz w:val="24"/>
          <w:szCs w:val="24"/>
        </w:rPr>
        <w:t xml:space="preserve">ProSe </w:t>
      </w:r>
      <w:r w:rsidR="00DA535F">
        <w:rPr>
          <w:sz w:val="24"/>
          <w:szCs w:val="24"/>
        </w:rPr>
        <w:t>UE-Network Relay</w:t>
      </w:r>
      <w:r w:rsidR="003D09CF">
        <w:rPr>
          <w:sz w:val="24"/>
          <w:szCs w:val="24"/>
        </w:rPr>
        <w:t>”</w:t>
      </w:r>
      <w:r w:rsidR="00DA535F">
        <w:rPr>
          <w:sz w:val="24"/>
          <w:szCs w:val="24"/>
        </w:rPr>
        <w:t>, which is defined by ProSe</w:t>
      </w:r>
      <w:r w:rsidR="00DA535F" w:rsidRPr="00DA535F">
        <w:rPr>
          <w:sz w:val="24"/>
          <w:szCs w:val="24"/>
        </w:rPr>
        <w:t xml:space="preserve"> (see </w:t>
      </w:r>
      <w:r w:rsidR="00DA535F">
        <w:rPr>
          <w:sz w:val="24"/>
          <w:szCs w:val="24"/>
        </w:rPr>
        <w:t>TS 22.278</w:t>
      </w:r>
      <w:r w:rsidR="007C73C0">
        <w:rPr>
          <w:sz w:val="24"/>
          <w:szCs w:val="24"/>
        </w:rPr>
        <w:t xml:space="preserve"> [G]</w:t>
      </w:r>
      <w:r w:rsidR="00DA535F">
        <w:rPr>
          <w:sz w:val="24"/>
          <w:szCs w:val="24"/>
        </w:rPr>
        <w:t>, TS 23.303</w:t>
      </w:r>
      <w:r w:rsidR="007C73C0">
        <w:rPr>
          <w:sz w:val="24"/>
          <w:szCs w:val="24"/>
        </w:rPr>
        <w:t xml:space="preserve"> [C]</w:t>
      </w:r>
      <w:r w:rsidR="00DA535F">
        <w:rPr>
          <w:sz w:val="24"/>
          <w:szCs w:val="24"/>
        </w:rPr>
        <w:t>, TR 23.713</w:t>
      </w:r>
      <w:r w:rsidR="007C73C0">
        <w:rPr>
          <w:sz w:val="24"/>
          <w:szCs w:val="24"/>
        </w:rPr>
        <w:t xml:space="preserve"> [D]</w:t>
      </w:r>
      <w:r w:rsidR="00DA535F">
        <w:rPr>
          <w:sz w:val="24"/>
          <w:szCs w:val="24"/>
        </w:rPr>
        <w:t>).</w:t>
      </w:r>
    </w:p>
    <w:p w:rsidR="00DA535F" w:rsidRPr="00DA535F" w:rsidRDefault="00DA535F" w:rsidP="00DA535F">
      <w:pPr>
        <w:pStyle w:val="ListParagraph"/>
        <w:numPr>
          <w:ilvl w:val="0"/>
          <w:numId w:val="26"/>
        </w:numPr>
        <w:rPr>
          <w:sz w:val="24"/>
          <w:szCs w:val="24"/>
        </w:rPr>
      </w:pPr>
      <w:r>
        <w:rPr>
          <w:sz w:val="24"/>
          <w:szCs w:val="24"/>
        </w:rPr>
        <w:t xml:space="preserve">A “GC1” reference point </w:t>
      </w:r>
      <w:r w:rsidR="001F5DC4">
        <w:rPr>
          <w:sz w:val="24"/>
          <w:szCs w:val="24"/>
        </w:rPr>
        <w:t>between</w:t>
      </w:r>
      <w:r>
        <w:rPr>
          <w:sz w:val="24"/>
          <w:szCs w:val="24"/>
        </w:rPr>
        <w:t xml:space="preserve"> the “UE (remote)” </w:t>
      </w:r>
      <w:r w:rsidR="001F5DC4">
        <w:rPr>
          <w:sz w:val="24"/>
          <w:szCs w:val="24"/>
        </w:rPr>
        <w:t>and</w:t>
      </w:r>
      <w:r>
        <w:rPr>
          <w:sz w:val="24"/>
          <w:szCs w:val="24"/>
        </w:rPr>
        <w:t xml:space="preserve"> the “GCS AS”, which is identified in TS 23.468</w:t>
      </w:r>
      <w:r w:rsidR="007C73C0">
        <w:rPr>
          <w:sz w:val="24"/>
          <w:szCs w:val="24"/>
        </w:rPr>
        <w:t xml:space="preserve"> [A]</w:t>
      </w:r>
      <w:r>
        <w:rPr>
          <w:sz w:val="24"/>
          <w:szCs w:val="24"/>
        </w:rPr>
        <w:t xml:space="preserve"> and will be specified in other 3GPP standards (e.g., see TR 23.779</w:t>
      </w:r>
      <w:r w:rsidR="007C73C0">
        <w:rPr>
          <w:sz w:val="24"/>
          <w:szCs w:val="24"/>
        </w:rPr>
        <w:t xml:space="preserve"> [F]</w:t>
      </w:r>
      <w:r>
        <w:rPr>
          <w:sz w:val="24"/>
          <w:szCs w:val="24"/>
        </w:rPr>
        <w:t>).</w:t>
      </w:r>
    </w:p>
    <w:p w:rsidR="002914DD" w:rsidRDefault="002914DD" w:rsidP="002914DD">
      <w:pPr>
        <w:rPr>
          <w:sz w:val="24"/>
          <w:szCs w:val="24"/>
        </w:rPr>
      </w:pPr>
      <w:r>
        <w:rPr>
          <w:sz w:val="24"/>
          <w:szCs w:val="24"/>
        </w:rPr>
        <w:t>Explicit solution(s) for</w:t>
      </w:r>
      <w:r w:rsidRPr="005A0BA0">
        <w:rPr>
          <w:sz w:val="24"/>
          <w:szCs w:val="24"/>
        </w:rPr>
        <w:t xml:space="preserve"> the</w:t>
      </w:r>
      <w:r w:rsidR="00FA1BF5">
        <w:rPr>
          <w:sz w:val="24"/>
          <w:szCs w:val="24"/>
        </w:rPr>
        <w:t xml:space="preserve"> ProSe</w:t>
      </w:r>
      <w:r w:rsidRPr="005A0BA0">
        <w:rPr>
          <w:sz w:val="24"/>
          <w:szCs w:val="24"/>
        </w:rPr>
        <w:t xml:space="preserve"> UE-Network Relay</w:t>
      </w:r>
      <w:r>
        <w:rPr>
          <w:sz w:val="24"/>
          <w:szCs w:val="24"/>
        </w:rPr>
        <w:t xml:space="preserve"> in the non-roaming architecture model in TS 23.468 [A] are needed to provide architectural specification of GCSE_LTE</w:t>
      </w:r>
      <w:r w:rsidRPr="001F4F2C">
        <w:rPr>
          <w:sz w:val="24"/>
          <w:szCs w:val="24"/>
        </w:rPr>
        <w:t xml:space="preserve"> </w:t>
      </w:r>
      <w:r>
        <w:rPr>
          <w:sz w:val="24"/>
          <w:szCs w:val="24"/>
        </w:rPr>
        <w:t>in accordance with the GCSE_LTE service requirements specified in TS 22.468 [E] and related Stage 1 requirements (e.g., TS 22.278 [G]</w:t>
      </w:r>
      <w:r w:rsidR="00C32FBA">
        <w:rPr>
          <w:sz w:val="24"/>
          <w:szCs w:val="24"/>
        </w:rPr>
        <w:t>, TS 22.179 [H]</w:t>
      </w:r>
      <w:r>
        <w:rPr>
          <w:sz w:val="24"/>
          <w:szCs w:val="24"/>
        </w:rPr>
        <w:t xml:space="preserve">).  </w:t>
      </w:r>
      <w:r w:rsidR="008D209E">
        <w:rPr>
          <w:sz w:val="24"/>
          <w:szCs w:val="24"/>
        </w:rPr>
        <w:t>This w</w:t>
      </w:r>
      <w:r>
        <w:rPr>
          <w:sz w:val="24"/>
          <w:szCs w:val="24"/>
        </w:rPr>
        <w:t>ould support related Stage 2 and Stage 3 specification involving the ProSe UE-Network Relay and the MCPTT UE-Network Relay (e.g., TR 23.713 [D], TS 23.303 [C],</w:t>
      </w:r>
      <w:r w:rsidRPr="001A4303">
        <w:rPr>
          <w:sz w:val="24"/>
          <w:szCs w:val="24"/>
        </w:rPr>
        <w:t xml:space="preserve"> </w:t>
      </w:r>
      <w:proofErr w:type="gramStart"/>
      <w:r>
        <w:rPr>
          <w:sz w:val="24"/>
          <w:szCs w:val="24"/>
        </w:rPr>
        <w:t>TR</w:t>
      </w:r>
      <w:proofErr w:type="gramEnd"/>
      <w:r>
        <w:rPr>
          <w:sz w:val="24"/>
          <w:szCs w:val="24"/>
        </w:rPr>
        <w:t xml:space="preserve"> 23.779 [F]).  </w:t>
      </w:r>
    </w:p>
    <w:p w:rsidR="006A6A08" w:rsidRDefault="005A0BA0">
      <w:pPr>
        <w:rPr>
          <w:sz w:val="24"/>
          <w:szCs w:val="24"/>
        </w:rPr>
      </w:pPr>
      <w:r>
        <w:rPr>
          <w:sz w:val="24"/>
          <w:szCs w:val="24"/>
        </w:rPr>
        <w:t>Because the</w:t>
      </w:r>
      <w:r w:rsidR="00FA1BF5">
        <w:rPr>
          <w:sz w:val="24"/>
          <w:szCs w:val="24"/>
        </w:rPr>
        <w:t xml:space="preserve"> ProSe</w:t>
      </w:r>
      <w:r>
        <w:rPr>
          <w:sz w:val="24"/>
          <w:szCs w:val="24"/>
        </w:rPr>
        <w:t xml:space="preserve"> UE-Network Relay is not </w:t>
      </w:r>
      <w:r w:rsidR="00DA535F">
        <w:rPr>
          <w:sz w:val="24"/>
          <w:szCs w:val="24"/>
        </w:rPr>
        <w:t>mentioned</w:t>
      </w:r>
      <w:r w:rsidR="00DC24A0">
        <w:rPr>
          <w:sz w:val="24"/>
          <w:szCs w:val="24"/>
        </w:rPr>
        <w:t xml:space="preserve"> in TS 23.468</w:t>
      </w:r>
      <w:r w:rsidR="00120362">
        <w:rPr>
          <w:sz w:val="24"/>
          <w:szCs w:val="24"/>
        </w:rPr>
        <w:t xml:space="preserve"> [A]</w:t>
      </w:r>
      <w:r w:rsidR="00DC24A0">
        <w:rPr>
          <w:sz w:val="24"/>
          <w:szCs w:val="24"/>
        </w:rPr>
        <w:t>, the following</w:t>
      </w:r>
      <w:r w:rsidR="001B7F1D">
        <w:rPr>
          <w:sz w:val="24"/>
          <w:szCs w:val="24"/>
        </w:rPr>
        <w:t xml:space="preserve"> additional</w:t>
      </w:r>
      <w:r w:rsidR="00DC24A0">
        <w:rPr>
          <w:sz w:val="24"/>
          <w:szCs w:val="24"/>
        </w:rPr>
        <w:t xml:space="preserve"> material is </w:t>
      </w:r>
      <w:r w:rsidR="00BD3BE5">
        <w:rPr>
          <w:sz w:val="24"/>
          <w:szCs w:val="24"/>
        </w:rPr>
        <w:t xml:space="preserve">needed; </w:t>
      </w:r>
      <w:r w:rsidR="00503A04">
        <w:rPr>
          <w:sz w:val="24"/>
          <w:szCs w:val="24"/>
        </w:rPr>
        <w:t>continuing</w:t>
      </w:r>
      <w:r w:rsidR="00BD3BE5">
        <w:rPr>
          <w:sz w:val="24"/>
          <w:szCs w:val="24"/>
        </w:rPr>
        <w:t xml:space="preserve"> the above example solution,</w:t>
      </w:r>
      <w:r w:rsidR="00DC24A0">
        <w:rPr>
          <w:sz w:val="24"/>
          <w:szCs w:val="24"/>
        </w:rPr>
        <w:t xml:space="preserve"> </w:t>
      </w:r>
      <w:r w:rsidR="00BD3BE5">
        <w:rPr>
          <w:sz w:val="24"/>
          <w:szCs w:val="24"/>
        </w:rPr>
        <w:t>the following material could be included</w:t>
      </w:r>
      <w:r w:rsidR="00DC24A0">
        <w:rPr>
          <w:sz w:val="24"/>
          <w:szCs w:val="24"/>
        </w:rPr>
        <w:t xml:space="preserve"> in TS 23.468</w:t>
      </w:r>
      <w:r w:rsidR="00120362">
        <w:rPr>
          <w:sz w:val="24"/>
          <w:szCs w:val="24"/>
        </w:rPr>
        <w:t xml:space="preserve"> [A]</w:t>
      </w:r>
      <w:r w:rsidR="00DC24A0">
        <w:rPr>
          <w:sz w:val="24"/>
          <w:szCs w:val="24"/>
        </w:rPr>
        <w:t>:</w:t>
      </w:r>
    </w:p>
    <w:p w:rsidR="00836703" w:rsidRPr="00836703" w:rsidRDefault="00836703" w:rsidP="00836703">
      <w:pPr>
        <w:keepNext/>
        <w:keepLines/>
        <w:overflowPunct/>
        <w:autoSpaceDE/>
        <w:autoSpaceDN/>
        <w:adjustRightInd/>
        <w:spacing w:before="120"/>
        <w:ind w:left="1134" w:hanging="1134"/>
        <w:textAlignment w:val="auto"/>
        <w:outlineLvl w:val="2"/>
        <w:rPr>
          <w:rFonts w:ascii="Arial" w:eastAsia="SimSun" w:hAnsi="Arial"/>
          <w:i/>
          <w:color w:val="auto"/>
          <w:sz w:val="28"/>
          <w:lang w:eastAsia="en-US"/>
        </w:rPr>
      </w:pPr>
      <w:bookmarkStart w:id="5" w:name="_Toc412804143"/>
      <w:r w:rsidRPr="00836703">
        <w:rPr>
          <w:rFonts w:ascii="Arial" w:eastAsia="SimSun" w:hAnsi="Arial"/>
          <w:i/>
          <w:color w:val="auto"/>
          <w:sz w:val="28"/>
          <w:lang w:eastAsia="en-US"/>
        </w:rPr>
        <w:lastRenderedPageBreak/>
        <w:t>4.2.1</w:t>
      </w:r>
      <w:r w:rsidRPr="00836703">
        <w:rPr>
          <w:rFonts w:ascii="Arial" w:eastAsia="SimSun" w:hAnsi="Arial"/>
          <w:i/>
          <w:color w:val="auto"/>
          <w:sz w:val="28"/>
          <w:lang w:eastAsia="en-US"/>
        </w:rPr>
        <w:tab/>
        <w:t>General</w:t>
      </w:r>
      <w:bookmarkEnd w:id="5"/>
    </w:p>
    <w:p w:rsidR="00836703" w:rsidRPr="00836703" w:rsidRDefault="00836703" w:rsidP="00836703">
      <w:pPr>
        <w:overflowPunct/>
        <w:autoSpaceDE/>
        <w:autoSpaceDN/>
        <w:adjustRightInd/>
        <w:textAlignment w:val="auto"/>
        <w:rPr>
          <w:rFonts w:eastAsia="Malgun Gothic"/>
          <w:i/>
          <w:color w:val="auto"/>
          <w:lang w:eastAsia="en-US"/>
        </w:rPr>
      </w:pPr>
      <w:r w:rsidRPr="00836703">
        <w:rPr>
          <w:rFonts w:eastAsia="Malgun Gothic"/>
          <w:i/>
          <w:color w:val="auto"/>
          <w:lang w:eastAsia="en-US"/>
        </w:rPr>
        <w:t xml:space="preserve">This model assumes that the GCS AS is not associated with any PLMN (regardless of the subscription of the UEs that use it). The GCS AS is merely perceived as a third party application server by </w:t>
      </w:r>
      <w:proofErr w:type="gramStart"/>
      <w:r w:rsidRPr="00836703">
        <w:rPr>
          <w:rFonts w:eastAsia="Malgun Gothic"/>
          <w:i/>
          <w:color w:val="auto"/>
          <w:lang w:eastAsia="en-US"/>
        </w:rPr>
        <w:t>each serving</w:t>
      </w:r>
      <w:proofErr w:type="gramEnd"/>
      <w:r w:rsidRPr="00836703">
        <w:rPr>
          <w:rFonts w:eastAsia="Malgun Gothic"/>
          <w:i/>
          <w:color w:val="auto"/>
          <w:lang w:eastAsia="en-US"/>
        </w:rPr>
        <w:t xml:space="preserve"> PLMN. In addition:</w:t>
      </w:r>
    </w:p>
    <w:p w:rsidR="00836703" w:rsidRPr="00836703" w:rsidRDefault="00836703" w:rsidP="00836703">
      <w:pPr>
        <w:overflowPunct/>
        <w:autoSpaceDE/>
        <w:autoSpaceDN/>
        <w:adjustRightInd/>
        <w:ind w:left="568" w:hanging="284"/>
        <w:textAlignment w:val="auto"/>
        <w:rPr>
          <w:rFonts w:eastAsia="Malgun Gothic"/>
          <w:i/>
          <w:color w:val="auto"/>
          <w:lang w:eastAsia="en-US"/>
        </w:rPr>
      </w:pPr>
      <w:r w:rsidRPr="00836703">
        <w:rPr>
          <w:rFonts w:eastAsia="Malgun Gothic"/>
          <w:i/>
          <w:color w:val="auto"/>
          <w:lang w:eastAsia="en-US"/>
        </w:rPr>
        <w:t>-</w:t>
      </w:r>
      <w:r w:rsidRPr="00836703">
        <w:rPr>
          <w:rFonts w:eastAsia="Malgun Gothic"/>
          <w:i/>
          <w:color w:val="auto"/>
          <w:lang w:eastAsia="en-US"/>
        </w:rPr>
        <w:tab/>
        <w:t xml:space="preserve">When the group communication service is provided using Unicast Delivery, there are no additional requirements in order to provide GCS in roaming other than enabling normal EPS roaming and the ability of the GCS AS to access </w:t>
      </w:r>
      <w:r w:rsidRPr="00836703">
        <w:rPr>
          <w:rFonts w:eastAsia="SimSun"/>
          <w:i/>
          <w:noProof/>
          <w:color w:val="auto"/>
          <w:lang w:eastAsia="en-US"/>
        </w:rPr>
        <w:t>QoS</w:t>
      </w:r>
      <w:r w:rsidRPr="00836703">
        <w:rPr>
          <w:rFonts w:eastAsia="Malgun Gothic"/>
          <w:i/>
          <w:color w:val="auto"/>
          <w:lang w:eastAsia="en-US"/>
        </w:rPr>
        <w:t xml:space="preserve"> control capabilities via Rx interface in the HPLMN (for the non-roaming case and the roaming Home routed case). For the Local breakout scenario, </w:t>
      </w:r>
      <w:r w:rsidRPr="00836703">
        <w:rPr>
          <w:rFonts w:eastAsia="SimSun"/>
          <w:i/>
          <w:noProof/>
          <w:color w:val="auto"/>
          <w:lang w:eastAsia="en-US"/>
        </w:rPr>
        <w:t>QoS</w:t>
      </w:r>
      <w:r w:rsidRPr="00836703">
        <w:rPr>
          <w:rFonts w:eastAsia="Malgun Gothic"/>
          <w:i/>
          <w:color w:val="auto"/>
          <w:lang w:eastAsia="en-US"/>
        </w:rPr>
        <w:t xml:space="preserve"> control may be established via </w:t>
      </w:r>
      <w:r w:rsidRPr="00836703">
        <w:rPr>
          <w:rFonts w:eastAsia="Malgun Gothic"/>
          <w:i/>
          <w:noProof/>
          <w:color w:val="auto"/>
          <w:lang w:eastAsia="en-US"/>
        </w:rPr>
        <w:t>hPCRF</w:t>
      </w:r>
      <w:r w:rsidRPr="00836703">
        <w:rPr>
          <w:rFonts w:eastAsia="Malgun Gothic"/>
          <w:i/>
          <w:color w:val="auto"/>
          <w:lang w:eastAsia="en-US"/>
        </w:rPr>
        <w:t xml:space="preserve"> and the S9 interface towards the </w:t>
      </w:r>
      <w:r w:rsidRPr="00836703">
        <w:rPr>
          <w:rFonts w:eastAsia="Malgun Gothic"/>
          <w:i/>
          <w:noProof/>
          <w:color w:val="auto"/>
          <w:lang w:eastAsia="en-US"/>
        </w:rPr>
        <w:t>vPCRF</w:t>
      </w:r>
      <w:r w:rsidRPr="00836703">
        <w:rPr>
          <w:rFonts w:eastAsia="Malgun Gothic"/>
          <w:i/>
          <w:color w:val="auto"/>
          <w:lang w:eastAsia="en-US"/>
        </w:rPr>
        <w:t xml:space="preserve"> directly to the </w:t>
      </w:r>
      <w:r w:rsidRPr="00836703">
        <w:rPr>
          <w:rFonts w:eastAsia="Malgun Gothic"/>
          <w:i/>
          <w:noProof/>
          <w:color w:val="auto"/>
          <w:lang w:eastAsia="en-US"/>
        </w:rPr>
        <w:t>vPCRF</w:t>
      </w:r>
      <w:r w:rsidRPr="00836703">
        <w:rPr>
          <w:rFonts w:eastAsia="Malgun Gothic"/>
          <w:i/>
          <w:color w:val="auto"/>
          <w:lang w:eastAsia="en-US"/>
        </w:rPr>
        <w:t xml:space="preserve"> as specified in TS 23.203 [6]. The GCS AS shall provide information to enable session binding as defined in clause 6.1.1.2 of TS 23.203 [6].</w:t>
      </w:r>
    </w:p>
    <w:p w:rsidR="00836703" w:rsidRPr="00836703" w:rsidRDefault="00836703" w:rsidP="00836703">
      <w:pPr>
        <w:overflowPunct/>
        <w:autoSpaceDE/>
        <w:autoSpaceDN/>
        <w:adjustRightInd/>
        <w:ind w:left="568" w:hanging="284"/>
        <w:textAlignment w:val="auto"/>
        <w:rPr>
          <w:rFonts w:eastAsia="Malgun Gothic"/>
          <w:i/>
          <w:color w:val="auto"/>
          <w:lang w:eastAsia="en-US"/>
        </w:rPr>
      </w:pPr>
      <w:r w:rsidRPr="00836703">
        <w:rPr>
          <w:rFonts w:eastAsia="Malgun Gothic"/>
          <w:i/>
          <w:color w:val="auto"/>
          <w:lang w:eastAsia="en-US"/>
        </w:rPr>
        <w:t>-</w:t>
      </w:r>
      <w:r w:rsidRPr="00836703">
        <w:rPr>
          <w:rFonts w:eastAsia="Malgun Gothic"/>
          <w:i/>
          <w:color w:val="auto"/>
          <w:lang w:eastAsia="en-US"/>
        </w:rPr>
        <w:tab/>
        <w:t>When MBMS Delivery to particular regions of the serving PLMN is required, the GCS AS needs to have access to an MB2 interface offered by the serving PLMN.</w:t>
      </w:r>
    </w:p>
    <w:p w:rsidR="00836703" w:rsidRPr="00836703" w:rsidRDefault="00836703" w:rsidP="00836703">
      <w:pPr>
        <w:overflowPunct/>
        <w:autoSpaceDE/>
        <w:autoSpaceDN/>
        <w:adjustRightInd/>
        <w:textAlignment w:val="auto"/>
        <w:rPr>
          <w:rFonts w:eastAsia="Malgun Gothic"/>
          <w:i/>
          <w:color w:val="auto"/>
          <w:lang w:eastAsia="en-US"/>
        </w:rPr>
      </w:pPr>
      <w:r w:rsidRPr="00836703">
        <w:rPr>
          <w:rFonts w:eastAsia="Malgun Gothic"/>
          <w:i/>
          <w:color w:val="auto"/>
          <w:lang w:eastAsia="en-US"/>
        </w:rPr>
        <w:t>Since the GCS AS is a third party application server, the GCS AS can access the required network resources to deliver the group communication service, whether the serving PLMN is the Home PLMN or a different VPLMN, based on operator agreement.</w:t>
      </w:r>
    </w:p>
    <w:p w:rsidR="00836703" w:rsidRPr="00836703" w:rsidRDefault="00836703" w:rsidP="00836703">
      <w:pPr>
        <w:overflowPunct/>
        <w:autoSpaceDE/>
        <w:autoSpaceDN/>
        <w:adjustRightInd/>
        <w:textAlignment w:val="auto"/>
        <w:rPr>
          <w:rFonts w:eastAsia="Malgun Gothic"/>
          <w:i/>
          <w:color w:val="auto"/>
          <w:lang w:eastAsia="en-US"/>
        </w:rPr>
      </w:pPr>
      <w:r w:rsidRPr="00836703">
        <w:rPr>
          <w:rFonts w:eastAsia="Malgun Gothic"/>
          <w:i/>
          <w:color w:val="auto"/>
          <w:lang w:eastAsia="en-US"/>
        </w:rPr>
        <w:t>The PLMN selection process is according to the existing 3GPP procedures. When a PLMN is selected, the UE should, in order to enable group communication services, register or re-register with the GCS AS and report to it the PLMN ID of the current serving network as well as its HPLMN ID. The GCS AS may then, based on this information, determine if it has an MB2 connection agreement for the serving PLMN, and if so report to the UE the MBMS related service data required to use the service via MBMS Delivery in that PLMN.</w:t>
      </w:r>
    </w:p>
    <w:p w:rsidR="00836703" w:rsidRPr="00836703" w:rsidRDefault="00836703" w:rsidP="00836703">
      <w:pPr>
        <w:overflowPunct/>
        <w:autoSpaceDE/>
        <w:autoSpaceDN/>
        <w:adjustRightInd/>
        <w:textAlignment w:val="auto"/>
        <w:rPr>
          <w:rFonts w:eastAsia="Malgun Gothic"/>
          <w:i/>
          <w:color w:val="auto"/>
          <w:lang w:eastAsia="en-US"/>
        </w:rPr>
      </w:pPr>
      <w:r w:rsidRPr="00836703">
        <w:rPr>
          <w:rFonts w:eastAsia="Malgun Gothic"/>
          <w:i/>
          <w:color w:val="auto"/>
          <w:lang w:eastAsia="en-US"/>
        </w:rPr>
        <w:t>Both the Home and serving PLMN ID(s) are needed to identify the contact point for the Rx interface, in addition to existing parameters as defined in TS 23.203 [6] in order to accurately identify the UE and the session. The GCS AS finds the entry point at the HPLMN using the home PLMN ID, the GCS AS finds the entry point at the VPLMN using the serving PLMN ID. Within the PLMN, the information listed in TS 23.203 [6] is used to find the PCRF.</w:t>
      </w:r>
    </w:p>
    <w:p w:rsidR="00836703" w:rsidRPr="00836703" w:rsidRDefault="00836703" w:rsidP="00836703">
      <w:pPr>
        <w:overflowPunct/>
        <w:autoSpaceDE/>
        <w:autoSpaceDN/>
        <w:adjustRightInd/>
        <w:textAlignment w:val="auto"/>
        <w:rPr>
          <w:rFonts w:eastAsia="Malgun Gothic"/>
          <w:i/>
          <w:color w:val="auto"/>
          <w:lang w:eastAsia="en-US"/>
        </w:rPr>
      </w:pPr>
      <w:r w:rsidRPr="00836703">
        <w:rPr>
          <w:rFonts w:eastAsia="Malgun Gothic"/>
          <w:i/>
          <w:color w:val="auto"/>
          <w:lang w:eastAsia="en-US"/>
        </w:rPr>
        <w:t>If no MB2 connection agreement with the GCS AS is available in the serving PLMN, then the GCS AS may deliver the group communication data using Unicast Delivery.</w:t>
      </w:r>
    </w:p>
    <w:p w:rsidR="00836703" w:rsidRPr="00836703" w:rsidRDefault="00836703" w:rsidP="00836703">
      <w:pPr>
        <w:keepLines/>
        <w:overflowPunct/>
        <w:autoSpaceDE/>
        <w:autoSpaceDN/>
        <w:adjustRightInd/>
        <w:ind w:left="1135" w:hanging="851"/>
        <w:textAlignment w:val="auto"/>
        <w:rPr>
          <w:rFonts w:eastAsia="SimSun"/>
          <w:i/>
          <w:color w:val="auto"/>
          <w:lang w:eastAsia="x-none"/>
        </w:rPr>
      </w:pPr>
      <w:r w:rsidRPr="00836703">
        <w:rPr>
          <w:rFonts w:eastAsia="SimSun"/>
          <w:i/>
          <w:color w:val="auto"/>
          <w:lang w:eastAsia="x-none"/>
        </w:rPr>
        <w:t>NOTE:</w:t>
      </w:r>
      <w:r w:rsidRPr="00836703">
        <w:rPr>
          <w:rFonts w:eastAsia="SimSun"/>
          <w:i/>
          <w:color w:val="auto"/>
          <w:lang w:eastAsia="x-none"/>
        </w:rPr>
        <w:tab/>
        <w:t>In the architecture figures shown in clauses 4.2.2 and 4.2.3, "GCS AS" is being shown as one entity for simplicity. It may be comprised of different functional entities to handle user and control plane. A BM-SC may be connected to multiple GCS AS, and a UE may be served simultaneously by multiple GCS AS (via separate GC1 connections).</w:t>
      </w:r>
    </w:p>
    <w:p w:rsidR="00836703" w:rsidRDefault="00836703" w:rsidP="00836703">
      <w:pPr>
        <w:overflowPunct/>
        <w:autoSpaceDE/>
        <w:autoSpaceDN/>
        <w:adjustRightInd/>
        <w:textAlignment w:val="auto"/>
        <w:rPr>
          <w:rFonts w:eastAsia="SimSun"/>
          <w:i/>
          <w:color w:val="auto"/>
          <w:lang w:eastAsia="en-US"/>
        </w:rPr>
      </w:pPr>
      <w:r w:rsidRPr="00836703">
        <w:rPr>
          <w:rFonts w:eastAsia="SimSun"/>
          <w:i/>
          <w:color w:val="auto"/>
          <w:lang w:eastAsia="en-US"/>
        </w:rPr>
        <w:t xml:space="preserve">The GCS AS provides the Service Information to the PCRF and the BM-SC. The Service Information is mapped by the PCRF and the BM-SC to the </w:t>
      </w:r>
      <w:r w:rsidRPr="00836703">
        <w:rPr>
          <w:rFonts w:eastAsia="SimSun"/>
          <w:i/>
          <w:noProof/>
          <w:color w:val="auto"/>
          <w:lang w:eastAsia="en-US"/>
        </w:rPr>
        <w:t>QoS</w:t>
      </w:r>
      <w:r w:rsidRPr="00836703">
        <w:rPr>
          <w:rFonts w:eastAsia="SimSun"/>
          <w:i/>
          <w:color w:val="auto"/>
          <w:lang w:eastAsia="en-US"/>
        </w:rPr>
        <w:t xml:space="preserve"> parameters under the consideration of the respective EPS network.</w:t>
      </w:r>
    </w:p>
    <w:p w:rsidR="006932B3" w:rsidRPr="00836703" w:rsidRDefault="006932B3" w:rsidP="00836703">
      <w:pPr>
        <w:overflowPunct/>
        <w:autoSpaceDE/>
        <w:autoSpaceDN/>
        <w:adjustRightInd/>
        <w:textAlignment w:val="auto"/>
        <w:rPr>
          <w:rFonts w:eastAsia="SimSun"/>
          <w:i/>
          <w:color w:val="auto"/>
          <w:u w:val="single"/>
          <w:lang w:eastAsia="en-US"/>
        </w:rPr>
      </w:pPr>
      <w:r>
        <w:rPr>
          <w:rFonts w:eastAsia="SimSun"/>
          <w:i/>
          <w:color w:val="auto"/>
          <w:u w:val="single"/>
          <w:lang w:eastAsia="en-US"/>
        </w:rPr>
        <w:t>The</w:t>
      </w:r>
      <w:r w:rsidR="00A50840">
        <w:rPr>
          <w:rFonts w:eastAsia="SimSun"/>
          <w:i/>
          <w:color w:val="auto"/>
          <w:u w:val="single"/>
          <w:lang w:eastAsia="en-US"/>
        </w:rPr>
        <w:t xml:space="preserve"> </w:t>
      </w:r>
      <w:r w:rsidR="00FA1BF5">
        <w:rPr>
          <w:rFonts w:eastAsia="SimSun"/>
          <w:i/>
          <w:color w:val="auto"/>
          <w:u w:val="single"/>
          <w:lang w:eastAsia="en-US"/>
        </w:rPr>
        <w:t>ProSe</w:t>
      </w:r>
      <w:r>
        <w:rPr>
          <w:rFonts w:eastAsia="SimSun"/>
          <w:i/>
          <w:color w:val="auto"/>
          <w:u w:val="single"/>
          <w:lang w:eastAsia="en-US"/>
        </w:rPr>
        <w:t xml:space="preserve"> UE-Network Relay provides GCSE_LTE service (i.e., GCS) to a remote UE through the PC5 </w:t>
      </w:r>
      <w:r w:rsidR="00EA7B59">
        <w:rPr>
          <w:rFonts w:eastAsia="SimSun"/>
          <w:i/>
          <w:color w:val="auto"/>
          <w:u w:val="single"/>
          <w:lang w:eastAsia="en-US"/>
        </w:rPr>
        <w:t xml:space="preserve">reference </w:t>
      </w:r>
      <w:r w:rsidR="00351CDA">
        <w:rPr>
          <w:rFonts w:eastAsia="SimSun"/>
          <w:i/>
          <w:color w:val="auto"/>
          <w:u w:val="single"/>
          <w:lang w:eastAsia="en-US"/>
        </w:rPr>
        <w:t>point</w:t>
      </w:r>
      <w:r w:rsidR="00EA7B59">
        <w:rPr>
          <w:rFonts w:eastAsia="SimSun"/>
          <w:i/>
          <w:color w:val="auto"/>
          <w:u w:val="single"/>
          <w:lang w:eastAsia="en-US"/>
        </w:rPr>
        <w:t xml:space="preserve"> </w:t>
      </w:r>
      <w:r w:rsidR="00861924">
        <w:rPr>
          <w:rFonts w:eastAsia="SimSun"/>
          <w:i/>
          <w:color w:val="auto"/>
          <w:u w:val="single"/>
          <w:lang w:eastAsia="en-US"/>
        </w:rPr>
        <w:t>specified in TS 23.303 [9]</w:t>
      </w:r>
      <w:r w:rsidR="00412693">
        <w:rPr>
          <w:rFonts w:eastAsia="SimSun"/>
          <w:i/>
          <w:color w:val="auto"/>
          <w:u w:val="single"/>
          <w:lang w:eastAsia="en-US"/>
        </w:rPr>
        <w:t xml:space="preserve"> in accordance with network operator policy</w:t>
      </w:r>
      <w:r>
        <w:rPr>
          <w:rFonts w:eastAsia="SimSun"/>
          <w:i/>
          <w:color w:val="auto"/>
          <w:u w:val="single"/>
          <w:lang w:eastAsia="en-US"/>
        </w:rPr>
        <w:t>.</w:t>
      </w:r>
      <w:r w:rsidR="00F4466A">
        <w:rPr>
          <w:rFonts w:eastAsia="SimSun"/>
          <w:i/>
          <w:color w:val="auto"/>
          <w:u w:val="single"/>
          <w:lang w:eastAsia="en-US"/>
        </w:rPr>
        <w:t xml:space="preserve">  A remote UE is a Public Safety ProSe-enabled UE</w:t>
      </w:r>
      <w:r w:rsidR="00345871">
        <w:rPr>
          <w:rFonts w:eastAsia="SimSun"/>
          <w:i/>
          <w:color w:val="auto"/>
          <w:u w:val="single"/>
          <w:lang w:eastAsia="en-US"/>
        </w:rPr>
        <w:t xml:space="preserve">.  </w:t>
      </w:r>
      <w:r w:rsidR="00876625">
        <w:rPr>
          <w:rFonts w:eastAsia="SimSun"/>
          <w:i/>
          <w:color w:val="auto"/>
          <w:u w:val="single"/>
          <w:lang w:eastAsia="en-US"/>
        </w:rPr>
        <w:t xml:space="preserve">A particular device may </w:t>
      </w:r>
      <w:r w:rsidR="002F0661">
        <w:rPr>
          <w:rFonts w:eastAsia="SimSun"/>
          <w:i/>
          <w:color w:val="auto"/>
          <w:u w:val="single"/>
          <w:lang w:eastAsia="en-US"/>
        </w:rPr>
        <w:t>function as</w:t>
      </w:r>
      <w:r w:rsidR="00876625">
        <w:rPr>
          <w:rFonts w:eastAsia="SimSun"/>
          <w:i/>
          <w:color w:val="auto"/>
          <w:u w:val="single"/>
          <w:lang w:eastAsia="en-US"/>
        </w:rPr>
        <w:t xml:space="preserve"> either or both a UE and a remote UE depending on network operator policy and configuration.  </w:t>
      </w:r>
      <w:r>
        <w:rPr>
          <w:rFonts w:eastAsia="SimSun"/>
          <w:i/>
          <w:color w:val="auto"/>
          <w:u w:val="single"/>
          <w:lang w:eastAsia="en-US"/>
        </w:rPr>
        <w:t xml:space="preserve">The </w:t>
      </w:r>
      <w:r w:rsidR="00861924">
        <w:rPr>
          <w:rFonts w:eastAsia="SimSun"/>
          <w:i/>
          <w:color w:val="auto"/>
          <w:u w:val="single"/>
          <w:lang w:eastAsia="en-US"/>
        </w:rPr>
        <w:t>condition</w:t>
      </w:r>
      <w:r>
        <w:rPr>
          <w:rFonts w:eastAsia="SimSun"/>
          <w:i/>
          <w:color w:val="auto"/>
          <w:u w:val="single"/>
          <w:lang w:eastAsia="en-US"/>
        </w:rPr>
        <w:t xml:space="preserve">s and methods specifying </w:t>
      </w:r>
      <w:proofErr w:type="gramStart"/>
      <w:r>
        <w:rPr>
          <w:rFonts w:eastAsia="SimSun"/>
          <w:i/>
          <w:color w:val="auto"/>
          <w:u w:val="single"/>
          <w:lang w:eastAsia="en-US"/>
        </w:rPr>
        <w:t>GCS  use</w:t>
      </w:r>
      <w:proofErr w:type="gramEnd"/>
      <w:r>
        <w:rPr>
          <w:rFonts w:eastAsia="SimSun"/>
          <w:i/>
          <w:color w:val="auto"/>
          <w:u w:val="single"/>
          <w:lang w:eastAsia="en-US"/>
        </w:rPr>
        <w:t xml:space="preserve"> of the UE-Network Relay are beyond the scope of the present document to specify; however, this document specifies the high level GCSE_LTE architecture that includes this functionality to ensure the GCSE_LTE UE-Network Relay requirements in TS 22.468 [2] are supported</w:t>
      </w:r>
      <w:r w:rsidR="00FD71CC">
        <w:rPr>
          <w:rFonts w:eastAsia="SimSun"/>
          <w:i/>
          <w:color w:val="auto"/>
          <w:u w:val="single"/>
          <w:lang w:eastAsia="en-US"/>
        </w:rPr>
        <w:t xml:space="preserve"> appropriately in </w:t>
      </w:r>
      <w:r w:rsidR="00BB0F89">
        <w:rPr>
          <w:rFonts w:eastAsia="SimSun"/>
          <w:i/>
          <w:color w:val="auto"/>
          <w:u w:val="single"/>
          <w:lang w:eastAsia="en-US"/>
        </w:rPr>
        <w:t>relevant</w:t>
      </w:r>
      <w:r w:rsidR="00FD71CC">
        <w:rPr>
          <w:rFonts w:eastAsia="SimSun"/>
          <w:i/>
          <w:color w:val="auto"/>
          <w:u w:val="single"/>
          <w:lang w:eastAsia="en-US"/>
        </w:rPr>
        <w:t xml:space="preserve"> 3GPP specifications</w:t>
      </w:r>
      <w:r>
        <w:rPr>
          <w:rFonts w:eastAsia="SimSun"/>
          <w:i/>
          <w:color w:val="auto"/>
          <w:u w:val="single"/>
          <w:lang w:eastAsia="en-US"/>
        </w:rPr>
        <w:t>.</w:t>
      </w:r>
    </w:p>
    <w:p w:rsidR="009F0C39" w:rsidRPr="00C04BC1" w:rsidRDefault="00FD71CC">
      <w:pPr>
        <w:rPr>
          <w:sz w:val="24"/>
          <w:szCs w:val="24"/>
        </w:rPr>
      </w:pPr>
      <w:r w:rsidRPr="00C04BC1">
        <w:rPr>
          <w:sz w:val="24"/>
          <w:szCs w:val="24"/>
        </w:rPr>
        <w:t xml:space="preserve">Given the above additional text, the following reference [9] </w:t>
      </w:r>
      <w:r w:rsidR="005300A7">
        <w:rPr>
          <w:sz w:val="24"/>
          <w:szCs w:val="24"/>
        </w:rPr>
        <w:t xml:space="preserve">would </w:t>
      </w:r>
      <w:r w:rsidRPr="00C04BC1">
        <w:rPr>
          <w:sz w:val="24"/>
          <w:szCs w:val="24"/>
        </w:rPr>
        <w:t>need to be added to TS 23.468</w:t>
      </w:r>
      <w:r w:rsidR="00120362">
        <w:rPr>
          <w:sz w:val="24"/>
          <w:szCs w:val="24"/>
        </w:rPr>
        <w:t xml:space="preserve"> [A]</w:t>
      </w:r>
      <w:r w:rsidRPr="00C04BC1">
        <w:rPr>
          <w:sz w:val="24"/>
          <w:szCs w:val="24"/>
        </w:rPr>
        <w:t>:</w:t>
      </w:r>
    </w:p>
    <w:p w:rsidR="00FD71CC" w:rsidRPr="008917C4" w:rsidRDefault="00FD71CC" w:rsidP="008917C4">
      <w:pPr>
        <w:keepLines/>
        <w:overflowPunct/>
        <w:autoSpaceDE/>
        <w:autoSpaceDN/>
        <w:adjustRightInd/>
        <w:ind w:left="1702" w:hanging="1418"/>
        <w:textAlignment w:val="auto"/>
        <w:rPr>
          <w:rFonts w:eastAsia="SimSun"/>
          <w:i/>
          <w:color w:val="auto"/>
          <w:u w:val="single"/>
          <w:lang w:eastAsia="en-US"/>
        </w:rPr>
      </w:pPr>
      <w:r w:rsidRPr="00FD71CC">
        <w:rPr>
          <w:rFonts w:eastAsia="SimSun"/>
          <w:i/>
          <w:color w:val="auto"/>
          <w:u w:val="single"/>
          <w:lang w:eastAsia="en-US"/>
        </w:rPr>
        <w:t>[9]</w:t>
      </w:r>
      <w:r w:rsidRPr="00FD71CC">
        <w:rPr>
          <w:rFonts w:eastAsia="SimSun"/>
          <w:i/>
          <w:color w:val="auto"/>
          <w:u w:val="single"/>
          <w:lang w:eastAsia="en-US"/>
        </w:rPr>
        <w:tab/>
        <w:t>3GPP TS </w:t>
      </w:r>
      <w:r w:rsidR="00EB35BF">
        <w:rPr>
          <w:rFonts w:eastAsia="SimSun"/>
          <w:i/>
          <w:color w:val="auto"/>
          <w:u w:val="single"/>
          <w:lang w:eastAsia="en-US"/>
        </w:rPr>
        <w:t>2</w:t>
      </w:r>
      <w:r w:rsidRPr="00FD71CC">
        <w:rPr>
          <w:rFonts w:eastAsia="SimSun"/>
          <w:i/>
          <w:color w:val="auto"/>
          <w:u w:val="single"/>
          <w:lang w:eastAsia="en-US"/>
        </w:rPr>
        <w:t>3.303: "</w:t>
      </w:r>
      <w:r w:rsidR="002B01B4">
        <w:rPr>
          <w:rFonts w:eastAsia="SimSun"/>
          <w:i/>
          <w:color w:val="auto"/>
          <w:u w:val="single"/>
          <w:lang w:eastAsia="en-US"/>
        </w:rPr>
        <w:t>Proximity-based services (ProSe); Stage 2</w:t>
      </w:r>
      <w:r w:rsidRPr="00FD71CC">
        <w:rPr>
          <w:rFonts w:eastAsia="SimSun"/>
          <w:i/>
          <w:color w:val="auto"/>
          <w:u w:val="single"/>
          <w:lang w:eastAsia="en-US"/>
        </w:rPr>
        <w:t>".</w:t>
      </w:r>
    </w:p>
    <w:p w:rsidR="00E44894" w:rsidRPr="00E44894" w:rsidRDefault="00936507" w:rsidP="008917C4">
      <w:pPr>
        <w:rPr>
          <w:sz w:val="24"/>
          <w:szCs w:val="24"/>
        </w:rPr>
      </w:pPr>
      <w:r>
        <w:rPr>
          <w:sz w:val="24"/>
          <w:szCs w:val="24"/>
        </w:rPr>
        <w:t xml:space="preserve">It is </w:t>
      </w:r>
      <w:r w:rsidR="00E44894">
        <w:rPr>
          <w:sz w:val="24"/>
          <w:szCs w:val="24"/>
        </w:rPr>
        <w:t>also necessary to consider the</w:t>
      </w:r>
      <w:r w:rsidR="00F47764">
        <w:rPr>
          <w:sz w:val="24"/>
          <w:szCs w:val="24"/>
        </w:rPr>
        <w:t xml:space="preserve"> above</w:t>
      </w:r>
      <w:r w:rsidR="00E44894">
        <w:rPr>
          <w:sz w:val="24"/>
          <w:szCs w:val="24"/>
        </w:rPr>
        <w:t xml:space="preserve"> modification made to Figure 4.2.2-1 in TS 23.468 [A] </w:t>
      </w:r>
      <w:r w:rsidR="00F47764">
        <w:rPr>
          <w:sz w:val="24"/>
          <w:szCs w:val="24"/>
        </w:rPr>
        <w:t>with respect to</w:t>
      </w:r>
      <w:r w:rsidR="00E44894">
        <w:rPr>
          <w:sz w:val="24"/>
          <w:szCs w:val="24"/>
        </w:rPr>
        <w:t xml:space="preserve"> the two</w:t>
      </w:r>
      <w:r>
        <w:rPr>
          <w:sz w:val="24"/>
          <w:szCs w:val="24"/>
        </w:rPr>
        <w:t xml:space="preserve"> high level</w:t>
      </w:r>
      <w:r w:rsidR="00E44894">
        <w:rPr>
          <w:sz w:val="24"/>
          <w:szCs w:val="24"/>
        </w:rPr>
        <w:t xml:space="preserve"> </w:t>
      </w:r>
      <w:r>
        <w:rPr>
          <w:sz w:val="24"/>
          <w:szCs w:val="24"/>
        </w:rPr>
        <w:t xml:space="preserve">architecture </w:t>
      </w:r>
      <w:r w:rsidR="00E44894">
        <w:rPr>
          <w:sz w:val="24"/>
          <w:szCs w:val="24"/>
        </w:rPr>
        <w:t>GCSE_LTE roaming cases specified in</w:t>
      </w:r>
      <w:r w:rsidR="00F47764">
        <w:rPr>
          <w:sz w:val="24"/>
          <w:szCs w:val="24"/>
        </w:rPr>
        <w:t xml:space="preserve"> clause</w:t>
      </w:r>
      <w:r w:rsidR="00E44894">
        <w:rPr>
          <w:sz w:val="24"/>
          <w:szCs w:val="24"/>
        </w:rPr>
        <w:t xml:space="preserve"> </w:t>
      </w:r>
      <w:r>
        <w:rPr>
          <w:sz w:val="24"/>
          <w:szCs w:val="24"/>
        </w:rPr>
        <w:t xml:space="preserve">4.2.3 of TS 23.468 [A].  </w:t>
      </w:r>
      <w:r w:rsidR="00092D5E">
        <w:rPr>
          <w:sz w:val="24"/>
          <w:szCs w:val="24"/>
        </w:rPr>
        <w:t>In this regard, i</w:t>
      </w:r>
      <w:r>
        <w:rPr>
          <w:sz w:val="24"/>
          <w:szCs w:val="24"/>
        </w:rPr>
        <w:t>t is believed that the same modification applies to show the</w:t>
      </w:r>
      <w:r w:rsidR="00FA1BF5">
        <w:rPr>
          <w:sz w:val="24"/>
          <w:szCs w:val="24"/>
        </w:rPr>
        <w:t xml:space="preserve"> ProSe</w:t>
      </w:r>
      <w:r>
        <w:rPr>
          <w:sz w:val="24"/>
          <w:szCs w:val="24"/>
        </w:rPr>
        <w:t xml:space="preserve"> UE-Network Relay in Figure 4.2.3-1 (</w:t>
      </w:r>
      <w:r w:rsidRPr="00936507">
        <w:rPr>
          <w:sz w:val="24"/>
          <w:szCs w:val="24"/>
        </w:rPr>
        <w:t>Home routed roaming model</w:t>
      </w:r>
      <w:r>
        <w:rPr>
          <w:sz w:val="24"/>
          <w:szCs w:val="24"/>
        </w:rPr>
        <w:t>) and Figure 4.2.3-2 (</w:t>
      </w:r>
      <w:r w:rsidRPr="00936507">
        <w:rPr>
          <w:sz w:val="24"/>
          <w:szCs w:val="24"/>
        </w:rPr>
        <w:t>Local Break Out model</w:t>
      </w:r>
      <w:r>
        <w:rPr>
          <w:sz w:val="24"/>
          <w:szCs w:val="24"/>
        </w:rPr>
        <w:t xml:space="preserve">).  </w:t>
      </w:r>
      <w:r w:rsidR="001F4F2C">
        <w:rPr>
          <w:sz w:val="24"/>
          <w:szCs w:val="24"/>
        </w:rPr>
        <w:t xml:space="preserve">Continuing the example solution, the </w:t>
      </w:r>
      <w:r>
        <w:rPr>
          <w:sz w:val="24"/>
          <w:szCs w:val="24"/>
        </w:rPr>
        <w:t>two possible replacement Figures in this regard are shown in th</w:t>
      </w:r>
      <w:r w:rsidR="00C0734A">
        <w:rPr>
          <w:sz w:val="24"/>
          <w:szCs w:val="24"/>
        </w:rPr>
        <w:t>e Annex for the discussion purposes of this contribution.</w:t>
      </w:r>
    </w:p>
    <w:p w:rsidR="008917C4" w:rsidRPr="00A10A21" w:rsidRDefault="008917C4" w:rsidP="005303CA">
      <w:pPr>
        <w:keepNext/>
        <w:rPr>
          <w:b/>
          <w:sz w:val="28"/>
          <w:szCs w:val="28"/>
        </w:rPr>
      </w:pPr>
      <w:r>
        <w:rPr>
          <w:b/>
          <w:sz w:val="28"/>
          <w:szCs w:val="28"/>
        </w:rPr>
        <w:lastRenderedPageBreak/>
        <w:t xml:space="preserve">3.  </w:t>
      </w:r>
      <w:r w:rsidR="003C0198">
        <w:rPr>
          <w:b/>
          <w:sz w:val="28"/>
          <w:szCs w:val="28"/>
        </w:rPr>
        <w:t>Conclusion</w:t>
      </w:r>
    </w:p>
    <w:p w:rsidR="00D819C0" w:rsidRDefault="008917C4">
      <w:pPr>
        <w:rPr>
          <w:sz w:val="24"/>
          <w:szCs w:val="24"/>
        </w:rPr>
      </w:pPr>
      <w:r w:rsidRPr="00C04BC1">
        <w:rPr>
          <w:sz w:val="24"/>
          <w:szCs w:val="24"/>
        </w:rPr>
        <w:t>Th</w:t>
      </w:r>
      <w:r w:rsidR="003C0198">
        <w:rPr>
          <w:sz w:val="24"/>
          <w:szCs w:val="24"/>
        </w:rPr>
        <w:t>is discussion paper seeks to obtain a common understanding</w:t>
      </w:r>
      <w:r w:rsidR="001F4F2C">
        <w:rPr>
          <w:sz w:val="24"/>
          <w:szCs w:val="24"/>
        </w:rPr>
        <w:t xml:space="preserve"> of the need</w:t>
      </w:r>
      <w:r w:rsidR="003C0198">
        <w:rPr>
          <w:sz w:val="24"/>
          <w:szCs w:val="24"/>
        </w:rPr>
        <w:t xml:space="preserve"> for the inclusion of </w:t>
      </w:r>
      <w:r w:rsidR="00A427D5">
        <w:rPr>
          <w:sz w:val="24"/>
          <w:szCs w:val="24"/>
        </w:rPr>
        <w:t>ProSe</w:t>
      </w:r>
      <w:r w:rsidR="001233D3">
        <w:rPr>
          <w:sz w:val="24"/>
          <w:szCs w:val="24"/>
        </w:rPr>
        <w:t xml:space="preserve"> </w:t>
      </w:r>
      <w:r w:rsidR="003C0198">
        <w:rPr>
          <w:sz w:val="24"/>
          <w:szCs w:val="24"/>
        </w:rPr>
        <w:t>UE-Network Relay</w:t>
      </w:r>
      <w:r w:rsidR="001F4F2C">
        <w:rPr>
          <w:sz w:val="24"/>
          <w:szCs w:val="24"/>
        </w:rPr>
        <w:t xml:space="preserve"> solution(s)</w:t>
      </w:r>
      <w:r w:rsidR="003C0198">
        <w:rPr>
          <w:sz w:val="24"/>
          <w:szCs w:val="24"/>
        </w:rPr>
        <w:t xml:space="preserve"> </w:t>
      </w:r>
      <w:r w:rsidR="007A1D1C">
        <w:rPr>
          <w:sz w:val="24"/>
          <w:szCs w:val="24"/>
        </w:rPr>
        <w:t>in</w:t>
      </w:r>
      <w:r w:rsidR="003C0198">
        <w:rPr>
          <w:sz w:val="24"/>
          <w:szCs w:val="24"/>
        </w:rPr>
        <w:t xml:space="preserve"> TS 23.468</w:t>
      </w:r>
      <w:r w:rsidR="00120362">
        <w:rPr>
          <w:sz w:val="24"/>
          <w:szCs w:val="24"/>
        </w:rPr>
        <w:t xml:space="preserve"> [A] (</w:t>
      </w:r>
      <w:r w:rsidR="003C0198">
        <w:rPr>
          <w:sz w:val="24"/>
          <w:szCs w:val="24"/>
        </w:rPr>
        <w:t xml:space="preserve">version 13.0.0). </w:t>
      </w:r>
      <w:r w:rsidR="00D819C0">
        <w:rPr>
          <w:sz w:val="24"/>
          <w:szCs w:val="24"/>
        </w:rPr>
        <w:t xml:space="preserve">  </w:t>
      </w:r>
    </w:p>
    <w:p w:rsidR="00B7312C" w:rsidRDefault="00B7312C" w:rsidP="00B7312C">
      <w:pPr>
        <w:rPr>
          <w:sz w:val="24"/>
          <w:szCs w:val="24"/>
        </w:rPr>
      </w:pPr>
      <w:r>
        <w:rPr>
          <w:sz w:val="24"/>
          <w:szCs w:val="24"/>
        </w:rPr>
        <w:t>Explicit solution(s) for</w:t>
      </w:r>
      <w:r w:rsidRPr="005A0BA0">
        <w:rPr>
          <w:sz w:val="24"/>
          <w:szCs w:val="24"/>
        </w:rPr>
        <w:t xml:space="preserve"> the UE-Network Relay</w:t>
      </w:r>
      <w:r>
        <w:rPr>
          <w:sz w:val="24"/>
          <w:szCs w:val="24"/>
        </w:rPr>
        <w:t xml:space="preserve"> in the non-roaming and roaming architecture models in TS 23.468 [A] are needed to provide architectural specification of GCSE_LTE</w:t>
      </w:r>
      <w:r w:rsidRPr="001F4F2C">
        <w:rPr>
          <w:sz w:val="24"/>
          <w:szCs w:val="24"/>
        </w:rPr>
        <w:t xml:space="preserve"> </w:t>
      </w:r>
      <w:r>
        <w:rPr>
          <w:sz w:val="24"/>
          <w:szCs w:val="24"/>
        </w:rPr>
        <w:t>in accordance with the GCSE_LTE service requirements specified in TS 22.468 [E] and rela</w:t>
      </w:r>
      <w:r w:rsidR="001233D3">
        <w:rPr>
          <w:sz w:val="24"/>
          <w:szCs w:val="24"/>
        </w:rPr>
        <w:t xml:space="preserve">ted Stage 1 requirements (e.g., </w:t>
      </w:r>
      <w:r>
        <w:rPr>
          <w:sz w:val="24"/>
          <w:szCs w:val="24"/>
        </w:rPr>
        <w:t>TS 22.278 [G]</w:t>
      </w:r>
      <w:r w:rsidR="003B381A">
        <w:rPr>
          <w:sz w:val="24"/>
          <w:szCs w:val="24"/>
        </w:rPr>
        <w:t>, TS 22.179 [H]</w:t>
      </w:r>
      <w:r>
        <w:rPr>
          <w:sz w:val="24"/>
          <w:szCs w:val="24"/>
        </w:rPr>
        <w:t xml:space="preserve">).  This </w:t>
      </w:r>
      <w:r w:rsidR="001233D3">
        <w:rPr>
          <w:sz w:val="24"/>
          <w:szCs w:val="24"/>
        </w:rPr>
        <w:t>w</w:t>
      </w:r>
      <w:r>
        <w:rPr>
          <w:sz w:val="24"/>
          <w:szCs w:val="24"/>
        </w:rPr>
        <w:t>ould support related Stage 2 and Stage 3 specification involving the ProSe UE-Network Relay and the MCPTT UE-Network Relay (e.g., TR 23.713 [D], TS 23.303 [C],</w:t>
      </w:r>
      <w:r w:rsidRPr="001A4303">
        <w:rPr>
          <w:sz w:val="24"/>
          <w:szCs w:val="24"/>
        </w:rPr>
        <w:t xml:space="preserve"> </w:t>
      </w:r>
      <w:proofErr w:type="gramStart"/>
      <w:r>
        <w:rPr>
          <w:sz w:val="24"/>
          <w:szCs w:val="24"/>
        </w:rPr>
        <w:t>TR</w:t>
      </w:r>
      <w:proofErr w:type="gramEnd"/>
      <w:r>
        <w:rPr>
          <w:sz w:val="24"/>
          <w:szCs w:val="24"/>
        </w:rPr>
        <w:t xml:space="preserve"> 23.779 [F]).  </w:t>
      </w:r>
    </w:p>
    <w:p w:rsidR="007A2958" w:rsidRDefault="00EB35BF">
      <w:pPr>
        <w:rPr>
          <w:sz w:val="24"/>
          <w:szCs w:val="24"/>
        </w:rPr>
      </w:pPr>
      <w:r>
        <w:rPr>
          <w:sz w:val="24"/>
          <w:szCs w:val="24"/>
        </w:rPr>
        <w:t>A</w:t>
      </w:r>
      <w:r w:rsidR="00B51639">
        <w:rPr>
          <w:sz w:val="24"/>
          <w:szCs w:val="24"/>
        </w:rPr>
        <w:t xml:space="preserve"> common understanding</w:t>
      </w:r>
      <w:r>
        <w:rPr>
          <w:sz w:val="24"/>
          <w:szCs w:val="24"/>
        </w:rPr>
        <w:t xml:space="preserve"> of this matter </w:t>
      </w:r>
      <w:r w:rsidR="001A4303">
        <w:rPr>
          <w:sz w:val="24"/>
          <w:szCs w:val="24"/>
        </w:rPr>
        <w:t xml:space="preserve">would </w:t>
      </w:r>
      <w:r w:rsidR="00FA1ED2">
        <w:rPr>
          <w:sz w:val="24"/>
          <w:szCs w:val="24"/>
        </w:rPr>
        <w:t>enable</w:t>
      </w:r>
      <w:r w:rsidR="001A4303">
        <w:rPr>
          <w:sz w:val="24"/>
          <w:szCs w:val="24"/>
        </w:rPr>
        <w:t xml:space="preserve"> one or more </w:t>
      </w:r>
      <w:r>
        <w:rPr>
          <w:sz w:val="24"/>
          <w:szCs w:val="24"/>
        </w:rPr>
        <w:t>draft CR</w:t>
      </w:r>
      <w:r w:rsidR="001A4303">
        <w:rPr>
          <w:sz w:val="24"/>
          <w:szCs w:val="24"/>
        </w:rPr>
        <w:t>(</w:t>
      </w:r>
      <w:r>
        <w:rPr>
          <w:sz w:val="24"/>
          <w:szCs w:val="24"/>
        </w:rPr>
        <w:t>s</w:t>
      </w:r>
      <w:r w:rsidR="001A4303">
        <w:rPr>
          <w:sz w:val="24"/>
          <w:szCs w:val="24"/>
        </w:rPr>
        <w:t>)</w:t>
      </w:r>
      <w:r>
        <w:rPr>
          <w:sz w:val="24"/>
          <w:szCs w:val="24"/>
        </w:rPr>
        <w:t xml:space="preserve"> to be submitted</w:t>
      </w:r>
      <w:r w:rsidR="0064588D">
        <w:rPr>
          <w:sz w:val="24"/>
          <w:szCs w:val="24"/>
        </w:rPr>
        <w:t xml:space="preserve"> in the near future</w:t>
      </w:r>
      <w:r>
        <w:rPr>
          <w:sz w:val="24"/>
          <w:szCs w:val="24"/>
        </w:rPr>
        <w:t xml:space="preserve"> for consideration</w:t>
      </w:r>
      <w:r w:rsidR="001A4303">
        <w:rPr>
          <w:sz w:val="24"/>
          <w:szCs w:val="24"/>
        </w:rPr>
        <w:t xml:space="preserve"> in Rel-13</w:t>
      </w:r>
      <w:r>
        <w:rPr>
          <w:sz w:val="24"/>
          <w:szCs w:val="24"/>
        </w:rPr>
        <w:t>.</w:t>
      </w:r>
      <w:r w:rsidR="001A4303">
        <w:rPr>
          <w:sz w:val="24"/>
          <w:szCs w:val="24"/>
        </w:rPr>
        <w:t xml:space="preserve">  It is possible that general </w:t>
      </w:r>
      <w:r w:rsidR="006D5E6E">
        <w:rPr>
          <w:sz w:val="24"/>
          <w:szCs w:val="24"/>
        </w:rPr>
        <w:t>endorsement</w:t>
      </w:r>
      <w:r w:rsidR="001A4303">
        <w:rPr>
          <w:sz w:val="24"/>
          <w:szCs w:val="24"/>
        </w:rPr>
        <w:t xml:space="preserve"> could be reached to develop CR(s) based on the example solutions provided in this contribution.</w:t>
      </w:r>
      <w:r w:rsidR="007A2958">
        <w:rPr>
          <w:sz w:val="24"/>
          <w:szCs w:val="24"/>
        </w:rPr>
        <w:t xml:space="preserve">  </w:t>
      </w:r>
      <w:r w:rsidR="001A4303">
        <w:rPr>
          <w:sz w:val="24"/>
          <w:szCs w:val="24"/>
        </w:rPr>
        <w:t>However, i</w:t>
      </w:r>
      <w:r w:rsidR="00B4672F">
        <w:rPr>
          <w:sz w:val="24"/>
          <w:szCs w:val="24"/>
        </w:rPr>
        <w:t xml:space="preserve">t is recognized that realization of a common understanding in this matter </w:t>
      </w:r>
      <w:r w:rsidR="007F6056">
        <w:rPr>
          <w:sz w:val="24"/>
          <w:szCs w:val="24"/>
        </w:rPr>
        <w:t xml:space="preserve">may </w:t>
      </w:r>
      <w:r w:rsidR="001A4303">
        <w:rPr>
          <w:sz w:val="24"/>
          <w:szCs w:val="24"/>
        </w:rPr>
        <w:t>require</w:t>
      </w:r>
      <w:r w:rsidR="007F6056">
        <w:rPr>
          <w:sz w:val="24"/>
          <w:szCs w:val="24"/>
        </w:rPr>
        <w:t xml:space="preserve"> consideration of alternative technical solutions for the</w:t>
      </w:r>
      <w:r w:rsidR="00A427D5">
        <w:rPr>
          <w:sz w:val="24"/>
          <w:szCs w:val="24"/>
        </w:rPr>
        <w:t xml:space="preserve"> inclusion of the</w:t>
      </w:r>
      <w:r w:rsidR="007F6056">
        <w:rPr>
          <w:sz w:val="24"/>
          <w:szCs w:val="24"/>
        </w:rPr>
        <w:t xml:space="preserve"> </w:t>
      </w:r>
      <w:r w:rsidR="00A427D5">
        <w:rPr>
          <w:sz w:val="24"/>
          <w:szCs w:val="24"/>
        </w:rPr>
        <w:t>ProSe</w:t>
      </w:r>
      <w:r w:rsidR="007F6056">
        <w:rPr>
          <w:sz w:val="24"/>
          <w:szCs w:val="24"/>
        </w:rPr>
        <w:t xml:space="preserve"> UE-Network Relay</w:t>
      </w:r>
      <w:r w:rsidR="00A427D5">
        <w:rPr>
          <w:sz w:val="24"/>
          <w:szCs w:val="24"/>
        </w:rPr>
        <w:t xml:space="preserve"> in the GCSE_LTE</w:t>
      </w:r>
      <w:r w:rsidR="007A2958">
        <w:rPr>
          <w:sz w:val="24"/>
          <w:szCs w:val="24"/>
        </w:rPr>
        <w:t xml:space="preserve"> architecture</w:t>
      </w:r>
      <w:r w:rsidR="007F6056">
        <w:rPr>
          <w:sz w:val="24"/>
          <w:szCs w:val="24"/>
        </w:rPr>
        <w:t xml:space="preserve"> under </w:t>
      </w:r>
      <w:r w:rsidR="001A4303">
        <w:rPr>
          <w:sz w:val="24"/>
          <w:szCs w:val="24"/>
        </w:rPr>
        <w:t xml:space="preserve">an </w:t>
      </w:r>
      <w:r w:rsidR="007F6056">
        <w:rPr>
          <w:sz w:val="24"/>
          <w:szCs w:val="24"/>
        </w:rPr>
        <w:t>existing</w:t>
      </w:r>
      <w:r w:rsidR="001A4303">
        <w:rPr>
          <w:sz w:val="24"/>
          <w:szCs w:val="24"/>
        </w:rPr>
        <w:t xml:space="preserve"> WID (e.g., MCPTT WID)</w:t>
      </w:r>
      <w:r w:rsidR="007F6056">
        <w:rPr>
          <w:sz w:val="24"/>
          <w:szCs w:val="24"/>
        </w:rPr>
        <w:t xml:space="preserve"> or</w:t>
      </w:r>
      <w:r w:rsidR="001A4303">
        <w:rPr>
          <w:sz w:val="24"/>
          <w:szCs w:val="24"/>
        </w:rPr>
        <w:t xml:space="preserve"> to propose</w:t>
      </w:r>
      <w:r w:rsidR="007A2958">
        <w:rPr>
          <w:sz w:val="24"/>
          <w:szCs w:val="24"/>
        </w:rPr>
        <w:t xml:space="preserve"> creation of</w:t>
      </w:r>
      <w:r w:rsidR="001A4303">
        <w:rPr>
          <w:sz w:val="24"/>
          <w:szCs w:val="24"/>
        </w:rPr>
        <w:t xml:space="preserve"> a</w:t>
      </w:r>
      <w:r w:rsidR="007F6056">
        <w:rPr>
          <w:sz w:val="24"/>
          <w:szCs w:val="24"/>
        </w:rPr>
        <w:t xml:space="preserve"> new WID</w:t>
      </w:r>
      <w:r w:rsidR="001A4303">
        <w:rPr>
          <w:sz w:val="24"/>
          <w:szCs w:val="24"/>
        </w:rPr>
        <w:t xml:space="preserve"> for this purpose.  </w:t>
      </w:r>
      <w:r w:rsidR="007A2958">
        <w:rPr>
          <w:sz w:val="24"/>
          <w:szCs w:val="24"/>
        </w:rPr>
        <w:t xml:space="preserve"> </w:t>
      </w:r>
    </w:p>
    <w:p w:rsidR="00B4672F" w:rsidRPr="00C04BC1" w:rsidRDefault="00EE0303">
      <w:pPr>
        <w:rPr>
          <w:sz w:val="24"/>
          <w:szCs w:val="24"/>
        </w:rPr>
      </w:pPr>
      <w:r>
        <w:rPr>
          <w:sz w:val="24"/>
          <w:szCs w:val="24"/>
        </w:rPr>
        <w:t>In summary</w:t>
      </w:r>
      <w:r w:rsidR="007F6056">
        <w:rPr>
          <w:sz w:val="24"/>
          <w:szCs w:val="24"/>
        </w:rPr>
        <w:t xml:space="preserve">, the initial step being sought here is to reach common understanding that to address existing GCSE_LTE service requirements it is necessary to </w:t>
      </w:r>
      <w:r>
        <w:rPr>
          <w:sz w:val="24"/>
          <w:szCs w:val="24"/>
        </w:rPr>
        <w:t>include the</w:t>
      </w:r>
      <w:r w:rsidR="00D30795">
        <w:rPr>
          <w:sz w:val="24"/>
          <w:szCs w:val="24"/>
        </w:rPr>
        <w:t xml:space="preserve"> ProSe</w:t>
      </w:r>
      <w:r>
        <w:rPr>
          <w:sz w:val="24"/>
          <w:szCs w:val="24"/>
        </w:rPr>
        <w:t xml:space="preserve"> UE-Network Relay in the</w:t>
      </w:r>
      <w:r w:rsidR="007F6056">
        <w:rPr>
          <w:sz w:val="24"/>
          <w:szCs w:val="24"/>
        </w:rPr>
        <w:t xml:space="preserve"> GCSE_LTE architecture </w:t>
      </w:r>
      <w:r>
        <w:rPr>
          <w:sz w:val="24"/>
          <w:szCs w:val="24"/>
        </w:rPr>
        <w:t>specification</w:t>
      </w:r>
      <w:r w:rsidR="007F6056">
        <w:rPr>
          <w:sz w:val="24"/>
          <w:szCs w:val="24"/>
        </w:rPr>
        <w:t>.</w:t>
      </w:r>
    </w:p>
    <w:p w:rsidR="00EB35BF" w:rsidRPr="00A10A21" w:rsidRDefault="009A3951" w:rsidP="000F3156">
      <w:pPr>
        <w:rPr>
          <w:b/>
          <w:sz w:val="28"/>
          <w:szCs w:val="28"/>
        </w:rPr>
      </w:pPr>
      <w:r>
        <w:rPr>
          <w:b/>
          <w:sz w:val="28"/>
          <w:szCs w:val="28"/>
        </w:rPr>
        <w:t xml:space="preserve">4.  </w:t>
      </w:r>
      <w:r w:rsidR="00EB35BF">
        <w:rPr>
          <w:b/>
          <w:sz w:val="28"/>
          <w:szCs w:val="28"/>
        </w:rPr>
        <w:t>References</w:t>
      </w:r>
    </w:p>
    <w:p w:rsidR="00EB35BF" w:rsidRPr="003376B0" w:rsidRDefault="00EB35BF" w:rsidP="000F3156">
      <w:pPr>
        <w:overflowPunct/>
        <w:autoSpaceDE/>
        <w:autoSpaceDN/>
        <w:adjustRightInd/>
        <w:ind w:left="720" w:hanging="436"/>
        <w:textAlignment w:val="auto"/>
        <w:rPr>
          <w:rFonts w:eastAsia="SimSun"/>
          <w:color w:val="auto"/>
          <w:sz w:val="24"/>
          <w:szCs w:val="24"/>
          <w:lang w:eastAsia="en-US"/>
        </w:rPr>
      </w:pPr>
      <w:r w:rsidRPr="00FD71CC">
        <w:rPr>
          <w:rFonts w:eastAsia="SimSun"/>
          <w:color w:val="auto"/>
          <w:sz w:val="24"/>
          <w:szCs w:val="24"/>
          <w:lang w:eastAsia="en-US"/>
        </w:rPr>
        <w:t>[</w:t>
      </w:r>
      <w:r w:rsidRPr="003376B0">
        <w:rPr>
          <w:rFonts w:eastAsia="SimSun"/>
          <w:color w:val="auto"/>
          <w:sz w:val="24"/>
          <w:szCs w:val="24"/>
          <w:lang w:eastAsia="en-US"/>
        </w:rPr>
        <w:t>A</w:t>
      </w:r>
      <w:r w:rsidRPr="00FD71CC">
        <w:rPr>
          <w:rFonts w:eastAsia="SimSun"/>
          <w:color w:val="auto"/>
          <w:sz w:val="24"/>
          <w:szCs w:val="24"/>
          <w:lang w:eastAsia="en-US"/>
        </w:rPr>
        <w:t>]</w:t>
      </w:r>
      <w:r w:rsidRPr="00FD71CC">
        <w:rPr>
          <w:rFonts w:eastAsia="SimSun"/>
          <w:color w:val="auto"/>
          <w:sz w:val="24"/>
          <w:szCs w:val="24"/>
          <w:lang w:eastAsia="en-US"/>
        </w:rPr>
        <w:tab/>
        <w:t>3GPP</w:t>
      </w:r>
      <w:r w:rsidRPr="003376B0">
        <w:rPr>
          <w:rFonts w:eastAsia="SimSun"/>
          <w:color w:val="auto"/>
          <w:sz w:val="24"/>
          <w:szCs w:val="24"/>
          <w:lang w:eastAsia="en-US"/>
        </w:rPr>
        <w:t> TS 23.468</w:t>
      </w:r>
      <w:r w:rsidRPr="00FD71CC">
        <w:rPr>
          <w:rFonts w:eastAsia="SimSun"/>
          <w:color w:val="auto"/>
          <w:sz w:val="24"/>
          <w:szCs w:val="24"/>
          <w:lang w:eastAsia="en-US"/>
        </w:rPr>
        <w:t>: "</w:t>
      </w:r>
      <w:r w:rsidR="003376B0" w:rsidRPr="003376B0">
        <w:rPr>
          <w:rFonts w:eastAsia="SimSun"/>
          <w:color w:val="auto"/>
          <w:sz w:val="24"/>
          <w:szCs w:val="24"/>
          <w:lang w:eastAsia="en-US"/>
        </w:rPr>
        <w:t>Group Communication System Enablers for LTE (GCSE_LTE); Stage 2</w:t>
      </w:r>
      <w:r w:rsidRPr="00FD71CC">
        <w:rPr>
          <w:rFonts w:eastAsia="SimSun"/>
          <w:color w:val="auto"/>
          <w:sz w:val="24"/>
          <w:szCs w:val="24"/>
          <w:lang w:eastAsia="en-US"/>
        </w:rPr>
        <w:t>".</w:t>
      </w:r>
    </w:p>
    <w:p w:rsidR="00EB35BF" w:rsidRPr="003376B0" w:rsidRDefault="00EB35BF"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[B]</w:t>
      </w:r>
      <w:r w:rsidRPr="003376B0">
        <w:rPr>
          <w:rFonts w:eastAsia="SimSun"/>
          <w:color w:val="auto"/>
          <w:sz w:val="24"/>
          <w:szCs w:val="24"/>
          <w:lang w:eastAsia="en-US"/>
        </w:rPr>
        <w:tab/>
      </w:r>
      <w:r w:rsidR="00B51639" w:rsidRPr="00FD71CC">
        <w:rPr>
          <w:rFonts w:eastAsia="SimSun"/>
          <w:color w:val="auto"/>
          <w:sz w:val="24"/>
          <w:szCs w:val="24"/>
          <w:lang w:eastAsia="en-US"/>
        </w:rPr>
        <w:t>3GPP</w:t>
      </w:r>
      <w:r w:rsidR="00B51639" w:rsidRPr="003376B0">
        <w:rPr>
          <w:rFonts w:eastAsia="SimSun"/>
          <w:color w:val="auto"/>
          <w:sz w:val="24"/>
          <w:szCs w:val="24"/>
          <w:lang w:eastAsia="en-US"/>
        </w:rPr>
        <w:t> TR 23.703</w:t>
      </w:r>
      <w:r w:rsidR="00B51639" w:rsidRPr="00FD71CC">
        <w:rPr>
          <w:rFonts w:eastAsia="SimSun"/>
          <w:color w:val="auto"/>
          <w:sz w:val="24"/>
          <w:szCs w:val="24"/>
          <w:lang w:eastAsia="en-US"/>
        </w:rPr>
        <w:t>: "</w:t>
      </w:r>
      <w:r w:rsidR="003376B0" w:rsidRPr="003376B0">
        <w:rPr>
          <w:rFonts w:eastAsia="SimSun"/>
          <w:color w:val="auto"/>
          <w:sz w:val="24"/>
          <w:szCs w:val="24"/>
          <w:lang w:eastAsia="en-US"/>
        </w:rPr>
        <w:t>Study on architecture enhancements to support Proximity-based Services (ProSe)</w:t>
      </w:r>
      <w:r w:rsidR="00B51639" w:rsidRPr="00FD71CC">
        <w:rPr>
          <w:rFonts w:eastAsia="SimSun"/>
          <w:color w:val="auto"/>
          <w:sz w:val="24"/>
          <w:szCs w:val="24"/>
          <w:lang w:eastAsia="en-US"/>
        </w:rPr>
        <w:t>".</w:t>
      </w:r>
    </w:p>
    <w:p w:rsidR="00EB35BF" w:rsidRPr="003376B0" w:rsidRDefault="00EB35BF"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[C]</w:t>
      </w:r>
      <w:r w:rsidR="00B51639" w:rsidRPr="003376B0">
        <w:rPr>
          <w:rFonts w:eastAsia="SimSun"/>
          <w:color w:val="auto"/>
          <w:sz w:val="24"/>
          <w:szCs w:val="24"/>
          <w:lang w:eastAsia="en-US"/>
        </w:rPr>
        <w:tab/>
      </w:r>
      <w:r w:rsidR="00B51639" w:rsidRPr="00FD71CC">
        <w:rPr>
          <w:rFonts w:eastAsia="SimSun"/>
          <w:color w:val="auto"/>
          <w:sz w:val="24"/>
          <w:szCs w:val="24"/>
          <w:lang w:eastAsia="en-US"/>
        </w:rPr>
        <w:t>3GPP</w:t>
      </w:r>
      <w:r w:rsidR="00B51639" w:rsidRPr="003376B0">
        <w:rPr>
          <w:rFonts w:eastAsia="SimSun"/>
          <w:color w:val="auto"/>
          <w:sz w:val="24"/>
          <w:szCs w:val="24"/>
          <w:lang w:eastAsia="en-US"/>
        </w:rPr>
        <w:t> TS 23.303</w:t>
      </w:r>
      <w:r w:rsidR="00B51639" w:rsidRPr="00FD71CC">
        <w:rPr>
          <w:rFonts w:eastAsia="SimSun"/>
          <w:color w:val="auto"/>
          <w:sz w:val="24"/>
          <w:szCs w:val="24"/>
          <w:lang w:eastAsia="en-US"/>
        </w:rPr>
        <w:t>: "</w:t>
      </w:r>
      <w:r w:rsidR="00B51639" w:rsidRPr="003376B0">
        <w:rPr>
          <w:rFonts w:eastAsia="SimSun"/>
          <w:color w:val="auto"/>
          <w:sz w:val="24"/>
          <w:szCs w:val="24"/>
          <w:lang w:eastAsia="en-US"/>
        </w:rPr>
        <w:t>Proximity-based services (ProSe); Stage 2</w:t>
      </w:r>
      <w:r w:rsidR="00B51639" w:rsidRPr="00FD71CC">
        <w:rPr>
          <w:rFonts w:eastAsia="SimSun"/>
          <w:color w:val="auto"/>
          <w:sz w:val="24"/>
          <w:szCs w:val="24"/>
          <w:lang w:eastAsia="en-US"/>
        </w:rPr>
        <w:t>".</w:t>
      </w:r>
    </w:p>
    <w:p w:rsidR="009F0C39" w:rsidRPr="003376B0" w:rsidRDefault="00EB35BF"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[D]</w:t>
      </w:r>
      <w:r w:rsidRPr="003376B0">
        <w:rPr>
          <w:rFonts w:eastAsia="SimSun"/>
          <w:color w:val="auto"/>
          <w:sz w:val="24"/>
          <w:szCs w:val="24"/>
          <w:lang w:eastAsia="en-US"/>
        </w:rPr>
        <w:tab/>
      </w:r>
      <w:r w:rsidR="00B51639" w:rsidRPr="00FD71CC">
        <w:rPr>
          <w:rFonts w:eastAsia="SimSun"/>
          <w:color w:val="auto"/>
          <w:sz w:val="24"/>
          <w:szCs w:val="24"/>
          <w:lang w:eastAsia="en-US"/>
        </w:rPr>
        <w:t>3GPP</w:t>
      </w:r>
      <w:r w:rsidR="00B51639" w:rsidRPr="003376B0">
        <w:rPr>
          <w:rFonts w:eastAsia="SimSun"/>
          <w:color w:val="auto"/>
          <w:sz w:val="24"/>
          <w:szCs w:val="24"/>
          <w:lang w:eastAsia="en-US"/>
        </w:rPr>
        <w:t> TR 23.713</w:t>
      </w:r>
      <w:r w:rsidR="00B51639" w:rsidRPr="00FD71CC">
        <w:rPr>
          <w:rFonts w:eastAsia="SimSun"/>
          <w:color w:val="auto"/>
          <w:sz w:val="24"/>
          <w:szCs w:val="24"/>
          <w:lang w:eastAsia="en-US"/>
        </w:rPr>
        <w:t>: "</w:t>
      </w:r>
      <w:r w:rsidR="003376B0" w:rsidRPr="003376B0">
        <w:rPr>
          <w:rFonts w:eastAsia="SimSun"/>
          <w:color w:val="auto"/>
          <w:sz w:val="24"/>
          <w:szCs w:val="24"/>
          <w:lang w:eastAsia="en-US"/>
        </w:rPr>
        <w:t>Study on extended architecture support for proximity services</w:t>
      </w:r>
      <w:r w:rsidR="00B51639" w:rsidRPr="00FD71CC">
        <w:rPr>
          <w:rFonts w:eastAsia="SimSun"/>
          <w:color w:val="auto"/>
          <w:sz w:val="24"/>
          <w:szCs w:val="24"/>
          <w:lang w:eastAsia="en-US"/>
        </w:rPr>
        <w:t>".</w:t>
      </w:r>
    </w:p>
    <w:p w:rsidR="00B51639" w:rsidRPr="003376B0" w:rsidRDefault="00B51639"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[E]</w:t>
      </w:r>
      <w:r w:rsidRPr="003376B0">
        <w:rPr>
          <w:rFonts w:eastAsia="SimSun"/>
          <w:color w:val="auto"/>
          <w:sz w:val="24"/>
          <w:szCs w:val="24"/>
          <w:lang w:eastAsia="en-US"/>
        </w:rPr>
        <w:tab/>
      </w:r>
      <w:r w:rsidRPr="00FD71CC">
        <w:rPr>
          <w:rFonts w:eastAsia="SimSun"/>
          <w:color w:val="auto"/>
          <w:sz w:val="24"/>
          <w:szCs w:val="24"/>
          <w:lang w:eastAsia="en-US"/>
        </w:rPr>
        <w:t>3GPP</w:t>
      </w:r>
      <w:r w:rsidRPr="003376B0">
        <w:rPr>
          <w:rFonts w:eastAsia="SimSun"/>
          <w:color w:val="auto"/>
          <w:sz w:val="24"/>
          <w:szCs w:val="24"/>
          <w:lang w:eastAsia="en-US"/>
        </w:rPr>
        <w:t> T</w:t>
      </w:r>
      <w:r w:rsidR="005249EB">
        <w:rPr>
          <w:rFonts w:eastAsia="SimSun"/>
          <w:color w:val="auto"/>
          <w:sz w:val="24"/>
          <w:szCs w:val="24"/>
          <w:lang w:eastAsia="en-US"/>
        </w:rPr>
        <w:t>S</w:t>
      </w:r>
      <w:r w:rsidRPr="003376B0">
        <w:rPr>
          <w:rFonts w:eastAsia="SimSun"/>
          <w:color w:val="auto"/>
          <w:sz w:val="24"/>
          <w:szCs w:val="24"/>
          <w:lang w:eastAsia="en-US"/>
        </w:rPr>
        <w:t> 2</w:t>
      </w:r>
      <w:r w:rsidR="00411D8D" w:rsidRPr="003376B0">
        <w:rPr>
          <w:rFonts w:eastAsia="SimSun"/>
          <w:color w:val="auto"/>
          <w:sz w:val="24"/>
          <w:szCs w:val="24"/>
          <w:lang w:eastAsia="en-US"/>
        </w:rPr>
        <w:t>2</w:t>
      </w:r>
      <w:r w:rsidRPr="003376B0">
        <w:rPr>
          <w:rFonts w:eastAsia="SimSun"/>
          <w:color w:val="auto"/>
          <w:sz w:val="24"/>
          <w:szCs w:val="24"/>
          <w:lang w:eastAsia="en-US"/>
        </w:rPr>
        <w:t>.</w:t>
      </w:r>
      <w:r w:rsidR="00411D8D" w:rsidRPr="003376B0">
        <w:rPr>
          <w:rFonts w:eastAsia="SimSun"/>
          <w:color w:val="auto"/>
          <w:sz w:val="24"/>
          <w:szCs w:val="24"/>
          <w:lang w:eastAsia="en-US"/>
        </w:rPr>
        <w:t>468</w:t>
      </w:r>
      <w:r w:rsidRPr="00FD71CC">
        <w:rPr>
          <w:rFonts w:eastAsia="SimSun"/>
          <w:color w:val="auto"/>
          <w:sz w:val="24"/>
          <w:szCs w:val="24"/>
          <w:lang w:eastAsia="en-US"/>
        </w:rPr>
        <w:t>: "</w:t>
      </w:r>
      <w:r w:rsidR="003376B0" w:rsidRPr="003376B0">
        <w:rPr>
          <w:rFonts w:eastAsia="SimSun"/>
          <w:color w:val="auto"/>
          <w:sz w:val="24"/>
          <w:szCs w:val="24"/>
          <w:lang w:eastAsia="en-US"/>
        </w:rPr>
        <w:t>Group Communication System Enablers for LTE (GCSE_LTE)</w:t>
      </w:r>
      <w:r w:rsidRPr="00FD71CC">
        <w:rPr>
          <w:rFonts w:eastAsia="SimSun"/>
          <w:color w:val="auto"/>
          <w:sz w:val="24"/>
          <w:szCs w:val="24"/>
          <w:lang w:eastAsia="en-US"/>
        </w:rPr>
        <w:t>".</w:t>
      </w:r>
    </w:p>
    <w:p w:rsidR="00411D8D" w:rsidRPr="003376B0" w:rsidRDefault="00411D8D"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[F]</w:t>
      </w:r>
      <w:r w:rsidRPr="003376B0">
        <w:rPr>
          <w:rFonts w:eastAsia="SimSun"/>
          <w:color w:val="auto"/>
          <w:sz w:val="24"/>
          <w:szCs w:val="24"/>
          <w:lang w:eastAsia="en-US"/>
        </w:rPr>
        <w:tab/>
      </w:r>
      <w:r w:rsidRPr="00FD71CC">
        <w:rPr>
          <w:rFonts w:eastAsia="SimSun"/>
          <w:color w:val="auto"/>
          <w:sz w:val="24"/>
          <w:szCs w:val="24"/>
          <w:lang w:eastAsia="en-US"/>
        </w:rPr>
        <w:t>3GPP</w:t>
      </w:r>
      <w:r w:rsidRPr="003376B0">
        <w:rPr>
          <w:rFonts w:eastAsia="SimSun"/>
          <w:color w:val="auto"/>
          <w:sz w:val="24"/>
          <w:szCs w:val="24"/>
          <w:lang w:eastAsia="en-US"/>
        </w:rPr>
        <w:t> TR 23.779</w:t>
      </w:r>
      <w:r w:rsidRPr="00FD71CC">
        <w:rPr>
          <w:rFonts w:eastAsia="SimSun"/>
          <w:color w:val="auto"/>
          <w:sz w:val="24"/>
          <w:szCs w:val="24"/>
          <w:lang w:eastAsia="en-US"/>
        </w:rPr>
        <w:t>: "</w:t>
      </w:r>
      <w:r w:rsidR="003376B0" w:rsidRPr="003376B0">
        <w:rPr>
          <w:rFonts w:eastAsia="SimSun"/>
          <w:color w:val="auto"/>
          <w:sz w:val="24"/>
          <w:szCs w:val="24"/>
          <w:lang w:eastAsia="en-US"/>
        </w:rPr>
        <w:t>Study on System Architecture Enhancements for Mission Critical PTT over LTE</w:t>
      </w:r>
      <w:r w:rsidRPr="00FD71CC">
        <w:rPr>
          <w:rFonts w:eastAsia="SimSun"/>
          <w:color w:val="auto"/>
          <w:sz w:val="24"/>
          <w:szCs w:val="24"/>
          <w:lang w:eastAsia="en-US"/>
        </w:rPr>
        <w:t>".</w:t>
      </w:r>
    </w:p>
    <w:p w:rsidR="00411D8D" w:rsidRDefault="00411D8D" w:rsidP="000F3156">
      <w:pPr>
        <w:overflowPunct/>
        <w:autoSpaceDE/>
        <w:autoSpaceDN/>
        <w:adjustRightInd/>
        <w:ind w:left="720" w:hanging="436"/>
        <w:textAlignment w:val="auto"/>
        <w:rPr>
          <w:rFonts w:eastAsia="SimSun"/>
          <w:color w:val="auto"/>
          <w:sz w:val="24"/>
          <w:szCs w:val="24"/>
          <w:lang w:eastAsia="en-US"/>
        </w:rPr>
      </w:pPr>
      <w:r w:rsidRPr="003376B0">
        <w:rPr>
          <w:rFonts w:eastAsia="SimSun"/>
          <w:color w:val="auto"/>
          <w:sz w:val="24"/>
          <w:szCs w:val="24"/>
          <w:lang w:eastAsia="en-US"/>
        </w:rPr>
        <w:t>[G]</w:t>
      </w:r>
      <w:r w:rsidRPr="003376B0">
        <w:rPr>
          <w:rFonts w:eastAsia="SimSun"/>
          <w:color w:val="auto"/>
          <w:sz w:val="24"/>
          <w:szCs w:val="24"/>
          <w:lang w:eastAsia="en-US"/>
        </w:rPr>
        <w:tab/>
      </w:r>
      <w:r w:rsidRPr="00FD71CC">
        <w:rPr>
          <w:rFonts w:eastAsia="SimSun"/>
          <w:color w:val="auto"/>
          <w:sz w:val="24"/>
          <w:szCs w:val="24"/>
          <w:lang w:eastAsia="en-US"/>
        </w:rPr>
        <w:t>3GPP</w:t>
      </w:r>
      <w:r w:rsidRPr="003376B0">
        <w:rPr>
          <w:rFonts w:eastAsia="SimSun"/>
          <w:color w:val="auto"/>
          <w:sz w:val="24"/>
          <w:szCs w:val="24"/>
          <w:lang w:eastAsia="en-US"/>
        </w:rPr>
        <w:t> T</w:t>
      </w:r>
      <w:r w:rsidR="005249EB">
        <w:rPr>
          <w:rFonts w:eastAsia="SimSun"/>
          <w:color w:val="auto"/>
          <w:sz w:val="24"/>
          <w:szCs w:val="24"/>
          <w:lang w:eastAsia="en-US"/>
        </w:rPr>
        <w:t>S</w:t>
      </w:r>
      <w:r w:rsidRPr="003376B0">
        <w:rPr>
          <w:rFonts w:eastAsia="SimSun"/>
          <w:color w:val="auto"/>
          <w:sz w:val="24"/>
          <w:szCs w:val="24"/>
          <w:lang w:eastAsia="en-US"/>
        </w:rPr>
        <w:t> 22.278</w:t>
      </w:r>
      <w:r w:rsidRPr="00FD71CC">
        <w:rPr>
          <w:rFonts w:eastAsia="SimSun"/>
          <w:color w:val="auto"/>
          <w:sz w:val="24"/>
          <w:szCs w:val="24"/>
          <w:lang w:eastAsia="en-US"/>
        </w:rPr>
        <w:t>: "</w:t>
      </w:r>
      <w:r w:rsidR="003376B0" w:rsidRPr="003376B0">
        <w:rPr>
          <w:rFonts w:eastAsia="SimSun"/>
          <w:color w:val="auto"/>
          <w:sz w:val="24"/>
          <w:szCs w:val="24"/>
          <w:lang w:eastAsia="en-US"/>
        </w:rPr>
        <w:t>Service requirements for the Evolved Packet System (EPS)</w:t>
      </w:r>
      <w:r w:rsidRPr="00FD71CC">
        <w:rPr>
          <w:rFonts w:eastAsia="SimSun"/>
          <w:color w:val="auto"/>
          <w:sz w:val="24"/>
          <w:szCs w:val="24"/>
          <w:lang w:eastAsia="en-US"/>
        </w:rPr>
        <w:t>".</w:t>
      </w:r>
    </w:p>
    <w:p w:rsidR="005B7829" w:rsidRPr="003376B0" w:rsidRDefault="005B7829" w:rsidP="005B7829">
      <w:pPr>
        <w:overflowPunct/>
        <w:autoSpaceDE/>
        <w:autoSpaceDN/>
        <w:adjustRightInd/>
        <w:ind w:left="720" w:hanging="436"/>
        <w:textAlignment w:val="auto"/>
        <w:rPr>
          <w:sz w:val="24"/>
          <w:szCs w:val="24"/>
        </w:rPr>
      </w:pPr>
      <w:r>
        <w:rPr>
          <w:rFonts w:eastAsia="SimSun"/>
          <w:color w:val="auto"/>
          <w:sz w:val="24"/>
          <w:szCs w:val="24"/>
          <w:lang w:eastAsia="en-US"/>
        </w:rPr>
        <w:t>[H]</w:t>
      </w:r>
      <w:r w:rsidRPr="005B7829">
        <w:rPr>
          <w:rFonts w:eastAsia="SimSun"/>
          <w:color w:val="auto"/>
          <w:sz w:val="24"/>
          <w:szCs w:val="24"/>
          <w:lang w:eastAsia="en-US"/>
        </w:rPr>
        <w:t xml:space="preserve"> </w:t>
      </w:r>
      <w:r w:rsidRPr="003376B0">
        <w:rPr>
          <w:rFonts w:eastAsia="SimSun"/>
          <w:color w:val="auto"/>
          <w:sz w:val="24"/>
          <w:szCs w:val="24"/>
          <w:lang w:eastAsia="en-US"/>
        </w:rPr>
        <w:tab/>
      </w:r>
      <w:r w:rsidRPr="00FD71CC">
        <w:rPr>
          <w:rFonts w:eastAsia="SimSun"/>
          <w:color w:val="auto"/>
          <w:sz w:val="24"/>
          <w:szCs w:val="24"/>
          <w:lang w:eastAsia="en-US"/>
        </w:rPr>
        <w:t>3GPP</w:t>
      </w:r>
      <w:r w:rsidRPr="003376B0">
        <w:rPr>
          <w:rFonts w:eastAsia="SimSun"/>
          <w:color w:val="auto"/>
          <w:sz w:val="24"/>
          <w:szCs w:val="24"/>
          <w:lang w:eastAsia="en-US"/>
        </w:rPr>
        <w:t> T</w:t>
      </w:r>
      <w:r>
        <w:rPr>
          <w:rFonts w:eastAsia="SimSun"/>
          <w:color w:val="auto"/>
          <w:sz w:val="24"/>
          <w:szCs w:val="24"/>
          <w:lang w:eastAsia="en-US"/>
        </w:rPr>
        <w:t>S 22.179</w:t>
      </w:r>
      <w:r w:rsidRPr="00FD71CC">
        <w:rPr>
          <w:rFonts w:eastAsia="SimSun"/>
          <w:color w:val="auto"/>
          <w:sz w:val="24"/>
          <w:szCs w:val="24"/>
          <w:lang w:eastAsia="en-US"/>
        </w:rPr>
        <w:t>: "</w:t>
      </w:r>
      <w:r w:rsidRPr="005B7829">
        <w:t xml:space="preserve"> </w:t>
      </w:r>
      <w:r w:rsidRPr="005B7829">
        <w:rPr>
          <w:rFonts w:eastAsia="SimSun"/>
          <w:color w:val="auto"/>
          <w:sz w:val="24"/>
          <w:szCs w:val="24"/>
          <w:lang w:eastAsia="en-US"/>
        </w:rPr>
        <w:t>Mission Critical Push To Talk (MCPTT) over LTE;</w:t>
      </w:r>
      <w:r>
        <w:rPr>
          <w:rFonts w:eastAsia="SimSun"/>
          <w:color w:val="auto"/>
          <w:sz w:val="24"/>
          <w:szCs w:val="24"/>
          <w:lang w:eastAsia="en-US"/>
        </w:rPr>
        <w:t xml:space="preserve"> </w:t>
      </w:r>
      <w:r w:rsidRPr="005B7829">
        <w:rPr>
          <w:rFonts w:eastAsia="SimSun"/>
          <w:color w:val="auto"/>
          <w:sz w:val="24"/>
          <w:szCs w:val="24"/>
          <w:lang w:eastAsia="en-US"/>
        </w:rPr>
        <w:t>Stage 1".</w:t>
      </w:r>
      <w:r>
        <w:rPr>
          <w:rFonts w:eastAsia="SimSun"/>
          <w:color w:val="auto"/>
          <w:sz w:val="24"/>
          <w:szCs w:val="24"/>
          <w:lang w:eastAsia="en-US"/>
        </w:rPr>
        <w:t xml:space="preserve">          </w:t>
      </w:r>
      <w:r w:rsidRPr="00FD71CC">
        <w:rPr>
          <w:rFonts w:eastAsia="SimSun"/>
          <w:color w:val="auto"/>
          <w:sz w:val="24"/>
          <w:szCs w:val="24"/>
          <w:lang w:eastAsia="en-US"/>
        </w:rPr>
        <w:t>".</w:t>
      </w:r>
    </w:p>
    <w:p w:rsidR="009F0C39" w:rsidRPr="00584244" w:rsidRDefault="009A3951">
      <w:pPr>
        <w:rPr>
          <w:b/>
          <w:sz w:val="28"/>
          <w:szCs w:val="28"/>
        </w:rPr>
      </w:pPr>
      <w:r>
        <w:rPr>
          <w:b/>
          <w:sz w:val="28"/>
          <w:szCs w:val="28"/>
        </w:rPr>
        <w:t xml:space="preserve">5.  </w:t>
      </w:r>
      <w:r w:rsidR="00584244" w:rsidRPr="00584244">
        <w:rPr>
          <w:b/>
          <w:sz w:val="28"/>
          <w:szCs w:val="28"/>
        </w:rPr>
        <w:t>Annex</w:t>
      </w:r>
    </w:p>
    <w:p w:rsidR="009F0C39" w:rsidRPr="009A3951" w:rsidRDefault="00584244">
      <w:pPr>
        <w:rPr>
          <w:sz w:val="24"/>
          <w:szCs w:val="24"/>
        </w:rPr>
      </w:pPr>
      <w:r>
        <w:rPr>
          <w:sz w:val="24"/>
          <w:szCs w:val="24"/>
        </w:rPr>
        <w:t>The high level view of the roaming GCSE_LTE system architecture is shown in Figure 4.2.3-1 and Figure 4.2.3-2 of TS 23.468 [A] (version 13.0.0):</w:t>
      </w:r>
    </w:p>
    <w:p w:rsidR="009A3951" w:rsidRPr="009A3951" w:rsidRDefault="009A3951" w:rsidP="000F3156">
      <w:pPr>
        <w:overflowPunct/>
        <w:autoSpaceDE/>
        <w:autoSpaceDN/>
        <w:adjustRightInd/>
        <w:spacing w:before="120"/>
        <w:ind w:left="1134" w:hanging="1134"/>
        <w:textAlignment w:val="auto"/>
        <w:outlineLvl w:val="2"/>
        <w:rPr>
          <w:rFonts w:ascii="Arial" w:eastAsia="SimSun" w:hAnsi="Arial"/>
          <w:i/>
          <w:color w:val="auto"/>
          <w:sz w:val="28"/>
          <w:lang w:eastAsia="en-US"/>
        </w:rPr>
      </w:pPr>
      <w:bookmarkStart w:id="6" w:name="_Toc412804145"/>
      <w:r w:rsidRPr="009A3951">
        <w:rPr>
          <w:rFonts w:ascii="Arial" w:eastAsia="SimSun" w:hAnsi="Arial"/>
          <w:i/>
          <w:color w:val="auto"/>
          <w:sz w:val="28"/>
          <w:lang w:eastAsia="en-US"/>
        </w:rPr>
        <w:t>4.2.3</w:t>
      </w:r>
      <w:r w:rsidRPr="009A3951">
        <w:rPr>
          <w:rFonts w:ascii="Arial" w:eastAsia="SimSun" w:hAnsi="Arial"/>
          <w:i/>
          <w:color w:val="auto"/>
          <w:sz w:val="28"/>
          <w:lang w:eastAsia="en-US"/>
        </w:rPr>
        <w:tab/>
        <w:t>Roaming architecture</w:t>
      </w:r>
      <w:bookmarkEnd w:id="6"/>
    </w:p>
    <w:p w:rsidR="009A3951" w:rsidRPr="009A3951" w:rsidRDefault="009A3951" w:rsidP="000F3156">
      <w:pPr>
        <w:overflowPunct/>
        <w:autoSpaceDE/>
        <w:autoSpaceDN/>
        <w:adjustRightInd/>
        <w:textAlignment w:val="auto"/>
        <w:rPr>
          <w:rFonts w:eastAsia="SimSun"/>
          <w:i/>
          <w:color w:val="auto"/>
          <w:lang w:eastAsia="en-US"/>
        </w:rPr>
      </w:pPr>
      <w:r w:rsidRPr="009A3951">
        <w:rPr>
          <w:rFonts w:eastAsia="SimSun"/>
          <w:i/>
          <w:color w:val="auto"/>
          <w:lang w:eastAsia="en-US"/>
        </w:rPr>
        <w:t>Figure 4.2.3-1 shows a high level view of the architecture applicable for the Home routed roaming model for Unicast Delivery. For MBMS Delivery, BM-SC in the V-PLMN has a direct MB2 connection with the GCS AS.</w:t>
      </w:r>
    </w:p>
    <w:bookmarkStart w:id="7" w:name="_MON_1455002820"/>
    <w:bookmarkEnd w:id="7"/>
    <w:p w:rsidR="009A3951" w:rsidRPr="009A3951" w:rsidRDefault="009A3951" w:rsidP="000F3156">
      <w:pPr>
        <w:keepNext/>
        <w:overflowPunct/>
        <w:autoSpaceDE/>
        <w:autoSpaceDN/>
        <w:adjustRightInd/>
        <w:spacing w:before="60"/>
        <w:jc w:val="center"/>
        <w:textAlignment w:val="auto"/>
        <w:rPr>
          <w:rFonts w:ascii="Arial" w:eastAsia="SimSun" w:hAnsi="Arial"/>
          <w:b/>
          <w:i/>
          <w:color w:val="auto"/>
          <w:lang w:eastAsia="x-none"/>
        </w:rPr>
      </w:pPr>
      <w:r w:rsidRPr="009A3951">
        <w:rPr>
          <w:rFonts w:ascii="Arial" w:eastAsia="SimSun" w:hAnsi="Arial"/>
          <w:b/>
          <w:i/>
          <w:color w:val="auto"/>
          <w:lang w:eastAsia="x-none"/>
        </w:rPr>
        <w:object w:dxaOrig="9587" w:dyaOrig="6177">
          <v:shape id="_x0000_i1026" type="#_x0000_t75" style="width:479.8pt;height:308.75pt" o:ole="">
            <v:imagedata r:id="rId10" o:title=""/>
          </v:shape>
          <o:OLEObject Type="Embed" ProgID="Word.Picture.8" ShapeID="_x0000_i1026" DrawAspect="Content" ObjectID="_1489848840" r:id="rId11"/>
        </w:object>
      </w:r>
    </w:p>
    <w:p w:rsidR="009A3951" w:rsidRPr="009A3951" w:rsidRDefault="009A3951" w:rsidP="000F3156">
      <w:pPr>
        <w:overflowPunct/>
        <w:autoSpaceDE/>
        <w:autoSpaceDN/>
        <w:adjustRightInd/>
        <w:spacing w:after="240"/>
        <w:jc w:val="center"/>
        <w:textAlignment w:val="auto"/>
        <w:rPr>
          <w:rFonts w:ascii="Arial" w:eastAsia="SimSun" w:hAnsi="Arial"/>
          <w:b/>
          <w:i/>
          <w:color w:val="auto"/>
          <w:lang w:eastAsia="x-none"/>
        </w:rPr>
      </w:pPr>
      <w:r w:rsidRPr="009A3951">
        <w:rPr>
          <w:rFonts w:ascii="Arial" w:eastAsia="SimSun" w:hAnsi="Arial"/>
          <w:b/>
          <w:i/>
          <w:color w:val="auto"/>
          <w:lang w:eastAsia="x-none"/>
        </w:rPr>
        <w:t>Figure 4.2.3-1: Home routed roaming model</w:t>
      </w:r>
    </w:p>
    <w:p w:rsidR="009A3951" w:rsidRPr="009A3951" w:rsidRDefault="009A3951" w:rsidP="009A3951">
      <w:pPr>
        <w:overflowPunct/>
        <w:autoSpaceDE/>
        <w:autoSpaceDN/>
        <w:adjustRightInd/>
        <w:textAlignment w:val="auto"/>
        <w:rPr>
          <w:rFonts w:eastAsia="SimSun"/>
          <w:i/>
          <w:color w:val="auto"/>
          <w:lang w:eastAsia="en-US"/>
        </w:rPr>
      </w:pPr>
      <w:r w:rsidRPr="009A3951">
        <w:rPr>
          <w:rFonts w:eastAsia="SimSun"/>
          <w:i/>
          <w:color w:val="auto"/>
          <w:lang w:eastAsia="en-US"/>
        </w:rPr>
        <w:t xml:space="preserve">Figure 4.2.3-2 shows a high level view of the architecture applicable for the Local Breakout roaming model for </w:t>
      </w:r>
      <w:r w:rsidRPr="009A3951">
        <w:rPr>
          <w:rFonts w:eastAsia="SimSun"/>
          <w:i/>
          <w:noProof/>
          <w:color w:val="auto"/>
          <w:lang w:eastAsia="en-US"/>
        </w:rPr>
        <w:t>Unicast</w:t>
      </w:r>
      <w:r w:rsidRPr="009A3951">
        <w:rPr>
          <w:rFonts w:eastAsia="SimSun"/>
          <w:i/>
          <w:color w:val="auto"/>
          <w:lang w:eastAsia="en-US"/>
        </w:rPr>
        <w:t xml:space="preserve"> Delivery. For MBMS Delivery, BM-SC in the V-PLMN has a direct MB2 connection with the GCS AS.</w:t>
      </w:r>
    </w:p>
    <w:bookmarkStart w:id="8" w:name="_MON_1464697333"/>
    <w:bookmarkEnd w:id="8"/>
    <w:p w:rsidR="009A3951" w:rsidRPr="009A3951" w:rsidRDefault="009A3951" w:rsidP="009A3951">
      <w:pPr>
        <w:keepNext/>
        <w:keepLines/>
        <w:overflowPunct/>
        <w:autoSpaceDE/>
        <w:autoSpaceDN/>
        <w:adjustRightInd/>
        <w:spacing w:before="60"/>
        <w:jc w:val="center"/>
        <w:textAlignment w:val="auto"/>
        <w:rPr>
          <w:rFonts w:ascii="Arial" w:eastAsia="SimSun" w:hAnsi="Arial"/>
          <w:b/>
          <w:i/>
          <w:color w:val="auto"/>
          <w:lang w:eastAsia="x-none"/>
        </w:rPr>
      </w:pPr>
      <w:r w:rsidRPr="009A3951">
        <w:rPr>
          <w:rFonts w:ascii="Arial" w:eastAsia="SimSun" w:hAnsi="Arial"/>
          <w:b/>
          <w:i/>
          <w:color w:val="auto"/>
          <w:lang w:eastAsia="x-none"/>
        </w:rPr>
        <w:object w:dxaOrig="9684" w:dyaOrig="6134">
          <v:shape id="_x0000_i1027" type="#_x0000_t75" style="width:478.65pt;height:303.55pt" o:ole="">
            <v:imagedata r:id="rId12" o:title=""/>
          </v:shape>
          <o:OLEObject Type="Embed" ProgID="Word.Picture.8" ShapeID="_x0000_i1027" DrawAspect="Content" ObjectID="_1489848841" r:id="rId13"/>
        </w:object>
      </w:r>
    </w:p>
    <w:p w:rsidR="009A3951" w:rsidRPr="009A3951" w:rsidRDefault="009A3951" w:rsidP="009A3951">
      <w:pPr>
        <w:keepLines/>
        <w:overflowPunct/>
        <w:autoSpaceDE/>
        <w:autoSpaceDN/>
        <w:adjustRightInd/>
        <w:spacing w:after="240"/>
        <w:jc w:val="center"/>
        <w:textAlignment w:val="auto"/>
        <w:rPr>
          <w:rFonts w:ascii="Arial" w:eastAsia="SimSun" w:hAnsi="Arial"/>
          <w:b/>
          <w:i/>
          <w:color w:val="auto"/>
          <w:lang w:eastAsia="x-none"/>
        </w:rPr>
      </w:pPr>
      <w:r w:rsidRPr="009A3951">
        <w:rPr>
          <w:rFonts w:ascii="Arial" w:eastAsia="SimSun" w:hAnsi="Arial"/>
          <w:b/>
          <w:i/>
          <w:color w:val="auto"/>
          <w:lang w:eastAsia="x-none"/>
        </w:rPr>
        <w:t>Figure 4.2.3-2: Local Break Out model</w:t>
      </w:r>
    </w:p>
    <w:p w:rsidR="009A3951" w:rsidRPr="009A3951" w:rsidRDefault="009A3951" w:rsidP="009A3951">
      <w:pPr>
        <w:overflowPunct/>
        <w:autoSpaceDE/>
        <w:autoSpaceDN/>
        <w:adjustRightInd/>
        <w:textAlignment w:val="auto"/>
        <w:rPr>
          <w:rFonts w:eastAsia="SimSun"/>
          <w:i/>
          <w:color w:val="auto"/>
          <w:lang w:eastAsia="en-US"/>
        </w:rPr>
      </w:pPr>
      <w:r w:rsidRPr="009A3951">
        <w:rPr>
          <w:rFonts w:eastAsia="SimSun"/>
          <w:i/>
          <w:color w:val="auto"/>
          <w:lang w:eastAsia="en-US"/>
        </w:rPr>
        <w:lastRenderedPageBreak/>
        <w:t>The GCS AS is configured with mapping information which contains an IP address range and the corresponding PLMN which is responsible for this IP address range {(</w:t>
      </w:r>
      <w:proofErr w:type="spellStart"/>
      <w:r w:rsidRPr="009A3951">
        <w:rPr>
          <w:rFonts w:eastAsia="SimSun"/>
          <w:i/>
          <w:noProof/>
          <w:color w:val="auto"/>
          <w:lang w:eastAsia="en-US"/>
        </w:rPr>
        <w:t>IPx</w:t>
      </w:r>
      <w:proofErr w:type="spellEnd"/>
      <w:r w:rsidRPr="009A3951">
        <w:rPr>
          <w:rFonts w:eastAsia="SimSun"/>
          <w:i/>
          <w:noProof/>
          <w:color w:val="auto"/>
          <w:lang w:eastAsia="en-US"/>
        </w:rPr>
        <w:t>..</w:t>
      </w:r>
      <w:proofErr w:type="gramStart"/>
      <w:r w:rsidRPr="009A3951">
        <w:rPr>
          <w:rFonts w:eastAsia="SimSun"/>
          <w:i/>
          <w:noProof/>
          <w:color w:val="auto"/>
          <w:lang w:eastAsia="en-US"/>
        </w:rPr>
        <w:t>IPy</w:t>
      </w:r>
      <w:r w:rsidRPr="009A3951">
        <w:rPr>
          <w:rFonts w:eastAsia="SimSun"/>
          <w:i/>
          <w:color w:val="auto"/>
          <w:lang w:eastAsia="en-US"/>
        </w:rPr>
        <w:t>) -&gt; PLMN ID}.</w:t>
      </w:r>
      <w:proofErr w:type="gramEnd"/>
    </w:p>
    <w:p w:rsidR="009A3951" w:rsidRPr="009A3951" w:rsidRDefault="009A3951" w:rsidP="009A3951">
      <w:pPr>
        <w:overflowPunct/>
        <w:autoSpaceDE/>
        <w:autoSpaceDN/>
        <w:adjustRightInd/>
        <w:textAlignment w:val="auto"/>
        <w:rPr>
          <w:rFonts w:eastAsia="SimSun"/>
          <w:i/>
          <w:color w:val="auto"/>
          <w:lang w:eastAsia="en-US"/>
        </w:rPr>
      </w:pPr>
      <w:r w:rsidRPr="009A3951">
        <w:rPr>
          <w:rFonts w:eastAsia="SimSun"/>
          <w:i/>
          <w:color w:val="auto"/>
          <w:lang w:eastAsia="en-US"/>
        </w:rPr>
        <w:t>In roaming scenarios, the GCS AS receives the UE IP address, the HPLMN ID and the VPLMN ID via GC1 signalling from the UE. If the configured PLMN entry corresponding to the UE's IP address matches the HPLMN ID sent by the UE, the GCS AS selects a PCRF from the UE's HPLMN (</w:t>
      </w:r>
      <w:proofErr w:type="spellStart"/>
      <w:r w:rsidRPr="009A3951">
        <w:rPr>
          <w:rFonts w:eastAsia="SimSun"/>
          <w:i/>
          <w:noProof/>
          <w:color w:val="auto"/>
          <w:lang w:eastAsia="en-US"/>
        </w:rPr>
        <w:t>hPCRF</w:t>
      </w:r>
      <w:proofErr w:type="spellEnd"/>
      <w:r w:rsidRPr="009A3951">
        <w:rPr>
          <w:rFonts w:eastAsia="SimSun"/>
          <w:i/>
          <w:color w:val="auto"/>
          <w:lang w:eastAsia="en-US"/>
        </w:rPr>
        <w:t>) using the procedures defined in TS 23.203 [6]. Otherwise, the GCS AS may select a PCRF from either the HPLMN or the VPLMN using the procedures defined in TS 23.203 [6]. The GCS AS makes this selection based on agreements with HPLMN/VPLMN operators.</w:t>
      </w:r>
    </w:p>
    <w:p w:rsidR="009A3951" w:rsidRDefault="009A3951" w:rsidP="009A3951">
      <w:pPr>
        <w:rPr>
          <w:sz w:val="24"/>
          <w:szCs w:val="24"/>
        </w:rPr>
      </w:pPr>
      <w:r>
        <w:rPr>
          <w:sz w:val="24"/>
          <w:szCs w:val="24"/>
        </w:rPr>
        <w:t>For discussion purposes</w:t>
      </w:r>
      <w:r w:rsidR="00FD27BB">
        <w:rPr>
          <w:sz w:val="24"/>
          <w:szCs w:val="24"/>
        </w:rPr>
        <w:t xml:space="preserve"> concerning the possible inclusion in TS 23.468 [A] (version 13.0.0) of the UE-Network Relay in the high level architecture specification of GCSE_LTE, </w:t>
      </w:r>
      <w:r>
        <w:rPr>
          <w:sz w:val="24"/>
          <w:szCs w:val="24"/>
        </w:rPr>
        <w:t>it is proposed that Figure 4.2.2-1 and Figure 4.2.3-2 shown above be replaced</w:t>
      </w:r>
      <w:r w:rsidR="00FD27BB">
        <w:rPr>
          <w:sz w:val="24"/>
          <w:szCs w:val="24"/>
        </w:rPr>
        <w:t>, respectively,</w:t>
      </w:r>
      <w:r>
        <w:rPr>
          <w:sz w:val="24"/>
          <w:szCs w:val="24"/>
        </w:rPr>
        <w:t xml:space="preserve"> by the following two figures:</w:t>
      </w:r>
    </w:p>
    <w:p w:rsidR="009A3951" w:rsidRDefault="00FD27BB">
      <w:pPr>
        <w:rPr>
          <w:rFonts w:ascii="Arial" w:hAnsi="Arial" w:cs="Arial"/>
        </w:rPr>
      </w:pPr>
      <w:r>
        <w:rPr>
          <w:noProof/>
          <w:lang w:val="en-US" w:eastAsia="en-US"/>
        </w:rPr>
        <mc:AlternateContent>
          <mc:Choice Requires="wpc">
            <w:drawing>
              <wp:inline distT="0" distB="0" distL="0" distR="0" wp14:anchorId="0E61CE77" wp14:editId="593A55A4">
                <wp:extent cx="5949537" cy="5759532"/>
                <wp:effectExtent l="0" t="0" r="0" b="0"/>
                <wp:docPr id="136"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79" name="Group 79"/>
                        <wpg:cNvGrpSpPr/>
                        <wpg:grpSpPr>
                          <a:xfrm>
                            <a:off x="69215" y="87465"/>
                            <a:ext cx="5748655" cy="5555531"/>
                            <a:chOff x="69215" y="87465"/>
                            <a:chExt cx="5748655" cy="5555531"/>
                          </a:xfrm>
                        </wpg:grpSpPr>
                        <wpg:grpSp>
                          <wpg:cNvPr id="147" name="Group 147"/>
                          <wpg:cNvGrpSpPr/>
                          <wpg:grpSpPr>
                            <a:xfrm>
                              <a:off x="3408680" y="1635511"/>
                              <a:ext cx="523240" cy="1064895"/>
                              <a:chOff x="3408680" y="1770683"/>
                              <a:chExt cx="523240" cy="1064895"/>
                            </a:xfrm>
                          </wpg:grpSpPr>
                          <wps:wsp>
                            <wps:cNvPr id="81" name="Straight Connector 41"/>
                            <wps:cNvCnPr>
                              <a:cxnSpLocks noChangeShapeType="1"/>
                            </wps:cNvCnPr>
                            <wps:spPr bwMode="auto">
                              <a:xfrm>
                                <a:off x="3686528" y="1770683"/>
                                <a:ext cx="0" cy="106489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Text Box 12"/>
                            <wps:cNvSpPr txBox="1">
                              <a:spLocks noChangeArrowheads="1"/>
                            </wps:cNvSpPr>
                            <wps:spPr bwMode="auto">
                              <a:xfrm>
                                <a:off x="3408680" y="2357180"/>
                                <a:ext cx="5232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D57C62" w:rsidP="00FD27BB">
                                  <w:pPr>
                                    <w:pStyle w:val="NormalWeb"/>
                                    <w:spacing w:after="0" w:line="276" w:lineRule="auto"/>
                                    <w:jc w:val="center"/>
                                  </w:pPr>
                                  <w:r>
                                    <w:rPr>
                                      <w:rFonts w:ascii="Arial" w:eastAsia="Calibri" w:hAnsi="Arial"/>
                                      <w:sz w:val="18"/>
                                      <w:szCs w:val="18"/>
                                    </w:rPr>
                                    <w:t>S8</w:t>
                                  </w:r>
                                </w:p>
                              </w:txbxContent>
                            </wps:txbx>
                            <wps:bodyPr rot="0" vert="horz" wrap="square" lIns="91440" tIns="45720" rIns="91440" bIns="45720" anchor="ctr" anchorCtr="0" upright="1">
                              <a:noAutofit/>
                            </wps:bodyPr>
                          </wps:wsp>
                        </wpg:grpSp>
                        <wps:wsp>
                          <wps:cNvPr id="75" name="Straight Connector 53"/>
                          <wps:cNvCnPr>
                            <a:cxnSpLocks noChangeShapeType="1"/>
                          </wps:cNvCnPr>
                          <wps:spPr bwMode="auto">
                            <a:xfrm>
                              <a:off x="1911203" y="3999616"/>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6" name="Text Box 12"/>
                          <wps:cNvSpPr txBox="1">
                            <a:spLocks noChangeArrowheads="1"/>
                          </wps:cNvSpPr>
                          <wps:spPr bwMode="auto">
                            <a:xfrm>
                              <a:off x="2255837" y="3920876"/>
                              <a:ext cx="280539"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461BA7" w:rsidP="00461BA7">
                                <w:pPr>
                                  <w:pStyle w:val="NormalWeb"/>
                                  <w:spacing w:after="0" w:line="276" w:lineRule="auto"/>
                                  <w:jc w:val="center"/>
                                </w:pPr>
                                <w:r>
                                  <w:rPr>
                                    <w:rFonts w:ascii="Arial" w:eastAsia="Calibri" w:hAnsi="Arial"/>
                                    <w:sz w:val="18"/>
                                    <w:szCs w:val="18"/>
                                  </w:rPr>
                                  <w:t>M1</w:t>
                                </w:r>
                              </w:p>
                            </w:txbxContent>
                          </wps:txbx>
                          <wps:bodyPr rot="0" vert="horz" wrap="square" lIns="0" tIns="0" rIns="0" bIns="0" anchor="ctr" anchorCtr="0" upright="1">
                            <a:noAutofit/>
                          </wps:bodyPr>
                        </wps:wsp>
                        <wps:wsp>
                          <wps:cNvPr id="76" name="Straight Connector 50"/>
                          <wps:cNvCnPr>
                            <a:cxnSpLocks noChangeShapeType="1"/>
                          </wps:cNvCnPr>
                          <wps:spPr bwMode="auto">
                            <a:xfrm>
                              <a:off x="3120368" y="410096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49"/>
                          <wps:cNvCnPr>
                            <a:cxnSpLocks noChangeShapeType="1"/>
                          </wps:cNvCnPr>
                          <wps:spPr bwMode="auto">
                            <a:xfrm>
                              <a:off x="3040993" y="386220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4" name="Text Box 12"/>
                          <wps:cNvSpPr txBox="1">
                            <a:spLocks noChangeArrowheads="1"/>
                          </wps:cNvSpPr>
                          <wps:spPr bwMode="auto">
                            <a:xfrm>
                              <a:off x="3461363" y="3784731"/>
                              <a:ext cx="42672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proofErr w:type="spellStart"/>
                                <w:r>
                                  <w:rPr>
                                    <w:rFonts w:ascii="Arial" w:eastAsia="Calibri" w:hAnsi="Arial"/>
                                    <w:sz w:val="18"/>
                                    <w:szCs w:val="18"/>
                                  </w:rPr>
                                  <w:t>SGimb</w:t>
                                </w:r>
                                <w:proofErr w:type="spellEnd"/>
                              </w:p>
                            </w:txbxContent>
                          </wps:txbx>
                          <wps:bodyPr rot="0" vert="horz" wrap="square" lIns="0" tIns="0" rIns="0" bIns="0" anchor="ctr" anchorCtr="0" upright="1">
                            <a:noAutofit/>
                          </wps:bodyPr>
                        </wps:wsp>
                        <wps:wsp>
                          <wps:cNvPr id="115" name="Text Box 12"/>
                          <wps:cNvSpPr txBox="1">
                            <a:spLocks noChangeArrowheads="1"/>
                          </wps:cNvSpPr>
                          <wps:spPr bwMode="auto">
                            <a:xfrm>
                              <a:off x="3453108" y="4024761"/>
                              <a:ext cx="42672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proofErr w:type="spellStart"/>
                                <w:r>
                                  <w:rPr>
                                    <w:rFonts w:ascii="Arial" w:eastAsia="Calibri" w:hAnsi="Arial"/>
                                    <w:sz w:val="18"/>
                                    <w:szCs w:val="18"/>
                                  </w:rPr>
                                  <w:t>SGmb</w:t>
                                </w:r>
                                <w:proofErr w:type="spellEnd"/>
                              </w:p>
                            </w:txbxContent>
                          </wps:txbx>
                          <wps:bodyPr rot="0" vert="horz" wrap="square" lIns="0" tIns="0" rIns="0" bIns="0" anchor="ctr" anchorCtr="0" upright="1">
                            <a:noAutofit/>
                          </wps:bodyPr>
                        </wps:wsp>
                        <wpg:grpSp>
                          <wpg:cNvPr id="242" name="Group 242"/>
                          <wpg:cNvGrpSpPr/>
                          <wpg:grpSpPr>
                            <a:xfrm>
                              <a:off x="1682736" y="3813664"/>
                              <a:ext cx="107315" cy="655638"/>
                              <a:chOff x="2986700" y="3789811"/>
                              <a:chExt cx="107315" cy="655638"/>
                            </a:xfrm>
                          </wpg:grpSpPr>
                          <wps:wsp>
                            <wps:cNvPr id="70" name="Straight Connector 79"/>
                            <wps:cNvCnPr>
                              <a:cxnSpLocks noChangeShapeType="1"/>
                            </wps:cNvCnPr>
                            <wps:spPr bwMode="auto">
                              <a:xfrm>
                                <a:off x="3040993" y="3789811"/>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29" name="Arc 74"/>
                            <wps:cNvSpPr>
                              <a:spLocks/>
                            </wps:cNvSpPr>
                            <wps:spPr bwMode="auto">
                              <a:xfrm rot="5400000" flipH="1">
                                <a:off x="3000988" y="4352421"/>
                                <a:ext cx="78740" cy="107315"/>
                              </a:xfrm>
                              <a:custGeom>
                                <a:avLst/>
                                <a:gdLst>
                                  <a:gd name="T0" fmla="*/ 0 w 78740"/>
                                  <a:gd name="T1" fmla="*/ 53788 h 107315"/>
                                  <a:gd name="T2" fmla="*/ 14947 w 78740"/>
                                  <a:gd name="T3" fmla="*/ 11572 h 107315"/>
                                  <a:gd name="T4" fmla="*/ 63677 w 78740"/>
                                  <a:gd name="T5" fmla="*/ 11449 h 107315"/>
                                  <a:gd name="T6" fmla="*/ 78739 w 78740"/>
                                  <a:gd name="T7" fmla="*/ 53658 h 107315"/>
                                  <a:gd name="T8" fmla="*/ 0 60000 65536"/>
                                  <a:gd name="T9" fmla="*/ 0 60000 65536"/>
                                  <a:gd name="T10" fmla="*/ 0 60000 65536"/>
                                  <a:gd name="T11" fmla="*/ 0 60000 65536"/>
                                  <a:gd name="T12" fmla="*/ 0 w 78740"/>
                                  <a:gd name="T13" fmla="*/ 0 h 107315"/>
                                  <a:gd name="T14" fmla="*/ 78740 w 78740"/>
                                  <a:gd name="T15" fmla="*/ 107315 h 107315"/>
                                </a:gdLst>
                                <a:ahLst/>
                                <a:cxnLst>
                                  <a:cxn ang="T8">
                                    <a:pos x="T0" y="T1"/>
                                  </a:cxn>
                                  <a:cxn ang="T9">
                                    <a:pos x="T2" y="T3"/>
                                  </a:cxn>
                                  <a:cxn ang="T10">
                                    <a:pos x="T4" y="T5"/>
                                  </a:cxn>
                                  <a:cxn ang="T11">
                                    <a:pos x="T6" y="T7"/>
                                  </a:cxn>
                                </a:cxnLst>
                                <a:rect l="T12" t="T13" r="T14" b="T15"/>
                                <a:pathLst>
                                  <a:path w="78740" h="107315" stroke="0">
                                    <a:moveTo>
                                      <a:pt x="0" y="53788"/>
                                    </a:moveTo>
                                    <a:cubicBezTo>
                                      <a:pt x="-29" y="37337"/>
                                      <a:pt x="5480" y="21777"/>
                                      <a:pt x="14947" y="11572"/>
                                    </a:cubicBezTo>
                                    <a:cubicBezTo>
                                      <a:pt x="29218" y="-3811"/>
                                      <a:pt x="49364" y="-3862"/>
                                      <a:pt x="63677" y="11449"/>
                                    </a:cubicBezTo>
                                    <a:cubicBezTo>
                                      <a:pt x="73186" y="21621"/>
                                      <a:pt x="78739" y="37183"/>
                                      <a:pt x="78739" y="53658"/>
                                    </a:cubicBezTo>
                                    <a:lnTo>
                                      <a:pt x="39370" y="53658"/>
                                    </a:lnTo>
                                    <a:lnTo>
                                      <a:pt x="0" y="53788"/>
                                    </a:lnTo>
                                    <a:close/>
                                  </a:path>
                                  <a:path w="78740" h="107315" fill="none">
                                    <a:moveTo>
                                      <a:pt x="0" y="53788"/>
                                    </a:moveTo>
                                    <a:cubicBezTo>
                                      <a:pt x="-29" y="37337"/>
                                      <a:pt x="5480" y="21777"/>
                                      <a:pt x="14947" y="11572"/>
                                    </a:cubicBezTo>
                                    <a:cubicBezTo>
                                      <a:pt x="29218" y="-3811"/>
                                      <a:pt x="49364" y="-3862"/>
                                      <a:pt x="63677" y="11449"/>
                                    </a:cubicBezTo>
                                    <a:cubicBezTo>
                                      <a:pt x="73186" y="21621"/>
                                      <a:pt x="78739" y="37183"/>
                                      <a:pt x="78739" y="53658"/>
                                    </a:cubicBezTo>
                                  </a:path>
                                </a:pathLst>
                              </a:custGeom>
                              <a:solidFill>
                                <a:srgbClr val="FFFFFF"/>
                              </a:solidFill>
                              <a:ln w="9525" algn="ctr">
                                <a:solidFill>
                                  <a:srgbClr val="000000"/>
                                </a:solidFill>
                                <a:miter lim="800000"/>
                                <a:headEnd/>
                                <a:tailEnd/>
                              </a:ln>
                            </wps:spPr>
                            <wps:txbx>
                              <w:txbxContent>
                                <w:p w:rsidR="00FD27BB" w:rsidRDefault="00FD27BB" w:rsidP="00FD27BB">
                                  <w:pPr>
                                    <w:pStyle w:val="NormalWeb"/>
                                    <w:spacing w:after="200" w:line="276" w:lineRule="auto"/>
                                  </w:pPr>
                                  <w:r>
                                    <w:rPr>
                                      <w:rFonts w:ascii="Calibri" w:hAnsi="Calibri"/>
                                      <w:sz w:val="22"/>
                                      <w:szCs w:val="22"/>
                                    </w:rPr>
                                    <w:t> </w:t>
                                  </w:r>
                                </w:p>
                              </w:txbxContent>
                            </wps:txbx>
                            <wps:bodyPr rot="0" vert="horz" wrap="square" lIns="91440" tIns="45720" rIns="91440" bIns="45720" anchor="ctr" anchorCtr="0" upright="1">
                              <a:noAutofit/>
                            </wps:bodyPr>
                          </wps:wsp>
                        </wpg:grpSp>
                        <wps:wsp>
                          <wps:cNvPr id="118" name="Straight Connector 58"/>
                          <wps:cNvCnPr>
                            <a:cxnSpLocks noChangeShapeType="1"/>
                          </wps:cNvCnPr>
                          <wps:spPr bwMode="auto">
                            <a:xfrm>
                              <a:off x="5422691" y="1566407"/>
                              <a:ext cx="0" cy="255830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22" name="Straight Connector 63"/>
                          <wps:cNvCnPr>
                            <a:cxnSpLocks noChangeShapeType="1"/>
                          </wps:cNvCnPr>
                          <wps:spPr bwMode="auto">
                            <a:xfrm>
                              <a:off x="5594135" y="1566407"/>
                              <a:ext cx="0" cy="2859929"/>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g:grpSp>
                          <wpg:cNvPr id="148" name="Group 148"/>
                          <wpg:cNvGrpSpPr/>
                          <wpg:grpSpPr>
                            <a:xfrm>
                              <a:off x="3407505" y="357958"/>
                              <a:ext cx="523240" cy="1064895"/>
                              <a:chOff x="0" y="0"/>
                              <a:chExt cx="523240" cy="1064895"/>
                            </a:xfrm>
                          </wpg:grpSpPr>
                          <wps:wsp>
                            <wps:cNvPr id="149" name="Straight Connector 149"/>
                            <wps:cNvCnPr>
                              <a:cxnSpLocks noChangeShapeType="1"/>
                            </wps:cNvCnPr>
                            <wps:spPr bwMode="auto">
                              <a:xfrm>
                                <a:off x="277848" y="0"/>
                                <a:ext cx="0" cy="106489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50" name="Text Box 12"/>
                            <wps:cNvSpPr txBox="1">
                              <a:spLocks noChangeArrowheads="1"/>
                            </wps:cNvSpPr>
                            <wps:spPr bwMode="auto">
                              <a:xfrm>
                                <a:off x="0" y="506992"/>
                                <a:ext cx="5232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57C62" w:rsidRDefault="00D57C62" w:rsidP="00D57C62">
                                  <w:pPr>
                                    <w:pStyle w:val="NormalWeb"/>
                                    <w:spacing w:after="0" w:line="276" w:lineRule="auto"/>
                                    <w:jc w:val="center"/>
                                  </w:pPr>
                                  <w:proofErr w:type="spellStart"/>
                                  <w:r>
                                    <w:rPr>
                                      <w:rFonts w:ascii="Arial" w:eastAsia="Calibri" w:hAnsi="Arial"/>
                                      <w:sz w:val="18"/>
                                      <w:szCs w:val="18"/>
                                    </w:rPr>
                                    <w:t>Gx</w:t>
                                  </w:r>
                                  <w:proofErr w:type="spellEnd"/>
                                </w:p>
                              </w:txbxContent>
                            </wps:txbx>
                            <wps:bodyPr rot="0" vert="horz" wrap="square" lIns="91440" tIns="45720" rIns="91440" bIns="45720" anchor="ctr" anchorCtr="0" upright="1">
                              <a:noAutofit/>
                            </wps:bodyPr>
                          </wps:wsp>
                        </wpg:grpSp>
                        <wpg:grpSp>
                          <wpg:cNvPr id="143" name="Group 143"/>
                          <wpg:cNvGrpSpPr/>
                          <wpg:grpSpPr>
                            <a:xfrm>
                              <a:off x="3952760" y="1417691"/>
                              <a:ext cx="1217295" cy="217805"/>
                              <a:chOff x="0" y="-15"/>
                              <a:chExt cx="1217930" cy="217805"/>
                            </a:xfrm>
                          </wpg:grpSpPr>
                          <wps:wsp>
                            <wps:cNvPr id="144" name="Straight Connector 144"/>
                            <wps:cNvCnPr>
                              <a:cxnSpLocks noChangeShapeType="1"/>
                            </wps:cNvCnPr>
                            <wps:spPr bwMode="auto">
                              <a:xfrm>
                                <a:off x="0" y="76200"/>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45" name="Text Box 12"/>
                            <wps:cNvSpPr txBox="1">
                              <a:spLocks noChangeArrowheads="1"/>
                            </wps:cNvSpPr>
                            <wps:spPr bwMode="auto">
                              <a:xfrm>
                                <a:off x="363323" y="-15"/>
                                <a:ext cx="297679"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23ECD" w:rsidRDefault="00E23ECD" w:rsidP="00E23ECD">
                                  <w:pPr>
                                    <w:pStyle w:val="NormalWeb"/>
                                    <w:spacing w:after="0" w:line="276" w:lineRule="auto"/>
                                    <w:jc w:val="center"/>
                                  </w:pPr>
                                  <w:proofErr w:type="spellStart"/>
                                  <w:r>
                                    <w:rPr>
                                      <w:rFonts w:ascii="Arial" w:eastAsia="Calibri" w:hAnsi="Arial"/>
                                      <w:sz w:val="18"/>
                                      <w:szCs w:val="18"/>
                                    </w:rPr>
                                    <w:t>SGi</w:t>
                                  </w:r>
                                  <w:proofErr w:type="spellEnd"/>
                                </w:p>
                              </w:txbxContent>
                            </wps:txbx>
                            <wps:bodyPr rot="0" vert="horz" wrap="square" lIns="0" tIns="0" rIns="0" bIns="0" anchor="ctr" anchorCtr="0" upright="1">
                              <a:noAutofit/>
                            </wps:bodyPr>
                          </wps:wsp>
                        </wpg:grpSp>
                        <wps:wsp>
                          <wps:cNvPr id="138" name="Straight Connector 138"/>
                          <wps:cNvCnPr>
                            <a:cxnSpLocks noChangeShapeType="1"/>
                          </wps:cNvCnPr>
                          <wps:spPr bwMode="auto">
                            <a:xfrm>
                              <a:off x="4614225" y="1261275"/>
                              <a:ext cx="580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68" name="Straight Connector 86"/>
                          <wps:cNvCnPr>
                            <a:cxnSpLocks noChangeShapeType="1"/>
                          </wps:cNvCnPr>
                          <wps:spPr bwMode="auto">
                            <a:xfrm flipV="1">
                              <a:off x="5756689" y="1566407"/>
                              <a:ext cx="0" cy="395022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69" name="Straight Connector 85"/>
                          <wps:cNvCnPr>
                            <a:cxnSpLocks noChangeShapeType="1"/>
                          </wps:cNvCnPr>
                          <wps:spPr bwMode="auto">
                            <a:xfrm>
                              <a:off x="424180" y="5169921"/>
                              <a:ext cx="0" cy="33909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1" name="Straight Connector 72"/>
                          <wps:cNvCnPr>
                            <a:cxnSpLocks noChangeShapeType="1"/>
                          </wps:cNvCnPr>
                          <wps:spPr bwMode="auto">
                            <a:xfrm>
                              <a:off x="1744980" y="4468881"/>
                              <a:ext cx="0" cy="4375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2" name="Straight Connector 64"/>
                          <wps:cNvCnPr>
                            <a:cxnSpLocks noChangeShapeType="1"/>
                          </wps:cNvCnPr>
                          <wps:spPr bwMode="auto">
                            <a:xfrm flipH="1">
                              <a:off x="421640" y="3991996"/>
                              <a:ext cx="1270" cy="43497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Connector 55"/>
                          <wps:cNvCnPr>
                            <a:cxnSpLocks noChangeShapeType="1"/>
                          </wps:cNvCnPr>
                          <wps:spPr bwMode="auto">
                            <a:xfrm>
                              <a:off x="4664075" y="3885316"/>
                              <a:ext cx="60452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4" name="Straight Connector 57"/>
                          <wps:cNvCnPr>
                            <a:cxnSpLocks noChangeShapeType="1"/>
                          </wps:cNvCnPr>
                          <wps:spPr bwMode="auto">
                            <a:xfrm>
                              <a:off x="5268392" y="1566407"/>
                              <a:ext cx="0" cy="2321449"/>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Straight Connector 39"/>
                          <wps:cNvCnPr>
                            <a:cxnSpLocks noChangeShapeType="1"/>
                          </wps:cNvCnPr>
                          <wps:spPr bwMode="auto">
                            <a:xfrm>
                              <a:off x="2806065" y="3377951"/>
                              <a:ext cx="8197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3" name="Straight Connector 36"/>
                          <wps:cNvCnPr>
                            <a:cxnSpLocks noChangeShapeType="1"/>
                          </wps:cNvCnPr>
                          <wps:spPr bwMode="auto">
                            <a:xfrm>
                              <a:off x="1960880" y="3033781"/>
                              <a:ext cx="8064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4" name="Straight Connector 31"/>
                          <wps:cNvCnPr>
                            <a:cxnSpLocks noChangeShapeType="1"/>
                          </wps:cNvCnPr>
                          <wps:spPr bwMode="auto">
                            <a:xfrm>
                              <a:off x="3625850" y="3191896"/>
                              <a:ext cx="0" cy="1847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5" name="Straight Connector 30"/>
                          <wps:cNvCnPr>
                            <a:cxnSpLocks noChangeShapeType="1"/>
                          </wps:cNvCnPr>
                          <wps:spPr bwMode="auto">
                            <a:xfrm>
                              <a:off x="1957705" y="3376681"/>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 name="Straight Connector 28"/>
                          <wps:cNvCnPr>
                            <a:cxnSpLocks noChangeShapeType="1"/>
                          </wps:cNvCnPr>
                          <wps:spPr bwMode="auto">
                            <a:xfrm>
                              <a:off x="1451610" y="3223646"/>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 name="Arc 9"/>
                          <wps:cNvSpPr>
                            <a:spLocks/>
                          </wps:cNvSpPr>
                          <wps:spPr bwMode="auto">
                            <a:xfrm>
                              <a:off x="2725420" y="3320166"/>
                              <a:ext cx="79375" cy="107950"/>
                            </a:xfrm>
                            <a:custGeom>
                              <a:avLst/>
                              <a:gdLst>
                                <a:gd name="T0" fmla="*/ 0 w 79072"/>
                                <a:gd name="T1" fmla="*/ 54008 h 107755"/>
                                <a:gd name="T2" fmla="*/ 15012 w 79072"/>
                                <a:gd name="T3" fmla="*/ 11617 h 107755"/>
                                <a:gd name="T4" fmla="*/ 63944 w 79072"/>
                                <a:gd name="T5" fmla="*/ 11493 h 107755"/>
                                <a:gd name="T6" fmla="*/ 79072 w 79072"/>
                                <a:gd name="T7" fmla="*/ 53877 h 107755"/>
                                <a:gd name="T8" fmla="*/ 0 60000 65536"/>
                                <a:gd name="T9" fmla="*/ 0 60000 65536"/>
                                <a:gd name="T10" fmla="*/ 0 60000 65536"/>
                                <a:gd name="T11" fmla="*/ 0 60000 65536"/>
                                <a:gd name="T12" fmla="*/ 0 w 79072"/>
                                <a:gd name="T13" fmla="*/ 0 h 107755"/>
                                <a:gd name="T14" fmla="*/ 79072 w 79072"/>
                                <a:gd name="T15" fmla="*/ 107755 h 107755"/>
                              </a:gdLst>
                              <a:ahLst/>
                              <a:cxnLst>
                                <a:cxn ang="T8">
                                  <a:pos x="T0" y="T1"/>
                                </a:cxn>
                                <a:cxn ang="T9">
                                  <a:pos x="T2" y="T3"/>
                                </a:cxn>
                                <a:cxn ang="T10">
                                  <a:pos x="T4" y="T5"/>
                                </a:cxn>
                                <a:cxn ang="T11">
                                  <a:pos x="T6" y="T7"/>
                                </a:cxn>
                              </a:cxnLst>
                              <a:rect l="T12" t="T13" r="T14" b="T15"/>
                              <a:pathLst>
                                <a:path w="79072" h="107755" stroke="0">
                                  <a:moveTo>
                                    <a:pt x="0" y="54008"/>
                                  </a:moveTo>
                                  <a:cubicBezTo>
                                    <a:pt x="-29" y="37488"/>
                                    <a:pt x="5504" y="21863"/>
                                    <a:pt x="15012" y="11617"/>
                                  </a:cubicBezTo>
                                  <a:cubicBezTo>
                                    <a:pt x="29342" y="-3827"/>
                                    <a:pt x="49572" y="-3878"/>
                                    <a:pt x="63944" y="11493"/>
                                  </a:cubicBezTo>
                                  <a:cubicBezTo>
                                    <a:pt x="73494" y="21707"/>
                                    <a:pt x="79072" y="37333"/>
                                    <a:pt x="79072" y="53877"/>
                                  </a:cubicBezTo>
                                  <a:lnTo>
                                    <a:pt x="39536" y="53878"/>
                                  </a:lnTo>
                                  <a:lnTo>
                                    <a:pt x="0" y="54008"/>
                                  </a:lnTo>
                                  <a:close/>
                                </a:path>
                                <a:path w="79072" h="107755" fill="none">
                                  <a:moveTo>
                                    <a:pt x="0" y="54008"/>
                                  </a:moveTo>
                                  <a:cubicBezTo>
                                    <a:pt x="-29" y="37488"/>
                                    <a:pt x="5504" y="21863"/>
                                    <a:pt x="15012" y="11617"/>
                                  </a:cubicBezTo>
                                  <a:cubicBezTo>
                                    <a:pt x="29342" y="-3827"/>
                                    <a:pt x="49572" y="-3878"/>
                                    <a:pt x="63944" y="11493"/>
                                  </a:cubicBezTo>
                                  <a:cubicBezTo>
                                    <a:pt x="73494" y="21707"/>
                                    <a:pt x="79072" y="37333"/>
                                    <a:pt x="79072" y="53877"/>
                                  </a:cubicBezTo>
                                </a:path>
                              </a:pathLst>
                            </a:custGeom>
                            <a:solidFill>
                              <a:srgbClr val="FFFFFF"/>
                            </a:solidFill>
                            <a:ln w="9525" algn="ctr">
                              <a:solidFill>
                                <a:srgbClr val="000000"/>
                              </a:solidFill>
                              <a:miter lim="800000"/>
                              <a:headEnd/>
                              <a:tailEnd/>
                            </a:ln>
                          </wps:spPr>
                          <wps:txbx>
                            <w:txbxContent>
                              <w:p w:rsidR="00FD27BB" w:rsidRDefault="00FD27BB" w:rsidP="00FD27BB"/>
                            </w:txbxContent>
                          </wps:txbx>
                          <wps:bodyPr rot="0" vert="horz" wrap="square" lIns="91440" tIns="45720" rIns="91440" bIns="45720" anchor="ctr" anchorCtr="0" upright="1">
                            <a:noAutofit/>
                          </wps:bodyPr>
                        </wps:wsp>
                        <wps:wsp>
                          <wps:cNvPr id="89" name="Straight Connector 10"/>
                          <wps:cNvCnPr>
                            <a:cxnSpLocks noChangeShapeType="1"/>
                          </wps:cNvCnPr>
                          <wps:spPr bwMode="auto">
                            <a:xfrm>
                              <a:off x="1714239" y="1319916"/>
                              <a:ext cx="0" cy="172839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12"/>
                          <wps:cNvSpPr txBox="1">
                            <a:spLocks noChangeArrowheads="1"/>
                          </wps:cNvSpPr>
                          <wps:spPr bwMode="auto">
                            <a:xfrm>
                              <a:off x="1434465" y="2205753"/>
                              <a:ext cx="523240"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Pr="00A92589" w:rsidRDefault="00FD27BB" w:rsidP="00FD27BB">
                                <w:pPr>
                                  <w:spacing w:after="0"/>
                                  <w:jc w:val="center"/>
                                  <w:rPr>
                                    <w:rFonts w:ascii="Arial" w:hAnsi="Arial" w:cs="Arial"/>
                                    <w:sz w:val="18"/>
                                    <w:szCs w:val="18"/>
                                  </w:rPr>
                                </w:pPr>
                                <w:r>
                                  <w:rPr>
                                    <w:rFonts w:ascii="Arial" w:hAnsi="Arial" w:cs="Arial"/>
                                    <w:sz w:val="18"/>
                                    <w:szCs w:val="18"/>
                                  </w:rPr>
                                  <w:t>S6a</w:t>
                                </w:r>
                              </w:p>
                            </w:txbxContent>
                          </wps:txbx>
                          <wps:bodyPr rot="0" vert="horz" wrap="square" lIns="91440" tIns="45720" rIns="91440" bIns="45720" anchor="ctr" anchorCtr="0" upright="1">
                            <a:noAutofit/>
                          </wps:bodyPr>
                        </wps:wsp>
                        <wps:wsp>
                          <wps:cNvPr id="91" name="Text Box 8"/>
                          <wps:cNvSpPr txBox="1">
                            <a:spLocks noChangeArrowheads="1"/>
                          </wps:cNvSpPr>
                          <wps:spPr bwMode="auto">
                            <a:xfrm>
                              <a:off x="1378585" y="925393"/>
                              <a:ext cx="723265" cy="525145"/>
                            </a:xfrm>
                            <a:prstGeom prst="rect">
                              <a:avLst/>
                            </a:prstGeom>
                            <a:solidFill>
                              <a:srgbClr val="FFFFFF"/>
                            </a:solidFill>
                            <a:ln w="6350">
                              <a:solidFill>
                                <a:srgbClr val="000000"/>
                              </a:solidFill>
                              <a:miter lim="800000"/>
                              <a:headEnd/>
                              <a:tailEnd/>
                            </a:ln>
                          </wps:spPr>
                          <wps:txbx>
                            <w:txbxContent>
                              <w:p w:rsidR="00FD27BB" w:rsidRPr="00A92589" w:rsidRDefault="00FD27BB" w:rsidP="00FD27BB">
                                <w:pPr>
                                  <w:spacing w:after="0"/>
                                  <w:jc w:val="center"/>
                                  <w:rPr>
                                    <w:rFonts w:ascii="Arial" w:hAnsi="Arial" w:cs="Arial"/>
                                    <w:sz w:val="18"/>
                                    <w:szCs w:val="18"/>
                                  </w:rPr>
                                </w:pPr>
                                <w:r w:rsidRPr="00A92589">
                                  <w:rPr>
                                    <w:rFonts w:ascii="Arial" w:hAnsi="Arial" w:cs="Arial"/>
                                    <w:sz w:val="18"/>
                                    <w:szCs w:val="18"/>
                                  </w:rPr>
                                  <w:t>HSS</w:t>
                                </w:r>
                              </w:p>
                            </w:txbxContent>
                          </wps:txbx>
                          <wps:bodyPr rot="0" vert="horz" wrap="square" lIns="91440" tIns="45720" rIns="91440" bIns="45720" anchor="ctr" anchorCtr="0" upright="1">
                            <a:noAutofit/>
                          </wps:bodyPr>
                        </wps:wsp>
                        <wps:wsp>
                          <wps:cNvPr id="92" name="Straight Connector 23"/>
                          <wps:cNvCnPr>
                            <a:cxnSpLocks noChangeShapeType="1"/>
                          </wps:cNvCnPr>
                          <wps:spPr bwMode="auto">
                            <a:xfrm>
                              <a:off x="571500" y="4024381"/>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3" name="Text Box 8"/>
                          <wps:cNvSpPr txBox="1">
                            <a:spLocks noChangeArrowheads="1"/>
                          </wps:cNvSpPr>
                          <wps:spPr bwMode="auto">
                            <a:xfrm>
                              <a:off x="69850" y="3726566"/>
                              <a:ext cx="723265" cy="525145"/>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UE</w:t>
                                </w:r>
                              </w:p>
                            </w:txbxContent>
                          </wps:txbx>
                          <wps:bodyPr rot="0" vert="horz" wrap="square" lIns="91440" tIns="45720" rIns="91440" bIns="45720" anchor="ctr" anchorCtr="0" upright="1">
                            <a:noAutofit/>
                          </wps:bodyPr>
                        </wps:wsp>
                        <wps:wsp>
                          <wps:cNvPr id="95" name="Text Box 8"/>
                          <wps:cNvSpPr txBox="1">
                            <a:spLocks noChangeArrowheads="1"/>
                          </wps:cNvSpPr>
                          <wps:spPr bwMode="auto">
                            <a:xfrm>
                              <a:off x="3940810" y="3739266"/>
                              <a:ext cx="723265" cy="523875"/>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B</w:t>
                                </w:r>
                                <w:r w:rsidR="00D57C62">
                                  <w:rPr>
                                    <w:rFonts w:ascii="Arial" w:eastAsia="Calibri" w:hAnsi="Arial" w:cs="Arial"/>
                                    <w:sz w:val="16"/>
                                    <w:szCs w:val="16"/>
                                  </w:rPr>
                                  <w:t>M</w:t>
                                </w:r>
                                <w:r>
                                  <w:rPr>
                                    <w:rFonts w:ascii="Arial" w:eastAsia="Calibri" w:hAnsi="Arial" w:cs="Arial"/>
                                    <w:sz w:val="16"/>
                                    <w:szCs w:val="16"/>
                                  </w:rPr>
                                  <w:t>-SC</w:t>
                                </w:r>
                              </w:p>
                            </w:txbxContent>
                          </wps:txbx>
                          <wps:bodyPr rot="0" vert="horz" wrap="square" lIns="91440" tIns="45720" rIns="91440" bIns="45720" anchor="ctr" anchorCtr="0" upright="1">
                            <a:noAutofit/>
                          </wps:bodyPr>
                        </wps:wsp>
                        <wps:wsp>
                          <wps:cNvPr id="96" name="Text Box 8"/>
                          <wps:cNvSpPr txBox="1">
                            <a:spLocks noChangeArrowheads="1"/>
                          </wps:cNvSpPr>
                          <wps:spPr bwMode="auto">
                            <a:xfrm>
                              <a:off x="5094605" y="1126108"/>
                              <a:ext cx="723265" cy="523240"/>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GCS AS</w:t>
                                </w:r>
                              </w:p>
                            </w:txbxContent>
                          </wps:txbx>
                          <wps:bodyPr rot="0" vert="horz" wrap="square" lIns="91440" tIns="45720" rIns="91440" bIns="45720" anchor="ctr" anchorCtr="0" upright="1">
                            <a:noAutofit/>
                          </wps:bodyPr>
                        </wps:wsp>
                        <wps:wsp>
                          <wps:cNvPr id="97" name="Text Box 8"/>
                          <wps:cNvSpPr txBox="1">
                            <a:spLocks noChangeArrowheads="1"/>
                          </wps:cNvSpPr>
                          <wps:spPr bwMode="auto">
                            <a:xfrm>
                              <a:off x="3311525" y="2699771"/>
                              <a:ext cx="723265" cy="523875"/>
                            </a:xfrm>
                            <a:prstGeom prst="rect">
                              <a:avLst/>
                            </a:prstGeom>
                            <a:solidFill>
                              <a:srgbClr val="FFFFFF"/>
                            </a:solidFill>
                            <a:ln w="6350">
                              <a:solidFill>
                                <a:srgbClr val="000000"/>
                              </a:solidFill>
                              <a:miter lim="800000"/>
                              <a:headEnd/>
                              <a:tailEnd/>
                            </a:ln>
                          </wps:spPr>
                          <wps:txbx>
                            <w:txbxContent>
                              <w:p w:rsidR="00FD27BB" w:rsidRDefault="00E23ECD" w:rsidP="00FD27BB">
                                <w:pPr>
                                  <w:pStyle w:val="NormalWeb"/>
                                  <w:spacing w:after="0" w:line="276" w:lineRule="auto"/>
                                  <w:jc w:val="center"/>
                                </w:pPr>
                                <w:r>
                                  <w:rPr>
                                    <w:rFonts w:ascii="Arial" w:eastAsia="Calibri" w:hAnsi="Arial" w:cs="Arial"/>
                                    <w:sz w:val="16"/>
                                    <w:szCs w:val="16"/>
                                  </w:rPr>
                                  <w:t>S-</w:t>
                                </w:r>
                                <w:r w:rsidR="00FD27BB">
                                  <w:rPr>
                                    <w:rFonts w:ascii="Arial" w:eastAsia="Calibri" w:hAnsi="Arial" w:cs="Arial"/>
                                    <w:sz w:val="16"/>
                                    <w:szCs w:val="16"/>
                                  </w:rPr>
                                  <w:t>GW</w:t>
                                </w:r>
                              </w:p>
                            </w:txbxContent>
                          </wps:txbx>
                          <wps:bodyPr rot="0" vert="horz" wrap="square" lIns="91440" tIns="45720" rIns="91440" bIns="45720" anchor="ctr" anchorCtr="0" upright="1">
                            <a:noAutofit/>
                          </wps:bodyPr>
                        </wps:wsp>
                        <wps:wsp>
                          <wps:cNvPr id="98" name="Text Box 8"/>
                          <wps:cNvSpPr txBox="1">
                            <a:spLocks noChangeArrowheads="1"/>
                          </wps:cNvSpPr>
                          <wps:spPr bwMode="auto">
                            <a:xfrm>
                              <a:off x="1370330" y="2698501"/>
                              <a:ext cx="723265" cy="525145"/>
                            </a:xfrm>
                            <a:prstGeom prst="rect">
                              <a:avLst/>
                            </a:prstGeom>
                            <a:solidFill>
                              <a:srgbClr val="FFFFFF"/>
                            </a:solidFill>
                            <a:ln w="6350">
                              <a:solidFill>
                                <a:srgbClr val="000000"/>
                              </a:solidFill>
                              <a:miter lim="800000"/>
                              <a:headEnd/>
                              <a:tailEnd/>
                            </a:ln>
                          </wps:spPr>
                          <wps:txbx>
                            <w:txbxContent>
                              <w:p w:rsidR="00FD27BB" w:rsidRPr="00A92589" w:rsidRDefault="00FD27BB" w:rsidP="00FD27BB">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wps:txbx>
                          <wps:bodyPr rot="0" vert="horz" wrap="square" lIns="91440" tIns="45720" rIns="91440" bIns="45720" anchor="ctr" anchorCtr="0" upright="1">
                            <a:noAutofit/>
                          </wps:bodyPr>
                        </wps:wsp>
                        <wps:wsp>
                          <wps:cNvPr id="99" name="Text Box 8"/>
                          <wps:cNvSpPr txBox="1">
                            <a:spLocks noChangeArrowheads="1"/>
                          </wps:cNvSpPr>
                          <wps:spPr bwMode="auto">
                            <a:xfrm>
                              <a:off x="3314700" y="195171"/>
                              <a:ext cx="723265" cy="523875"/>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PCRF</w:t>
                                </w:r>
                              </w:p>
                            </w:txbxContent>
                          </wps:txbx>
                          <wps:bodyPr rot="0" vert="horz" wrap="square" lIns="91440" tIns="45720" rIns="91440" bIns="45720" anchor="ctr" anchorCtr="0" upright="1">
                            <a:noAutofit/>
                          </wps:bodyPr>
                        </wps:wsp>
                        <wps:wsp>
                          <wps:cNvPr id="100" name="Straight Connector 26"/>
                          <wps:cNvCnPr>
                            <a:cxnSpLocks noChangeShapeType="1"/>
                          </wps:cNvCnPr>
                          <wps:spPr bwMode="auto">
                            <a:xfrm>
                              <a:off x="2093595" y="288138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1" name="Straight Connector 27"/>
                          <wps:cNvCnPr>
                            <a:cxnSpLocks noChangeShapeType="1"/>
                          </wps:cNvCnPr>
                          <wps:spPr bwMode="auto">
                            <a:xfrm>
                              <a:off x="1717040" y="3223646"/>
                              <a:ext cx="0" cy="5778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2" name="Text Box 8"/>
                          <wps:cNvSpPr txBox="1">
                            <a:spLocks noChangeArrowheads="1"/>
                          </wps:cNvSpPr>
                          <wps:spPr bwMode="auto">
                            <a:xfrm>
                              <a:off x="1370330" y="3738631"/>
                              <a:ext cx="723265" cy="524510"/>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E-UTRAN</w:t>
                                </w:r>
                              </w:p>
                            </w:txbxContent>
                          </wps:txbx>
                          <wps:bodyPr rot="0" vert="horz" wrap="square" lIns="91440" tIns="45720" rIns="91440" bIns="45720" anchor="ctr" anchorCtr="0" upright="1">
                            <a:noAutofit/>
                          </wps:bodyPr>
                        </wps:wsp>
                        <wps:wsp>
                          <wps:cNvPr id="103" name="Straight Connector 29"/>
                          <wps:cNvCnPr>
                            <a:cxnSpLocks noChangeShapeType="1"/>
                          </wps:cNvCnPr>
                          <wps:spPr bwMode="auto">
                            <a:xfrm>
                              <a:off x="1960880" y="3376681"/>
                              <a:ext cx="76454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4" name="Text Box 12"/>
                          <wps:cNvSpPr txBox="1">
                            <a:spLocks noChangeArrowheads="1"/>
                          </wps:cNvSpPr>
                          <wps:spPr bwMode="auto">
                            <a:xfrm>
                              <a:off x="2591435" y="2795656"/>
                              <a:ext cx="32639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S-11</w:t>
                                </w:r>
                              </w:p>
                            </w:txbxContent>
                          </wps:txbx>
                          <wps:bodyPr rot="0" vert="horz" wrap="square" lIns="0" tIns="0" rIns="0" bIns="0" anchor="ctr" anchorCtr="0" upright="1">
                            <a:noAutofit/>
                          </wps:bodyPr>
                        </wps:wsp>
                        <wps:wsp>
                          <wps:cNvPr id="105" name="Text Box 12"/>
                          <wps:cNvSpPr txBox="1">
                            <a:spLocks noChangeArrowheads="1"/>
                          </wps:cNvSpPr>
                          <wps:spPr bwMode="auto">
                            <a:xfrm>
                              <a:off x="1002030" y="3369061"/>
                              <a:ext cx="6375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S1-MME</w:t>
                                </w:r>
                              </w:p>
                            </w:txbxContent>
                          </wps:txbx>
                          <wps:bodyPr rot="0" vert="horz" wrap="square" lIns="0" tIns="0" rIns="0" bIns="0" anchor="ctr" anchorCtr="0" upright="1">
                            <a:noAutofit/>
                          </wps:bodyPr>
                        </wps:wsp>
                        <wps:wsp>
                          <wps:cNvPr id="106" name="Text Box 12"/>
                          <wps:cNvSpPr txBox="1">
                            <a:spLocks noChangeArrowheads="1"/>
                          </wps:cNvSpPr>
                          <wps:spPr bwMode="auto">
                            <a:xfrm>
                              <a:off x="1520190" y="3369696"/>
                              <a:ext cx="405765"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M3</w:t>
                                </w:r>
                              </w:p>
                            </w:txbxContent>
                          </wps:txbx>
                          <wps:bodyPr rot="0" vert="horz" wrap="square" lIns="0" tIns="0" rIns="0" bIns="0" anchor="ctr" anchorCtr="0" upright="1">
                            <a:noAutofit/>
                          </wps:bodyPr>
                        </wps:wsp>
                        <wps:wsp>
                          <wps:cNvPr id="107" name="Text Box 12"/>
                          <wps:cNvSpPr txBox="1">
                            <a:spLocks noChangeArrowheads="1"/>
                          </wps:cNvSpPr>
                          <wps:spPr bwMode="auto">
                            <a:xfrm>
                              <a:off x="3042285" y="3270636"/>
                              <a:ext cx="326390"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S1-u</w:t>
                                </w:r>
                              </w:p>
                            </w:txbxContent>
                          </wps:txbx>
                          <wps:bodyPr rot="0" vert="horz" wrap="square" lIns="0" tIns="0" rIns="0" bIns="0" anchor="ctr" anchorCtr="0" upright="1">
                            <a:noAutofit/>
                          </wps:bodyPr>
                        </wps:wsp>
                        <wps:wsp>
                          <wps:cNvPr id="108" name="Straight Connector 37"/>
                          <wps:cNvCnPr>
                            <a:cxnSpLocks noChangeShapeType="1"/>
                          </wps:cNvCnPr>
                          <wps:spPr bwMode="auto">
                            <a:xfrm flipH="1">
                              <a:off x="2767330" y="3033781"/>
                              <a:ext cx="2540" cy="7054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12"/>
                          <wps:cNvSpPr txBox="1">
                            <a:spLocks noChangeArrowheads="1"/>
                          </wps:cNvSpPr>
                          <wps:spPr bwMode="auto">
                            <a:xfrm>
                              <a:off x="2265680" y="2947421"/>
                              <a:ext cx="32639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Sm</w:t>
                                </w:r>
                              </w:p>
                            </w:txbxContent>
                          </wps:txbx>
                          <wps:bodyPr rot="0" vert="horz" wrap="square" lIns="0" tIns="0" rIns="0" bIns="0" anchor="ctr" anchorCtr="0" upright="1">
                            <a:noAutofit/>
                          </wps:bodyPr>
                        </wps:wsp>
                        <wps:wsp>
                          <wps:cNvPr id="117" name="Straight Connector 56"/>
                          <wps:cNvCnPr>
                            <a:cxnSpLocks noChangeShapeType="1"/>
                          </wps:cNvCnPr>
                          <wps:spPr bwMode="auto">
                            <a:xfrm>
                              <a:off x="4679315" y="4124076"/>
                              <a:ext cx="7435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9" name="Text Box 12"/>
                          <wps:cNvSpPr txBox="1">
                            <a:spLocks noChangeArrowheads="1"/>
                          </wps:cNvSpPr>
                          <wps:spPr bwMode="auto">
                            <a:xfrm>
                              <a:off x="4768215" y="3811656"/>
                              <a:ext cx="426720" cy="2152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MB2-C</w:t>
                                </w:r>
                              </w:p>
                            </w:txbxContent>
                          </wps:txbx>
                          <wps:bodyPr rot="0" vert="horz" wrap="square" lIns="0" tIns="0" rIns="0" bIns="0" anchor="ctr" anchorCtr="0" upright="1">
                            <a:noAutofit/>
                          </wps:bodyPr>
                        </wps:wsp>
                        <wps:wsp>
                          <wps:cNvPr id="120" name="Text Box 12"/>
                          <wps:cNvSpPr txBox="1">
                            <a:spLocks noChangeArrowheads="1"/>
                          </wps:cNvSpPr>
                          <wps:spPr bwMode="auto">
                            <a:xfrm>
                              <a:off x="4782820" y="4063751"/>
                              <a:ext cx="426720" cy="2146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MB2-U</w:t>
                                </w:r>
                              </w:p>
                            </w:txbxContent>
                          </wps:txbx>
                          <wps:bodyPr rot="0" vert="horz" wrap="square" lIns="0" tIns="0" rIns="0" bIns="0" anchor="ctr" anchorCtr="0" upright="1">
                            <a:noAutofit/>
                          </wps:bodyPr>
                        </wps:wsp>
                        <wps:wsp>
                          <wps:cNvPr id="121" name="Text Box 12"/>
                          <wps:cNvSpPr txBox="1">
                            <a:spLocks noChangeArrowheads="1"/>
                          </wps:cNvSpPr>
                          <wps:spPr bwMode="auto">
                            <a:xfrm>
                              <a:off x="927735" y="3942466"/>
                              <a:ext cx="320675"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123" name="Straight Connector 66"/>
                          <wps:cNvCnPr>
                            <a:cxnSpLocks noChangeShapeType="1"/>
                          </wps:cNvCnPr>
                          <wps:spPr bwMode="auto">
                            <a:xfrm>
                              <a:off x="4711339" y="87465"/>
                              <a:ext cx="0" cy="5555531"/>
                            </a:xfrm>
                            <a:prstGeom prst="line">
                              <a:avLst/>
                            </a:prstGeom>
                            <a:noFill/>
                            <a:ln w="15875" algn="ctr">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24" name="Text Box 12"/>
                          <wps:cNvSpPr txBox="1">
                            <a:spLocks noChangeArrowheads="1"/>
                          </wps:cNvSpPr>
                          <wps:spPr bwMode="auto">
                            <a:xfrm>
                              <a:off x="4783455" y="188456"/>
                              <a:ext cx="877570" cy="52768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Pr="001F57D6" w:rsidRDefault="00FD27BB" w:rsidP="00FD27BB">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FD27BB" w:rsidRPr="001F57D6" w:rsidRDefault="00FD27BB" w:rsidP="00FD27BB">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wps:txbx>
                          <wps:bodyPr rot="0" vert="horz" wrap="square" lIns="91440" tIns="45720" rIns="91440" bIns="45720" anchor="ctr" anchorCtr="0" upright="1">
                            <a:noAutofit/>
                          </wps:bodyPr>
                        </wps:wsp>
                        <wps:wsp>
                          <wps:cNvPr id="125" name="Text Box 12"/>
                          <wps:cNvSpPr txBox="1">
                            <a:spLocks noChangeArrowheads="1"/>
                          </wps:cNvSpPr>
                          <wps:spPr bwMode="auto">
                            <a:xfrm>
                              <a:off x="267335" y="355400"/>
                              <a:ext cx="876935" cy="527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20"/>
                                    <w:szCs w:val="20"/>
                                  </w:rPr>
                                  <w:t>H-PLMN</w:t>
                                </w:r>
                              </w:p>
                            </w:txbxContent>
                          </wps:txbx>
                          <wps:bodyPr rot="0" vert="horz" wrap="square" lIns="91440" tIns="45720" rIns="91440" bIns="45720" anchor="ctr" anchorCtr="0" upright="1">
                            <a:noAutofit/>
                          </wps:bodyPr>
                        </wps:wsp>
                        <wps:wsp>
                          <wps:cNvPr id="126" name="Straight Connector 69"/>
                          <wps:cNvCnPr>
                            <a:cxnSpLocks noChangeShapeType="1"/>
                          </wps:cNvCnPr>
                          <wps:spPr bwMode="auto">
                            <a:xfrm>
                              <a:off x="571500" y="5108961"/>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27" name="Text Box 8"/>
                          <wps:cNvSpPr txBox="1">
                            <a:spLocks noChangeArrowheads="1"/>
                          </wps:cNvSpPr>
                          <wps:spPr bwMode="auto">
                            <a:xfrm>
                              <a:off x="69215" y="4811146"/>
                              <a:ext cx="723265" cy="523875"/>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FD27BB" w:rsidRDefault="00FD27BB" w:rsidP="00FD27BB">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wps:txbx>
                          <wps:bodyPr rot="0" vert="horz" wrap="square" lIns="91440" tIns="45720" rIns="91440" bIns="45720" anchor="ctr" anchorCtr="0" upright="1">
                            <a:noAutofit/>
                          </wps:bodyPr>
                        </wps:wsp>
                        <wps:wsp>
                          <wps:cNvPr id="128" name="Text Box 8"/>
                          <wps:cNvSpPr txBox="1">
                            <a:spLocks noChangeArrowheads="1"/>
                          </wps:cNvSpPr>
                          <wps:spPr bwMode="auto">
                            <a:xfrm>
                              <a:off x="1370330" y="4823211"/>
                              <a:ext cx="723265" cy="523875"/>
                            </a:xfrm>
                            <a:prstGeom prst="rect">
                              <a:avLst/>
                            </a:prstGeom>
                            <a:solidFill>
                              <a:srgbClr val="FFFFFF"/>
                            </a:solidFill>
                            <a:ln w="6350">
                              <a:solidFill>
                                <a:srgbClr val="000000"/>
                              </a:solidFill>
                              <a:miter lim="800000"/>
                              <a:headEnd/>
                              <a:tailEnd/>
                            </a:ln>
                          </wps:spPr>
                          <wps:txbx>
                            <w:txbxContent>
                              <w:p w:rsidR="00FD27BB" w:rsidRDefault="00DA6826" w:rsidP="00FD27BB">
                                <w:pPr>
                                  <w:pStyle w:val="NormalWeb"/>
                                  <w:spacing w:after="0" w:line="276" w:lineRule="auto"/>
                                  <w:jc w:val="center"/>
                                </w:pPr>
                                <w:r>
                                  <w:rPr>
                                    <w:rFonts w:ascii="Arial" w:eastAsia="Calibri" w:hAnsi="Arial" w:cs="Arial"/>
                                    <w:sz w:val="16"/>
                                    <w:szCs w:val="16"/>
                                  </w:rPr>
                                  <w:t xml:space="preserve">ProSe </w:t>
                                </w:r>
                                <w:r w:rsidR="00FD27BB">
                                  <w:rPr>
                                    <w:rFonts w:ascii="Arial" w:eastAsia="Calibri" w:hAnsi="Arial" w:cs="Arial"/>
                                    <w:sz w:val="16"/>
                                    <w:szCs w:val="16"/>
                                  </w:rPr>
                                  <w:t>UE-Network Relay</w:t>
                                </w:r>
                              </w:p>
                            </w:txbxContent>
                          </wps:txbx>
                          <wps:bodyPr rot="0" vert="horz" wrap="square" lIns="91440" tIns="45720" rIns="91440" bIns="45720" anchor="ctr" anchorCtr="0" upright="1">
                            <a:noAutofit/>
                          </wps:bodyPr>
                        </wps:wsp>
                        <wps:wsp>
                          <wps:cNvPr id="130" name="Straight Connector 130"/>
                          <wps:cNvCnPr>
                            <a:cxnSpLocks noChangeShapeType="1"/>
                          </wps:cNvCnPr>
                          <wps:spPr bwMode="auto">
                            <a:xfrm>
                              <a:off x="421640" y="4426336"/>
                              <a:ext cx="517271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31" name="Text Box 12"/>
                          <wps:cNvSpPr txBox="1">
                            <a:spLocks noChangeArrowheads="1"/>
                          </wps:cNvSpPr>
                          <wps:spPr bwMode="auto">
                            <a:xfrm>
                              <a:off x="1576070" y="4549526"/>
                              <a:ext cx="32004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132" name="Text Box 12"/>
                          <wps:cNvSpPr txBox="1">
                            <a:spLocks noChangeArrowheads="1"/>
                          </wps:cNvSpPr>
                          <wps:spPr bwMode="auto">
                            <a:xfrm>
                              <a:off x="911860" y="5027046"/>
                              <a:ext cx="32004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PC5</w:t>
                                </w:r>
                              </w:p>
                            </w:txbxContent>
                          </wps:txbx>
                          <wps:bodyPr rot="0" vert="horz" wrap="square" lIns="0" tIns="0" rIns="0" bIns="0" anchor="ctr" anchorCtr="0" upright="1">
                            <a:noAutofit/>
                          </wps:bodyPr>
                        </wps:wsp>
                        <wps:wsp>
                          <wps:cNvPr id="133" name="Straight Connector 84"/>
                          <wps:cNvCnPr>
                            <a:cxnSpLocks noChangeShapeType="1"/>
                          </wps:cNvCnPr>
                          <wps:spPr bwMode="auto">
                            <a:xfrm>
                              <a:off x="429260" y="5509011"/>
                              <a:ext cx="53276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34" name="Text Box 12"/>
                          <wps:cNvSpPr txBox="1">
                            <a:spLocks noChangeArrowheads="1"/>
                          </wps:cNvSpPr>
                          <wps:spPr bwMode="auto">
                            <a:xfrm>
                              <a:off x="2852420" y="5429636"/>
                              <a:ext cx="426720" cy="213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s:wsp>
                          <wps:cNvPr id="135" name="Text Box 12"/>
                          <wps:cNvSpPr txBox="1">
                            <a:spLocks noChangeArrowheads="1"/>
                          </wps:cNvSpPr>
                          <wps:spPr bwMode="auto">
                            <a:xfrm>
                              <a:off x="2804795" y="4339037"/>
                              <a:ext cx="426720" cy="2139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27BB" w:rsidRDefault="00FD27BB" w:rsidP="00FD27BB">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s:wsp>
                          <wps:cNvPr id="137" name="Text Box 8"/>
                          <wps:cNvSpPr txBox="1">
                            <a:spLocks noChangeArrowheads="1"/>
                          </wps:cNvSpPr>
                          <wps:spPr bwMode="auto">
                            <a:xfrm>
                              <a:off x="3311920" y="1260226"/>
                              <a:ext cx="722630" cy="523875"/>
                            </a:xfrm>
                            <a:prstGeom prst="rect">
                              <a:avLst/>
                            </a:prstGeom>
                            <a:solidFill>
                              <a:srgbClr val="FFFFFF"/>
                            </a:solidFill>
                            <a:ln w="6350">
                              <a:solidFill>
                                <a:srgbClr val="000000"/>
                              </a:solidFill>
                              <a:miter lim="800000"/>
                              <a:headEnd/>
                              <a:tailEnd/>
                            </a:ln>
                          </wps:spPr>
                          <wps:txbx>
                            <w:txbxContent>
                              <w:p w:rsidR="00E23ECD" w:rsidRDefault="00E23ECD" w:rsidP="00E23ECD">
                                <w:pPr>
                                  <w:pStyle w:val="NormalWeb"/>
                                  <w:spacing w:after="0" w:line="276" w:lineRule="auto"/>
                                  <w:jc w:val="center"/>
                                </w:pPr>
                                <w:r>
                                  <w:rPr>
                                    <w:rFonts w:ascii="Arial" w:eastAsia="Calibri" w:hAnsi="Arial" w:cs="Arial"/>
                                    <w:sz w:val="16"/>
                                    <w:szCs w:val="16"/>
                                  </w:rPr>
                                  <w:t>P-GW</w:t>
                                </w:r>
                              </w:p>
                            </w:txbxContent>
                          </wps:txbx>
                          <wps:bodyPr rot="0" vert="horz" wrap="square" lIns="91440" tIns="45720" rIns="91440" bIns="45720" anchor="ctr" anchorCtr="0" upright="1">
                            <a:noAutofit/>
                          </wps:bodyPr>
                        </wps:wsp>
                        <wps:wsp>
                          <wps:cNvPr id="139" name="Straight Connector 139"/>
                          <wps:cNvCnPr>
                            <a:cxnSpLocks noChangeShapeType="1"/>
                          </wps:cNvCnPr>
                          <wps:spPr bwMode="auto">
                            <a:xfrm>
                              <a:off x="4032565" y="466890"/>
                              <a:ext cx="58102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40" name="Straight Connector 140"/>
                          <wps:cNvCnPr>
                            <a:cxnSpLocks noChangeShapeType="1"/>
                          </wps:cNvCnPr>
                          <wps:spPr bwMode="auto">
                            <a:xfrm>
                              <a:off x="4614225" y="466890"/>
                              <a:ext cx="0" cy="7943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41" name="Text Box 46"/>
                          <wps:cNvSpPr txBox="1">
                            <a:spLocks noChangeArrowheads="1"/>
                          </wps:cNvSpPr>
                          <wps:spPr bwMode="auto">
                            <a:xfrm>
                              <a:off x="4183397" y="365434"/>
                              <a:ext cx="328764"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23ECD" w:rsidRDefault="00E23ECD" w:rsidP="00E23ECD">
                                <w:pPr>
                                  <w:pStyle w:val="NormalWeb"/>
                                  <w:spacing w:after="0"/>
                                  <w:jc w:val="center"/>
                                </w:pPr>
                                <w:r>
                                  <w:rPr>
                                    <w:rFonts w:ascii="Arial" w:hAnsi="Arial" w:cs="Arial"/>
                                    <w:sz w:val="18"/>
                                    <w:szCs w:val="18"/>
                                  </w:rPr>
                                  <w:t>Rx</w:t>
                                </w:r>
                              </w:p>
                            </w:txbxContent>
                          </wps:txbx>
                          <wps:bodyPr rot="0" vert="horz" wrap="square" lIns="91440" tIns="45720" rIns="91440" bIns="45720" anchor="ctr" anchorCtr="0" upright="1">
                            <a:noAutofit/>
                          </wps:bodyPr>
                        </wps:wsp>
                        <wps:wsp>
                          <wps:cNvPr id="146" name="Straight Connector 146"/>
                          <wps:cNvCnPr>
                            <a:cxnSpLocks noChangeShapeType="1"/>
                          </wps:cNvCnPr>
                          <wps:spPr bwMode="auto">
                            <a:xfrm>
                              <a:off x="508864" y="1959267"/>
                              <a:ext cx="4206240" cy="0"/>
                            </a:xfrm>
                            <a:prstGeom prst="line">
                              <a:avLst/>
                            </a:prstGeom>
                            <a:noFill/>
                            <a:ln w="15875" algn="ctr">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2" name="Text Box 12"/>
                          <wps:cNvSpPr txBox="1">
                            <a:spLocks noChangeArrowheads="1"/>
                          </wps:cNvSpPr>
                          <wps:spPr bwMode="auto">
                            <a:xfrm>
                              <a:off x="291314" y="2016739"/>
                              <a:ext cx="876300" cy="527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57C62" w:rsidRDefault="00D57C62" w:rsidP="00D57C62">
                                <w:pPr>
                                  <w:pStyle w:val="NormalWeb"/>
                                  <w:spacing w:after="0" w:line="276" w:lineRule="auto"/>
                                  <w:jc w:val="center"/>
                                </w:pPr>
                                <w:r>
                                  <w:rPr>
                                    <w:rFonts w:ascii="Arial" w:eastAsia="Calibri" w:hAnsi="Arial"/>
                                    <w:sz w:val="20"/>
                                    <w:szCs w:val="20"/>
                                  </w:rPr>
                                  <w:t>V-PLMN</w:t>
                                </w:r>
                              </w:p>
                            </w:txbxContent>
                          </wps:txbx>
                          <wps:bodyPr rot="0" vert="horz" wrap="square" lIns="91440" tIns="45720" rIns="91440" bIns="45720" anchor="ctr" anchorCtr="0" upright="1">
                            <a:noAutofit/>
                          </wps:bodyPr>
                        </wps:wsp>
                        <wps:wsp>
                          <wps:cNvPr id="94" name="Text Box 8"/>
                          <wps:cNvSpPr txBox="1">
                            <a:spLocks noChangeArrowheads="1"/>
                          </wps:cNvSpPr>
                          <wps:spPr bwMode="auto">
                            <a:xfrm>
                              <a:off x="2663190" y="3726566"/>
                              <a:ext cx="723265" cy="525145"/>
                            </a:xfrm>
                            <a:prstGeom prst="rect">
                              <a:avLst/>
                            </a:prstGeom>
                            <a:solidFill>
                              <a:srgbClr val="FFFFFF"/>
                            </a:solidFill>
                            <a:ln w="6350">
                              <a:solidFill>
                                <a:srgbClr val="000000"/>
                              </a:solidFill>
                              <a:miter lim="800000"/>
                              <a:headEnd/>
                              <a:tailEnd/>
                            </a:ln>
                          </wps:spPr>
                          <wps:txbx>
                            <w:txbxContent>
                              <w:p w:rsidR="00FD27BB" w:rsidRDefault="00FD27BB" w:rsidP="00FD27BB">
                                <w:pPr>
                                  <w:pStyle w:val="NormalWeb"/>
                                  <w:spacing w:after="0" w:line="276" w:lineRule="auto"/>
                                  <w:jc w:val="center"/>
                                </w:pPr>
                                <w:r>
                                  <w:rPr>
                                    <w:rFonts w:ascii="Arial" w:eastAsia="Calibri" w:hAnsi="Arial" w:cs="Arial"/>
                                    <w:sz w:val="16"/>
                                    <w:szCs w:val="16"/>
                                  </w:rPr>
                                  <w:t>MBMS-GW</w:t>
                                </w:r>
                              </w:p>
                            </w:txbxContent>
                          </wps:txbx>
                          <wps:bodyPr rot="0" vert="horz" wrap="square" lIns="91440" tIns="45720" rIns="91440" bIns="45720" anchor="ctr" anchorCtr="0" upright="1">
                            <a:noAutofit/>
                          </wps:bodyPr>
                        </wps:wsp>
                      </wpg:wgp>
                    </wpc:wpc>
                  </a:graphicData>
                </a:graphic>
              </wp:inline>
            </w:drawing>
          </mc:Choice>
          <mc:Fallback>
            <w:pict>
              <v:group id="_x0000_s1098" editas="canvas" style="width:468.45pt;height:453.5pt;mso-position-horizontal-relative:char;mso-position-vertical-relative:line" coordsize="59493,57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">
                <v:shape id="_x0000_s1099" type="#_x0000_t75" style="position:absolute;width:59493;height:57594;visibility:visible;mso-wrap-style:square">
                  <v:fill o:detectmouseclick="t"/>
                  <v:path o:connecttype="none"/>
                </v:shape>
                <v:group id="Group 79" o:spid="_x0000_s1100" style="position:absolute;left:692;top:874;width:57486;height:55555" coordorigin="692,874" coordsize="57486,55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group id="Group 147" o:spid="_x0000_s1101" style="position:absolute;left:34086;top:16355;width:5233;height:10649" coordorigin="34086,17706" coordsize="5232,10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line id="Straight Connector 41" o:spid="_x0000_s1102" style="position:absolute;visibility:visible;mso-wrap-style:square" from="36865,17706" to="36865,2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shape id="Text Box 12" o:spid="_x0000_s1103" type="#_x0000_t202" style="position:absolute;left:34086;top:23571;width:5233;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1I8MIA&#10;AADcAAAADwAAAGRycy9kb3ducmV2LnhtbESPQW/CMAyF75P4D5GRdhspO6CpEBDahBg31gFn05im&#10;onGqJIPy7+fDpN1svef3Pi9Wg+/UjWJqAxuYTgpQxHWwLTcGDt+blzdQKSNb7AKTgQclWC1HTwss&#10;bbjzF92q3CgJ4VSiAZdzX2qdakce0yT0xKJdQvSYZY2NthHvEu47/VoUM+2xZWlw2NO7o/pa/XgD&#10;uNXHHTcfu8M+8Smea3TrambM83hYz0FlGvK/+e/60wr+VPDlGZlAL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UjwwgAAANwAAAAPAAAAAAAAAAAAAAAAAJgCAABkcnMvZG93&#10;bnJldi54bWxQSwUGAAAAAAQABAD1AAAAhwMAAAAA&#10;" stroked="f" strokeweight=".5pt">
                      <v:textbox>
                        <w:txbxContent>
                          <w:p w:rsidR="00FD27BB" w:rsidRDefault="00D57C62" w:rsidP="00FD27BB">
                            <w:pPr>
                              <w:pStyle w:val="NormalWeb"/>
                              <w:spacing w:after="0" w:line="276" w:lineRule="auto"/>
                              <w:jc w:val="center"/>
                            </w:pPr>
                            <w:r>
                              <w:rPr>
                                <w:rFonts w:ascii="Arial" w:eastAsia="Calibri" w:hAnsi="Arial"/>
                                <w:sz w:val="18"/>
                                <w:szCs w:val="18"/>
                              </w:rPr>
                              <w:t>S8</w:t>
                            </w:r>
                          </w:p>
                        </w:txbxContent>
                      </v:textbox>
                    </v:shape>
                  </v:group>
                  <v:line id="Straight Connector 53" o:spid="_x0000_s1104" style="position:absolute;visibility:visible;mso-wrap-style:square" from="19112,39996" to="31291,4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shape id="Text Box 12" o:spid="_x0000_s1105" type="#_x0000_t202" style="position:absolute;left:22558;top:39208;width:280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vsxcIA&#10;AADcAAAADwAAAGRycy9kb3ducmV2LnhtbERPTWuDQBC9F/Iflgn0UuKathgx2YgECm1vVSHXwZ2o&#10;xJ0Vd2Psv+8WCr3N433OIV/MIGaaXG9ZwTaKQRA3VvfcKqirt00KwnlkjYNlUvBNDvLj6uGAmbZ3&#10;/qK59K0IIewyVNB5P2ZSuqYjgy6yI3HgLnYy6AOcWqknvIdwM8jnOE6kwZ5DQ4cjnTpqruXNKOjP&#10;Scrtkyw/PpN691pVc128zEo9rpdiD8LT4v/Ff+53HeZvE/h9Jlw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zFwgAAANwAAAAPAAAAAAAAAAAAAAAAAJgCAABkcnMvZG93&#10;bnJldi54bWxQSwUGAAAAAAQABAD1AAAAhwMAAAAA&#10;" stroked="f" strokeweight=".5pt">
                    <v:textbox inset="0,0,0,0">
                      <w:txbxContent>
                        <w:p w:rsidR="00FD27BB" w:rsidRDefault="00461BA7" w:rsidP="00461BA7">
                          <w:pPr>
                            <w:pStyle w:val="NormalWeb"/>
                            <w:spacing w:after="0" w:line="276" w:lineRule="auto"/>
                            <w:jc w:val="center"/>
                          </w:pPr>
                          <w:r>
                            <w:rPr>
                              <w:rFonts w:ascii="Arial" w:eastAsia="Calibri" w:hAnsi="Arial"/>
                              <w:sz w:val="18"/>
                              <w:szCs w:val="18"/>
                            </w:rPr>
                            <w:t>M1</w:t>
                          </w:r>
                        </w:p>
                      </w:txbxContent>
                    </v:textbox>
                  </v:shape>
                  <v:line id="Straight Connector 50" o:spid="_x0000_s1106" style="position:absolute;visibility:visible;mso-wrap-style:square" from="31203,41009" to="43382,4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Straight Connector 49" o:spid="_x0000_s1107" style="position:absolute;visibility:visible;mso-wrap-style:square" from="30409,38622" to="42589,38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shape id="Text Box 12" o:spid="_x0000_s1108" type="#_x0000_t202" style="position:absolute;left:34613;top:37847;width:4267;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XKcIA&#10;AADcAAAADwAAAGRycy9kb3ducmV2LnhtbERPTWuDQBC9F/oflgnkUuKaNBix2YgUCmlvVSHXwZ2q&#10;xJ0Vd2vMv+8WCr3N433OMV/MIGaaXG9ZwTaKQRA3VvfcKqirt00KwnlkjYNlUnAnB/np8eGImbY3&#10;/qS59K0IIewyVNB5P2ZSuqYjgy6yI3Hgvuxk0Ac4tVJPeAvhZpC7OE6kwZ5DQ4cjvXbUXMtvo6C/&#10;JCm3T7J8/0jqw76q5rp4npVar5biBYSnxf+L/9xnHeZv9/D7TLhAn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dcp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proofErr w:type="spellStart"/>
                          <w:r>
                            <w:rPr>
                              <w:rFonts w:ascii="Arial" w:eastAsia="Calibri" w:hAnsi="Arial"/>
                              <w:sz w:val="18"/>
                              <w:szCs w:val="18"/>
                            </w:rPr>
                            <w:t>SGimb</w:t>
                          </w:r>
                          <w:proofErr w:type="spellEnd"/>
                        </w:p>
                      </w:txbxContent>
                    </v:textbox>
                  </v:shape>
                  <v:shape id="Text Box 12" o:spid="_x0000_s1109" type="#_x0000_t202" style="position:absolute;left:34531;top:40247;width:426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lyssIA&#10;AADcAAAADwAAAGRycy9kb3ducmV2LnhtbERPTWvCQBC9C/0PyxR6kbqx2lRSN0EKBfVmEuh1yE6T&#10;0OxsyG5j/PeuIHibx/ucbTaZTow0uNayguUiAkFcWd1yraAsvl83IJxH1thZJgUXcpClT7MtJtqe&#10;+URj7msRQtglqKDxvk+kdFVDBt3C9sSB+7WDQR/gUEs94DmEm06+RVEsDbYcGhrs6auh6i//Nwra&#10;n3jD9Vzmh2NcfqyLYix3q1Gpl+dp9wnC0+Qf4rt7r8P85TvcngkXyP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Ky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proofErr w:type="spellStart"/>
                          <w:r>
                            <w:rPr>
                              <w:rFonts w:ascii="Arial" w:eastAsia="Calibri" w:hAnsi="Arial"/>
                              <w:sz w:val="18"/>
                              <w:szCs w:val="18"/>
                            </w:rPr>
                            <w:t>SGmb</w:t>
                          </w:r>
                          <w:proofErr w:type="spellEnd"/>
                        </w:p>
                      </w:txbxContent>
                    </v:textbox>
                  </v:shape>
                  <v:group id="Group 242" o:spid="_x0000_s1110" style="position:absolute;left:16827;top:38136;width:1073;height:6557" coordorigin="29867,37898" coordsize="1073,6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line id="Straight Connector 79" o:spid="_x0000_s1111" style="position:absolute;visibility:visible;mso-wrap-style:square" from="30409,37898" to="30409,4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shape id="Arc 74" o:spid="_x0000_s1112" style="position:absolute;left:30010;top:43524;width:787;height:1073;rotation:-90;flip:x;visibility:visible;mso-wrap-style:square;v-text-anchor:middle" coordsize="78740,107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GcIA&#10;AADcAAAADwAAAGRycy9kb3ducmV2LnhtbERPzWrCQBC+C77DMkJvutGDtKmrVFGpVIRoH2DMjtnQ&#10;7GzIrib26btCwdt8fL8zW3S2EjdqfOlYwXiUgCDOnS65UPB92gxfQfiArLFyTAru5GEx7/dmmGrX&#10;cka3YyhEDGGfogITQp1K6XNDFv3I1cSRu7jGYoiwKaRusI3htpKTJJlKiyXHBoM1rQzlP8erVfC7&#10;ag9buavHy/W+nWZfRp9xHZR6GXQf7yACdeEp/nd/6jh/8gaPZ+IF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P+UZwgAAANwAAAAPAAAAAAAAAAAAAAAAAJgCAABkcnMvZG93&#10;bnJldi54bWxQSwUGAAAAAAQABAD1AAAAhwMAAAAA&#10;" adj="-11796480,,5400" path="m,53788nsc-29,37337,5480,21777,14947,11572,29218,-3811,49364,-3862,63677,11449v9509,10172,15062,25734,15062,42209l39370,53658,,53788xem,53788nfc-29,37337,5480,21777,14947,11572,29218,-3811,49364,-3862,63677,11449v9509,10172,15062,25734,15062,42209e">
                      <v:stroke joinstyle="miter"/>
                      <v:formulas/>
                      <v:path arrowok="t" o:connecttype="custom" o:connectlocs="0,53788;14947,11572;63677,11449;78739,53658" o:connectangles="0,0,0,0" textboxrect="0,0,78740,107315"/>
                      <v:textbox>
                        <w:txbxContent>
                          <w:p w:rsidR="00FD27BB" w:rsidRDefault="00FD27BB" w:rsidP="00FD27BB">
                            <w:pPr>
                              <w:pStyle w:val="NormalWeb"/>
                              <w:spacing w:after="200" w:line="276" w:lineRule="auto"/>
                            </w:pPr>
                            <w:r>
                              <w:rPr>
                                <w:rFonts w:ascii="Calibri" w:hAnsi="Calibri"/>
                                <w:sz w:val="22"/>
                                <w:szCs w:val="22"/>
                              </w:rPr>
                              <w:t> </w:t>
                            </w:r>
                          </w:p>
                        </w:txbxContent>
                      </v:textbox>
                    </v:shape>
                  </v:group>
                  <v:line id="Straight Connector 58" o:spid="_x0000_s1113" style="position:absolute;visibility:visible;mso-wrap-style:square" from="54226,15664" to="54226,41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Straight Connector 63" o:spid="_x0000_s1114" style="position:absolute;visibility:visible;mso-wrap-style:square" from="55941,15664" to="55941,44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group id="Group 148" o:spid="_x0000_s1115" style="position:absolute;left:34075;top:3579;width:5232;height:10649" coordsize="5232,10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Straight Connector 149" o:spid="_x0000_s1116" style="position:absolute;visibility:visible;mso-wrap-style:square" from="2778,0" to="2778,1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shape id="Text Box 12" o:spid="_x0000_s1117" type="#_x0000_t202" style="position:absolute;top:5069;width:5232;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xMMMA&#10;AADcAAAADwAAAGRycy9kb3ducmV2LnhtbESPQW/CMAyF75P4D5GRdhspk0CoEBAamgY31jHOXuM1&#10;1RqnSjLo/j0+TOJm6z2/93m1GXynLhRTG9jAdFKAIq6DbbkxcPp4fVqAShnZYheYDPxRgs169LDC&#10;0oYrv9Olyo2SEE4lGnA596XWqXbkMU1CTyzad4ges6yx0TbiVcJ9p5+LYq49tiwNDnt6cVT/VL/e&#10;AL7pzwM3u8PpmPgcv2p022puzON42C5BZRry3fx/vbeCPxN8eUYm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fxMMMAAADcAAAADwAAAAAAAAAAAAAAAACYAgAAZHJzL2Rv&#10;d25yZXYueG1sUEsFBgAAAAAEAAQA9QAAAIgDAAAAAA==&#10;" stroked="f" strokeweight=".5pt">
                      <v:textbox>
                        <w:txbxContent>
                          <w:p w:rsidR="00D57C62" w:rsidRDefault="00D57C62" w:rsidP="00D57C62">
                            <w:pPr>
                              <w:pStyle w:val="NormalWeb"/>
                              <w:spacing w:after="0" w:line="276" w:lineRule="auto"/>
                              <w:jc w:val="center"/>
                            </w:pPr>
                            <w:proofErr w:type="spellStart"/>
                            <w:r>
                              <w:rPr>
                                <w:rFonts w:ascii="Arial" w:eastAsia="Calibri" w:hAnsi="Arial"/>
                                <w:sz w:val="18"/>
                                <w:szCs w:val="18"/>
                              </w:rPr>
                              <w:t>Gx</w:t>
                            </w:r>
                            <w:proofErr w:type="spellEnd"/>
                          </w:p>
                        </w:txbxContent>
                      </v:textbox>
                    </v:shape>
                  </v:group>
                  <v:group id="Group 143" o:spid="_x0000_s1118" style="position:absolute;left:39527;top:14176;width:12173;height:2178" coordorigin="" coordsize="12179,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line id="Straight Connector 144" o:spid="_x0000_s1119" style="position:absolute;visibility:visible;mso-wrap-style:square" from="0,762" to="12179,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shape id="Text Box 12" o:spid="_x0000_s1120" type="#_x0000_t202" style="position:absolute;left:3633;width:2977;height:21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pdr8IA&#10;AADcAAAADwAAAGRycy9kb3ducmV2LnhtbERPTWvCQBC9C/0PyxR6kWbT1kaJriJCQb2ZBLwO2TEJ&#10;zc6G7BrTf+8WBG/zeJ+z2oymFQP1rrGs4COKQRCXVjdcKSjyn/cFCOeRNbaWScEfOdisXyYrTLW9&#10;8YmGzFcihLBLUUHtfZdK6cqaDLrIdsSBu9jeoA+wr6Tu8RbCTSs/4ziRBhsODTV2tKup/M2uRkFz&#10;ThZcTWV2OCbFfJbnQ7H9GpR6ex23SxCeRv8UP9x7HebPvuH/mXCB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Sl2vwgAAANwAAAAPAAAAAAAAAAAAAAAAAJgCAABkcnMvZG93&#10;bnJldi54bWxQSwUGAAAAAAQABAD1AAAAhwMAAAAA&#10;" stroked="f" strokeweight=".5pt">
                      <v:textbox inset="0,0,0,0">
                        <w:txbxContent>
                          <w:p w:rsidR="00E23ECD" w:rsidRDefault="00E23ECD" w:rsidP="00E23ECD">
                            <w:pPr>
                              <w:pStyle w:val="NormalWeb"/>
                              <w:spacing w:after="0" w:line="276" w:lineRule="auto"/>
                              <w:jc w:val="center"/>
                            </w:pPr>
                            <w:proofErr w:type="spellStart"/>
                            <w:r>
                              <w:rPr>
                                <w:rFonts w:ascii="Arial" w:eastAsia="Calibri" w:hAnsi="Arial"/>
                                <w:sz w:val="18"/>
                                <w:szCs w:val="18"/>
                              </w:rPr>
                              <w:t>SGi</w:t>
                            </w:r>
                            <w:proofErr w:type="spellEnd"/>
                          </w:p>
                        </w:txbxContent>
                      </v:textbox>
                    </v:shape>
                  </v:group>
                  <v:line id="Straight Connector 138" o:spid="_x0000_s1121" style="position:absolute;visibility:visible;mso-wrap-style:square" from="46142,12612" to="51946,12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Straight Connector 86" o:spid="_x0000_s1122" style="position:absolute;flip:y;visibility:visible;mso-wrap-style:square" from="57566,15664" to="57566,55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Straight Connector 85" o:spid="_x0000_s1123" style="position:absolute;visibility:visible;mso-wrap-style:square" from="4241,51699" to="4241,5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Straight Connector 72" o:spid="_x0000_s1124" style="position:absolute;visibility:visible;mso-wrap-style:square" from="17449,44688" to="17449,4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Straight Connector 64" o:spid="_x0000_s1125" style="position:absolute;flip:x;visibility:visible;mso-wrap-style:square" from="4216,39919" to="4229,44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Straight Connector 55" o:spid="_x0000_s1126" style="position:absolute;visibility:visible;mso-wrap-style:square" from="46640,38853" to="52685,3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Straight Connector 57" o:spid="_x0000_s1127" style="position:absolute;visibility:visible;mso-wrap-style:square" from="52683,15664" to="52683,38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Straight Connector 39" o:spid="_x0000_s1128" style="position:absolute;visibility:visible;mso-wrap-style:square" from="28060,33779" to="36258,33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Straight Connector 36" o:spid="_x0000_s1129" style="position:absolute;visibility:visible;mso-wrap-style:square" from="19608,30337" to="27673,30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Straight Connector 31" o:spid="_x0000_s1130" style="position:absolute;visibility:visible;mso-wrap-style:square" from="36258,31918" to="36258,3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Straight Connector 30" o:spid="_x0000_s1131" style="position:absolute;visibility:visible;mso-wrap-style:square" from="19577,33766" to="19577,39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Straight Connector 28" o:spid="_x0000_s1132" style="position:absolute;visibility:visible;mso-wrap-style:square" from="14516,32236" to="14516,3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shape id="Arc 9" o:spid="_x0000_s1133" style="position:absolute;left:27254;top:33201;width:793;height:1080;visibility:visible;mso-wrap-style:square;v-text-anchor:middle" coordsize="79072,1077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nRMEA&#10;AADbAAAADwAAAGRycy9kb3ducmV2LnhtbERPTWvCQBC9C/6HZYTezCaKIqmrpIVKL1VqS85Ddkyi&#10;2dmQ3Sbpv3cPgsfH+97uR9OInjpXW1aQRDEI4sLqmksFvz8f8w0I55E1NpZJwT852O+mky2m2g78&#10;Tf3ZlyKEsEtRQeV9m0rpiooMusi2xIG72M6gD7Arpe5wCOGmkYs4XkuDNYeGClt6r6i4nf+Mglwf&#10;VqtTQ8fF1zIfrrK/ZMmbVOplNmavIDyN/il+uD+1gk0YG76EH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E50TBAAAA2wAAAA8AAAAAAAAAAAAAAAAAmAIAAGRycy9kb3du&#10;cmV2LnhtbFBLBQYAAAAABAAEAPUAAACGAwAAAAA=&#10;" adj="-11796480,,5400" path="m,54008nsc-29,37488,5504,21863,15012,11617,29342,-3827,49572,-3878,63944,11493v9550,10214,15128,25840,15128,42384l39536,53878,,54008xem,54008nfc-29,37488,5504,21863,15012,11617,29342,-3827,49572,-3878,63944,11493v9550,10214,15128,25840,15128,42384e">
                    <v:stroke joinstyle="miter"/>
                    <v:formulas/>
                    <v:path arrowok="t" o:connecttype="custom" o:connectlocs="0,54106;15070,11638;64189,11514;79375,53974" o:connectangles="0,0,0,0" textboxrect="0,0,79072,107755"/>
                    <v:textbox>
                      <w:txbxContent>
                        <w:p w:rsidR="00FD27BB" w:rsidRDefault="00FD27BB" w:rsidP="00FD27BB"/>
                      </w:txbxContent>
                    </v:textbox>
                  </v:shape>
                  <v:line id="Straight Connector 10" o:spid="_x0000_s1134" style="position:absolute;visibility:visible;mso-wrap-style:square" from="17142,13199" to="17142,3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shape id="Text Box 12" o:spid="_x0000_s1135" type="#_x0000_t202" style="position:absolute;left:14344;top:22057;width:5233;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Utb4A&#10;AADbAAAADwAAAGRycy9kb3ducmV2LnhtbERPu27CMBTdkfgH6yKxgQMDKgGDUBECthIe8218G0eN&#10;ryPbQPr39YDEeHTey3VnG/EgH2rHCibjDARx6XTNlYLLeTf6ABEissbGMSn4owDrVb+3xFy7J5/o&#10;UcRKpBAOOSowMba5lKE0ZDGMXUucuB/nLcYEfSW1x2cKt42cZtlMWqw5NRhs6dNQ+VvcrQLcy+uR&#10;q+3x8hX45r9LNJtiptRw0G0WICJ18S1+uQ9awTytT1/S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SB1LW+AAAA2wAAAA8AAAAAAAAAAAAAAAAAmAIAAGRycy9kb3ducmV2&#10;LnhtbFBLBQYAAAAABAAEAPUAAACDAwAAAAA=&#10;" stroked="f" strokeweight=".5pt">
                    <v:textbox>
                      <w:txbxContent>
                        <w:p w:rsidR="00FD27BB" w:rsidRPr="00A92589" w:rsidRDefault="00FD27BB" w:rsidP="00FD27BB">
                          <w:pPr>
                            <w:spacing w:after="0"/>
                            <w:jc w:val="center"/>
                            <w:rPr>
                              <w:rFonts w:ascii="Arial" w:hAnsi="Arial" w:cs="Arial"/>
                              <w:sz w:val="18"/>
                              <w:szCs w:val="18"/>
                            </w:rPr>
                          </w:pPr>
                          <w:r>
                            <w:rPr>
                              <w:rFonts w:ascii="Arial" w:hAnsi="Arial" w:cs="Arial"/>
                              <w:sz w:val="18"/>
                              <w:szCs w:val="18"/>
                            </w:rPr>
                            <w:t>S6a</w:t>
                          </w:r>
                        </w:p>
                      </w:txbxContent>
                    </v:textbox>
                  </v:shape>
                  <v:shape id="Text Box 8" o:spid="_x0000_s1136" type="#_x0000_t202" style="position:absolute;left:13785;top:9253;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AUVMMA&#10;AADbAAAADwAAAGRycy9kb3ducmV2LnhtbESP0WoCMRRE34X+Q7iFvmlWC0VXo4ggtA/CGv2A6+a6&#10;WdzcLJuoq1/fFAo+DjNzhlmseteIG3Wh9qxgPMpAEJfe1FwpOB62wymIEJENNp5JwYMCrJZvgwXm&#10;xt95TzcdK5EgHHJUYGNscylDaclhGPmWOHln3zmMSXaVNB3eE9w1cpJlX9JhzWnBYksbS+VFX52C&#10;a1sc1p+7H22Lx/EZpyddF1ut1Md7v56DiNTHV/i//W0UzMbw9y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AUVMMAAADbAAAADwAAAAAAAAAAAAAAAACYAgAAZHJzL2Rv&#10;d25yZXYueG1sUEsFBgAAAAAEAAQA9QAAAIgDAAAAAA==&#10;" strokeweight=".5pt">
                    <v:textbox>
                      <w:txbxContent>
                        <w:p w:rsidR="00FD27BB" w:rsidRPr="00A92589" w:rsidRDefault="00FD27BB" w:rsidP="00FD27BB">
                          <w:pPr>
                            <w:spacing w:after="0"/>
                            <w:jc w:val="center"/>
                            <w:rPr>
                              <w:rFonts w:ascii="Arial" w:hAnsi="Arial" w:cs="Arial"/>
                              <w:sz w:val="18"/>
                              <w:szCs w:val="18"/>
                            </w:rPr>
                          </w:pPr>
                          <w:r w:rsidRPr="00A92589">
                            <w:rPr>
                              <w:rFonts w:ascii="Arial" w:hAnsi="Arial" w:cs="Arial"/>
                              <w:sz w:val="18"/>
                              <w:szCs w:val="18"/>
                            </w:rPr>
                            <w:t>HSS</w:t>
                          </w:r>
                        </w:p>
                      </w:txbxContent>
                    </v:textbox>
                  </v:shape>
                  <v:line id="Straight Connector 23" o:spid="_x0000_s1137" style="position:absolute;visibility:visible;mso-wrap-style:square" from="5715,40243" to="17449,40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shape id="Text Box 8" o:spid="_x0000_s1138" type="#_x0000_t202" style="position:absolute;left:698;top:37265;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4vuMMA&#10;AADbAAAADwAAAGRycy9kb3ducmV2LnhtbESP0WoCMRRE3wv+Q7iCbzVrhaKrUUQQ6oOwjX7AdXPd&#10;LG5ulk3U1a9vCoU+DjNzhlmue9eIO3Wh9qxgMs5AEJfe1FwpOB137zMQISIbbDyTgicFWK8Gb0vM&#10;jX/wN911rESCcMhRgY2xzaUMpSWHYexb4uRdfOcwJtlV0nT4SHDXyI8s+5QOa04LFlvaWiqv+uYU&#10;3NriuJke9toWz9Mrzs66LnZaqdGw3yxAROrjf/iv/WUUzKfw+yX9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4vuMMAAADbAAAADwAAAAAAAAAAAAAAAACYAgAAZHJzL2Rv&#10;d25yZXYueG1sUEsFBgAAAAAEAAQA9QAAAIgDA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UE</w:t>
                          </w:r>
                        </w:p>
                      </w:txbxContent>
                    </v:textbox>
                  </v:shape>
                  <v:shape id="Text Box 8" o:spid="_x0000_s1139" type="#_x0000_t202" style="position:absolute;left:39408;top:37392;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SV8QA&#10;AADbAAAADwAAAGRycy9kb3ducmV2LnhtbESP0WoCMRRE3wv+Q7iCbzVrpUVXo4gg1IfCNvoB1811&#10;s7i5WTZRV7++KRT6OMzMGWa57l0jbtSF2rOCyTgDQVx6U3Ol4HjYvc5AhIhssPFMCh4UYL0avCwx&#10;N/7O33TTsRIJwiFHBTbGNpcylJYchrFviZN39p3DmGRXSdPhPcFdI9+y7EM6rDktWGxpa6m86KtT&#10;cG2Lw2b6tde2eByfcXbSdbHTSo2G/WYBIlIf/8N/7U+jYP4O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7ElfEAAAA2wAAAA8AAAAAAAAAAAAAAAAAmAIAAGRycy9k&#10;b3ducmV2LnhtbFBLBQYAAAAABAAEAPUAAACJAw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B</w:t>
                          </w:r>
                          <w:r w:rsidR="00D57C62">
                            <w:rPr>
                              <w:rFonts w:ascii="Arial" w:eastAsia="Calibri" w:hAnsi="Arial" w:cs="Arial"/>
                              <w:sz w:val="16"/>
                              <w:szCs w:val="16"/>
                            </w:rPr>
                            <w:t>M</w:t>
                          </w:r>
                          <w:r>
                            <w:rPr>
                              <w:rFonts w:ascii="Arial" w:eastAsia="Calibri" w:hAnsi="Arial" w:cs="Arial"/>
                              <w:sz w:val="16"/>
                              <w:szCs w:val="16"/>
                            </w:rPr>
                            <w:t>-SC</w:t>
                          </w:r>
                        </w:p>
                      </w:txbxContent>
                    </v:textbox>
                  </v:shape>
                  <v:shape id="Text Box 8" o:spid="_x0000_s1140" type="#_x0000_t202" style="position:absolute;left:50946;top:11261;width:7232;height:5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mMIMQA&#10;AADbAAAADwAAAGRycy9kb3ducmV2LnhtbESPwWrDMBBE74H8g9hCb4ncFkLiRjEmEGgPAVfOB2yt&#10;rWVqrYylJE6/PioUehxm5g2zLSbXiwuNofOs4GmZgSBuvOm4VXCqD4s1iBCRDfaeScGNAhS7+WyL&#10;ufFX/qCLjq1IEA45KrAxDrmUobHkMCz9QJy8Lz86jEmOrTQjXhPc9fI5y1bSYcdpweJAe0vNtz47&#10;BeehqsuX47u21e30E9efuqsOWqnHh6l8BRFpiv/hv/abUbBZwe+X9AP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pjCDEAAAA2wAAAA8AAAAAAAAAAAAAAAAAmAIAAGRycy9k&#10;b3ducmV2LnhtbFBLBQYAAAAABAAEAPUAAACJAw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GCS AS</w:t>
                          </w:r>
                        </w:p>
                      </w:txbxContent>
                    </v:textbox>
                  </v:shape>
                  <v:shape id="Text Box 8" o:spid="_x0000_s1141" type="#_x0000_t202" style="position:absolute;left:33115;top:26997;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pu8QA&#10;AADbAAAADwAAAGRycy9kb3ducmV2LnhtbESP0WoCMRRE3wv+Q7iCbzVrhVZXo4gg1IfCNvoB1811&#10;s7i5WTZRV7++KRT6OMzMGWa57l0jbtSF2rOCyTgDQVx6U3Ol4HjYvc5AhIhssPFMCh4UYL0avCwx&#10;N/7O33TTsRIJwiFHBTbGNpcylJYchrFviZN39p3DmGRXSdPhPcFdI9+y7F06rDktWGxpa6m86KtT&#10;cG2Lw2b6tde2eByfcXbSdbHTSo2G/WYBIlIf/8N/7U+jYP4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lKbvEAAAA2wAAAA8AAAAAAAAAAAAAAAAAmAIAAGRycy9k&#10;b3ducmV2LnhtbFBLBQYAAAAABAAEAPUAAACJAwAAAAA=&#10;" strokeweight=".5pt">
                    <v:textbox>
                      <w:txbxContent>
                        <w:p w:rsidR="00FD27BB" w:rsidRDefault="00E23ECD" w:rsidP="00FD27BB">
                          <w:pPr>
                            <w:pStyle w:val="NormalWeb"/>
                            <w:spacing w:after="0" w:line="276" w:lineRule="auto"/>
                            <w:jc w:val="center"/>
                          </w:pPr>
                          <w:r>
                            <w:rPr>
                              <w:rFonts w:ascii="Arial" w:eastAsia="Calibri" w:hAnsi="Arial" w:cs="Arial"/>
                              <w:sz w:val="16"/>
                              <w:szCs w:val="16"/>
                            </w:rPr>
                            <w:t>S-</w:t>
                          </w:r>
                          <w:r w:rsidR="00FD27BB">
                            <w:rPr>
                              <w:rFonts w:ascii="Arial" w:eastAsia="Calibri" w:hAnsi="Arial" w:cs="Arial"/>
                              <w:sz w:val="16"/>
                              <w:szCs w:val="16"/>
                            </w:rPr>
                            <w:t>GW</w:t>
                          </w:r>
                        </w:p>
                      </w:txbxContent>
                    </v:textbox>
                  </v:shape>
                  <v:shape id="Text Box 8" o:spid="_x0000_s1142" type="#_x0000_t202" style="position:absolute;left:13703;top:26985;width:7232;height:5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q9ycAA&#10;AADbAAAADwAAAGRycy9kb3ducmV2LnhtbERPzYrCMBC+C/sOYRa8abouiHaNIguCexBq9AFmm7Ep&#10;NpPSRK0+vTkIHj++/8Wqd424Uhdqzwq+xhkI4tKbmisFx8NmNAMRIrLBxjMpuFOA1fJjsMDc+Bvv&#10;6apjJVIIhxwV2BjbXMpQWnIYxr4lTtzJdw5jgl0lTYe3FO4aOcmyqXRYc2qw2NKvpfKsL07BpS0O&#10;6+/dn7bF/fiIs39dFxut1PCzX/+AiNTHt/jl3hoF8zQ2fUk/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q9ycAAAADbAAAADwAAAAAAAAAAAAAAAACYAgAAZHJzL2Rvd25y&#10;ZXYueG1sUEsFBgAAAAAEAAQA9QAAAIUDAAAAAA==&#10;" strokeweight=".5pt">
                    <v:textbox>
                      <w:txbxContent>
                        <w:p w:rsidR="00FD27BB" w:rsidRPr="00A92589" w:rsidRDefault="00FD27BB" w:rsidP="00FD27BB">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v:textbox>
                  </v:shape>
                  <v:shape id="Text Box 8" o:spid="_x0000_s1143" type="#_x0000_t202" style="position:absolute;left:33147;top:1951;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YUsMA&#10;AADbAAAADwAAAGRycy9kb3ducmV2LnhtbESP0WoCMRRE34X+Q7iFvmlWC0VXo4ggtA/CGv2A6+a6&#10;WdzcLJuoq1/fFAo+DjNzhlmseteIG3Wh9qxgPMpAEJfe1FwpOB62wymIEJENNp5JwYMCrJZvgwXm&#10;xt95TzcdK5EgHHJUYGNscylDaclhGPmWOHln3zmMSXaVNB3eE9w1cpJlX9JhzWnBYksbS+VFX52C&#10;a1sc1p+7H22Lx/EZpyddF1ut1Md7v56DiNTHV/i//W0UzGbw9y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YYUsMAAADbAAAADwAAAAAAAAAAAAAAAACYAgAAZHJzL2Rv&#10;d25yZXYueG1sUEsFBgAAAAAEAAQA9QAAAIgDA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PCRF</w:t>
                          </w:r>
                        </w:p>
                      </w:txbxContent>
                    </v:textbox>
                  </v:shape>
                  <v:line id="Straight Connector 26" o:spid="_x0000_s1144" style="position:absolute;visibility:visible;mso-wrap-style:square" from="20935,28813" to="33115,2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Straight Connector 27" o:spid="_x0000_s1145" style="position:absolute;visibility:visible;mso-wrap-style:square" from="17170,32236" to="17170,3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shape id="Text Box 8" o:spid="_x0000_s1146" type="#_x0000_t202" style="position:absolute;left:13703;top:37386;width:7232;height:5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H/MEA&#10;AADcAAAADwAAAGRycy9kb3ducmV2LnhtbERPzYrCMBC+L/gOYQRva6rCIl2jiCDoQehGH2C2GZti&#10;MylN1OrTbxYEb/Px/c5i1btG3KgLtWcFk3EGgrj0puZKwem4/ZyDCBHZYOOZFDwowGo5+Fhgbvyd&#10;f+imYyVSCIccFdgY21zKUFpyGMa+JU7c2XcOY4JdJU2H9xTuGjnNsi/psObUYLGljaXyoq9OwbUt&#10;juvZYa9t8Tg94/xX18VWKzUa9utvEJH6+Ba/3DuT5mdT+H8mXS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6R/zBAAAA3AAAAA8AAAAAAAAAAAAAAAAAmAIAAGRycy9kb3du&#10;cmV2LnhtbFBLBQYAAAAABAAEAPUAAACGAw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E-UTRAN</w:t>
                          </w:r>
                        </w:p>
                      </w:txbxContent>
                    </v:textbox>
                  </v:shape>
                  <v:line id="Straight Connector 29" o:spid="_x0000_s1147" style="position:absolute;visibility:visible;mso-wrap-style:square" from="19608,33766" to="27254,3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shape id="Text Box 12" o:spid="_x0000_s1148" type="#_x0000_t202" style="position:absolute;left:25914;top:27956;width:326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xB9MEA&#10;AADcAAAADwAAAGRycy9kb3ducmV2LnhtbERPTYvCMBC9C/sfwix4kTVdla5Uo4ggqDfbwl6HZrYt&#10;NpPSZGv990YQvM3jfc56O5hG9NS52rKC72kEgriwuuZSQZ4dvpYgnEfW2FgmBXdysN18jNaYaHvj&#10;C/WpL0UIYZeggsr7NpHSFRUZdFPbEgfuz3YGfYBdKXWHtxBuGjmLolgarDk0VNjSvqLimv4bBfVv&#10;vORyItPTOc5/FlnW57t5r9T4c9itQHga/Fv8ch91mB8t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sQfT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S-11</w:t>
                          </w:r>
                        </w:p>
                      </w:txbxContent>
                    </v:textbox>
                  </v:shape>
                  <v:shape id="Text Box 12" o:spid="_x0000_s1149" type="#_x0000_t202" style="position:absolute;left:10020;top:33690;width:637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kb8IA&#10;AADcAAAADwAAAGRycy9kb3ducmV2LnhtbERPS2uDQBC+B/Iflgn0EuKaPkwwWSUUCm1vVSHXwZ2o&#10;xJ0Vd2Psv+8WCr3Nx/ecYz6bXkw0us6ygm0UgyCure64UVCVb5s9COeRNfaWScE3Ociz5eKIqbZ3&#10;/qKp8I0IIexSVNB6P6RSurolgy6yA3HgLnY06AMcG6lHvIdw08vHOE6kwY5DQ4sDvbZUX4ubUdCd&#10;kz03a1l8fCbV7rksp+r0NCn1sJpPBxCeZv8v/nO/6zA/foHfZ8IFMv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IORv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S1-MME</w:t>
                          </w:r>
                        </w:p>
                      </w:txbxContent>
                    </v:textbox>
                  </v:shape>
                  <v:shape id="Text Box 12" o:spid="_x0000_s1150" type="#_x0000_t202" style="position:absolute;left:15201;top:33696;width:4058;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6GMEA&#10;AADcAAAADwAAAGRycy9kb3ducmV2LnhtbERPTYvCMBC9C/sfwix4kTVdla5Uo8iCoN5sC16HZmzL&#10;NpPSZGv990YQvM3jfc56O5hG9NS52rKC72kEgriwuuZSQZ7tv5YgnEfW2FgmBXdysN18jNaYaHvj&#10;M/WpL0UIYZeggsr7NpHSFRUZdFPbEgfuajuDPsCulLrDWwg3jZxFUSwN1hwaKmzpt6LiL/03CupL&#10;vORyItPjKc5/FlnW57t5r9T4c9itQHga/Fv8ch90mB/F8HwmXC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yehj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M3</w:t>
                          </w:r>
                        </w:p>
                      </w:txbxContent>
                    </v:textbox>
                  </v:shape>
                  <v:shape id="Text Box 12" o:spid="_x0000_s1151" type="#_x0000_t202" style="position:absolute;left:30422;top:32706;width:3264;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fg8EA&#10;AADcAAAADwAAAGRycy9kb3ducmV2LnhtbERPTYvCMBC9C/sfwix4EU13lSrVKLKwoN5sC16HZmzL&#10;NpPSZGv990YQvM3jfc5mN5hG9NS52rKCr1kEgriwuuZSQZ79TlcgnEfW2FgmBXdysNt+jDaYaHvj&#10;M/WpL0UIYZeggsr7NpHSFRUZdDPbEgfuajuDPsCulLrDWwg3jfyOolgarDk0VNjST0XFX/pvFNSX&#10;eMXlRKbHU5wvF1nW5/t5r9T4c9ivQXga/Fv8ch90mB8t4flMuE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34P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S1-u</w:t>
                          </w:r>
                        </w:p>
                      </w:txbxContent>
                    </v:textbox>
                  </v:shape>
                  <v:line id="Straight Connector 37" o:spid="_x0000_s1152" style="position:absolute;flip:x;visibility:visible;mso-wrap-style:square" from="27673,30337" to="27698,37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Np8cAAADcAAAADwAAAGRycy9kb3ducmV2LnhtbESPQUsDMRCF74L/IYzgRWxWEWm3TUsp&#10;CB56sZYtvY2b6WbZzWSbxHb9985B8DbDe/PeN4vV6Ht1oZjawAaeJgUo4jrYlhsD+8+3xymolJEt&#10;9oHJwA8lWC1vbxZY2nDlD7rscqMkhFOJBlzOQ6l1qh15TJMwEIt2CtFjljU22ka8Srjv9XNRvGqP&#10;LUuDw4E2jupu9+0N6On24RzXXy9d1R0OM1fV1XDcGnN/N67noDKN+d/8d/1uBb8Q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42nxwAAANwAAAAPAAAAAAAA&#10;AAAAAAAAAKECAABkcnMvZG93bnJldi54bWxQSwUGAAAAAAQABAD5AAAAlQMAAAAA&#10;"/>
                  <v:shape id="Text Box 12" o:spid="_x0000_s1153" type="#_x0000_t202" style="position:absolute;left:22656;top:29474;width:3264;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uasEA&#10;AADcAAAADwAAAGRycy9kb3ducmV2LnhtbERPTWvCQBC9F/wPywi9FN2oJWp0FREKtjeTgNchOybB&#10;7GzIrjH9992C4G0e73O2+8E0oqfO1ZYVzKYRCOLC6ppLBXn2NVmBcB5ZY2OZFPySg/1u9LbFRNsH&#10;n6lPfSlCCLsEFVTet4mUrqjIoJvaljhwV9sZ9AF2pdQdPkK4aeQ8imJpsObQUGFLx4qKW3o3CupL&#10;vOLyQ6bfP3G+/MyyPj8seqXex8NhA8LT4F/ip/ukw/xoDf/PhA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t7mr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Sm</w:t>
                          </w:r>
                        </w:p>
                      </w:txbxContent>
                    </v:textbox>
                  </v:shape>
                  <v:line id="Straight Connector 56" o:spid="_x0000_s1154" style="position:absolute;visibility:visible;mso-wrap-style:square" from="46793,41240" to="54229,41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shape id="Text Box 12" o:spid="_x0000_s1155" type="#_x0000_t202" style="position:absolute;left:47682;top:38116;width:4267;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R4t8IA&#10;AADcAAAADwAAAGRycy9kb3ducmV2LnhtbERPTWvCQBC9F/wPywheim6sJdrUVaQgaG8mgV6H7DQJ&#10;ZmdDdo3x37uC4G0e73PW28E0oqfO1ZYVzGcRCOLC6ppLBXm2n65AOI+ssbFMCm7kYLsZva0x0fbK&#10;J+pTX4oQwi5BBZX3bSKlKyoy6Ga2JQ7cv+0M+gC7UuoOryHcNPIjimJpsObQUGFLPxUV5/RiFNR/&#10;8YrLd5kef+N8+Zllfb5b9EpNxsPuG4Snwb/ET/dBh/nzL3g8Ey6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tHi3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MB2-C</w:t>
                          </w:r>
                        </w:p>
                      </w:txbxContent>
                    </v:textbox>
                  </v:shape>
                  <v:shape id="Text Box 12" o:spid="_x0000_s1156" type="#_x0000_t202" style="position:absolute;left:47828;top:40637;width:426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bl8QA&#10;AADcAAAADwAAAGRycy9kb3ducmV2LnhtbESPQWvCQBCF70L/wzKFXqRuaiWV6CoiFGxvTQJeh+yY&#10;hGZnQ3aN8d93DgVvM7w3732z3U+uUyMNofVs4G2RgCKuvG25NlAWn69rUCEiW+w8k4E7BdjvnmZb&#10;zKy/8Q+NeayVhHDI0EATY59pHaqGHIaF74lFu/jBYZR1qLUd8CbhrtPLJEm1w5alocGejg1Vv/nV&#10;GWjP6Zrruc6/vtPyY1UUY3l4H415eZ4OG1CRpvgw/1+frOAvBV+ekQn0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G5fEAAAA3AAAAA8AAAAAAAAAAAAAAAAAmAIAAGRycy9k&#10;b3ducmV2LnhtbFBLBQYAAAAABAAEAPUAAACJ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MB2-U</w:t>
                          </w:r>
                        </w:p>
                      </w:txbxContent>
                    </v:textbox>
                  </v:shape>
                  <v:shape id="Text Box 12" o:spid="_x0000_s1157" type="#_x0000_t202" style="position:absolute;left:9277;top:39424;width:3207;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6+DMIA&#10;AADcAAAADwAAAGRycy9kb3ducmV2LnhtbERPTWuDQBC9B/Iflin0EuqaNFgx2YgUCm1vUSHXwZ2o&#10;1J0Vd2Psv+8WCr3N433OMV/MIGaaXG9ZwTaKQRA3VvfcKqirt6cUhPPIGgfLpOCbHOSn9eqImbZ3&#10;PtNc+laEEHYZKui8HzMpXdORQRfZkThwVzsZ9AFOrdQT3kO4GeQujhNpsOfQ0OFIrx01X+XNKOgv&#10;ScrtRpYfn0n9sq+quS6eZ6UeH5biAMLT4v/Ff+53HebvtvD7TLhAn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rr4M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proofErr w:type="spellStart"/>
                          <w:r>
                            <w:rPr>
                              <w:rFonts w:ascii="Arial" w:eastAsia="Calibri" w:hAnsi="Arial"/>
                              <w:sz w:val="18"/>
                              <w:szCs w:val="18"/>
                            </w:rPr>
                            <w:t>Uu</w:t>
                          </w:r>
                          <w:proofErr w:type="spellEnd"/>
                        </w:p>
                      </w:txbxContent>
                    </v:textbox>
                  </v:shape>
                  <v:line id="Straight Connector 66" o:spid="_x0000_s1158" style="position:absolute;visibility:visible;mso-wrap-style:square" from="47113,874" to="47113,56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GucMAAADcAAAADwAAAGRycy9kb3ducmV2LnhtbERPS2sCMRC+F/wPYQRvNauWIlujiFRo&#10;Vyj4uPQ2bKabrZvJmqTu+u8bodDbfHzPWax624gr+VA7VjAZZyCIS6drrhScjtvHOYgQkTU2jknB&#10;jQKsloOHBebadbyn6yFWIoVwyFGBibHNpQylIYth7FrixH05bzEm6CupPXYp3DZymmXP0mLNqcFg&#10;SxtD5fnwYxVcjrLd6s/b+0fjX58K810U3e6i1GjYr19AROrjv/jP/abT/OkM7s+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dhrnDAAAA3AAAAA8AAAAAAAAAAAAA&#10;AAAAoQIAAGRycy9kb3ducmV2LnhtbFBLBQYAAAAABAAEAPkAAACRAwAAAAA=&#10;" strokeweight="1.25pt">
                    <v:stroke dashstyle="longDash"/>
                  </v:line>
                  <v:shape id="Text Box 12" o:spid="_x0000_s1159" type="#_x0000_t202" style="position:absolute;left:47834;top:1884;width:8776;height:5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qETr8A&#10;AADcAAAADwAAAGRycy9kb3ducmV2LnhtbERPTWsCMRC9F/wPYYTealYpUlajiCLqrW6t53EzbhY3&#10;kyWJuv57UxB6m8f7nOm8s424kQ+1YwXDQQaCuHS65krB4Wf98QUiRGSNjWNS8KAA81nvbYq5dnfe&#10;062IlUghHHJUYGJscylDachiGLiWOHFn5y3GBH0ltcd7CreNHGXZWFqsOTUYbGlpqLwUV6sAN/J3&#10;x9Vqd/gOfPSnEs2iGCv13u8WExCRuvgvfrm3Os0ffcLfM+kCO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2oROvwAAANwAAAAPAAAAAAAAAAAAAAAAAJgCAABkcnMvZG93bnJl&#10;di54bWxQSwUGAAAAAAQABAD1AAAAhAMAAAAA&#10;" stroked="f" strokeweight=".5pt">
                    <v:textbox>
                      <w:txbxContent>
                        <w:p w:rsidR="00FD27BB" w:rsidRPr="001F57D6" w:rsidRDefault="00FD27BB" w:rsidP="00FD27BB">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FD27BB" w:rsidRPr="001F57D6" w:rsidRDefault="00FD27BB" w:rsidP="00FD27BB">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v:textbox>
                  </v:shape>
                  <v:shape id="Text Box 12" o:spid="_x0000_s1160" type="#_x0000_t202" style="position:absolute;left:2673;top:3554;width:8769;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Yh1b8A&#10;AADcAAAADwAAAGRycy9kb3ducmV2LnhtbERPTWsCMRC9F/wPYYTealahUlajiCLqrW6t53EzbhY3&#10;kyWJuv57UxB6m8f7nOm8s424kQ+1YwXDQQaCuHS65krB4Wf98QUiRGSNjWNS8KAA81nvbYq5dnfe&#10;062IlUghHHJUYGJscylDachiGLiWOHFn5y3GBH0ltcd7CreNHGXZWFqsOTUYbGlpqLwUV6sAN/J3&#10;x9Vqd/gOfPSnEs2iGCv13u8WExCRuvgvfrm3Os0ffcLfM+kCO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liHVvwAAANwAAAAPAAAAAAAAAAAAAAAAAJgCAABkcnMvZG93bnJl&#10;di54bWxQSwUGAAAAAAQABAD1AAAAhAMAAAAA&#10;" stroked="f" strokeweight=".5pt">
                    <v:textbox>
                      <w:txbxContent>
                        <w:p w:rsidR="00FD27BB" w:rsidRDefault="00FD27BB" w:rsidP="00FD27BB">
                          <w:pPr>
                            <w:pStyle w:val="NormalWeb"/>
                            <w:spacing w:after="0" w:line="276" w:lineRule="auto"/>
                            <w:jc w:val="center"/>
                          </w:pPr>
                          <w:r>
                            <w:rPr>
                              <w:rFonts w:ascii="Arial" w:eastAsia="Calibri" w:hAnsi="Arial"/>
                              <w:sz w:val="20"/>
                              <w:szCs w:val="20"/>
                            </w:rPr>
                            <w:t>H-PLMN</w:t>
                          </w:r>
                        </w:p>
                      </w:txbxContent>
                    </v:textbox>
                  </v:shape>
                  <v:line id="Straight Connector 69" o:spid="_x0000_s1161" style="position:absolute;visibility:visible;mso-wrap-style:square" from="5715,51089" to="17449,51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shape id="Text Box 8" o:spid="_x0000_s1162" type="#_x0000_t202" style="position:absolute;left:692;top:48111;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4BMIA&#10;AADcAAAADwAAAGRycy9kb3ducmV2LnhtbERPzYrCMBC+C75DGGFvmqrgStcosiCsB6EbfYCxmW2K&#10;zaQ0Ues+vREW9jYf3++sNr1rxI26UHtWMJ1kIIhLb2quFJyOu/ESRIjIBhvPpOBBATbr4WCFufF3&#10;/qabjpVIIRxyVGBjbHMpQ2nJYZj4ljhxP75zGBPsKmk6vKdw18hZli2kw5pTg8WWPi2VF311Cq5t&#10;cdzOD3tti8fpNy7Pui52Wqm3Ub/9ABGpj//iP/eXSfNn7/B6Jl0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gEwgAAANwAAAAPAAAAAAAAAAAAAAAAAJgCAABkcnMvZG93&#10;bnJldi54bWxQSwUGAAAAAAQABAD1AAAAhwMAAAAA&#10;" strokeweight=".5pt">
                    <v:textbox>
                      <w:txbxContent>
                        <w:p w:rsidR="00FD27BB" w:rsidRDefault="00FD27BB" w:rsidP="00FD27BB">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FD27BB" w:rsidRDefault="00FD27BB" w:rsidP="00FD27BB">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v:textbox>
                  </v:shape>
                  <v:shape id="Text Box 8" o:spid="_x0000_s1163" type="#_x0000_t202" style="position:absolute;left:13703;top:48232;width:7232;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sdsUA&#10;AADcAAAADwAAAGRycy9kb3ducmV2LnhtbESPQWsCMRCF7wX/Q5hCbzVbC0W2RhFBsIfCNvoDxs10&#10;s7iZLJuoq7/eORR6m+G9ee+bxWoMnbrQkNrIBt6mBSjiOrqWGwOH/fZ1DiplZIddZDJwowSr5eRp&#10;gaWLV/6hi82NkhBOJRrwOfel1qn2FDBNY08s2m8cAmZZh0a7Aa8SHjo9K4oPHbBlafDY08ZTfbLn&#10;YODcV/v1+/eX9dXtcM/zo22rrTXm5Xlcf4LKNOZ/89/1zgn+TGjlGZlAL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Zyx2xQAAANwAAAAPAAAAAAAAAAAAAAAAAJgCAABkcnMv&#10;ZG93bnJldi54bWxQSwUGAAAAAAQABAD1AAAAigMAAAAA&#10;" strokeweight=".5pt">
                    <v:textbox>
                      <w:txbxContent>
                        <w:p w:rsidR="00FD27BB" w:rsidRDefault="00DA6826" w:rsidP="00FD27BB">
                          <w:pPr>
                            <w:pStyle w:val="NormalWeb"/>
                            <w:spacing w:after="0" w:line="276" w:lineRule="auto"/>
                            <w:jc w:val="center"/>
                          </w:pPr>
                          <w:r>
                            <w:rPr>
                              <w:rFonts w:ascii="Arial" w:eastAsia="Calibri" w:hAnsi="Arial" w:cs="Arial"/>
                              <w:sz w:val="16"/>
                              <w:szCs w:val="16"/>
                            </w:rPr>
                            <w:t xml:space="preserve">ProSe </w:t>
                          </w:r>
                          <w:r w:rsidR="00FD27BB">
                            <w:rPr>
                              <w:rFonts w:ascii="Arial" w:eastAsia="Calibri" w:hAnsi="Arial" w:cs="Arial"/>
                              <w:sz w:val="16"/>
                              <w:szCs w:val="16"/>
                            </w:rPr>
                            <w:t>UE-Network Relay</w:t>
                          </w:r>
                        </w:p>
                      </w:txbxContent>
                    </v:textbox>
                  </v:shape>
                  <v:line id="Straight Connector 130" o:spid="_x0000_s1164" style="position:absolute;visibility:visible;mso-wrap-style:square" from="4216,44263" to="55943,44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shape id="Text Box 12" o:spid="_x0000_s1165" type="#_x0000_t202" style="position:absolute;left:15760;top:45495;width:3201;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o0cIA&#10;AADcAAAADwAAAGRycy9kb3ducmV2LnhtbERPTWuDQBC9F/oflgnkUuKapBix2YgUCmlvVSHXwZ2q&#10;xJ0Vd2vMv+8WCr3N433OMV/MIGaaXG9ZwTaKQRA3VvfcKqirt00KwnlkjYNlUnAnB/np8eGImbY3&#10;/qS59K0IIewyVNB5P2ZSuqYjgy6yI3Hgvuxk0Ac4tVJPeAvhZpC7OE6kwZ5DQ4cjvXbUXMtvo6C/&#10;JCm3T7J8/0jqw3NVzXWxn5Var5biBYSnxf+L/9xnHebvt/D7TLhAn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dyjR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proofErr w:type="spellStart"/>
                          <w:r>
                            <w:rPr>
                              <w:rFonts w:ascii="Arial" w:eastAsia="Calibri" w:hAnsi="Arial"/>
                              <w:sz w:val="18"/>
                              <w:szCs w:val="18"/>
                            </w:rPr>
                            <w:t>Uu</w:t>
                          </w:r>
                          <w:proofErr w:type="spellEnd"/>
                        </w:p>
                      </w:txbxContent>
                    </v:textbox>
                  </v:shape>
                  <v:shape id="Text Box 12" o:spid="_x0000_s1166" type="#_x0000_t202" style="position:absolute;left:9118;top:50270;width:3201;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2psEA&#10;AADcAAAADwAAAGRycy9kb3ducmV2LnhtbERPTYvCMBC9L/gfwgheFk3VpUo1iiwIrrdtC16HZmyL&#10;zaQ02Vr//UYQvM3jfc52P5hG9NS52rKC+SwCQVxYXXOpIM+O0zUI55E1NpZJwYMc7Hejjy0m2t75&#10;l/rUlyKEsEtQQeV9m0jpiooMupltiQN3tZ1BH2BXSt3hPYSbRi6iKJYGaw4NFbb0XVFxS/+MgvoS&#10;r7n8lOnPOc5XX1nW54dlr9RkPBw2IDwN/i1+uU86zF8u4PlMu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ltqb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PC5</w:t>
                          </w:r>
                        </w:p>
                      </w:txbxContent>
                    </v:textbox>
                  </v:shape>
                  <v:line id="Straight Connector 84" o:spid="_x0000_s1167" style="position:absolute;visibility:visible;mso-wrap-style:square" from="4292,55090" to="57569,5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 id="Text Box 12" o:spid="_x0000_s1168" type="#_x0000_t202" style="position:absolute;left:28524;top:54296;width:4267;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CLScEA&#10;AADcAAAADwAAAGRycy9kb3ducmV2LnhtbERPTYvCMBC9C/6HMAt7kTV1la5Uo4iwoN5sC16HZmzL&#10;NpPSxNr990YQvM3jfc56O5hG9NS52rKC2TQCQVxYXXOpIM9+v5YgnEfW2FgmBf/kYLsZj9aYaHvn&#10;M/WpL0UIYZeggsr7NpHSFRUZdFPbEgfuajuDPsCulLrDewg3jfyOolgarDk0VNjSvqLiL70ZBfUl&#10;XnI5kenxFOc/iyzr8928V+rzY9itQHga/Fv8ch90mD9fwPOZcIH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Ai0nBAAAA3AAAAA8AAAAAAAAAAAAAAAAAmAIAAGRycy9kb3du&#10;cmV2LnhtbFBLBQYAAAAABAAEAPUAAACGAw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GC1</w:t>
                          </w:r>
                        </w:p>
                      </w:txbxContent>
                    </v:textbox>
                  </v:shape>
                  <v:shape id="Text Box 12" o:spid="_x0000_s1169" type="#_x0000_t202" style="position:absolute;left:28047;top:43390;width:4268;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wu0sIA&#10;AADcAAAADwAAAGRycy9kb3ducmV2LnhtbERPTWvCQBC9F/wPywheim7UGiW6ihQKtjeTgNchOybB&#10;7GzIbmP6792C4G0e73N2h8E0oqfO1ZYVzGcRCOLC6ppLBXn2Nd2AcB5ZY2OZFPyRg8N+9LbDRNs7&#10;n6lPfSlCCLsEFVTet4mUrqjIoJvZljhwV9sZ9AF2pdQd3kO4aeQiimJpsObQUGFLnxUVt/TXKKgv&#10;8YbLd5l+/8T5+iPL+vy47JWajIfjFoSnwb/ET/dJh/nLFfw/Ey6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C7SwgAAANwAAAAPAAAAAAAAAAAAAAAAAJgCAABkcnMvZG93&#10;bnJldi54bWxQSwUGAAAAAAQABAD1AAAAhwMAAAAA&#10;" stroked="f" strokeweight=".5pt">
                    <v:textbox inset="0,0,0,0">
                      <w:txbxContent>
                        <w:p w:rsidR="00FD27BB" w:rsidRDefault="00FD27BB" w:rsidP="00FD27BB">
                          <w:pPr>
                            <w:pStyle w:val="NormalWeb"/>
                            <w:spacing w:after="0" w:line="276" w:lineRule="auto"/>
                            <w:jc w:val="center"/>
                          </w:pPr>
                          <w:r>
                            <w:rPr>
                              <w:rFonts w:ascii="Arial" w:eastAsia="Calibri" w:hAnsi="Arial"/>
                              <w:sz w:val="18"/>
                              <w:szCs w:val="18"/>
                            </w:rPr>
                            <w:t>GC1</w:t>
                          </w:r>
                        </w:p>
                      </w:txbxContent>
                    </v:textbox>
                  </v:shape>
                  <v:shape id="Text Box 8" o:spid="_x0000_s1170" type="#_x0000_t202" style="position:absolute;left:33119;top:12602;width:7226;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u2cIA&#10;AADcAAAADwAAAGRycy9kb3ducmV2LnhtbERPzYrCMBC+C75DGMGbpqvgSjWKCMLuYaEbfYCxGZuy&#10;zaQ0UatPvxEW9jYf3++st71rxI26UHtW8DbNQBCX3tRcKTgdD5MliBCRDTaeScGDAmw3w8Eac+Pv&#10;/E03HSuRQjjkqMDG2OZShtKSwzD1LXHiLr5zGBPsKmk6vKdw18hZli2kw5pTg8WW9pbKH311Cq5t&#10;cdzNvz61LR6nZ1yedV0ctFLjUb9bgYjUx3/xn/vDpPnzd3g9ky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IS7ZwgAAANwAAAAPAAAAAAAAAAAAAAAAAJgCAABkcnMvZG93&#10;bnJldi54bWxQSwUGAAAAAAQABAD1AAAAhwMAAAAA&#10;" strokeweight=".5pt">
                    <v:textbox>
                      <w:txbxContent>
                        <w:p w:rsidR="00E23ECD" w:rsidRDefault="00E23ECD" w:rsidP="00E23ECD">
                          <w:pPr>
                            <w:pStyle w:val="NormalWeb"/>
                            <w:spacing w:after="0" w:line="276" w:lineRule="auto"/>
                            <w:jc w:val="center"/>
                          </w:pPr>
                          <w:r>
                            <w:rPr>
                              <w:rFonts w:ascii="Arial" w:eastAsia="Calibri" w:hAnsi="Arial" w:cs="Arial"/>
                              <w:sz w:val="16"/>
                              <w:szCs w:val="16"/>
                            </w:rPr>
                            <w:t>P-GW</w:t>
                          </w:r>
                        </w:p>
                      </w:txbxContent>
                    </v:textbox>
                  </v:shape>
                  <v:line id="Straight Connector 139" o:spid="_x0000_s1171" style="position:absolute;visibility:visible;mso-wrap-style:square" from="40325,4668" to="46135,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Straight Connector 140" o:spid="_x0000_s1172" style="position:absolute;visibility:visible;mso-wrap-style:square" from="46142,4668" to="46142,12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shape id="Text Box 46" o:spid="_x0000_s1173" type="#_x0000_t202" style="position:absolute;left:41833;top:3654;width:3288;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CdsAA&#10;AADcAAAADwAAAGRycy9kb3ducmV2LnhtbERPS2sCMRC+C/0PYQq9adZSpKxmF7GU1ltdH+dxM24W&#10;N5MlSXX996Yg9DYf33MW5WA7cSEfWscKppMMBHHtdMuNgt32c/wOIkRkjZ1jUnCjAGXxNFpgrt2V&#10;N3SpYiNSCIccFZgY+1zKUBuyGCauJ07cyXmLMUHfSO3xmsJtJ1+zbCYttpwaDPa0MlSfq1+rAL/k&#10;fs3Nx3r3E/jgjzWaZTVT6uV5WM5BRBriv/jh/tZp/tsU/p5JF8j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LCdsAAAADcAAAADwAAAAAAAAAAAAAAAACYAgAAZHJzL2Rvd25y&#10;ZXYueG1sUEsFBgAAAAAEAAQA9QAAAIUDAAAAAA==&#10;" stroked="f" strokeweight=".5pt">
                    <v:textbox>
                      <w:txbxContent>
                        <w:p w:rsidR="00E23ECD" w:rsidRDefault="00E23ECD" w:rsidP="00E23ECD">
                          <w:pPr>
                            <w:pStyle w:val="NormalWeb"/>
                            <w:spacing w:after="0"/>
                            <w:jc w:val="center"/>
                          </w:pPr>
                          <w:r>
                            <w:rPr>
                              <w:rFonts w:ascii="Arial" w:hAnsi="Arial" w:cs="Arial"/>
                              <w:sz w:val="18"/>
                              <w:szCs w:val="18"/>
                            </w:rPr>
                            <w:t>Rx</w:t>
                          </w:r>
                        </w:p>
                      </w:txbxContent>
                    </v:textbox>
                  </v:shape>
                  <v:line id="Straight Connector 146" o:spid="_x0000_s1174" style="position:absolute;visibility:visible;mso-wrap-style:square" from="5088,19592" to="47151,1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XAgcMAAADcAAAADwAAAGRycy9kb3ducmV2LnhtbERPTWsCMRC9F/wPYQRvNWsRKVujiCi0&#10;KwhVL96GzXSz7WayJqm7/ntTKHibx/uc+bK3jbiSD7VjBZNxBoK4dLrmSsHpuH1+BREissbGMSm4&#10;UYDlYvA0x1y7jj/peoiVSCEcclRgYmxzKUNpyGIYu5Y4cV/OW4wJ+kpqj10Kt418ybKZtFhzajDY&#10;0tpQ+XP4tQouR9lu9fn2sW/8ZlqY76LodhelRsN+9QYiUh8f4n/3u07zpzP4eyZdI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1wIHDAAAA3AAAAA8AAAAAAAAAAAAA&#10;AAAAoQIAAGRycy9kb3ducmV2LnhtbFBLBQYAAAAABAAEAPkAAACRAwAAAAA=&#10;" strokeweight="1.25pt">
                    <v:stroke dashstyle="longDash"/>
                  </v:line>
                  <v:shape id="Text Box 12" o:spid="_x0000_s1175" type="#_x0000_t202" style="position:absolute;left:2913;top:20167;width:8763;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K3L8A&#10;AADcAAAADwAAAGRycy9kb3ducmV2LnhtbERPTWsCMRC9F/wPYYTealahUlajiCLqrW6t53EzbhY3&#10;kyWJuv57UxB6m8f7nOm8s424kQ+1YwXDQQaCuHS65krB4Wf98QUiRGSNjWNS8KAA81nvbYq5dnfe&#10;062IlUghHHJUYGJscylDachiGLiWOHFn5y3GBH0ltcd7CreNHGXZWFqsOTUYbGlpqLwUV6sAN/J3&#10;x9Vqd/gOfPSnEs2iGCv13u8WExCRuvgvfrm3Os3/HMHfM+kCO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ecrcvwAAANwAAAAPAAAAAAAAAAAAAAAAAJgCAABkcnMvZG93bnJl&#10;di54bWxQSwUGAAAAAAQABAD1AAAAhAMAAAAA&#10;" stroked="f" strokeweight=".5pt">
                    <v:textbox>
                      <w:txbxContent>
                        <w:p w:rsidR="00D57C62" w:rsidRDefault="00D57C62" w:rsidP="00D57C62">
                          <w:pPr>
                            <w:pStyle w:val="NormalWeb"/>
                            <w:spacing w:after="0" w:line="276" w:lineRule="auto"/>
                            <w:jc w:val="center"/>
                          </w:pPr>
                          <w:r>
                            <w:rPr>
                              <w:rFonts w:ascii="Arial" w:eastAsia="Calibri" w:hAnsi="Arial"/>
                              <w:sz w:val="20"/>
                              <w:szCs w:val="20"/>
                            </w:rPr>
                            <w:t>V-PLMN</w:t>
                          </w:r>
                        </w:p>
                      </w:txbxContent>
                    </v:textbox>
                  </v:shape>
                  <v:shape id="Text Box 8" o:spid="_x0000_s1176" type="#_x0000_t202" style="position:absolute;left:26631;top:37265;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3zMQA&#10;AADbAAAADwAAAGRycy9kb3ducmV2LnhtbESP0WoCMRRE3wv+Q7iCbzVrLUVXo4gg1IfCNvoB1811&#10;s7i5WTZRV7++KRT6OMzMGWa57l0jbtSF2rOCyTgDQVx6U3Ol4HjYvc5AhIhssPFMCh4UYL0avCwx&#10;N/7O33TTsRIJwiFHBTbGNpcylJYchrFviZN39p3DmGRXSdPhPcFdI9+y7EM6rDktWGxpa6m86KtT&#10;cG2Lw2b6tde2eByfcXbSdbHTSo2G/WYBIlIf/8N/7U+jYP4O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t8zEAAAA2wAAAA8AAAAAAAAAAAAAAAAAmAIAAGRycy9k&#10;b3ducmV2LnhtbFBLBQYAAAAABAAEAPUAAACJAwAAAAA=&#10;" strokeweight=".5pt">
                    <v:textbox>
                      <w:txbxContent>
                        <w:p w:rsidR="00FD27BB" w:rsidRDefault="00FD27BB" w:rsidP="00FD27BB">
                          <w:pPr>
                            <w:pStyle w:val="NormalWeb"/>
                            <w:spacing w:after="0" w:line="276" w:lineRule="auto"/>
                            <w:jc w:val="center"/>
                          </w:pPr>
                          <w:r>
                            <w:rPr>
                              <w:rFonts w:ascii="Arial" w:eastAsia="Calibri" w:hAnsi="Arial" w:cs="Arial"/>
                              <w:sz w:val="16"/>
                              <w:szCs w:val="16"/>
                            </w:rPr>
                            <w:t>MBMS-GW</w:t>
                          </w:r>
                        </w:p>
                      </w:txbxContent>
                    </v:textbox>
                  </v:shape>
                </v:group>
                <w10:anchorlock/>
              </v:group>
            </w:pict>
          </mc:Fallback>
        </mc:AlternateContent>
      </w:r>
    </w:p>
    <w:p w:rsidR="00FD27BB" w:rsidRPr="009F0C39" w:rsidRDefault="00FD27BB" w:rsidP="00FD27BB">
      <w:pPr>
        <w:overflowPunct/>
        <w:autoSpaceDE/>
        <w:autoSpaceDN/>
        <w:adjustRightInd/>
        <w:spacing w:after="240"/>
        <w:jc w:val="center"/>
        <w:textAlignment w:val="auto"/>
        <w:rPr>
          <w:rFonts w:ascii="Arial" w:eastAsia="SimSun" w:hAnsi="Arial"/>
          <w:b/>
          <w:color w:val="auto"/>
          <w:lang w:eastAsia="x-none"/>
        </w:rPr>
      </w:pPr>
      <w:r>
        <w:rPr>
          <w:rFonts w:ascii="Arial" w:eastAsia="SimSun" w:hAnsi="Arial"/>
          <w:b/>
          <w:color w:val="auto"/>
          <w:lang w:eastAsia="x-none"/>
        </w:rPr>
        <w:t>Possible replacement Figure 4.2.3-1 (</w:t>
      </w:r>
      <w:r w:rsidRPr="00FD27BB">
        <w:rPr>
          <w:rFonts w:ascii="Arial" w:eastAsia="SimSun" w:hAnsi="Arial"/>
          <w:b/>
          <w:color w:val="auto"/>
          <w:lang w:eastAsia="x-none"/>
        </w:rPr>
        <w:t>Home routed roaming model</w:t>
      </w:r>
      <w:r>
        <w:rPr>
          <w:rFonts w:ascii="Arial" w:eastAsia="SimSun" w:hAnsi="Arial"/>
          <w:b/>
          <w:color w:val="auto"/>
          <w:lang w:eastAsia="x-none"/>
        </w:rPr>
        <w:t>) showing UE-Network Relay</w:t>
      </w:r>
    </w:p>
    <w:p w:rsidR="009A3951" w:rsidRDefault="009A3951">
      <w:pPr>
        <w:rPr>
          <w:rFonts w:ascii="Arial" w:hAnsi="Arial" w:cs="Arial"/>
        </w:rPr>
      </w:pPr>
    </w:p>
    <w:p w:rsidR="009A3951" w:rsidRDefault="009A3951">
      <w:pPr>
        <w:rPr>
          <w:rFonts w:ascii="Arial" w:hAnsi="Arial" w:cs="Arial"/>
        </w:rPr>
      </w:pPr>
    </w:p>
    <w:p w:rsidR="009A3951" w:rsidRDefault="009A3951">
      <w:pPr>
        <w:rPr>
          <w:rFonts w:ascii="Arial" w:hAnsi="Arial" w:cs="Arial"/>
        </w:rPr>
      </w:pPr>
    </w:p>
    <w:p w:rsidR="009A3951" w:rsidRDefault="009A3951">
      <w:pPr>
        <w:rPr>
          <w:rFonts w:ascii="Arial" w:hAnsi="Arial" w:cs="Arial"/>
        </w:rPr>
      </w:pPr>
    </w:p>
    <w:p w:rsidR="009A3951" w:rsidRDefault="00807937">
      <w:pPr>
        <w:rPr>
          <w:rFonts w:ascii="Arial" w:hAnsi="Arial" w:cs="Arial"/>
        </w:rPr>
      </w:pPr>
      <w:r>
        <w:rPr>
          <w:noProof/>
          <w:lang w:val="en-US" w:eastAsia="en-US"/>
        </w:rPr>
        <w:lastRenderedPageBreak/>
        <mc:AlternateContent>
          <mc:Choice Requires="wpc">
            <w:drawing>
              <wp:inline distT="0" distB="0" distL="0" distR="0" wp14:anchorId="50CF46C6" wp14:editId="3ADB036E">
                <wp:extent cx="5949537" cy="5759532"/>
                <wp:effectExtent l="0" t="0" r="0" b="0"/>
                <wp:docPr id="233"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80" name="Group 80"/>
                        <wpg:cNvGrpSpPr/>
                        <wpg:grpSpPr>
                          <a:xfrm>
                            <a:off x="69215" y="87465"/>
                            <a:ext cx="5748655" cy="5555531"/>
                            <a:chOff x="69215" y="87465"/>
                            <a:chExt cx="5748655" cy="5555531"/>
                          </a:xfrm>
                        </wpg:grpSpPr>
                        <wps:wsp>
                          <wps:cNvPr id="239" name="Straight Connector 239"/>
                          <wps:cNvCnPr>
                            <a:cxnSpLocks noChangeShapeType="1"/>
                          </wps:cNvCnPr>
                          <wps:spPr bwMode="auto">
                            <a:xfrm>
                              <a:off x="4600988" y="1566406"/>
                              <a:ext cx="57975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58" name="Straight Connector 41"/>
                          <wps:cNvCnPr>
                            <a:cxnSpLocks noChangeShapeType="1"/>
                          </wps:cNvCnPr>
                          <wps:spPr bwMode="auto">
                            <a:xfrm>
                              <a:off x="3686274" y="1781066"/>
                              <a:ext cx="0" cy="919263"/>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12"/>
                          <wps:cNvSpPr txBox="1">
                            <a:spLocks noChangeArrowheads="1"/>
                          </wps:cNvSpPr>
                          <wps:spPr bwMode="auto">
                            <a:xfrm>
                              <a:off x="3408299" y="2289977"/>
                              <a:ext cx="523240" cy="22939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B65C38" w:rsidP="00807937">
                                <w:pPr>
                                  <w:pStyle w:val="NormalWeb"/>
                                  <w:spacing w:after="0" w:line="276" w:lineRule="auto"/>
                                  <w:jc w:val="center"/>
                                </w:pPr>
                                <w:proofErr w:type="spellStart"/>
                                <w:r>
                                  <w:rPr>
                                    <w:rFonts w:ascii="Arial" w:eastAsia="Calibri" w:hAnsi="Arial"/>
                                    <w:sz w:val="18"/>
                                    <w:szCs w:val="18"/>
                                  </w:rPr>
                                  <w:t>Gx</w:t>
                                </w:r>
                                <w:proofErr w:type="spellEnd"/>
                              </w:p>
                            </w:txbxContent>
                          </wps:txbx>
                          <wps:bodyPr rot="0" vert="horz" wrap="square" lIns="91440" tIns="45720" rIns="91440" bIns="45720" anchor="ctr" anchorCtr="0" upright="1">
                            <a:noAutofit/>
                          </wps:bodyPr>
                        </wps:wsp>
                        <wps:wsp>
                          <wps:cNvPr id="160" name="Straight Connector 53"/>
                          <wps:cNvCnPr>
                            <a:cxnSpLocks noChangeShapeType="1"/>
                          </wps:cNvCnPr>
                          <wps:spPr bwMode="auto">
                            <a:xfrm>
                              <a:off x="1911203" y="3999616"/>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1" name="Text Box 12"/>
                          <wps:cNvSpPr txBox="1">
                            <a:spLocks noChangeArrowheads="1"/>
                          </wps:cNvSpPr>
                          <wps:spPr bwMode="auto">
                            <a:xfrm>
                              <a:off x="2255837" y="3920876"/>
                              <a:ext cx="280539"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M1</w:t>
                                </w:r>
                              </w:p>
                            </w:txbxContent>
                          </wps:txbx>
                          <wps:bodyPr rot="0" vert="horz" wrap="square" lIns="0" tIns="0" rIns="0" bIns="0" anchor="ctr" anchorCtr="0" upright="1">
                            <a:noAutofit/>
                          </wps:bodyPr>
                        </wps:wsp>
                        <wps:wsp>
                          <wps:cNvPr id="164" name="Straight Connector 50"/>
                          <wps:cNvCnPr>
                            <a:cxnSpLocks noChangeShapeType="1"/>
                          </wps:cNvCnPr>
                          <wps:spPr bwMode="auto">
                            <a:xfrm>
                              <a:off x="3120368" y="410096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5" name="Straight Connector 49"/>
                          <wps:cNvCnPr>
                            <a:cxnSpLocks noChangeShapeType="1"/>
                          </wps:cNvCnPr>
                          <wps:spPr bwMode="auto">
                            <a:xfrm>
                              <a:off x="3040993" y="386220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6" name="Text Box 12"/>
                          <wps:cNvSpPr txBox="1">
                            <a:spLocks noChangeArrowheads="1"/>
                          </wps:cNvSpPr>
                          <wps:spPr bwMode="auto">
                            <a:xfrm>
                              <a:off x="3461363" y="3784731"/>
                              <a:ext cx="42672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proofErr w:type="spellStart"/>
                                <w:r>
                                  <w:rPr>
                                    <w:rFonts w:ascii="Arial" w:eastAsia="Calibri" w:hAnsi="Arial"/>
                                    <w:sz w:val="18"/>
                                    <w:szCs w:val="18"/>
                                  </w:rPr>
                                  <w:t>SGimb</w:t>
                                </w:r>
                                <w:proofErr w:type="spellEnd"/>
                              </w:p>
                            </w:txbxContent>
                          </wps:txbx>
                          <wps:bodyPr rot="0" vert="horz" wrap="square" lIns="0" tIns="0" rIns="0" bIns="0" anchor="ctr" anchorCtr="0" upright="1">
                            <a:noAutofit/>
                          </wps:bodyPr>
                        </wps:wsp>
                        <wps:wsp>
                          <wps:cNvPr id="167" name="Text Box 12"/>
                          <wps:cNvSpPr txBox="1">
                            <a:spLocks noChangeArrowheads="1"/>
                          </wps:cNvSpPr>
                          <wps:spPr bwMode="auto">
                            <a:xfrm>
                              <a:off x="3453108" y="4024761"/>
                              <a:ext cx="42672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proofErr w:type="spellStart"/>
                                <w:r>
                                  <w:rPr>
                                    <w:rFonts w:ascii="Arial" w:eastAsia="Calibri" w:hAnsi="Arial"/>
                                    <w:sz w:val="18"/>
                                    <w:szCs w:val="18"/>
                                  </w:rPr>
                                  <w:t>SGmb</w:t>
                                </w:r>
                                <w:proofErr w:type="spellEnd"/>
                              </w:p>
                            </w:txbxContent>
                          </wps:txbx>
                          <wps:bodyPr rot="0" vert="horz" wrap="square" lIns="0" tIns="0" rIns="0" bIns="0" anchor="ctr" anchorCtr="0" upright="1">
                            <a:noAutofit/>
                          </wps:bodyPr>
                        </wps:wsp>
                        <wpg:grpSp>
                          <wpg:cNvPr id="241" name="Group 241"/>
                          <wpg:cNvGrpSpPr/>
                          <wpg:grpSpPr>
                            <a:xfrm>
                              <a:off x="1690687" y="3813664"/>
                              <a:ext cx="107315" cy="655638"/>
                              <a:chOff x="2986700" y="3789811"/>
                              <a:chExt cx="107315" cy="655638"/>
                            </a:xfrm>
                          </wpg:grpSpPr>
                          <wps:wsp>
                            <wps:cNvPr id="163" name="Straight Connector 79"/>
                            <wps:cNvCnPr>
                              <a:cxnSpLocks noChangeShapeType="1"/>
                            </wps:cNvCnPr>
                            <wps:spPr bwMode="auto">
                              <a:xfrm>
                                <a:off x="3040993" y="3789811"/>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8" name="Arc 74"/>
                            <wps:cNvSpPr>
                              <a:spLocks/>
                            </wps:cNvSpPr>
                            <wps:spPr bwMode="auto">
                              <a:xfrm rot="5400000" flipH="1">
                                <a:off x="3000988" y="4352421"/>
                                <a:ext cx="78740" cy="107315"/>
                              </a:xfrm>
                              <a:custGeom>
                                <a:avLst/>
                                <a:gdLst>
                                  <a:gd name="T0" fmla="*/ 0 w 78740"/>
                                  <a:gd name="T1" fmla="*/ 53788 h 107315"/>
                                  <a:gd name="T2" fmla="*/ 14947 w 78740"/>
                                  <a:gd name="T3" fmla="*/ 11572 h 107315"/>
                                  <a:gd name="T4" fmla="*/ 63677 w 78740"/>
                                  <a:gd name="T5" fmla="*/ 11449 h 107315"/>
                                  <a:gd name="T6" fmla="*/ 78739 w 78740"/>
                                  <a:gd name="T7" fmla="*/ 53658 h 107315"/>
                                  <a:gd name="T8" fmla="*/ 0 60000 65536"/>
                                  <a:gd name="T9" fmla="*/ 0 60000 65536"/>
                                  <a:gd name="T10" fmla="*/ 0 60000 65536"/>
                                  <a:gd name="T11" fmla="*/ 0 60000 65536"/>
                                  <a:gd name="T12" fmla="*/ 0 w 78740"/>
                                  <a:gd name="T13" fmla="*/ 0 h 107315"/>
                                  <a:gd name="T14" fmla="*/ 78740 w 78740"/>
                                  <a:gd name="T15" fmla="*/ 107315 h 107315"/>
                                </a:gdLst>
                                <a:ahLst/>
                                <a:cxnLst>
                                  <a:cxn ang="T8">
                                    <a:pos x="T0" y="T1"/>
                                  </a:cxn>
                                  <a:cxn ang="T9">
                                    <a:pos x="T2" y="T3"/>
                                  </a:cxn>
                                  <a:cxn ang="T10">
                                    <a:pos x="T4" y="T5"/>
                                  </a:cxn>
                                  <a:cxn ang="T11">
                                    <a:pos x="T6" y="T7"/>
                                  </a:cxn>
                                </a:cxnLst>
                                <a:rect l="T12" t="T13" r="T14" b="T15"/>
                                <a:pathLst>
                                  <a:path w="78740" h="107315" stroke="0">
                                    <a:moveTo>
                                      <a:pt x="0" y="53788"/>
                                    </a:moveTo>
                                    <a:cubicBezTo>
                                      <a:pt x="-29" y="37337"/>
                                      <a:pt x="5480" y="21777"/>
                                      <a:pt x="14947" y="11572"/>
                                    </a:cubicBezTo>
                                    <a:cubicBezTo>
                                      <a:pt x="29218" y="-3811"/>
                                      <a:pt x="49364" y="-3862"/>
                                      <a:pt x="63677" y="11449"/>
                                    </a:cubicBezTo>
                                    <a:cubicBezTo>
                                      <a:pt x="73186" y="21621"/>
                                      <a:pt x="78739" y="37183"/>
                                      <a:pt x="78739" y="53658"/>
                                    </a:cubicBezTo>
                                    <a:lnTo>
                                      <a:pt x="39370" y="53658"/>
                                    </a:lnTo>
                                    <a:lnTo>
                                      <a:pt x="0" y="53788"/>
                                    </a:lnTo>
                                    <a:close/>
                                  </a:path>
                                  <a:path w="78740" h="107315" fill="none">
                                    <a:moveTo>
                                      <a:pt x="0" y="53788"/>
                                    </a:moveTo>
                                    <a:cubicBezTo>
                                      <a:pt x="-29" y="37337"/>
                                      <a:pt x="5480" y="21777"/>
                                      <a:pt x="14947" y="11572"/>
                                    </a:cubicBezTo>
                                    <a:cubicBezTo>
                                      <a:pt x="29218" y="-3811"/>
                                      <a:pt x="49364" y="-3862"/>
                                      <a:pt x="63677" y="11449"/>
                                    </a:cubicBezTo>
                                    <a:cubicBezTo>
                                      <a:pt x="73186" y="21621"/>
                                      <a:pt x="78739" y="37183"/>
                                      <a:pt x="78739" y="53658"/>
                                    </a:cubicBezTo>
                                  </a:path>
                                </a:pathLst>
                              </a:custGeom>
                              <a:solidFill>
                                <a:srgbClr val="FFFFFF"/>
                              </a:solidFill>
                              <a:ln w="9525" algn="ctr">
                                <a:solidFill>
                                  <a:srgbClr val="000000"/>
                                </a:solidFill>
                                <a:miter lim="800000"/>
                                <a:headEnd/>
                                <a:tailEnd/>
                              </a:ln>
                            </wps:spPr>
                            <wps:txbx>
                              <w:txbxContent>
                                <w:p w:rsidR="00807937" w:rsidRDefault="00807937" w:rsidP="00807937">
                                  <w:pPr>
                                    <w:pStyle w:val="NormalWeb"/>
                                    <w:spacing w:after="200" w:line="276" w:lineRule="auto"/>
                                  </w:pPr>
                                  <w:r>
                                    <w:rPr>
                                      <w:rFonts w:ascii="Calibri" w:hAnsi="Calibri"/>
                                      <w:sz w:val="22"/>
                                      <w:szCs w:val="22"/>
                                    </w:rPr>
                                    <w:t> </w:t>
                                  </w:r>
                                </w:p>
                              </w:txbxContent>
                            </wps:txbx>
                            <wps:bodyPr rot="0" vert="horz" wrap="square" lIns="91440" tIns="45720" rIns="91440" bIns="45720" anchor="ctr" anchorCtr="0" upright="1">
                              <a:noAutofit/>
                            </wps:bodyPr>
                          </wps:wsp>
                        </wpg:grpSp>
                        <wps:wsp>
                          <wps:cNvPr id="169" name="Straight Connector 58"/>
                          <wps:cNvCnPr>
                            <a:cxnSpLocks noChangeShapeType="1"/>
                          </wps:cNvCnPr>
                          <wps:spPr bwMode="auto">
                            <a:xfrm>
                              <a:off x="5422691" y="1566407"/>
                              <a:ext cx="0" cy="255830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 name="Straight Connector 63"/>
                          <wps:cNvCnPr>
                            <a:cxnSpLocks noChangeShapeType="1"/>
                          </wps:cNvCnPr>
                          <wps:spPr bwMode="auto">
                            <a:xfrm>
                              <a:off x="5594135" y="1566407"/>
                              <a:ext cx="0" cy="2859929"/>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g:grpSp>
                          <wpg:cNvPr id="171" name="Group 171"/>
                          <wpg:cNvGrpSpPr/>
                          <wpg:grpSpPr>
                            <a:xfrm>
                              <a:off x="3407378" y="357952"/>
                              <a:ext cx="523240" cy="1423139"/>
                              <a:chOff x="0" y="0"/>
                              <a:chExt cx="523240" cy="1064895"/>
                            </a:xfrm>
                          </wpg:grpSpPr>
                          <wps:wsp>
                            <wps:cNvPr id="172" name="Straight Connector 172"/>
                            <wps:cNvCnPr>
                              <a:cxnSpLocks noChangeShapeType="1"/>
                            </wps:cNvCnPr>
                            <wps:spPr bwMode="auto">
                              <a:xfrm>
                                <a:off x="277848" y="0"/>
                                <a:ext cx="0" cy="106489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3" name="Text Box 12"/>
                            <wps:cNvSpPr txBox="1">
                              <a:spLocks noChangeArrowheads="1"/>
                            </wps:cNvSpPr>
                            <wps:spPr bwMode="auto">
                              <a:xfrm>
                                <a:off x="0" y="506992"/>
                                <a:ext cx="5232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B65C38" w:rsidP="00807937">
                                  <w:pPr>
                                    <w:pStyle w:val="NormalWeb"/>
                                    <w:spacing w:after="0" w:line="276" w:lineRule="auto"/>
                                    <w:jc w:val="center"/>
                                  </w:pPr>
                                  <w:r>
                                    <w:rPr>
                                      <w:rFonts w:ascii="Arial" w:eastAsia="Calibri" w:hAnsi="Arial"/>
                                      <w:sz w:val="18"/>
                                      <w:szCs w:val="18"/>
                                    </w:rPr>
                                    <w:t>S9</w:t>
                                  </w:r>
                                </w:p>
                              </w:txbxContent>
                            </wps:txbx>
                            <wps:bodyPr rot="0" vert="horz" wrap="square" lIns="91440" tIns="45720" rIns="91440" bIns="45720" anchor="ctr" anchorCtr="0" upright="1">
                              <a:noAutofit/>
                            </wps:bodyPr>
                          </wps:wsp>
                        </wpg:grpSp>
                        <wpg:grpSp>
                          <wpg:cNvPr id="174" name="Group 174"/>
                          <wpg:cNvGrpSpPr/>
                          <wpg:grpSpPr>
                            <a:xfrm>
                              <a:off x="3944809" y="2856822"/>
                              <a:ext cx="1217295" cy="217805"/>
                              <a:chOff x="0" y="-15"/>
                              <a:chExt cx="1217930" cy="217805"/>
                            </a:xfrm>
                          </wpg:grpSpPr>
                          <wps:wsp>
                            <wps:cNvPr id="175" name="Straight Connector 175"/>
                            <wps:cNvCnPr>
                              <a:cxnSpLocks noChangeShapeType="1"/>
                            </wps:cNvCnPr>
                            <wps:spPr bwMode="auto">
                              <a:xfrm>
                                <a:off x="0" y="76200"/>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6" name="Text Box 12"/>
                            <wps:cNvSpPr txBox="1">
                              <a:spLocks noChangeArrowheads="1"/>
                            </wps:cNvSpPr>
                            <wps:spPr bwMode="auto">
                              <a:xfrm>
                                <a:off x="363323" y="-15"/>
                                <a:ext cx="297679"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proofErr w:type="spellStart"/>
                                  <w:r>
                                    <w:rPr>
                                      <w:rFonts w:ascii="Arial" w:eastAsia="Calibri" w:hAnsi="Arial"/>
                                      <w:sz w:val="18"/>
                                      <w:szCs w:val="18"/>
                                    </w:rPr>
                                    <w:t>SGi</w:t>
                                  </w:r>
                                  <w:proofErr w:type="spellEnd"/>
                                </w:p>
                              </w:txbxContent>
                            </wps:txbx>
                            <wps:bodyPr rot="0" vert="horz" wrap="square" lIns="0" tIns="0" rIns="0" bIns="0" anchor="ctr" anchorCtr="0" upright="1">
                              <a:noAutofit/>
                            </wps:bodyPr>
                          </wps:wsp>
                        </wpg:grpSp>
                        <wps:wsp>
                          <wps:cNvPr id="177" name="Straight Connector 177"/>
                          <wps:cNvCnPr>
                            <a:cxnSpLocks noChangeShapeType="1"/>
                          </wps:cNvCnPr>
                          <wps:spPr bwMode="auto">
                            <a:xfrm>
                              <a:off x="4614225" y="1261275"/>
                              <a:ext cx="580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8" name="Straight Connector 86"/>
                          <wps:cNvCnPr>
                            <a:cxnSpLocks noChangeShapeType="1"/>
                          </wps:cNvCnPr>
                          <wps:spPr bwMode="auto">
                            <a:xfrm flipV="1">
                              <a:off x="5756689" y="1566407"/>
                              <a:ext cx="0" cy="395022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 name="Straight Connector 85"/>
                          <wps:cNvCnPr>
                            <a:cxnSpLocks noChangeShapeType="1"/>
                          </wps:cNvCnPr>
                          <wps:spPr bwMode="auto">
                            <a:xfrm>
                              <a:off x="424180" y="5169921"/>
                              <a:ext cx="0" cy="33909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0" name="Straight Connector 72"/>
                          <wps:cNvCnPr>
                            <a:cxnSpLocks noChangeShapeType="1"/>
                          </wps:cNvCnPr>
                          <wps:spPr bwMode="auto">
                            <a:xfrm>
                              <a:off x="1744980" y="4468881"/>
                              <a:ext cx="0" cy="4375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1" name="Straight Connector 64"/>
                          <wps:cNvCnPr>
                            <a:cxnSpLocks noChangeShapeType="1"/>
                          </wps:cNvCnPr>
                          <wps:spPr bwMode="auto">
                            <a:xfrm flipH="1">
                              <a:off x="421640" y="3991996"/>
                              <a:ext cx="1270" cy="43497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 name="Straight Connector 55"/>
                          <wps:cNvCnPr>
                            <a:cxnSpLocks noChangeShapeType="1"/>
                          </wps:cNvCnPr>
                          <wps:spPr bwMode="auto">
                            <a:xfrm>
                              <a:off x="4664075" y="3885316"/>
                              <a:ext cx="60452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3" name="Straight Connector 57"/>
                          <wps:cNvCnPr>
                            <a:cxnSpLocks noChangeShapeType="1"/>
                          </wps:cNvCnPr>
                          <wps:spPr bwMode="auto">
                            <a:xfrm>
                              <a:off x="5268392" y="1566407"/>
                              <a:ext cx="0" cy="2321449"/>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4" name="Straight Connector 39"/>
                          <wps:cNvCnPr>
                            <a:cxnSpLocks noChangeShapeType="1"/>
                          </wps:cNvCnPr>
                          <wps:spPr bwMode="auto">
                            <a:xfrm>
                              <a:off x="2806065" y="3377951"/>
                              <a:ext cx="8197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 name="Straight Connector 36"/>
                          <wps:cNvCnPr>
                            <a:cxnSpLocks noChangeShapeType="1"/>
                          </wps:cNvCnPr>
                          <wps:spPr bwMode="auto">
                            <a:xfrm>
                              <a:off x="1960880" y="3033781"/>
                              <a:ext cx="8064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6" name="Straight Connector 31"/>
                          <wps:cNvCnPr>
                            <a:cxnSpLocks noChangeShapeType="1"/>
                          </wps:cNvCnPr>
                          <wps:spPr bwMode="auto">
                            <a:xfrm>
                              <a:off x="3625850" y="3191896"/>
                              <a:ext cx="0" cy="1847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7" name="Straight Connector 30"/>
                          <wps:cNvCnPr>
                            <a:cxnSpLocks noChangeShapeType="1"/>
                          </wps:cNvCnPr>
                          <wps:spPr bwMode="auto">
                            <a:xfrm>
                              <a:off x="1957705" y="3376681"/>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8" name="Straight Connector 28"/>
                          <wps:cNvCnPr>
                            <a:cxnSpLocks noChangeShapeType="1"/>
                          </wps:cNvCnPr>
                          <wps:spPr bwMode="auto">
                            <a:xfrm>
                              <a:off x="1451610" y="3223646"/>
                              <a:ext cx="0" cy="5772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9" name="Arc 9"/>
                          <wps:cNvSpPr>
                            <a:spLocks/>
                          </wps:cNvSpPr>
                          <wps:spPr bwMode="auto">
                            <a:xfrm>
                              <a:off x="2725420" y="3320166"/>
                              <a:ext cx="79375" cy="107950"/>
                            </a:xfrm>
                            <a:custGeom>
                              <a:avLst/>
                              <a:gdLst>
                                <a:gd name="T0" fmla="*/ 0 w 79072"/>
                                <a:gd name="T1" fmla="*/ 54008 h 107755"/>
                                <a:gd name="T2" fmla="*/ 15012 w 79072"/>
                                <a:gd name="T3" fmla="*/ 11617 h 107755"/>
                                <a:gd name="T4" fmla="*/ 63944 w 79072"/>
                                <a:gd name="T5" fmla="*/ 11493 h 107755"/>
                                <a:gd name="T6" fmla="*/ 79072 w 79072"/>
                                <a:gd name="T7" fmla="*/ 53877 h 107755"/>
                                <a:gd name="T8" fmla="*/ 0 60000 65536"/>
                                <a:gd name="T9" fmla="*/ 0 60000 65536"/>
                                <a:gd name="T10" fmla="*/ 0 60000 65536"/>
                                <a:gd name="T11" fmla="*/ 0 60000 65536"/>
                                <a:gd name="T12" fmla="*/ 0 w 79072"/>
                                <a:gd name="T13" fmla="*/ 0 h 107755"/>
                                <a:gd name="T14" fmla="*/ 79072 w 79072"/>
                                <a:gd name="T15" fmla="*/ 107755 h 107755"/>
                              </a:gdLst>
                              <a:ahLst/>
                              <a:cxnLst>
                                <a:cxn ang="T8">
                                  <a:pos x="T0" y="T1"/>
                                </a:cxn>
                                <a:cxn ang="T9">
                                  <a:pos x="T2" y="T3"/>
                                </a:cxn>
                                <a:cxn ang="T10">
                                  <a:pos x="T4" y="T5"/>
                                </a:cxn>
                                <a:cxn ang="T11">
                                  <a:pos x="T6" y="T7"/>
                                </a:cxn>
                              </a:cxnLst>
                              <a:rect l="T12" t="T13" r="T14" b="T15"/>
                              <a:pathLst>
                                <a:path w="79072" h="107755" stroke="0">
                                  <a:moveTo>
                                    <a:pt x="0" y="54008"/>
                                  </a:moveTo>
                                  <a:cubicBezTo>
                                    <a:pt x="-29" y="37488"/>
                                    <a:pt x="5504" y="21863"/>
                                    <a:pt x="15012" y="11617"/>
                                  </a:cubicBezTo>
                                  <a:cubicBezTo>
                                    <a:pt x="29342" y="-3827"/>
                                    <a:pt x="49572" y="-3878"/>
                                    <a:pt x="63944" y="11493"/>
                                  </a:cubicBezTo>
                                  <a:cubicBezTo>
                                    <a:pt x="73494" y="21707"/>
                                    <a:pt x="79072" y="37333"/>
                                    <a:pt x="79072" y="53877"/>
                                  </a:cubicBezTo>
                                  <a:lnTo>
                                    <a:pt x="39536" y="53878"/>
                                  </a:lnTo>
                                  <a:lnTo>
                                    <a:pt x="0" y="54008"/>
                                  </a:lnTo>
                                  <a:close/>
                                </a:path>
                                <a:path w="79072" h="107755" fill="none">
                                  <a:moveTo>
                                    <a:pt x="0" y="54008"/>
                                  </a:moveTo>
                                  <a:cubicBezTo>
                                    <a:pt x="-29" y="37488"/>
                                    <a:pt x="5504" y="21863"/>
                                    <a:pt x="15012" y="11617"/>
                                  </a:cubicBezTo>
                                  <a:cubicBezTo>
                                    <a:pt x="29342" y="-3827"/>
                                    <a:pt x="49572" y="-3878"/>
                                    <a:pt x="63944" y="11493"/>
                                  </a:cubicBezTo>
                                  <a:cubicBezTo>
                                    <a:pt x="73494" y="21707"/>
                                    <a:pt x="79072" y="37333"/>
                                    <a:pt x="79072" y="53877"/>
                                  </a:cubicBezTo>
                                </a:path>
                              </a:pathLst>
                            </a:custGeom>
                            <a:solidFill>
                              <a:srgbClr val="FFFFFF"/>
                            </a:solidFill>
                            <a:ln w="9525" algn="ctr">
                              <a:solidFill>
                                <a:srgbClr val="000000"/>
                              </a:solidFill>
                              <a:miter lim="800000"/>
                              <a:headEnd/>
                              <a:tailEnd/>
                            </a:ln>
                          </wps:spPr>
                          <wps:txbx>
                            <w:txbxContent>
                              <w:p w:rsidR="00807937" w:rsidRDefault="00807937" w:rsidP="00807937"/>
                            </w:txbxContent>
                          </wps:txbx>
                          <wps:bodyPr rot="0" vert="horz" wrap="square" lIns="91440" tIns="45720" rIns="91440" bIns="45720" anchor="ctr" anchorCtr="0" upright="1">
                            <a:noAutofit/>
                          </wps:bodyPr>
                        </wps:wsp>
                        <wps:wsp>
                          <wps:cNvPr id="190" name="Straight Connector 10"/>
                          <wps:cNvCnPr>
                            <a:cxnSpLocks noChangeShapeType="1"/>
                          </wps:cNvCnPr>
                          <wps:spPr bwMode="auto">
                            <a:xfrm>
                              <a:off x="1714175" y="1126092"/>
                              <a:ext cx="0" cy="192217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 name="Text Box 12"/>
                          <wps:cNvSpPr txBox="1">
                            <a:spLocks noChangeArrowheads="1"/>
                          </wps:cNvSpPr>
                          <wps:spPr bwMode="auto">
                            <a:xfrm>
                              <a:off x="1434465" y="2205753"/>
                              <a:ext cx="523240"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Pr="00A92589" w:rsidRDefault="00807937" w:rsidP="00807937">
                                <w:pPr>
                                  <w:spacing w:after="0"/>
                                  <w:jc w:val="center"/>
                                  <w:rPr>
                                    <w:rFonts w:ascii="Arial" w:hAnsi="Arial" w:cs="Arial"/>
                                    <w:sz w:val="18"/>
                                    <w:szCs w:val="18"/>
                                  </w:rPr>
                                </w:pPr>
                                <w:r>
                                  <w:rPr>
                                    <w:rFonts w:ascii="Arial" w:hAnsi="Arial" w:cs="Arial"/>
                                    <w:sz w:val="18"/>
                                    <w:szCs w:val="18"/>
                                  </w:rPr>
                                  <w:t>S6a</w:t>
                                </w:r>
                              </w:p>
                            </w:txbxContent>
                          </wps:txbx>
                          <wps:bodyPr rot="0" vert="horz" wrap="square" lIns="91440" tIns="45720" rIns="91440" bIns="45720" anchor="ctr" anchorCtr="0" upright="1">
                            <a:noAutofit/>
                          </wps:bodyPr>
                        </wps:wsp>
                        <wps:wsp>
                          <wps:cNvPr id="192" name="Text Box 8"/>
                          <wps:cNvSpPr txBox="1">
                            <a:spLocks noChangeArrowheads="1"/>
                          </wps:cNvSpPr>
                          <wps:spPr bwMode="auto">
                            <a:xfrm>
                              <a:off x="1378585" y="694814"/>
                              <a:ext cx="723265" cy="525145"/>
                            </a:xfrm>
                            <a:prstGeom prst="rect">
                              <a:avLst/>
                            </a:prstGeom>
                            <a:solidFill>
                              <a:srgbClr val="FFFFFF"/>
                            </a:solidFill>
                            <a:ln w="6350">
                              <a:solidFill>
                                <a:srgbClr val="000000"/>
                              </a:solidFill>
                              <a:miter lim="800000"/>
                              <a:headEnd/>
                              <a:tailEnd/>
                            </a:ln>
                          </wps:spPr>
                          <wps:txbx>
                            <w:txbxContent>
                              <w:p w:rsidR="00807937" w:rsidRPr="00A92589" w:rsidRDefault="00807937" w:rsidP="00807937">
                                <w:pPr>
                                  <w:spacing w:after="0"/>
                                  <w:jc w:val="center"/>
                                  <w:rPr>
                                    <w:rFonts w:ascii="Arial" w:hAnsi="Arial" w:cs="Arial"/>
                                    <w:sz w:val="18"/>
                                    <w:szCs w:val="18"/>
                                  </w:rPr>
                                </w:pPr>
                                <w:r w:rsidRPr="00A92589">
                                  <w:rPr>
                                    <w:rFonts w:ascii="Arial" w:hAnsi="Arial" w:cs="Arial"/>
                                    <w:sz w:val="18"/>
                                    <w:szCs w:val="18"/>
                                  </w:rPr>
                                  <w:t>HSS</w:t>
                                </w:r>
                              </w:p>
                            </w:txbxContent>
                          </wps:txbx>
                          <wps:bodyPr rot="0" vert="horz" wrap="square" lIns="91440" tIns="45720" rIns="91440" bIns="45720" anchor="ctr" anchorCtr="0" upright="1">
                            <a:noAutofit/>
                          </wps:bodyPr>
                        </wps:wsp>
                        <wps:wsp>
                          <wps:cNvPr id="193" name="Straight Connector 23"/>
                          <wps:cNvCnPr>
                            <a:cxnSpLocks noChangeShapeType="1"/>
                          </wps:cNvCnPr>
                          <wps:spPr bwMode="auto">
                            <a:xfrm>
                              <a:off x="571500" y="4024381"/>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4" name="Text Box 8"/>
                          <wps:cNvSpPr txBox="1">
                            <a:spLocks noChangeArrowheads="1"/>
                          </wps:cNvSpPr>
                          <wps:spPr bwMode="auto">
                            <a:xfrm>
                              <a:off x="69850" y="3726566"/>
                              <a:ext cx="723265" cy="525145"/>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UE</w:t>
                                </w:r>
                              </w:p>
                            </w:txbxContent>
                          </wps:txbx>
                          <wps:bodyPr rot="0" vert="horz" wrap="square" lIns="91440" tIns="45720" rIns="91440" bIns="45720" anchor="ctr" anchorCtr="0" upright="1">
                            <a:noAutofit/>
                          </wps:bodyPr>
                        </wps:wsp>
                        <wps:wsp>
                          <wps:cNvPr id="196" name="Text Box 8"/>
                          <wps:cNvSpPr txBox="1">
                            <a:spLocks noChangeArrowheads="1"/>
                          </wps:cNvSpPr>
                          <wps:spPr bwMode="auto">
                            <a:xfrm>
                              <a:off x="3940810" y="3739266"/>
                              <a:ext cx="723265" cy="523875"/>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BM-SC</w:t>
                                </w:r>
                              </w:p>
                            </w:txbxContent>
                          </wps:txbx>
                          <wps:bodyPr rot="0" vert="horz" wrap="square" lIns="91440" tIns="45720" rIns="91440" bIns="45720" anchor="ctr" anchorCtr="0" upright="1">
                            <a:noAutofit/>
                          </wps:bodyPr>
                        </wps:wsp>
                        <wps:wsp>
                          <wps:cNvPr id="197" name="Text Box 8"/>
                          <wps:cNvSpPr txBox="1">
                            <a:spLocks noChangeArrowheads="1"/>
                          </wps:cNvSpPr>
                          <wps:spPr bwMode="auto">
                            <a:xfrm>
                              <a:off x="5094605" y="1126108"/>
                              <a:ext cx="723265" cy="523240"/>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GCS AS</w:t>
                                </w:r>
                              </w:p>
                            </w:txbxContent>
                          </wps:txbx>
                          <wps:bodyPr rot="0" vert="horz" wrap="square" lIns="91440" tIns="45720" rIns="91440" bIns="45720" anchor="ctr" anchorCtr="0" upright="1">
                            <a:noAutofit/>
                          </wps:bodyPr>
                        </wps:wsp>
                        <wps:wsp>
                          <wps:cNvPr id="198" name="Text Box 8"/>
                          <wps:cNvSpPr txBox="1">
                            <a:spLocks noChangeArrowheads="1"/>
                          </wps:cNvSpPr>
                          <wps:spPr bwMode="auto">
                            <a:xfrm>
                              <a:off x="3311525" y="2699771"/>
                              <a:ext cx="723265" cy="523875"/>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S</w:t>
                                </w:r>
                                <w:r w:rsidR="00B65C38">
                                  <w:rPr>
                                    <w:rFonts w:ascii="Arial" w:eastAsia="Calibri" w:hAnsi="Arial" w:cs="Arial"/>
                                    <w:sz w:val="16"/>
                                    <w:szCs w:val="16"/>
                                  </w:rPr>
                                  <w:t>/P-GW</w:t>
                                </w:r>
                              </w:p>
                            </w:txbxContent>
                          </wps:txbx>
                          <wps:bodyPr rot="0" vert="horz" wrap="square" lIns="91440" tIns="45720" rIns="91440" bIns="45720" anchor="ctr" anchorCtr="0" upright="1">
                            <a:noAutofit/>
                          </wps:bodyPr>
                        </wps:wsp>
                        <wps:wsp>
                          <wps:cNvPr id="199" name="Text Box 8"/>
                          <wps:cNvSpPr txBox="1">
                            <a:spLocks noChangeArrowheads="1"/>
                          </wps:cNvSpPr>
                          <wps:spPr bwMode="auto">
                            <a:xfrm>
                              <a:off x="1370330" y="2698501"/>
                              <a:ext cx="723265" cy="525145"/>
                            </a:xfrm>
                            <a:prstGeom prst="rect">
                              <a:avLst/>
                            </a:prstGeom>
                            <a:solidFill>
                              <a:srgbClr val="FFFFFF"/>
                            </a:solidFill>
                            <a:ln w="6350">
                              <a:solidFill>
                                <a:srgbClr val="000000"/>
                              </a:solidFill>
                              <a:miter lim="800000"/>
                              <a:headEnd/>
                              <a:tailEnd/>
                            </a:ln>
                          </wps:spPr>
                          <wps:txbx>
                            <w:txbxContent>
                              <w:p w:rsidR="00807937" w:rsidRPr="00A92589" w:rsidRDefault="00807937" w:rsidP="00807937">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wps:txbx>
                          <wps:bodyPr rot="0" vert="horz" wrap="square" lIns="91440" tIns="45720" rIns="91440" bIns="45720" anchor="ctr" anchorCtr="0" upright="1">
                            <a:noAutofit/>
                          </wps:bodyPr>
                        </wps:wsp>
                        <wps:wsp>
                          <wps:cNvPr id="200" name="Text Box 8"/>
                          <wps:cNvSpPr txBox="1">
                            <a:spLocks noChangeArrowheads="1"/>
                          </wps:cNvSpPr>
                          <wps:spPr bwMode="auto">
                            <a:xfrm>
                              <a:off x="3314700" y="195171"/>
                              <a:ext cx="723265" cy="523875"/>
                            </a:xfrm>
                            <a:prstGeom prst="rect">
                              <a:avLst/>
                            </a:prstGeom>
                            <a:solidFill>
                              <a:srgbClr val="FFFFFF"/>
                            </a:solidFill>
                            <a:ln w="6350">
                              <a:solidFill>
                                <a:srgbClr val="000000"/>
                              </a:solidFill>
                              <a:miter lim="800000"/>
                              <a:headEnd/>
                              <a:tailEnd/>
                            </a:ln>
                          </wps:spPr>
                          <wps:txbx>
                            <w:txbxContent>
                              <w:p w:rsidR="00807937" w:rsidRDefault="00B65C38" w:rsidP="00807937">
                                <w:pPr>
                                  <w:pStyle w:val="NormalWeb"/>
                                  <w:spacing w:after="0" w:line="276" w:lineRule="auto"/>
                                  <w:jc w:val="center"/>
                                </w:pPr>
                                <w:r>
                                  <w:rPr>
                                    <w:rFonts w:ascii="Arial" w:eastAsia="Calibri" w:hAnsi="Arial" w:cs="Arial"/>
                                    <w:sz w:val="16"/>
                                    <w:szCs w:val="16"/>
                                  </w:rPr>
                                  <w:t>H-</w:t>
                                </w:r>
                                <w:r w:rsidR="00807937">
                                  <w:rPr>
                                    <w:rFonts w:ascii="Arial" w:eastAsia="Calibri" w:hAnsi="Arial" w:cs="Arial"/>
                                    <w:sz w:val="16"/>
                                    <w:szCs w:val="16"/>
                                  </w:rPr>
                                  <w:t>PCRF</w:t>
                                </w:r>
                              </w:p>
                            </w:txbxContent>
                          </wps:txbx>
                          <wps:bodyPr rot="0" vert="horz" wrap="square" lIns="91440" tIns="45720" rIns="91440" bIns="45720" anchor="ctr" anchorCtr="0" upright="1">
                            <a:noAutofit/>
                          </wps:bodyPr>
                        </wps:wsp>
                        <wps:wsp>
                          <wps:cNvPr id="201" name="Straight Connector 26"/>
                          <wps:cNvCnPr>
                            <a:cxnSpLocks noChangeShapeType="1"/>
                          </wps:cNvCnPr>
                          <wps:spPr bwMode="auto">
                            <a:xfrm>
                              <a:off x="2093595" y="2881381"/>
                              <a:ext cx="121793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2" name="Straight Connector 27"/>
                          <wps:cNvCnPr>
                            <a:cxnSpLocks noChangeShapeType="1"/>
                          </wps:cNvCnPr>
                          <wps:spPr bwMode="auto">
                            <a:xfrm>
                              <a:off x="1717040" y="3223646"/>
                              <a:ext cx="0" cy="5778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3" name="Text Box 8"/>
                          <wps:cNvSpPr txBox="1">
                            <a:spLocks noChangeArrowheads="1"/>
                          </wps:cNvSpPr>
                          <wps:spPr bwMode="auto">
                            <a:xfrm>
                              <a:off x="1370330" y="3738631"/>
                              <a:ext cx="723265" cy="524510"/>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E-UTRAN</w:t>
                                </w:r>
                              </w:p>
                            </w:txbxContent>
                          </wps:txbx>
                          <wps:bodyPr rot="0" vert="horz" wrap="square" lIns="91440" tIns="45720" rIns="91440" bIns="45720" anchor="ctr" anchorCtr="0" upright="1">
                            <a:noAutofit/>
                          </wps:bodyPr>
                        </wps:wsp>
                        <wps:wsp>
                          <wps:cNvPr id="204" name="Straight Connector 29"/>
                          <wps:cNvCnPr>
                            <a:cxnSpLocks noChangeShapeType="1"/>
                          </wps:cNvCnPr>
                          <wps:spPr bwMode="auto">
                            <a:xfrm>
                              <a:off x="1960880" y="3376681"/>
                              <a:ext cx="76454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5" name="Text Box 12"/>
                          <wps:cNvSpPr txBox="1">
                            <a:spLocks noChangeArrowheads="1"/>
                          </wps:cNvSpPr>
                          <wps:spPr bwMode="auto">
                            <a:xfrm>
                              <a:off x="2591435" y="2795656"/>
                              <a:ext cx="32639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S-11</w:t>
                                </w:r>
                              </w:p>
                            </w:txbxContent>
                          </wps:txbx>
                          <wps:bodyPr rot="0" vert="horz" wrap="square" lIns="0" tIns="0" rIns="0" bIns="0" anchor="ctr" anchorCtr="0" upright="1">
                            <a:noAutofit/>
                          </wps:bodyPr>
                        </wps:wsp>
                        <wps:wsp>
                          <wps:cNvPr id="206" name="Text Box 12"/>
                          <wps:cNvSpPr txBox="1">
                            <a:spLocks noChangeArrowheads="1"/>
                          </wps:cNvSpPr>
                          <wps:spPr bwMode="auto">
                            <a:xfrm>
                              <a:off x="1002030" y="3369061"/>
                              <a:ext cx="637540"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S1-MME</w:t>
                                </w:r>
                              </w:p>
                            </w:txbxContent>
                          </wps:txbx>
                          <wps:bodyPr rot="0" vert="horz" wrap="square" lIns="0" tIns="0" rIns="0" bIns="0" anchor="ctr" anchorCtr="0" upright="1">
                            <a:noAutofit/>
                          </wps:bodyPr>
                        </wps:wsp>
                        <wps:wsp>
                          <wps:cNvPr id="207" name="Text Box 12"/>
                          <wps:cNvSpPr txBox="1">
                            <a:spLocks noChangeArrowheads="1"/>
                          </wps:cNvSpPr>
                          <wps:spPr bwMode="auto">
                            <a:xfrm>
                              <a:off x="1520190" y="3369696"/>
                              <a:ext cx="405765" cy="2178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M3</w:t>
                                </w:r>
                              </w:p>
                            </w:txbxContent>
                          </wps:txbx>
                          <wps:bodyPr rot="0" vert="horz" wrap="square" lIns="0" tIns="0" rIns="0" bIns="0" anchor="ctr" anchorCtr="0" upright="1">
                            <a:noAutofit/>
                          </wps:bodyPr>
                        </wps:wsp>
                        <wps:wsp>
                          <wps:cNvPr id="208" name="Text Box 12"/>
                          <wps:cNvSpPr txBox="1">
                            <a:spLocks noChangeArrowheads="1"/>
                          </wps:cNvSpPr>
                          <wps:spPr bwMode="auto">
                            <a:xfrm>
                              <a:off x="3042285" y="3270636"/>
                              <a:ext cx="326390"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S1-u</w:t>
                                </w:r>
                              </w:p>
                            </w:txbxContent>
                          </wps:txbx>
                          <wps:bodyPr rot="0" vert="horz" wrap="square" lIns="0" tIns="0" rIns="0" bIns="0" anchor="ctr" anchorCtr="0" upright="1">
                            <a:noAutofit/>
                          </wps:bodyPr>
                        </wps:wsp>
                        <wps:wsp>
                          <wps:cNvPr id="210" name="Text Box 12"/>
                          <wps:cNvSpPr txBox="1">
                            <a:spLocks noChangeArrowheads="1"/>
                          </wps:cNvSpPr>
                          <wps:spPr bwMode="auto">
                            <a:xfrm>
                              <a:off x="2265680" y="2947421"/>
                              <a:ext cx="32639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Sm</w:t>
                                </w:r>
                              </w:p>
                            </w:txbxContent>
                          </wps:txbx>
                          <wps:bodyPr rot="0" vert="horz" wrap="square" lIns="0" tIns="0" rIns="0" bIns="0" anchor="ctr" anchorCtr="0" upright="1">
                            <a:noAutofit/>
                          </wps:bodyPr>
                        </wps:wsp>
                        <wps:wsp>
                          <wps:cNvPr id="211" name="Straight Connector 56"/>
                          <wps:cNvCnPr>
                            <a:cxnSpLocks noChangeShapeType="1"/>
                          </wps:cNvCnPr>
                          <wps:spPr bwMode="auto">
                            <a:xfrm>
                              <a:off x="4679315" y="4124076"/>
                              <a:ext cx="74358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2" name="Text Box 12"/>
                          <wps:cNvSpPr txBox="1">
                            <a:spLocks noChangeArrowheads="1"/>
                          </wps:cNvSpPr>
                          <wps:spPr bwMode="auto">
                            <a:xfrm>
                              <a:off x="4768215" y="3811656"/>
                              <a:ext cx="426720" cy="2152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MB2-C</w:t>
                                </w:r>
                              </w:p>
                            </w:txbxContent>
                          </wps:txbx>
                          <wps:bodyPr rot="0" vert="horz" wrap="square" lIns="0" tIns="0" rIns="0" bIns="0" anchor="ctr" anchorCtr="0" upright="1">
                            <a:noAutofit/>
                          </wps:bodyPr>
                        </wps:wsp>
                        <wps:wsp>
                          <wps:cNvPr id="213" name="Text Box 12"/>
                          <wps:cNvSpPr txBox="1">
                            <a:spLocks noChangeArrowheads="1"/>
                          </wps:cNvSpPr>
                          <wps:spPr bwMode="auto">
                            <a:xfrm>
                              <a:off x="4782820" y="4063751"/>
                              <a:ext cx="426720" cy="2146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MB2-U</w:t>
                                </w:r>
                              </w:p>
                            </w:txbxContent>
                          </wps:txbx>
                          <wps:bodyPr rot="0" vert="horz" wrap="square" lIns="0" tIns="0" rIns="0" bIns="0" anchor="ctr" anchorCtr="0" upright="1">
                            <a:noAutofit/>
                          </wps:bodyPr>
                        </wps:wsp>
                        <wps:wsp>
                          <wps:cNvPr id="214" name="Text Box 12"/>
                          <wps:cNvSpPr txBox="1">
                            <a:spLocks noChangeArrowheads="1"/>
                          </wps:cNvSpPr>
                          <wps:spPr bwMode="auto">
                            <a:xfrm>
                              <a:off x="927735" y="3942466"/>
                              <a:ext cx="320675" cy="2171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216" name="Text Box 12"/>
                          <wps:cNvSpPr txBox="1">
                            <a:spLocks noChangeArrowheads="1"/>
                          </wps:cNvSpPr>
                          <wps:spPr bwMode="auto">
                            <a:xfrm>
                              <a:off x="4783455" y="188456"/>
                              <a:ext cx="877570" cy="52768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Pr="001F57D6" w:rsidRDefault="00807937" w:rsidP="00807937">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807937" w:rsidRPr="001F57D6" w:rsidRDefault="00807937" w:rsidP="00807937">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wps:txbx>
                          <wps:bodyPr rot="0" vert="horz" wrap="square" lIns="91440" tIns="45720" rIns="91440" bIns="45720" anchor="ctr" anchorCtr="0" upright="1">
                            <a:noAutofit/>
                          </wps:bodyPr>
                        </wps:wsp>
                        <wps:wsp>
                          <wps:cNvPr id="217" name="Text Box 12"/>
                          <wps:cNvSpPr txBox="1">
                            <a:spLocks noChangeArrowheads="1"/>
                          </wps:cNvSpPr>
                          <wps:spPr bwMode="auto">
                            <a:xfrm>
                              <a:off x="267335" y="355400"/>
                              <a:ext cx="876935" cy="527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20"/>
                                    <w:szCs w:val="20"/>
                                  </w:rPr>
                                  <w:t>H-PLMN</w:t>
                                </w:r>
                              </w:p>
                            </w:txbxContent>
                          </wps:txbx>
                          <wps:bodyPr rot="0" vert="horz" wrap="square" lIns="91440" tIns="45720" rIns="91440" bIns="45720" anchor="ctr" anchorCtr="0" upright="1">
                            <a:noAutofit/>
                          </wps:bodyPr>
                        </wps:wsp>
                        <wps:wsp>
                          <wps:cNvPr id="218" name="Straight Connector 69"/>
                          <wps:cNvCnPr>
                            <a:cxnSpLocks noChangeShapeType="1"/>
                          </wps:cNvCnPr>
                          <wps:spPr bwMode="auto">
                            <a:xfrm>
                              <a:off x="571500" y="5108961"/>
                              <a:ext cx="117348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 name="Text Box 8"/>
                          <wps:cNvSpPr txBox="1">
                            <a:spLocks noChangeArrowheads="1"/>
                          </wps:cNvSpPr>
                          <wps:spPr bwMode="auto">
                            <a:xfrm>
                              <a:off x="69215" y="4811146"/>
                              <a:ext cx="723265" cy="523875"/>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807937" w:rsidRDefault="00807937" w:rsidP="00807937">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wps:txbx>
                          <wps:bodyPr rot="0" vert="horz" wrap="square" lIns="91440" tIns="45720" rIns="91440" bIns="45720" anchor="ctr" anchorCtr="0" upright="1">
                            <a:noAutofit/>
                          </wps:bodyPr>
                        </wps:wsp>
                        <wps:wsp>
                          <wps:cNvPr id="220" name="Text Box 8"/>
                          <wps:cNvSpPr txBox="1">
                            <a:spLocks noChangeArrowheads="1"/>
                          </wps:cNvSpPr>
                          <wps:spPr bwMode="auto">
                            <a:xfrm>
                              <a:off x="1370330" y="4823211"/>
                              <a:ext cx="723265" cy="523875"/>
                            </a:xfrm>
                            <a:prstGeom prst="rect">
                              <a:avLst/>
                            </a:prstGeom>
                            <a:solidFill>
                              <a:srgbClr val="FFFFFF"/>
                            </a:solidFill>
                            <a:ln w="6350">
                              <a:solidFill>
                                <a:srgbClr val="000000"/>
                              </a:solidFill>
                              <a:miter lim="800000"/>
                              <a:headEnd/>
                              <a:tailEnd/>
                            </a:ln>
                          </wps:spPr>
                          <wps:txbx>
                            <w:txbxContent>
                              <w:p w:rsidR="00807937" w:rsidRDefault="00DA6826" w:rsidP="00807937">
                                <w:pPr>
                                  <w:pStyle w:val="NormalWeb"/>
                                  <w:spacing w:after="0" w:line="276" w:lineRule="auto"/>
                                  <w:jc w:val="center"/>
                                </w:pPr>
                                <w:r>
                                  <w:rPr>
                                    <w:rFonts w:ascii="Arial" w:eastAsia="Calibri" w:hAnsi="Arial" w:cs="Arial"/>
                                    <w:sz w:val="16"/>
                                    <w:szCs w:val="16"/>
                                  </w:rPr>
                                  <w:t xml:space="preserve">ProSe </w:t>
                                </w:r>
                                <w:r w:rsidR="00807937">
                                  <w:rPr>
                                    <w:rFonts w:ascii="Arial" w:eastAsia="Calibri" w:hAnsi="Arial" w:cs="Arial"/>
                                    <w:sz w:val="16"/>
                                    <w:szCs w:val="16"/>
                                  </w:rPr>
                                  <w:t>UE-Network Relay</w:t>
                                </w:r>
                              </w:p>
                            </w:txbxContent>
                          </wps:txbx>
                          <wps:bodyPr rot="0" vert="horz" wrap="square" lIns="91440" tIns="45720" rIns="91440" bIns="45720" anchor="ctr" anchorCtr="0" upright="1">
                            <a:noAutofit/>
                          </wps:bodyPr>
                        </wps:wsp>
                        <wps:wsp>
                          <wps:cNvPr id="221" name="Straight Connector 221"/>
                          <wps:cNvCnPr>
                            <a:cxnSpLocks noChangeShapeType="1"/>
                          </wps:cNvCnPr>
                          <wps:spPr bwMode="auto">
                            <a:xfrm>
                              <a:off x="421640" y="4426336"/>
                              <a:ext cx="517271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 name="Text Box 12"/>
                          <wps:cNvSpPr txBox="1">
                            <a:spLocks noChangeArrowheads="1"/>
                          </wps:cNvSpPr>
                          <wps:spPr bwMode="auto">
                            <a:xfrm>
                              <a:off x="1576070" y="4549526"/>
                              <a:ext cx="320040" cy="2165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proofErr w:type="spellStart"/>
                                <w:r>
                                  <w:rPr>
                                    <w:rFonts w:ascii="Arial" w:eastAsia="Calibri" w:hAnsi="Arial"/>
                                    <w:sz w:val="18"/>
                                    <w:szCs w:val="18"/>
                                  </w:rPr>
                                  <w:t>Uu</w:t>
                                </w:r>
                                <w:proofErr w:type="spellEnd"/>
                              </w:p>
                            </w:txbxContent>
                          </wps:txbx>
                          <wps:bodyPr rot="0" vert="horz" wrap="square" lIns="0" tIns="0" rIns="0" bIns="0" anchor="ctr" anchorCtr="0" upright="1">
                            <a:noAutofit/>
                          </wps:bodyPr>
                        </wps:wsp>
                        <wps:wsp>
                          <wps:cNvPr id="223" name="Text Box 12"/>
                          <wps:cNvSpPr txBox="1">
                            <a:spLocks noChangeArrowheads="1"/>
                          </wps:cNvSpPr>
                          <wps:spPr bwMode="auto">
                            <a:xfrm>
                              <a:off x="911860" y="5027046"/>
                              <a:ext cx="320040" cy="215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PC5</w:t>
                                </w:r>
                              </w:p>
                            </w:txbxContent>
                          </wps:txbx>
                          <wps:bodyPr rot="0" vert="horz" wrap="square" lIns="0" tIns="0" rIns="0" bIns="0" anchor="ctr" anchorCtr="0" upright="1">
                            <a:noAutofit/>
                          </wps:bodyPr>
                        </wps:wsp>
                        <wps:wsp>
                          <wps:cNvPr id="224" name="Straight Connector 84"/>
                          <wps:cNvCnPr>
                            <a:cxnSpLocks noChangeShapeType="1"/>
                          </wps:cNvCnPr>
                          <wps:spPr bwMode="auto">
                            <a:xfrm>
                              <a:off x="429260" y="5509011"/>
                              <a:ext cx="53276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5" name="Text Box 12"/>
                          <wps:cNvSpPr txBox="1">
                            <a:spLocks noChangeArrowheads="1"/>
                          </wps:cNvSpPr>
                          <wps:spPr bwMode="auto">
                            <a:xfrm>
                              <a:off x="2852420" y="5429636"/>
                              <a:ext cx="426720" cy="213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s:wsp>
                          <wps:cNvPr id="226" name="Text Box 12"/>
                          <wps:cNvSpPr txBox="1">
                            <a:spLocks noChangeArrowheads="1"/>
                          </wps:cNvSpPr>
                          <wps:spPr bwMode="auto">
                            <a:xfrm>
                              <a:off x="2804795" y="4331086"/>
                              <a:ext cx="426720" cy="2139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18"/>
                                    <w:szCs w:val="18"/>
                                  </w:rPr>
                                  <w:t>GC1</w:t>
                                </w:r>
                              </w:p>
                            </w:txbxContent>
                          </wps:txbx>
                          <wps:bodyPr rot="0" vert="horz" wrap="square" lIns="0" tIns="0" rIns="0" bIns="0" anchor="ctr" anchorCtr="0" upright="1">
                            <a:noAutofit/>
                          </wps:bodyPr>
                        </wps:wsp>
                        <wps:wsp>
                          <wps:cNvPr id="227" name="Text Box 8"/>
                          <wps:cNvSpPr txBox="1">
                            <a:spLocks noChangeArrowheads="1"/>
                          </wps:cNvSpPr>
                          <wps:spPr bwMode="auto">
                            <a:xfrm>
                              <a:off x="3311920" y="1618021"/>
                              <a:ext cx="722630" cy="523875"/>
                            </a:xfrm>
                            <a:prstGeom prst="rect">
                              <a:avLst/>
                            </a:prstGeom>
                            <a:solidFill>
                              <a:srgbClr val="FFFFFF"/>
                            </a:solidFill>
                            <a:ln w="6350">
                              <a:solidFill>
                                <a:srgbClr val="000000"/>
                              </a:solidFill>
                              <a:miter lim="800000"/>
                              <a:headEnd/>
                              <a:tailEnd/>
                            </a:ln>
                          </wps:spPr>
                          <wps:txbx>
                            <w:txbxContent>
                              <w:p w:rsidR="00807937" w:rsidRDefault="00B65C38" w:rsidP="00807937">
                                <w:pPr>
                                  <w:pStyle w:val="NormalWeb"/>
                                  <w:spacing w:after="0" w:line="276" w:lineRule="auto"/>
                                  <w:jc w:val="center"/>
                                </w:pPr>
                                <w:r>
                                  <w:rPr>
                                    <w:rFonts w:ascii="Arial" w:eastAsia="Calibri" w:hAnsi="Arial" w:cs="Arial"/>
                                    <w:sz w:val="16"/>
                                    <w:szCs w:val="16"/>
                                  </w:rPr>
                                  <w:t>V-PCRF</w:t>
                                </w:r>
                              </w:p>
                            </w:txbxContent>
                          </wps:txbx>
                          <wps:bodyPr rot="0" vert="horz" wrap="square" lIns="91440" tIns="45720" rIns="91440" bIns="45720" anchor="ctr" anchorCtr="0" upright="1">
                            <a:noAutofit/>
                          </wps:bodyPr>
                        </wps:wsp>
                        <wps:wsp>
                          <wps:cNvPr id="228" name="Straight Connector 228"/>
                          <wps:cNvCnPr>
                            <a:cxnSpLocks noChangeShapeType="1"/>
                          </wps:cNvCnPr>
                          <wps:spPr bwMode="auto">
                            <a:xfrm>
                              <a:off x="4032565" y="466890"/>
                              <a:ext cx="58102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 name="Straight Connector 229"/>
                          <wps:cNvCnPr>
                            <a:cxnSpLocks noChangeShapeType="1"/>
                          </wps:cNvCnPr>
                          <wps:spPr bwMode="auto">
                            <a:xfrm>
                              <a:off x="4614225" y="466890"/>
                              <a:ext cx="0" cy="7943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0" name="Text Box 46"/>
                          <wps:cNvSpPr txBox="1">
                            <a:spLocks noChangeArrowheads="1"/>
                          </wps:cNvSpPr>
                          <wps:spPr bwMode="auto">
                            <a:xfrm>
                              <a:off x="4159327" y="373387"/>
                              <a:ext cx="349062" cy="2184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jc w:val="center"/>
                                </w:pPr>
                                <w:r>
                                  <w:rPr>
                                    <w:rFonts w:ascii="Arial" w:hAnsi="Arial" w:cs="Arial"/>
                                    <w:sz w:val="18"/>
                                    <w:szCs w:val="18"/>
                                  </w:rPr>
                                  <w:t>Rx</w:t>
                                </w:r>
                              </w:p>
                            </w:txbxContent>
                          </wps:txbx>
                          <wps:bodyPr rot="0" vert="horz" wrap="square" lIns="91440" tIns="45720" rIns="91440" bIns="45720" anchor="ctr" anchorCtr="0" upright="1">
                            <a:noAutofit/>
                          </wps:bodyPr>
                        </wps:wsp>
                        <wps:wsp>
                          <wps:cNvPr id="231" name="Straight Connector 231"/>
                          <wps:cNvCnPr>
                            <a:cxnSpLocks noChangeShapeType="1"/>
                          </wps:cNvCnPr>
                          <wps:spPr bwMode="auto">
                            <a:xfrm>
                              <a:off x="508864" y="1482207"/>
                              <a:ext cx="4206240" cy="0"/>
                            </a:xfrm>
                            <a:prstGeom prst="line">
                              <a:avLst/>
                            </a:prstGeom>
                            <a:noFill/>
                            <a:ln w="15875" algn="ctr">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32" name="Text Box 12"/>
                          <wps:cNvSpPr txBox="1">
                            <a:spLocks noChangeArrowheads="1"/>
                          </wps:cNvSpPr>
                          <wps:spPr bwMode="auto">
                            <a:xfrm>
                              <a:off x="291314" y="2016739"/>
                              <a:ext cx="876300" cy="5270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7937" w:rsidRDefault="00807937" w:rsidP="00807937">
                                <w:pPr>
                                  <w:pStyle w:val="NormalWeb"/>
                                  <w:spacing w:after="0" w:line="276" w:lineRule="auto"/>
                                  <w:jc w:val="center"/>
                                </w:pPr>
                                <w:r>
                                  <w:rPr>
                                    <w:rFonts w:ascii="Arial" w:eastAsia="Calibri" w:hAnsi="Arial"/>
                                    <w:sz w:val="20"/>
                                    <w:szCs w:val="20"/>
                                  </w:rPr>
                                  <w:t>V-PLMN</w:t>
                                </w:r>
                              </w:p>
                            </w:txbxContent>
                          </wps:txbx>
                          <wps:bodyPr rot="0" vert="horz" wrap="square" lIns="91440" tIns="45720" rIns="91440" bIns="45720" anchor="ctr" anchorCtr="0" upright="1">
                            <a:noAutofit/>
                          </wps:bodyPr>
                        </wps:wsp>
                        <wps:wsp>
                          <wps:cNvPr id="234" name="Straight Connector 234"/>
                          <wps:cNvCnPr>
                            <a:cxnSpLocks noChangeShapeType="1"/>
                          </wps:cNvCnPr>
                          <wps:spPr bwMode="auto">
                            <a:xfrm>
                              <a:off x="4022069" y="1895080"/>
                              <a:ext cx="58039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7" name="Straight Connector 237"/>
                          <wps:cNvCnPr>
                            <a:cxnSpLocks noChangeShapeType="1"/>
                          </wps:cNvCnPr>
                          <wps:spPr bwMode="auto">
                            <a:xfrm>
                              <a:off x="4600981" y="1566385"/>
                              <a:ext cx="0" cy="32323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8" name="Text Box 46"/>
                          <wps:cNvSpPr txBox="1">
                            <a:spLocks noChangeArrowheads="1"/>
                          </wps:cNvSpPr>
                          <wps:spPr bwMode="auto">
                            <a:xfrm>
                              <a:off x="4189930" y="1789041"/>
                              <a:ext cx="326405" cy="21826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75883" w:rsidRDefault="00175883" w:rsidP="00175883">
                                <w:pPr>
                                  <w:pStyle w:val="NormalWeb"/>
                                  <w:spacing w:after="0"/>
                                  <w:jc w:val="center"/>
                                </w:pPr>
                                <w:r>
                                  <w:rPr>
                                    <w:rFonts w:ascii="Arial" w:hAnsi="Arial" w:cs="Arial"/>
                                    <w:sz w:val="18"/>
                                    <w:szCs w:val="18"/>
                                  </w:rPr>
                                  <w:t>Rx</w:t>
                                </w:r>
                              </w:p>
                            </w:txbxContent>
                          </wps:txbx>
                          <wps:bodyPr rot="0" vert="horz" wrap="square" lIns="91440" tIns="45720" rIns="91440" bIns="45720" anchor="ctr" anchorCtr="0" upright="1">
                            <a:noAutofit/>
                          </wps:bodyPr>
                        </wps:wsp>
                        <wps:wsp>
                          <wps:cNvPr id="215" name="Straight Connector 66"/>
                          <wps:cNvCnPr>
                            <a:cxnSpLocks noChangeShapeType="1"/>
                          </wps:cNvCnPr>
                          <wps:spPr bwMode="auto">
                            <a:xfrm>
                              <a:off x="4711339" y="87465"/>
                              <a:ext cx="0" cy="5555531"/>
                            </a:xfrm>
                            <a:prstGeom prst="line">
                              <a:avLst/>
                            </a:prstGeom>
                            <a:noFill/>
                            <a:ln w="15875" algn="ctr">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40" name="Straight Connector 240"/>
                          <wps:cNvCnPr>
                            <a:cxnSpLocks noChangeShapeType="1"/>
                          </wps:cNvCnPr>
                          <wps:spPr bwMode="auto">
                            <a:xfrm>
                              <a:off x="5163560" y="1653113"/>
                              <a:ext cx="0" cy="128631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9" name="Straight Connector 37"/>
                          <wps:cNvCnPr>
                            <a:cxnSpLocks noChangeShapeType="1"/>
                          </wps:cNvCnPr>
                          <wps:spPr bwMode="auto">
                            <a:xfrm flipH="1">
                              <a:off x="2767330" y="3033781"/>
                              <a:ext cx="2540" cy="70548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5" name="Text Box 8"/>
                          <wps:cNvSpPr txBox="1">
                            <a:spLocks noChangeArrowheads="1"/>
                          </wps:cNvSpPr>
                          <wps:spPr bwMode="auto">
                            <a:xfrm>
                              <a:off x="2663190" y="3726566"/>
                              <a:ext cx="723265" cy="525145"/>
                            </a:xfrm>
                            <a:prstGeom prst="rect">
                              <a:avLst/>
                            </a:prstGeom>
                            <a:solidFill>
                              <a:srgbClr val="FFFFFF"/>
                            </a:solidFill>
                            <a:ln w="6350">
                              <a:solidFill>
                                <a:srgbClr val="000000"/>
                              </a:solidFill>
                              <a:miter lim="800000"/>
                              <a:headEnd/>
                              <a:tailEnd/>
                            </a:ln>
                          </wps:spPr>
                          <wps:txbx>
                            <w:txbxContent>
                              <w:p w:rsidR="00807937" w:rsidRDefault="00807937" w:rsidP="00807937">
                                <w:pPr>
                                  <w:pStyle w:val="NormalWeb"/>
                                  <w:spacing w:after="0" w:line="276" w:lineRule="auto"/>
                                  <w:jc w:val="center"/>
                                </w:pPr>
                                <w:r>
                                  <w:rPr>
                                    <w:rFonts w:ascii="Arial" w:eastAsia="Calibri" w:hAnsi="Arial" w:cs="Arial"/>
                                    <w:sz w:val="16"/>
                                    <w:szCs w:val="16"/>
                                  </w:rPr>
                                  <w:t>MBMS-GW</w:t>
                                </w:r>
                              </w:p>
                            </w:txbxContent>
                          </wps:txbx>
                          <wps:bodyPr rot="0" vert="horz" wrap="square" lIns="91440" tIns="45720" rIns="91440" bIns="45720" anchor="ctr" anchorCtr="0" upright="1">
                            <a:noAutofit/>
                          </wps:bodyPr>
                        </wps:wsp>
                      </wpg:wgp>
                    </wpc:wpc>
                  </a:graphicData>
                </a:graphic>
              </wp:inline>
            </w:drawing>
          </mc:Choice>
          <mc:Fallback>
            <w:pict>
              <v:group id="_x0000_s1177" editas="canvas" style="width:468.45pt;height:453.5pt;mso-position-horizontal-relative:char;mso-position-vertical-relative:line" coordsize="59493,57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">
                <v:shape id="_x0000_s1178" type="#_x0000_t75" style="position:absolute;width:59493;height:57594;visibility:visible;mso-wrap-style:square">
                  <v:fill o:detectmouseclick="t"/>
                  <v:path o:connecttype="none"/>
                </v:shape>
                <v:group id="Group 80" o:spid="_x0000_s1179" style="position:absolute;left:692;top:874;width:57486;height:55555" coordorigin="692,874" coordsize="57486,55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Straight Connector 239" o:spid="_x0000_s1180" style="position:absolute;visibility:visible;mso-wrap-style:square" from="46009,15664" to="51807,1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oCg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n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KAoLGAAAA3AAAAA8AAAAAAAAA&#10;AAAAAAAAoQIAAGRycy9kb3ducmV2LnhtbFBLBQYAAAAABAAEAPkAAACUAwAAAAA=&#10;"/>
                  <v:line id="Straight Connector 41" o:spid="_x0000_s1181" style="position:absolute;visibility:visible;mso-wrap-style:square" from="36862,17810" to="36862,27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jxc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PCPFxwAAANwAAAAPAAAAAAAA&#10;AAAAAAAAAKECAABkcnMvZG93bnJldi54bWxQSwUGAAAAAAQABAD5AAAAlQMAAAAA&#10;"/>
                  <v:shape id="Text Box 12" o:spid="_x0000_s1182" type="#_x0000_t202" style="position:absolute;left:34082;top:22899;width:5233;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1YrcAA&#10;AADcAAAADwAAAGRycy9kb3ducmV2LnhtbERP32vCMBB+H/g/hBP2NtMNJrMzlqIM9W3rdM9nczZl&#10;zaUkUet/vwjC3u7j+3nzYrCdOJMPrWMFz5MMBHHtdMuNgt33x9MbiBCRNXaOScGVAhSL0cMcc+0u&#10;/EXnKjYihXDIUYGJsc+lDLUhi2HieuLEHZ23GBP0jdQeLyncdvIly6bSYsupwWBPS0P1b3WyCnAt&#10;91tuVtvdZ+Aff6jRlNVUqcfxUL6DiDTEf/HdvdFp/usMb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1YrcAAAADcAAAADwAAAAAAAAAAAAAAAACYAgAAZHJzL2Rvd25y&#10;ZXYueG1sUEsFBgAAAAAEAAQA9QAAAIUDAAAAAA==&#10;" stroked="f" strokeweight=".5pt">
                    <v:textbox>
                      <w:txbxContent>
                        <w:p w:rsidR="00807937" w:rsidRDefault="00B65C38" w:rsidP="00807937">
                          <w:pPr>
                            <w:pStyle w:val="NormalWeb"/>
                            <w:spacing w:after="0" w:line="276" w:lineRule="auto"/>
                            <w:jc w:val="center"/>
                          </w:pPr>
                          <w:proofErr w:type="spellStart"/>
                          <w:r>
                            <w:rPr>
                              <w:rFonts w:ascii="Arial" w:eastAsia="Calibri" w:hAnsi="Arial"/>
                              <w:sz w:val="18"/>
                              <w:szCs w:val="18"/>
                            </w:rPr>
                            <w:t>Gx</w:t>
                          </w:r>
                          <w:proofErr w:type="spellEnd"/>
                        </w:p>
                      </w:txbxContent>
                    </v:textbox>
                  </v:shape>
                  <v:line id="Straight Connector 53" o:spid="_x0000_s1183" style="position:absolute;visibility:visible;mso-wrap-style:square" from="19112,39996" to="31291,4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shape id="Text Box 12" o:spid="_x0000_s1184" type="#_x0000_t202" style="position:absolute;left:22558;top:39208;width:280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HzMIA&#10;AADcAAAADwAAAGRycy9kb3ducmV2LnhtbERPTWuDQBC9F/Iflgn0UuKathgx2YgECm1vVSHXwZ2o&#10;xJ0Vd2Psv+8WCr3N433OIV/MIGaaXG9ZwTaKQRA3VvfcKqirt00KwnlkjYNlUvBNDvLj6uGAmbZ3&#10;/qK59K0IIewyVNB5P2ZSuqYjgy6yI3HgLnYy6AOcWqknvIdwM8jnOE6kwZ5DQ4cjnTpqruXNKOjP&#10;Scrtkyw/PpN691pVc128zEo9rpdiD8LT4v/Ff+53HeYnW/h9Jlw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xAfMwgAAANwAAAAPAAAAAAAAAAAAAAAAAJgCAABkcnMvZG93&#10;bnJldi54bWxQSwUGAAAAAAQABAD1AAAAhwM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M1</w:t>
                          </w:r>
                        </w:p>
                      </w:txbxContent>
                    </v:textbox>
                  </v:shape>
                  <v:line id="Straight Connector 50" o:spid="_x0000_s1185" style="position:absolute;visibility:visible;mso-wrap-style:square" from="31203,41009" to="43382,4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Straight Connector 49" o:spid="_x0000_s1186" style="position:absolute;visibility:visible;mso-wrap-style:square" from="30409,38622" to="42589,38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shape id="Text Box 12" o:spid="_x0000_s1187" type="#_x0000_t202" style="position:absolute;left:34613;top:37847;width:4267;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2fuMEA&#10;AADcAAAADwAAAGRycy9kb3ducmV2LnhtbERPTWvCQBC9F/wPywi9FN3YllWiq4hQsL01CXgdsmMS&#10;zM6G7BrTf+8KQm/zeJ+z2Y22FQP1vnGsYTFPQBCXzjRcaSjyr9kKhA/IBlvHpOGPPOy2k5cNpsbd&#10;+JeGLFQihrBPUUMdQpdK6cuaLPq564gjd3a9xRBhX0nT4y2G21a+J4mSFhuODTV2dKipvGRXq6E5&#10;qRVXbzL7/lHF8jPPh2L/MWj9Oh33axCBxvAvfrqPJs5XCh7PxAvk9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tn7jBAAAA3AAAAA8AAAAAAAAAAAAAAAAAmAIAAGRycy9kb3du&#10;cmV2LnhtbFBLBQYAAAAABAAEAPUAAACGAwAAAAA=&#10;" stroked="f" strokeweight=".5pt">
                    <v:textbox inset="0,0,0,0">
                      <w:txbxContent>
                        <w:p w:rsidR="00807937" w:rsidRDefault="00807937" w:rsidP="00807937">
                          <w:pPr>
                            <w:pStyle w:val="NormalWeb"/>
                            <w:spacing w:after="0" w:line="276" w:lineRule="auto"/>
                            <w:jc w:val="center"/>
                          </w:pPr>
                          <w:proofErr w:type="spellStart"/>
                          <w:r>
                            <w:rPr>
                              <w:rFonts w:ascii="Arial" w:eastAsia="Calibri" w:hAnsi="Arial"/>
                              <w:sz w:val="18"/>
                              <w:szCs w:val="18"/>
                            </w:rPr>
                            <w:t>SGimb</w:t>
                          </w:r>
                          <w:proofErr w:type="spellEnd"/>
                        </w:p>
                      </w:txbxContent>
                    </v:textbox>
                  </v:shape>
                  <v:shape id="Text Box 12" o:spid="_x0000_s1188" type="#_x0000_t202" style="position:absolute;left:34531;top:40247;width:426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E6I8IA&#10;AADcAAAADwAAAGRycy9kb3ducmV2LnhtbERPTWuDQBC9F/Iflgn0Upo1aVEx2QQJBNreqkKvgztR&#10;iTsr7kbtv+8WCr3N433O4bSYXkw0us6ygu0mAkFcW91xo6AqL88pCOeRNfaWScE3OTgdVw8HzLSd&#10;+ZOmwjcihLDLUEHr/ZBJ6eqWDLqNHYgDd7WjQR/g2Eg94hzCTS93URRLgx2HhhYHOrdU34q7UdB9&#10;xSk3T7J4/4ir5LUspyp/mZR6XC/5HoSnxf+L/9xvOsyPE/h9Jlw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ojwgAAANwAAAAPAAAAAAAAAAAAAAAAAJgCAABkcnMvZG93&#10;bnJldi54bWxQSwUGAAAAAAQABAD1AAAAhwMAAAAA&#10;" stroked="f" strokeweight=".5pt">
                    <v:textbox inset="0,0,0,0">
                      <w:txbxContent>
                        <w:p w:rsidR="00807937" w:rsidRDefault="00807937" w:rsidP="00807937">
                          <w:pPr>
                            <w:pStyle w:val="NormalWeb"/>
                            <w:spacing w:after="0" w:line="276" w:lineRule="auto"/>
                            <w:jc w:val="center"/>
                          </w:pPr>
                          <w:proofErr w:type="spellStart"/>
                          <w:r>
                            <w:rPr>
                              <w:rFonts w:ascii="Arial" w:eastAsia="Calibri" w:hAnsi="Arial"/>
                              <w:sz w:val="18"/>
                              <w:szCs w:val="18"/>
                            </w:rPr>
                            <w:t>SGmb</w:t>
                          </w:r>
                          <w:proofErr w:type="spellEnd"/>
                        </w:p>
                      </w:txbxContent>
                    </v:textbox>
                  </v:shape>
                  <v:group id="Group 241" o:spid="_x0000_s1189" style="position:absolute;left:16906;top:38136;width:1074;height:6557" coordorigin="29867,37898" coordsize="1073,6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line id="Straight Connector 79" o:spid="_x0000_s1190" style="position:absolute;visibility:visible;mso-wrap-style:square" from="30409,37898" to="30409,4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shape id="Arc 74" o:spid="_x0000_s1191" style="position:absolute;left:30010;top:43524;width:787;height:1073;rotation:-90;flip:x;visibility:visible;mso-wrap-style:square;v-text-anchor:middle" coordsize="78740,107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5QsUA&#10;AADcAAAADwAAAGRycy9kb3ducmV2LnhtbESPQWvCQBCF7wX/wzJCb3Wjh1BSV2lFpWIRtP0B0+w0&#10;G5qdDdnVRH9951DwNsN789438+XgG3WhLtaBDUwnGSjiMtiaKwNfn5unZ1AxIVtsApOBK0VYLkYP&#10;cyxs6PlIl1OqlIRwLNCAS6kttI6lI49xElpi0X5C5zHJ2lXadthLuG/0LMty7bFmaXDY0spR+Xs6&#10;ewO3VX/Y6l07fVt/9Plx7+w3rpMxj+Ph9QVUoiHdzf/X71bwc6GVZ2QC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GflCxQAAANwAAAAPAAAAAAAAAAAAAAAAAJgCAABkcnMv&#10;ZG93bnJldi54bWxQSwUGAAAAAAQABAD1AAAAigMAAAAA&#10;" adj="-11796480,,5400" path="m,53788nsc-29,37337,5480,21777,14947,11572,29218,-3811,49364,-3862,63677,11449v9509,10172,15062,25734,15062,42209l39370,53658,,53788xem,53788nfc-29,37337,5480,21777,14947,11572,29218,-3811,49364,-3862,63677,11449v9509,10172,15062,25734,15062,42209e">
                      <v:stroke joinstyle="miter"/>
                      <v:formulas/>
                      <v:path arrowok="t" o:connecttype="custom" o:connectlocs="0,53788;14947,11572;63677,11449;78739,53658" o:connectangles="0,0,0,0" textboxrect="0,0,78740,107315"/>
                      <v:textbox>
                        <w:txbxContent>
                          <w:p w:rsidR="00807937" w:rsidRDefault="00807937" w:rsidP="00807937">
                            <w:pPr>
                              <w:pStyle w:val="NormalWeb"/>
                              <w:spacing w:after="200" w:line="276" w:lineRule="auto"/>
                            </w:pPr>
                            <w:r>
                              <w:rPr>
                                <w:rFonts w:ascii="Calibri" w:hAnsi="Calibri"/>
                                <w:sz w:val="22"/>
                                <w:szCs w:val="22"/>
                              </w:rPr>
                              <w:t> </w:t>
                            </w:r>
                          </w:p>
                        </w:txbxContent>
                      </v:textbox>
                    </v:shape>
                  </v:group>
                  <v:line id="Straight Connector 58" o:spid="_x0000_s1192" style="position:absolute;visibility:visible;mso-wrap-style:square" from="54226,15664" to="54226,41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Straight Connector 63" o:spid="_x0000_s1193" style="position:absolute;visibility:visible;mso-wrap-style:square" from="55941,15664" to="55941,44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group id="Group 171" o:spid="_x0000_s1194" style="position:absolute;left:34073;top:3579;width:5233;height:14231" coordsize="5232,10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Straight Connector 172" o:spid="_x0000_s1195" style="position:absolute;visibility:visible;mso-wrap-style:square" from="2778,0" to="2778,1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shape id="Text Box 12" o:spid="_x0000_s1196" type="#_x0000_t202" style="position:absolute;top:5069;width:5232;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AzJ8AA&#10;AADcAAAADwAAAGRycy9kb3ducmV2LnhtbERP32vCMBB+H/g/hBP2NtNt4KQzlqIM9W3rdM9nczZl&#10;zaUkUet/vwjC3u7j+3nzYrCdOJMPrWMFz5MMBHHtdMuNgt33x9MMRIjIGjvHpOBKAYrF6GGOuXYX&#10;/qJzFRuRQjjkqMDE2OdShtqQxTBxPXHijs5bjAn6RmqPlxRuO/mSZVNpseXUYLCnpaH6tzpZBbiW&#10;+y03q+3uM/CPP9Roymqq1ON4KN9BRBriv/ju3ug0/+0Vb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AzJ8AAAADcAAAADwAAAAAAAAAAAAAAAACYAgAAZHJzL2Rvd25y&#10;ZXYueG1sUEsFBgAAAAAEAAQA9QAAAIUDAAAAAA==&#10;" stroked="f" strokeweight=".5pt">
                      <v:textbox>
                        <w:txbxContent>
                          <w:p w:rsidR="00807937" w:rsidRDefault="00B65C38" w:rsidP="00807937">
                            <w:pPr>
                              <w:pStyle w:val="NormalWeb"/>
                              <w:spacing w:after="0" w:line="276" w:lineRule="auto"/>
                              <w:jc w:val="center"/>
                            </w:pPr>
                            <w:r>
                              <w:rPr>
                                <w:rFonts w:ascii="Arial" w:eastAsia="Calibri" w:hAnsi="Arial"/>
                                <w:sz w:val="18"/>
                                <w:szCs w:val="18"/>
                              </w:rPr>
                              <w:t>S9</w:t>
                            </w:r>
                          </w:p>
                        </w:txbxContent>
                      </v:textbox>
                    </v:shape>
                  </v:group>
                  <v:group id="Group 174" o:spid="_x0000_s1197" style="position:absolute;left:39448;top:28568;width:12173;height:2178" coordorigin="" coordsize="12179,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line id="Straight Connector 175" o:spid="_x0000_s1198" style="position:absolute;visibility:visible;mso-wrap-style:square" from="0,762" to="12179,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shape id="Text Box 12" o:spid="_x0000_s1199" type="#_x0000_t202" style="position:absolute;left:3633;width:2977;height:21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JZcIA&#10;AADcAAAADwAAAGRycy9kb3ducmV2LnhtbERPTWuDQBC9F/Iflgn0Upo1aVEx2QQJBNreqkKvgztR&#10;iTsr7kbtv+8WCr3N433O4bSYXkw0us6ygu0mAkFcW91xo6AqL88pCOeRNfaWScE3OTgdVw8HzLSd&#10;+ZOmwjcihLDLUEHr/ZBJ6eqWDLqNHYgDd7WjQR/g2Eg94hzCTS93URRLgx2HhhYHOrdU34q7UdB9&#10;xSk3T7J4/4ir5LUspyp/mZR6XC/5HoSnxf+L/9xvOsxPYvh9Jlwgj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9AllwgAAANwAAAAPAAAAAAAAAAAAAAAAAJgCAABkcnMvZG93&#10;bnJldi54bWxQSwUGAAAAAAQABAD1AAAAhwMAAAAA&#10;" stroked="f" strokeweight=".5pt">
                      <v:textbox inset="0,0,0,0">
                        <w:txbxContent>
                          <w:p w:rsidR="00807937" w:rsidRDefault="00807937" w:rsidP="00807937">
                            <w:pPr>
                              <w:pStyle w:val="NormalWeb"/>
                              <w:spacing w:after="0" w:line="276" w:lineRule="auto"/>
                              <w:jc w:val="center"/>
                            </w:pPr>
                            <w:proofErr w:type="spellStart"/>
                            <w:r>
                              <w:rPr>
                                <w:rFonts w:ascii="Arial" w:eastAsia="Calibri" w:hAnsi="Arial"/>
                                <w:sz w:val="18"/>
                                <w:szCs w:val="18"/>
                              </w:rPr>
                              <w:t>SGi</w:t>
                            </w:r>
                            <w:proofErr w:type="spellEnd"/>
                          </w:p>
                        </w:txbxContent>
                      </v:textbox>
                    </v:shape>
                  </v:group>
                  <v:line id="Straight Connector 177" o:spid="_x0000_s1200" style="position:absolute;visibility:visible;mso-wrap-style:square" from="46142,12612" to="51946,12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line id="Straight Connector 86" o:spid="_x0000_s1201" style="position:absolute;flip:y;visibility:visible;mso-wrap-style:square" from="57566,15664" to="57566,55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3+2scAAADcAAAADwAAAGRycy9kb3ducmV2LnhtbESPQUsDMRCF74L/IYzgRdqsIrZum5Yi&#10;CB56aZUt3qabcbPsZrImsV3/vXMoeJvhvXnvm+V69L06UUxtYAP30wIUcR1sy42Bj/fXyRxUysgW&#10;+8Bk4JcSrFfXV0ssbTjzjk773CgJ4VSiAZfzUGqdakce0zQMxKJ9hegxyxobbSOeJdz3+qEonrTH&#10;lqXB4UAvjupu/+MN6Pn27jtujo9d1R0Oz66qq+Fza8ztzbhZgMo05n/z5frNCv5M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rf7axwAAANwAAAAPAAAAAAAA&#10;AAAAAAAAAKECAABkcnMvZG93bnJldi54bWxQSwUGAAAAAAQABAD5AAAAlQMAAAAA&#10;"/>
                  <v:line id="Straight Connector 85" o:spid="_x0000_s1202" style="position:absolute;visibility:visible;mso-wrap-style:square" from="4241,51699" to="4241,5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Straight Connector 72" o:spid="_x0000_s1203" style="position:absolute;visibility:visible;mso-wrap-style:square" from="17449,44688" to="17449,4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Straight Connector 64" o:spid="_x0000_s1204" style="position:absolute;flip:x;visibility:visible;mso-wrap-style:square" from="4216,39919" to="4229,44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InYMQAAADcAAAADwAAAGRycy9kb3ducmV2LnhtbERPTWsCMRC9F/ofwhR6KTVrKbJdjSKF&#10;ggcvVVnxNm6mm2U3k20SdfvvG0HwNo/3ObPFYDtxJh8axwrGowwEceV0w7WC3fbrNQcRIrLGzjEp&#10;+KMAi/njwwwL7S78TedNrEUK4VCgAhNjX0gZKkMWw8j1xIn7cd5iTNDXUnu8pHDbybcsm0iLDacG&#10;gz19GqrazckqkPn65dcvj+9t2e73H6asyv6wVur5aVhOQUQa4l18c690mp+P4fpMuk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QidgxAAAANwAAAAPAAAAAAAAAAAA&#10;AAAAAKECAABkcnMvZG93bnJldi54bWxQSwUGAAAAAAQABAD5AAAAkgMAAAAA&#10;"/>
                  <v:line id="Straight Connector 55" o:spid="_x0000_s1205" style="position:absolute;visibility:visible;mso-wrap-style:square" from="46640,38853" to="52685,3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Straight Connector 57" o:spid="_x0000_s1206" style="position:absolute;visibility:visible;mso-wrap-style:square" from="52683,15664" to="52683,38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Straight Connector 39" o:spid="_x0000_s1207" style="position:absolute;visibility:visible;mso-wrap-style:square" from="28060,33779" to="36258,33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line id="Straight Connector 36" o:spid="_x0000_s1208" style="position:absolute;visibility:visible;mso-wrap-style:square" from="19608,30337" to="27673,30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Straight Connector 31" o:spid="_x0000_s1209" style="position:absolute;visibility:visible;mso-wrap-style:square" from="36258,31918" to="36258,3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Straight Connector 30" o:spid="_x0000_s1210" style="position:absolute;visibility:visible;mso-wrap-style:square" from="19577,33766" to="19577,39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line id="Straight Connector 28" o:spid="_x0000_s1211" style="position:absolute;visibility:visible;mso-wrap-style:square" from="14516,32236" to="14516,3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wPgscAAADcAAAADwAAAGRycy9kb3ducmV2LnhtbESPT0vDQBDF74LfYRnBm91UIZTYbSkV&#10;ofUg9g/Y4zQ7TaLZ2bC7JvHbOwehtxnem/d+M1+OrlU9hdh4NjCdZKCIS28brgwcD68PM1AxIVts&#10;PZOBX4qwXNzezLGwfuAd9ftUKQnhWKCBOqWu0DqWNTmME98Ri3bxwWGSNVTaBhwk3LX6Mcty7bBh&#10;aaixo3VN5ff+xxl4f/r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XA+CxwAAANwAAAAPAAAAAAAA&#10;AAAAAAAAAKECAABkcnMvZG93bnJldi54bWxQSwUGAAAAAAQABAD5AAAAlQMAAAAA&#10;"/>
                  <v:shape id="Arc 9" o:spid="_x0000_s1212" style="position:absolute;left:27254;top:33201;width:793;height:1080;visibility:visible;mso-wrap-style:square;v-text-anchor:middle" coordsize="79072,1077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OUMMA&#10;AADcAAAADwAAAGRycy9kb3ducmV2LnhtbERPTWvCQBC9C/6HZYTe6iYWxUY3IQotvdRSK56H7JhE&#10;s7Mhu03Sf98tFLzN433ONhtNI3rqXG1ZQTyPQBAXVtdcKjh9vTyuQTiPrLGxTAp+yEGWTidbTLQd&#10;+JP6oy9FCGGXoILK+zaR0hUVGXRz2xIH7mI7gz7ArpS6wyGEm0YuomglDdYcGipsaV9RcTt+GwVn&#10;/bpcfjR0WLw/nYer7C95vJNKPczGfAPC0+jv4n/3mw7z18/w90y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KOUMMAAADcAAAADwAAAAAAAAAAAAAAAACYAgAAZHJzL2Rv&#10;d25yZXYueG1sUEsFBgAAAAAEAAQA9QAAAIgDAAAAAA==&#10;" adj="-11796480,,5400" path="m,54008nsc-29,37488,5504,21863,15012,11617,29342,-3827,49572,-3878,63944,11493v9550,10214,15128,25840,15128,42384l39536,53878,,54008xem,54008nfc-29,37488,5504,21863,15012,11617,29342,-3827,49572,-3878,63944,11493v9550,10214,15128,25840,15128,42384e">
                    <v:stroke joinstyle="miter"/>
                    <v:formulas/>
                    <v:path arrowok="t" o:connecttype="custom" o:connectlocs="0,54106;15070,11638;64189,11514;79375,53974" o:connectangles="0,0,0,0" textboxrect="0,0,79072,107755"/>
                    <v:textbox>
                      <w:txbxContent>
                        <w:p w:rsidR="00807937" w:rsidRDefault="00807937" w:rsidP="00807937"/>
                      </w:txbxContent>
                    </v:textbox>
                  </v:shape>
                  <v:line id="Straight Connector 10" o:spid="_x0000_s1213" style="position:absolute;visibility:visible;mso-wrap-style:square" from="17141,11260" to="17141,30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VWc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5VZxwAAANwAAAAPAAAAAAAA&#10;AAAAAAAAAKECAABkcnMvZG93bnJldi54bWxQSwUGAAAAAAQABAD5AAAAlQMAAAAA&#10;"/>
                  <v:shape id="Text Box 12" o:spid="_x0000_s1214" type="#_x0000_t202" style="position:absolute;left:14344;top:22057;width:5233;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uMcAA&#10;AADcAAAADwAAAGRycy9kb3ducmV2LnhtbERPPW/CMBDdK/U/WFepW3FgQDTgRIiqomyQUuYjPuKI&#10;+BzZLqT/HiMhdbun93mLcrCduJAPrWMF41EGgrh2uuVGwf77820GIkRkjZ1jUvBHAcri+WmBuXZX&#10;3tGlio1IIRxyVGBi7HMpQ23IYhi5njhxJ+ctxgR9I7XHawq3nZxk2VRabDk1GOxpZag+V79WAa7l&#10;z4abj81+G/jgjzWaZTVV6vVlWM5BRBriv/jh/tJp/vsY7s+kC2Rx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LuMcAAAADcAAAADwAAAAAAAAAAAAAAAACYAgAAZHJzL2Rvd25y&#10;ZXYueG1sUEsFBgAAAAAEAAQA9QAAAIUDAAAAAA==&#10;" stroked="f" strokeweight=".5pt">
                    <v:textbox>
                      <w:txbxContent>
                        <w:p w:rsidR="00807937" w:rsidRPr="00A92589" w:rsidRDefault="00807937" w:rsidP="00807937">
                          <w:pPr>
                            <w:spacing w:after="0"/>
                            <w:jc w:val="center"/>
                            <w:rPr>
                              <w:rFonts w:ascii="Arial" w:hAnsi="Arial" w:cs="Arial"/>
                              <w:sz w:val="18"/>
                              <w:szCs w:val="18"/>
                            </w:rPr>
                          </w:pPr>
                          <w:r>
                            <w:rPr>
                              <w:rFonts w:ascii="Arial" w:hAnsi="Arial" w:cs="Arial"/>
                              <w:sz w:val="18"/>
                              <w:szCs w:val="18"/>
                            </w:rPr>
                            <w:t>S6a</w:t>
                          </w:r>
                        </w:p>
                      </w:txbxContent>
                    </v:textbox>
                  </v:shape>
                  <v:shape id="Text Box 8" o:spid="_x0000_s1215" type="#_x0000_t202" style="position:absolute;left:13785;top:6948;width:7233;height:5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DSe8IA&#10;AADcAAAADwAAAGRycy9kb3ducmV2LnhtbERPzYrCMBC+L/gOYQRva6rCotUoIgi7B6EbfYCxGZti&#10;MylN1OrTbxYW9jYf3++sNr1rxJ26UHtWMBlnIIhLb2quFJyO+/c5iBCRDTaeScGTAmzWg7cV5sY/&#10;+JvuOlYihXDIUYGNsc2lDKUlh2HsW+LEXXznMCbYVdJ0+EjhrpHTLPuQDmtODRZb2lkqr/rmFNza&#10;4ridHb60LZ6nV5yfdV3stVKjYb9dgojUx3/xn/vTpPmLK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NJ7wgAAANwAAAAPAAAAAAAAAAAAAAAAAJgCAABkcnMvZG93&#10;bnJldi54bWxQSwUGAAAAAAQABAD1AAAAhwMAAAAA&#10;" strokeweight=".5pt">
                    <v:textbox>
                      <w:txbxContent>
                        <w:p w:rsidR="00807937" w:rsidRPr="00A92589" w:rsidRDefault="00807937" w:rsidP="00807937">
                          <w:pPr>
                            <w:spacing w:after="0"/>
                            <w:jc w:val="center"/>
                            <w:rPr>
                              <w:rFonts w:ascii="Arial" w:hAnsi="Arial" w:cs="Arial"/>
                              <w:sz w:val="18"/>
                              <w:szCs w:val="18"/>
                            </w:rPr>
                          </w:pPr>
                          <w:r w:rsidRPr="00A92589">
                            <w:rPr>
                              <w:rFonts w:ascii="Arial" w:hAnsi="Arial" w:cs="Arial"/>
                              <w:sz w:val="18"/>
                              <w:szCs w:val="18"/>
                            </w:rPr>
                            <w:t>HSS</w:t>
                          </w:r>
                        </w:p>
                      </w:txbxContent>
                    </v:textbox>
                  </v:shape>
                  <v:line id="Straight Connector 23" o:spid="_x0000_s1216" style="position:absolute;visibility:visible;mso-wrap-style:square" from="5715,40243" to="17449,40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shape id="Text Box 8" o:spid="_x0000_s1217" type="#_x0000_t202" style="position:absolute;left:698;top:37265;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XvlMIA&#10;AADcAAAADwAAAGRycy9kb3ducmV2LnhtbERPzWoCMRC+F3yHMIK3mrWWoqtRRBDqobCNPsC4GTeL&#10;m8myibr69E2h0Nt8fL+zXPeuETfqQu1ZwWScgSAuvam5UnA87F5nIEJENth4JgUPCrBeDV6WmBt/&#10;52+66ViJFMIhRwU2xjaXMpSWHIaxb4kTd/adw5hgV0nT4T2Fu0a+ZdmHdFhzarDY0tZSedFXp+Da&#10;FofN9GuvbfE4PuPspOtip5UaDfvNAkSkPv6L/9yfJs2fv8P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e+UwgAAANwAAAAPAAAAAAAAAAAAAAAAAJgCAABkcnMvZG93&#10;bnJldi54bWxQSwUGAAAAAAQABAD1AAAAhwM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UE</w:t>
                          </w:r>
                        </w:p>
                      </w:txbxContent>
                    </v:textbox>
                  </v:shape>
                  <v:shape id="Text Box 8" o:spid="_x0000_s1218" type="#_x0000_t202" style="position:absolute;left:39408;top:37392;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UeMMA&#10;AADcAAAADwAAAGRycy9kb3ducmV2LnhtbERP3WrCMBS+F3yHcAa703QbiHbGUgRhuxC61Ac4a86a&#10;suakNFHrnt4MBrs7H9/v2RaT68WFxtB5VvC0zEAQN9503Co41YfFGkSIyAZ7z6TgRgGK3Xy2xdz4&#10;K3/QRcdWpBAOOSqwMQ65lKGx5DAs/UCcuC8/OowJjq00I15TuOvlc5atpMOOU4PFgfaWmm99dgrO&#10;Q1WXL8d3bavb6SeuP3VXHbRSjw9T+Qoi0hT/xX/uN5Pmb1bw+0y6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vUeMMAAADcAAAADwAAAAAAAAAAAAAAAACYAgAAZHJzL2Rv&#10;d25yZXYueG1sUEsFBgAAAAAEAAQA9QAAAIgDA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BM-SC</w:t>
                          </w:r>
                        </w:p>
                      </w:txbxContent>
                    </v:textbox>
                  </v:shape>
                  <v:shape id="Text Box 8" o:spid="_x0000_s1219" type="#_x0000_t202" style="position:absolute;left:50946;top:11261;width:7232;height:5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x48IA&#10;AADcAAAADwAAAGRycy9kb3ducmV2LnhtbERPzWoCMRC+F3yHMIK3mrVCq6tRRBDqobCNPsC4GTeL&#10;m8myibr69E2h0Nt8fL+zXPeuETfqQu1ZwWScgSAuvam5UnA87F5nIEJENth4JgUPCrBeDV6WmBt/&#10;52+66ViJFMIhRwU2xjaXMpSWHIaxb4kTd/adw5hgV0nT4T2Fu0a+Zdm7dFhzarDY0tZSedFXp+Da&#10;FofN9GuvbfE4PuPspOtip5UaDfvNAkSkPv6L/9yfJs2ff8D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3HjwgAAANwAAAAPAAAAAAAAAAAAAAAAAJgCAABkcnMvZG93&#10;bnJldi54bWxQSwUGAAAAAAQABAD1AAAAhwM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GCS AS</w:t>
                          </w:r>
                        </w:p>
                      </w:txbxContent>
                    </v:textbox>
                  </v:shape>
                  <v:shape id="Text Box 8" o:spid="_x0000_s1220" type="#_x0000_t202" style="position:absolute;left:33115;top:26997;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jlkcUA&#10;AADcAAAADwAAAGRycy9kb3ducmV2LnhtbESPQWsCMRCF74X+hzCF3mq2LRTdGkUKQnsQ1ugPmG7G&#10;zeJmsmyirv31zqHgbYb35r1v5ssxdOpMQ2ojG3idFKCI6+habgzsd+uXKaiUkR12kcnAlRIsF48P&#10;cyxdvPCWzjY3SkI4lWjA59yXWqfaU8A0iT2xaIc4BMyyDo12A14kPHT6rSg+dMCWpcFjT1+e6qM9&#10;BQOnvtqt3jc/1lfX/V+e/tq2Wltjnp/G1SeoTGO+m/+vv53gz4RWnpEJ9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OWRxQAAANwAAAAPAAAAAAAAAAAAAAAAAJgCAABkcnMv&#10;ZG93bnJldi54bWxQSwUGAAAAAAQABAD1AAAAigM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S</w:t>
                          </w:r>
                          <w:r w:rsidR="00B65C38">
                            <w:rPr>
                              <w:rFonts w:ascii="Arial" w:eastAsia="Calibri" w:hAnsi="Arial" w:cs="Arial"/>
                              <w:sz w:val="16"/>
                              <w:szCs w:val="16"/>
                            </w:rPr>
                            <w:t>/P-GW</w:t>
                          </w:r>
                        </w:p>
                      </w:txbxContent>
                    </v:textbox>
                  </v:shape>
                  <v:shape id="Text Box 8" o:spid="_x0000_s1221" type="#_x0000_t202" style="position:absolute;left:13703;top:26985;width:7232;height:5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RACsIA&#10;AADcAAAADwAAAGRycy9kb3ducmV2LnhtbERPzYrCMBC+C/sOYRb2pqkuLFqNIoKwexBq9AHGZmyK&#10;zaQ0UatPv1lY8DYf3+8sVr1rxI26UHtWMB5lIIhLb2quFBwP2+EURIjIBhvPpOBBAVbLt8ECc+Pv&#10;vKebjpVIIRxyVGBjbHMpQ2nJYRj5ljhxZ985jAl2lTQd3lO4a+Qky76kw5pTg8WWNpbKi746Bde2&#10;OKw/dz/aFo/jM05Pui62WqmP9349BxGpjy/xv/vbpPmzGfw9k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lEAKwgAAANwAAAAPAAAAAAAAAAAAAAAAAJgCAABkcnMvZG93&#10;bnJldi54bWxQSwUGAAAAAAQABAD1AAAAhwMAAAAA&#10;" strokeweight=".5pt">
                    <v:textbox>
                      <w:txbxContent>
                        <w:p w:rsidR="00807937" w:rsidRPr="00A92589" w:rsidRDefault="00807937" w:rsidP="00807937">
                          <w:pPr>
                            <w:pStyle w:val="NormalWeb"/>
                            <w:spacing w:after="0" w:line="276" w:lineRule="auto"/>
                            <w:jc w:val="center"/>
                            <w:rPr>
                              <w:rFonts w:ascii="Arial" w:hAnsi="Arial" w:cs="Arial"/>
                              <w:sz w:val="16"/>
                              <w:szCs w:val="16"/>
                            </w:rPr>
                          </w:pPr>
                          <w:r>
                            <w:rPr>
                              <w:rFonts w:ascii="Arial" w:eastAsia="Calibri" w:hAnsi="Arial" w:cs="Arial"/>
                              <w:sz w:val="16"/>
                              <w:szCs w:val="16"/>
                            </w:rPr>
                            <w:t>MME</w:t>
                          </w:r>
                        </w:p>
                      </w:txbxContent>
                    </v:textbox>
                  </v:shape>
                  <v:shape id="Text Box 8" o:spid="_x0000_s1222" type="#_x0000_t202" style="position:absolute;left:33147;top:1951;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dbMIA&#10;AADcAAAADwAAAGRycy9kb3ducmV2LnhtbESP0YrCMBRE3wX/IVxh3zTVBZGuUWRB0IeFGv2Aa3O3&#10;KdvclCZq3a83guDjMDNnmOW6d424UhdqzwqmkwwEcelNzZWC03E7XoAIEdlg45kU3CnAejUcLDE3&#10;/sYHuupYiQThkKMCG2ObSxlKSw7DxLfEyfv1ncOYZFdJ0+EtwV0jZ1k2lw5rTgsWW/q2VP7pi1Nw&#10;aYvj5vNnr21xP/3HxVnXxVYr9THqN18gIvXxHX61d0ZBIsLzTDo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R1swgAAANwAAAAPAAAAAAAAAAAAAAAAAJgCAABkcnMvZG93&#10;bnJldi54bWxQSwUGAAAAAAQABAD1AAAAhwMAAAAA&#10;" strokeweight=".5pt">
                    <v:textbox>
                      <w:txbxContent>
                        <w:p w:rsidR="00807937" w:rsidRDefault="00B65C38" w:rsidP="00807937">
                          <w:pPr>
                            <w:pStyle w:val="NormalWeb"/>
                            <w:spacing w:after="0" w:line="276" w:lineRule="auto"/>
                            <w:jc w:val="center"/>
                          </w:pPr>
                          <w:r>
                            <w:rPr>
                              <w:rFonts w:ascii="Arial" w:eastAsia="Calibri" w:hAnsi="Arial" w:cs="Arial"/>
                              <w:sz w:val="16"/>
                              <w:szCs w:val="16"/>
                            </w:rPr>
                            <w:t>H-</w:t>
                          </w:r>
                          <w:r w:rsidR="00807937">
                            <w:rPr>
                              <w:rFonts w:ascii="Arial" w:eastAsia="Calibri" w:hAnsi="Arial" w:cs="Arial"/>
                              <w:sz w:val="16"/>
                              <w:szCs w:val="16"/>
                            </w:rPr>
                            <w:t>PCRF</w:t>
                          </w:r>
                        </w:p>
                      </w:txbxContent>
                    </v:textbox>
                  </v:shape>
                  <v:line id="Straight Connector 26" o:spid="_x0000_s1223" style="position:absolute;visibility:visible;mso-wrap-style:square" from="20935,28813" to="33115,2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EOcYAAADcAAAADwAAAGRycy9kb3ducmV2LnhtbESPT2vCQBTE7wW/w/IKvdWNFoKkriKV&#10;gvZQ6h+ox2f2mUSzb8PuNonf3i0IHoeZ+Q0znfemFi05X1lWMBomIIhzqysuFOx3n68TED4ga6wt&#10;k4IreZjPBk9TzLTteEPtNhQiQthnqKAMocmk9HlJBv3QNsTRO1lnMETpCqkddhFuajlOklQarDgu&#10;lNjQR0n5ZftnFHy//aTtYv216n/X6TFfbo6Hc+eUennuF+8gAvXhEb63V1rBOBn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xDnGAAAA3AAAAA8AAAAAAAAA&#10;AAAAAAAAoQIAAGRycy9kb3ducmV2LnhtbFBLBQYAAAAABAAEAPkAAACUAwAAAAA=&#10;"/>
                  <v:line id="Straight Connector 27" o:spid="_x0000_s1224" style="position:absolute;visibility:visible;mso-wrap-style:square" from="17170,32236" to="17170,38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shape id="Text Box 8" o:spid="_x0000_s1225" type="#_x0000_t202" style="position:absolute;left:13703;top:37386;width:7232;height:5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ODG8MA&#10;AADcAAAADwAAAGRycy9kb3ducmV2LnhtbESP0YrCMBRE3xf8h3CFfVtTFRapRhFBcB8WutEPuDbX&#10;ptjclCZq3a83guDjMDNnmMWqd424UhdqzwrGowwEcelNzZWCw377NQMRIrLBxjMpuFOA1XLwscDc&#10;+Bv/0VXHSiQIhxwV2BjbXMpQWnIYRr4lTt7Jdw5jkl0lTYe3BHeNnGTZt3RYc1qw2NLGUnnWF6fg&#10;0hb79fT3R9vifviPs6Oui61W6nPYr+cgIvXxHX61d0bBJJvC80w6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ODG8MAAADcAAAADwAAAAAAAAAAAAAAAACYAgAAZHJzL2Rv&#10;d25yZXYueG1sUEsFBgAAAAAEAAQA9QAAAIgDA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E-UTRAN</w:t>
                          </w:r>
                        </w:p>
                      </w:txbxContent>
                    </v:textbox>
                  </v:shape>
                  <v:line id="Straight Connector 29" o:spid="_x0000_s1226" style="position:absolute;visibility:visible;mso-wrap-style:square" from="19608,33766" to="27254,3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dnocYAAADcAAAADwAAAGRycy9kb3ducmV2LnhtbESPQWvCQBSE7wX/w/IEb3VTL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nZ6HGAAAA3AAAAA8AAAAAAAAA&#10;AAAAAAAAoQIAAGRycy9kb3ducmV2LnhtbFBLBQYAAAAABAAEAPkAAACUAwAAAAA=&#10;"/>
                  <v:shape id="Text Box 12" o:spid="_x0000_s1227" type="#_x0000_t202" style="position:absolute;left:25914;top:27956;width:326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WFE8QA&#10;AADcAAAADwAAAGRycy9kb3ducmV2LnhtbESPQWvCQBSE7wX/w/IEL8VstDVKdBURhLY3k4DXR/aZ&#10;BLNvQ3aN6b/vFgo9DjPzDbM7jKYVA/WusaxgEcUgiEurG64UFPl5vgHhPLLG1jIp+CYHh/3kZYep&#10;tk++0JD5SgQIuxQV1N53qZSurMmgi2xHHLyb7Q36IPtK6h6fAW5auYzjRBpsOCzU2NGppvKePYyC&#10;5ppsuHqV2edXUqzf83wojm+DUrPpeNyC8DT6//Bf+0MrWMYr+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FhRP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S-11</w:t>
                          </w:r>
                        </w:p>
                      </w:txbxContent>
                    </v:textbox>
                  </v:shape>
                  <v:shape id="Text Box 12" o:spid="_x0000_s1228" type="#_x0000_t202" style="position:absolute;left:10020;top:33690;width:637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cbZMMA&#10;AADcAAAADwAAAGRycy9kb3ducmV2LnhtbESPQYvCMBSE78L+h/AWvMiarkpXqlFEENSbbWGvj+Zt&#10;W2xeSpOt9d8bQfA4zMw3zHo7mEb01LnasoLvaQSCuLC65lJBnh2+liCcR9bYWCYFd3Kw3XyM1pho&#10;e+ML9akvRYCwS1BB5X2bSOmKigy6qW2Jg/dnO4M+yK6UusNbgJtGzqIolgZrDgsVtrSvqLim/0ZB&#10;/RsvuZzI9HSO859FlvX5bt4rNf4cdisQngb/Dr/aR61gFsXwPBOO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cbZMMAAADcAAAADwAAAAAAAAAAAAAAAACYAgAAZHJzL2Rv&#10;d25yZXYueG1sUEsFBgAAAAAEAAQA9QAAAIgDA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S1-MME</w:t>
                          </w:r>
                        </w:p>
                      </w:txbxContent>
                    </v:textbox>
                  </v:shape>
                  <v:shape id="Text Box 12" o:spid="_x0000_s1229" type="#_x0000_t202" style="position:absolute;left:15201;top:33696;width:4058;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8QA&#10;AADcAAAADwAAAGRycy9kb3ducmV2LnhtbESPQWuDQBSE74X+h+UVcinJmrSo2GyCFAppb1Uh14f7&#10;olL3rbgbNf8+Wyj0OMzMN8z+uJheTDS6zrKC7SYCQVxb3XGjoCo/1ikI55E19pZJwY0cHA+PD3vM&#10;tJ35m6bCNyJA2GWooPV+yKR0dUsG3cYOxMG72NGgD3JspB5xDnDTy10UxdJgx2GhxYHeW6p/iqtR&#10;0J3jlJtnWXx+xVXyWpZTlb9MSq2elvwNhKfF/4f/2ietYBcl8HsmHAF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bvv/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M3</w:t>
                          </w:r>
                        </w:p>
                      </w:txbxContent>
                    </v:textbox>
                  </v:shape>
                  <v:shape id="Text Box 12" o:spid="_x0000_s1230" type="#_x0000_t202" style="position:absolute;left:30422;top:32706;width:3264;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qjcAA&#10;AADcAAAADwAAAGRycy9kb3ducmV2LnhtbERPTYvCMBC9C/6HMIIX0VRXaqlGkQVh3du2Ba9DM7bF&#10;ZlKabO3+e3NY8Ph434fTaFoxUO8aywrWqwgEcWl1w5WCIr8sExDOI2tsLZOCP3JwOk4nB0y1ffIP&#10;DZmvRAhhl6KC2vsuldKVNRl0K9sRB+5ue4M+wL6SusdnCDet3ERRLA02HBpq7OizpvKR/RoFzS1O&#10;uFrI7PodF7ttng/F+WNQaj4bz3sQnkb/Fv+7v7SCTRTWhjPhCMj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QqjcAAAADcAAAADwAAAAAAAAAAAAAAAACYAgAAZHJzL2Rvd25y&#10;ZXYueG1sUEsFBgAAAAAEAAQA9QAAAIUDA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S1-u</w:t>
                          </w:r>
                        </w:p>
                      </w:txbxContent>
                    </v:textbox>
                  </v:shape>
                  <v:shape id="Text Box 12" o:spid="_x0000_s1231" type="#_x0000_t202" style="position:absolute;left:22656;top:29474;width:3264;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uwVsEA&#10;AADcAAAADwAAAGRycy9kb3ducmV2LnhtbERPTWuDQBC9B/oflin0EppVG6yYbIIUCk1vVaHXwZ2q&#10;xJ0Vd6v232cPhRwf7/t4Xs0gZppcb1lBvItAEDdW99wqqKv35wyE88gaB8uk4I8cnE8PmyPm2i78&#10;RXPpWxFC2OWooPN+zKV0TUcG3c6OxIH7sZNBH+DUSj3hEsLNIJMoSqXBnkNDhyO9ddRcy1+joP9O&#10;M263srx8pvXrvqrmuniZlXp6XIsDCE+rv4v/3R9aQRKH+eFMOALyd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rsFbBAAAA3AAAAA8AAAAAAAAAAAAAAAAAmAIAAGRycy9kb3du&#10;cmV2LnhtbFBLBQYAAAAABAAEAPUAAACG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Sm</w:t>
                          </w:r>
                        </w:p>
                      </w:txbxContent>
                    </v:textbox>
                  </v:shape>
                  <v:line id="Straight Connector 56" o:spid="_x0000_s1232" style="position:absolute;visibility:visible;mso-wrap-style:square" from="46793,41240" to="54229,41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shape id="Text Box 12" o:spid="_x0000_s1233" type="#_x0000_t202" style="position:absolute;left:47682;top:38116;width:4267;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LusQA&#10;AADcAAAADwAAAGRycy9kb3ducmV2LnhtbESPQWvCQBSE7wX/w/KEXopuTEuU6CoiCK23JgGvj+wz&#10;CWbfhuwa03/fFQSPw8x8w2x2o2nFQL1rLCtYzCMQxKXVDVcKivw4W4FwHllja5kU/JGD3XbytsFU&#10;2zv/0pD5SgQIuxQV1N53qZSurMmgm9uOOHgX2xv0QfaV1D3eA9y0Mo6iRBpsOCzU2NGhpvKa3YyC&#10;5pysuPqQ2c8pKZZfeT4U+89BqffpuF+D8DT6V/jZ/tYK4kUMjzPhCM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1i7r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MB2-C</w:t>
                          </w:r>
                        </w:p>
                      </w:txbxContent>
                    </v:textbox>
                  </v:shape>
                  <v:shape id="Text Box 12" o:spid="_x0000_s1234" type="#_x0000_t202" style="position:absolute;left:47828;top:40637;width:4267;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kuIcQA&#10;AADcAAAADwAAAGRycy9kb3ducmV2LnhtbESPT4vCMBTE78J+h/AW9iKa+ocq1SiysLB6sy14fTTP&#10;tti8lCZbu9/eCILHYWZ+w2z3g2lET52rLSuYTSMQxIXVNZcK8uxnsgbhPLLGxjIp+CcH+93HaIuJ&#10;tnc+U5/6UgQIuwQVVN63iZSuqMigm9qWOHhX2xn0QXal1B3eA9w0ch5FsTRYc1iosKXviopb+mcU&#10;1Jd4zeVYpsdTnK+WWdbnh0Wv1NfncNiA8DT4d/jV/tUK5rMFPM+EI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LiH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MB2-U</w:t>
                          </w:r>
                        </w:p>
                      </w:txbxContent>
                    </v:textbox>
                  </v:shape>
                  <v:shape id="Text Box 12" o:spid="_x0000_s1235" type="#_x0000_t202" style="position:absolute;left:9277;top:39424;width:3207;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C2VcQA&#10;AADcAAAADwAAAGRycy9kb3ducmV2LnhtbESPT4vCMBTE78J+h/AW9iKa+ocq1SiysLB6sy14fTTP&#10;tti8lCZbu9/eCILHYWZ+w2z3g2lET52rLSuYTSMQxIXVNZcK8uxnsgbhPLLGxjIp+CcH+93HaIuJ&#10;tnc+U5/6UgQIuwQVVN63iZSuqMigm9qWOHhX2xn0QXal1B3eA9w0ch5FsTRYc1iosKXviopb+mcU&#10;1Jd4zeVYpsdTnK+WWdbnh0Wv1NfncNiA8DT4d/jV/tUK5rMlPM+EI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QtlX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proofErr w:type="spellStart"/>
                          <w:r>
                            <w:rPr>
                              <w:rFonts w:ascii="Arial" w:eastAsia="Calibri" w:hAnsi="Arial"/>
                              <w:sz w:val="18"/>
                              <w:szCs w:val="18"/>
                            </w:rPr>
                            <w:t>Uu</w:t>
                          </w:r>
                          <w:proofErr w:type="spellEnd"/>
                        </w:p>
                      </w:txbxContent>
                    </v:textbox>
                  </v:shape>
                  <v:shape id="Text Box 12" o:spid="_x0000_s1236" type="#_x0000_t202" style="position:absolute;left:47834;top:1884;width:8776;height:5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0UY8EA&#10;AADcAAAADwAAAGRycy9kb3ducmV2LnhtbESPQWsCMRSE7wX/Q3iCt5rVwyKrUUQR662u2vPr5nWz&#10;dPOyJKmu/74RBI/DzHzDLFa9bcWVfGgcK5iMMxDEldMN1wrOp937DESIyBpbx6TgTgFWy8HbAgvt&#10;bnykaxlrkSAcClRgYuwKKUNlyGIYu444eT/OW4xJ+lpqj7cEt62cZlkuLTacFgx2tDFU/ZZ/VgHu&#10;5eXA9fZw/gz85b8rNOsyV2o07NdzEJH6+Ao/2x9awXSSw+NMOg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NFGPBAAAA3AAAAA8AAAAAAAAAAAAAAAAAmAIAAGRycy9kb3du&#10;cmV2LnhtbFBLBQYAAAAABAAEAPUAAACGAwAAAAA=&#10;" stroked="f" strokeweight=".5pt">
                    <v:textbox>
                      <w:txbxContent>
                        <w:p w:rsidR="00807937" w:rsidRPr="001F57D6" w:rsidRDefault="00807937" w:rsidP="00807937">
                          <w:pPr>
                            <w:pStyle w:val="NormalWeb"/>
                            <w:spacing w:after="0" w:line="276" w:lineRule="auto"/>
                            <w:jc w:val="center"/>
                            <w:rPr>
                              <w:rFonts w:ascii="Arial" w:eastAsia="Calibri" w:hAnsi="Arial"/>
                              <w:sz w:val="20"/>
                              <w:szCs w:val="20"/>
                            </w:rPr>
                          </w:pPr>
                          <w:r w:rsidRPr="001F57D6">
                            <w:rPr>
                              <w:rFonts w:ascii="Arial" w:eastAsia="Calibri" w:hAnsi="Arial"/>
                              <w:sz w:val="20"/>
                              <w:szCs w:val="20"/>
                            </w:rPr>
                            <w:t>Application</w:t>
                          </w:r>
                        </w:p>
                        <w:p w:rsidR="00807937" w:rsidRPr="001F57D6" w:rsidRDefault="00807937" w:rsidP="00807937">
                          <w:pPr>
                            <w:pStyle w:val="NormalWeb"/>
                            <w:spacing w:after="0" w:line="276" w:lineRule="auto"/>
                            <w:jc w:val="center"/>
                            <w:rPr>
                              <w:sz w:val="20"/>
                              <w:szCs w:val="20"/>
                            </w:rPr>
                          </w:pPr>
                          <w:proofErr w:type="gramStart"/>
                          <w:r w:rsidRPr="001F57D6">
                            <w:rPr>
                              <w:rFonts w:ascii="Arial" w:eastAsia="Calibri" w:hAnsi="Arial"/>
                              <w:sz w:val="20"/>
                              <w:szCs w:val="20"/>
                            </w:rPr>
                            <w:t>domain</w:t>
                          </w:r>
                          <w:proofErr w:type="gramEnd"/>
                        </w:p>
                      </w:txbxContent>
                    </v:textbox>
                  </v:shape>
                  <v:shape id="Text Box 12" o:spid="_x0000_s1237" type="#_x0000_t202" style="position:absolute;left:2673;top:3554;width:8769;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Gx+MIA&#10;AADcAAAADwAAAGRycy9kb3ducmV2LnhtbESPT2sCMRTE7wW/Q3iCt5rVg5atUUQp1Zuuf86vm9fN&#10;0s3LkkRdv70RhB6HmfkNM1t0thFX8qF2rGA0zEAQl07XXCk4Hr7eP0CEiKyxcUwK7hRgMe+9zTDX&#10;7sZ7uhaxEgnCIUcFJsY2lzKUhiyGoWuJk/frvMWYpK+k9nhLcNvIcZZNpMWa04LBllaGyr/iYhXg&#10;tzxtuVpvj7vAZ/9TolkWE6UG/W75CSJSF//Dr/ZGKxiPpvA8k4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QbH4wgAAANwAAAAPAAAAAAAAAAAAAAAAAJgCAABkcnMvZG93&#10;bnJldi54bWxQSwUGAAAAAAQABAD1AAAAhwMAAAAA&#10;" stroked="f" strokeweight=".5pt">
                    <v:textbox>
                      <w:txbxContent>
                        <w:p w:rsidR="00807937" w:rsidRDefault="00807937" w:rsidP="00807937">
                          <w:pPr>
                            <w:pStyle w:val="NormalWeb"/>
                            <w:spacing w:after="0" w:line="276" w:lineRule="auto"/>
                            <w:jc w:val="center"/>
                          </w:pPr>
                          <w:r>
                            <w:rPr>
                              <w:rFonts w:ascii="Arial" w:eastAsia="Calibri" w:hAnsi="Arial"/>
                              <w:sz w:val="20"/>
                              <w:szCs w:val="20"/>
                            </w:rPr>
                            <w:t>H-PLMN</w:t>
                          </w:r>
                        </w:p>
                      </w:txbxContent>
                    </v:textbox>
                  </v:shape>
                  <v:line id="Straight Connector 69" o:spid="_x0000_s1238" style="position:absolute;visibility:visible;mso-wrap-style:square" from="5715,51089" to="17449,51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shape id="Text Box 8" o:spid="_x0000_s1239" type="#_x0000_t202" style="position:absolute;left:692;top:48111;width:7232;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LMQA&#10;AADcAAAADwAAAGRycy9kb3ducmV2LnhtbESP0WoCMRRE3wv+Q7iCbzWrQrGrUUQQ2gdhG/2A2811&#10;s7i5WTZRV7++EYQ+DjNzhlmue9eIK3Wh9qxgMs5AEJfe1FwpOB5273MQISIbbDyTgjsFWK8Gb0vM&#10;jb/xD111rESCcMhRgY2xzaUMpSWHYexb4uSdfOcwJtlV0nR4S3DXyGmWfUiHNacFiy1tLZVnfXEK&#10;Lm1x2Mz239oW9+Mjzn91Xey0UqNhv1mAiNTH//Cr/WUUTCef8Dy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iIizEAAAA3AAAAA8AAAAAAAAAAAAAAAAAmAIAAGRycy9k&#10;b3ducmV2LnhtbFBLBQYAAAAABAAEAPUAAACJAwAAAAA=&#10;" strokeweight=".5pt">
                    <v:textbox>
                      <w:txbxContent>
                        <w:p w:rsidR="00807937" w:rsidRDefault="00807937" w:rsidP="00807937">
                          <w:pPr>
                            <w:pStyle w:val="NormalWeb"/>
                            <w:spacing w:after="0" w:line="276" w:lineRule="auto"/>
                            <w:jc w:val="center"/>
                            <w:rPr>
                              <w:rFonts w:ascii="Arial" w:eastAsia="Calibri" w:hAnsi="Arial" w:cs="Arial"/>
                              <w:sz w:val="16"/>
                              <w:szCs w:val="16"/>
                            </w:rPr>
                          </w:pPr>
                          <w:r>
                            <w:rPr>
                              <w:rFonts w:ascii="Arial" w:eastAsia="Calibri" w:hAnsi="Arial" w:cs="Arial"/>
                              <w:sz w:val="16"/>
                              <w:szCs w:val="16"/>
                            </w:rPr>
                            <w:t>UE</w:t>
                          </w:r>
                        </w:p>
                        <w:p w:rsidR="00807937" w:rsidRDefault="00807937" w:rsidP="00807937">
                          <w:pPr>
                            <w:pStyle w:val="NormalWeb"/>
                            <w:spacing w:after="0" w:line="276" w:lineRule="auto"/>
                            <w:jc w:val="center"/>
                          </w:pPr>
                          <w:r>
                            <w:rPr>
                              <w:rFonts w:ascii="Arial" w:eastAsia="Calibri" w:hAnsi="Arial" w:cs="Arial"/>
                              <w:sz w:val="16"/>
                              <w:szCs w:val="16"/>
                            </w:rPr>
                            <w:t>(</w:t>
                          </w:r>
                          <w:proofErr w:type="gramStart"/>
                          <w:r>
                            <w:rPr>
                              <w:rFonts w:ascii="Arial" w:eastAsia="Calibri" w:hAnsi="Arial" w:cs="Arial"/>
                              <w:sz w:val="16"/>
                              <w:szCs w:val="16"/>
                            </w:rPr>
                            <w:t>remote</w:t>
                          </w:r>
                          <w:proofErr w:type="gramEnd"/>
                          <w:r>
                            <w:rPr>
                              <w:rFonts w:ascii="Arial" w:eastAsia="Calibri" w:hAnsi="Arial" w:cs="Arial"/>
                              <w:sz w:val="16"/>
                              <w:szCs w:val="16"/>
                            </w:rPr>
                            <w:t>)</w:t>
                          </w:r>
                        </w:p>
                      </w:txbxContent>
                    </v:textbox>
                  </v:shape>
                  <v:shape id="Text Box 8" o:spid="_x0000_s1240" type="#_x0000_t202" style="position:absolute;left:13703;top:48232;width:7232;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BDMAA&#10;AADcAAAADwAAAGRycy9kb3ducmV2LnhtbERPzYrCMBC+L/gOYRb2tqbbhUWqUUQQ9CDU6AOMzdgU&#10;m0lpolaf3hyEPX58/7PF4Fpxoz40nhX8jDMQxJU3DdcKjof19wREiMgGW8+k4EEBFvPRxwwL4++8&#10;p5uOtUghHApUYGPsCilDZclhGPuOOHFn3zuMCfa1ND3eU7hrZZ5lf9Jhw6nBYkcrS9VFX52Ca1ce&#10;lr+7rbbl4/iMk5NuyrVW6utzWE5BRBriv/jt3hgFeZ7mpzPp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RBDMAAAADcAAAADwAAAAAAAAAAAAAAAACYAgAAZHJzL2Rvd25y&#10;ZXYueG1sUEsFBgAAAAAEAAQA9QAAAIUDAAAAAA==&#10;" strokeweight=".5pt">
                    <v:textbox>
                      <w:txbxContent>
                        <w:p w:rsidR="00807937" w:rsidRDefault="00DA6826" w:rsidP="00807937">
                          <w:pPr>
                            <w:pStyle w:val="NormalWeb"/>
                            <w:spacing w:after="0" w:line="276" w:lineRule="auto"/>
                            <w:jc w:val="center"/>
                          </w:pPr>
                          <w:r>
                            <w:rPr>
                              <w:rFonts w:ascii="Arial" w:eastAsia="Calibri" w:hAnsi="Arial" w:cs="Arial"/>
                              <w:sz w:val="16"/>
                              <w:szCs w:val="16"/>
                            </w:rPr>
                            <w:t xml:space="preserve">ProSe </w:t>
                          </w:r>
                          <w:r w:rsidR="00807937">
                            <w:rPr>
                              <w:rFonts w:ascii="Arial" w:eastAsia="Calibri" w:hAnsi="Arial" w:cs="Arial"/>
                              <w:sz w:val="16"/>
                              <w:szCs w:val="16"/>
                            </w:rPr>
                            <w:t>UE-Network Relay</w:t>
                          </w:r>
                        </w:p>
                      </w:txbxContent>
                    </v:textbox>
                  </v:shape>
                  <v:line id="Straight Connector 221" o:spid="_x0000_s1241" style="position:absolute;visibility:visible;mso-wrap-style:square" from="4216,44263" to="55943,44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shape id="Text Box 12" o:spid="_x0000_s1242" type="#_x0000_t202" style="position:absolute;left:15760;top:45495;width:3201;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lBB8QA&#10;AADcAAAADwAAAGRycy9kb3ducmV2LnhtbESPQWvCQBSE74L/YXlCL6Ib0xJDdBUpFGxvTQJeH9ln&#10;Esy+Ddk1pv/eLRR6HGbmG2Z/nEwnRhpca1nBZh2BIK6sbrlWUBYfqxSE88gaO8uk4IccHA/z2R4z&#10;bR/8TWPuaxEg7DJU0HjfZ1K6qiGDbm174uBd7WDQBznUUg/4CHDTyTiKEmmw5bDQYE/vDVW3/G4U&#10;tJck5Xop88+vpNy+FcVYnl5HpV4W02kHwtPk/8N/7bNWEMcx/J4JR0Ae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ZQQf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proofErr w:type="spellStart"/>
                          <w:r>
                            <w:rPr>
                              <w:rFonts w:ascii="Arial" w:eastAsia="Calibri" w:hAnsi="Arial"/>
                              <w:sz w:val="18"/>
                              <w:szCs w:val="18"/>
                            </w:rPr>
                            <w:t>Uu</w:t>
                          </w:r>
                          <w:proofErr w:type="spellEnd"/>
                        </w:p>
                      </w:txbxContent>
                    </v:textbox>
                  </v:shape>
                  <v:shape id="Text Box 12" o:spid="_x0000_s1243" type="#_x0000_t202" style="position:absolute;left:9118;top:50270;width:3201;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XknMQA&#10;AADcAAAADwAAAGRycy9kb3ducmV2LnhtbESPQWvCQBSE7wX/w/IEL0U3xhIluooUhOqtScDrI/tM&#10;gtm3IbuN6b93CwWPw8x8w+wOo2nFQL1rLCtYLiIQxKXVDVcKivw034BwHllja5kU/JKDw37ytsNU&#10;2wd/05D5SgQIuxQV1N53qZSurMmgW9iOOHg32xv0QfaV1D0+Aty0Mo6iRBpsOCzU2NFnTeU9+zEK&#10;mmuy4epdZudLUqw/8nwojqtBqdl0PG5BeBr9K/zf/tIK4ngFf2fCEZD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V5Jz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PC5</w:t>
                          </w:r>
                        </w:p>
                      </w:txbxContent>
                    </v:textbox>
                  </v:shape>
                  <v:line id="Straight Connector 84" o:spid="_x0000_s1244" style="position:absolute;visibility:visible;mso-wrap-style:square" from="4292,55090" to="57569,5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shape id="Text Box 12" o:spid="_x0000_s1245" type="#_x0000_t202" style="position:absolute;left:28524;top:54296;width:4267;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Zc8QA&#10;AADcAAAADwAAAGRycy9kb3ducmV2LnhtbESPQWvCQBSE74X+h+UJvRTdNGoq0VWkUFBvJoFeH9ln&#10;Esy+DdltTP99VxA8DjPzDbPZjaYVA/WusazgYxaBIC6tbrhSUOTf0xUI55E1tpZJwR852G1fXzaY&#10;anvjMw2Zr0SAsEtRQe19l0rpypoMupntiIN3sb1BH2RfSd3jLcBNK+MoSqTBhsNCjR191VRes1+j&#10;oPlJVly9y+x4SorPRZ4PxX4+KPU2GfdrEJ5G/ww/2getII6XcD8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w2XP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GC1</w:t>
                          </w:r>
                        </w:p>
                      </w:txbxContent>
                    </v:textbox>
                  </v:shape>
                  <v:shape id="Text Box 12" o:spid="_x0000_s1246" type="#_x0000_t202" style="position:absolute;left:28047;top:43310;width:4268;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HBMQA&#10;AADcAAAADwAAAGRycy9kb3ducmV2LnhtbESPQWvCQBSE74L/YXlCL6Ib0xJDdBUpFGxvTQJeH9ln&#10;Esy+Ddk1pv/eLRR6HGbmG2Z/nEwnRhpca1nBZh2BIK6sbrlWUBYfqxSE88gaO8uk4IccHA/z2R4z&#10;bR/8TWPuaxEg7DJU0HjfZ1K6qiGDbm174uBd7WDQBznUUg/4CHDTyTiKEmmw5bDQYE/vDVW3/G4U&#10;tJck5Xop88+vpNy+FcVYnl5HpV4W02kHwtPk/8N/7bNWEMcJ/J4JR0Ae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iRwTEAAAA3AAAAA8AAAAAAAAAAAAAAAAAmAIAAGRycy9k&#10;b3ducmV2LnhtbFBLBQYAAAAABAAEAPUAAACJAwAAAAA=&#10;" stroked="f" strokeweight=".5pt">
                    <v:textbox inset="0,0,0,0">
                      <w:txbxContent>
                        <w:p w:rsidR="00807937" w:rsidRDefault="00807937" w:rsidP="00807937">
                          <w:pPr>
                            <w:pStyle w:val="NormalWeb"/>
                            <w:spacing w:after="0" w:line="276" w:lineRule="auto"/>
                            <w:jc w:val="center"/>
                          </w:pPr>
                          <w:r>
                            <w:rPr>
                              <w:rFonts w:ascii="Arial" w:eastAsia="Calibri" w:hAnsi="Arial"/>
                              <w:sz w:val="18"/>
                              <w:szCs w:val="18"/>
                            </w:rPr>
                            <w:t>GC1</w:t>
                          </w:r>
                        </w:p>
                      </w:txbxContent>
                    </v:textbox>
                  </v:shape>
                  <v:shape id="Text Box 8" o:spid="_x0000_s1247" type="#_x0000_t202" style="position:absolute;left:33119;top:16180;width:7226;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3ZeMQA&#10;AADcAAAADwAAAGRycy9kb3ducmV2LnhtbESPUWvCMBSF3wf7D+EOfJupHTipRpGBsD0MavQHXJtr&#10;U2xuShO1+usXQdjj4ZzzHc5iNbhWXKgPjWcFk3EGgrjypuFawX63eZ+BCBHZYOuZFNwowGr5+rLA&#10;wvgrb+miYy0ShEOBCmyMXSFlqCw5DGPfESfv6HuHMcm+lqbHa4K7VuZZNpUOG04LFjv6slSd9Nkp&#10;OHflbv3x+6Ntedvf4+ygm3KjlRq9Des5iEhD/A8/299GQZ5/wuN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d2XjEAAAA3AAAAA8AAAAAAAAAAAAAAAAAmAIAAGRycy9k&#10;b3ducmV2LnhtbFBLBQYAAAAABAAEAPUAAACJAwAAAAA=&#10;" strokeweight=".5pt">
                    <v:textbox>
                      <w:txbxContent>
                        <w:p w:rsidR="00807937" w:rsidRDefault="00B65C38" w:rsidP="00807937">
                          <w:pPr>
                            <w:pStyle w:val="NormalWeb"/>
                            <w:spacing w:after="0" w:line="276" w:lineRule="auto"/>
                            <w:jc w:val="center"/>
                          </w:pPr>
                          <w:r>
                            <w:rPr>
                              <w:rFonts w:ascii="Arial" w:eastAsia="Calibri" w:hAnsi="Arial" w:cs="Arial"/>
                              <w:sz w:val="16"/>
                              <w:szCs w:val="16"/>
                            </w:rPr>
                            <w:t>V-PCRF</w:t>
                          </w:r>
                        </w:p>
                      </w:txbxContent>
                    </v:textbox>
                  </v:shape>
                  <v:line id="Straight Connector 228" o:spid="_x0000_s1248" style="position:absolute;visibility:visible;mso-wrap-style:square" from="40325,4668" to="46135,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line id="Straight Connector 229" o:spid="_x0000_s1249" style="position:absolute;visibility:visible;mso-wrap-style:square" from="46142,4668" to="46142,12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shape id="Text Box 46" o:spid="_x0000_s1250" type="#_x0000_t202" style="position:absolute;left:41593;top:3733;width:3490;height:2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117L4A&#10;AADcAAAADwAAAGRycy9kb3ducmV2LnhtbERPTYvCMBC9C/sfwix403QVRKpRZJdFvWl19zw2Y1Ns&#10;JiWJWv+9OQgeH+97vuxsI27kQ+1YwdcwA0FcOl1zpeB4+B1MQYSIrLFxTAoeFGC5+OjNMdfuznu6&#10;FbESKYRDjgpMjG0uZSgNWQxD1xIn7uy8xZigr6T2eE/htpGjLJtIizWnBoMtfRsqL8XVKsC1/Nty&#10;9bM97gL/+1OJZlVMlOp/dqsZiEhdfItf7o1WMBqn+elMOgJy8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gddey+AAAA3AAAAA8AAAAAAAAAAAAAAAAAmAIAAGRycy9kb3ducmV2&#10;LnhtbFBLBQYAAAAABAAEAPUAAACDAwAAAAA=&#10;" stroked="f" strokeweight=".5pt">
                    <v:textbox>
                      <w:txbxContent>
                        <w:p w:rsidR="00807937" w:rsidRDefault="00807937" w:rsidP="00807937">
                          <w:pPr>
                            <w:pStyle w:val="NormalWeb"/>
                            <w:spacing w:after="0"/>
                            <w:jc w:val="center"/>
                          </w:pPr>
                          <w:r>
                            <w:rPr>
                              <w:rFonts w:ascii="Arial" w:hAnsi="Arial" w:cs="Arial"/>
                              <w:sz w:val="18"/>
                              <w:szCs w:val="18"/>
                            </w:rPr>
                            <w:t>Rx</w:t>
                          </w:r>
                        </w:p>
                      </w:txbxContent>
                    </v:textbox>
                  </v:shape>
                  <v:line id="Straight Connector 231" o:spid="_x0000_s1251" style="position:absolute;visibility:visible;mso-wrap-style:square" from="5088,14822" to="47151,14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9K9MUAAADcAAAADwAAAGRycy9kb3ducmV2LnhtbESPQWsCMRSE74X+h/AEb5pVSylbo0hR&#10;0C0Uql68PTavm203L2sS3fXfNwWhx2FmvmHmy9424ko+1I4VTMYZCOLS6ZorBcfDZvQCIkRkjY1j&#10;UnCjAMvF48Mcc+06/qTrPlYiQTjkqMDE2OZShtKQxTB2LXHyvpy3GJP0ldQeuwS3jZxm2bO0WHNa&#10;MNjSm6HyZ3+xCs4H2W706bb7aPz6qTDfRdG9n5UaDvrVK4hIffwP39tbrWA6m8Df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9K9MUAAADcAAAADwAAAAAAAAAA&#10;AAAAAAChAgAAZHJzL2Rvd25yZXYueG1sUEsFBgAAAAAEAAQA+QAAAJMDAAAAAA==&#10;" strokeweight="1.25pt">
                    <v:stroke dashstyle="longDash"/>
                  </v:line>
                  <v:shape id="Text Box 12" o:spid="_x0000_s1252" type="#_x0000_t202" style="position:absolute;left:2913;top:20167;width:8763;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NOAMMA&#10;AADcAAAADwAAAGRycy9kb3ducmV2LnhtbESPQWvCQBSE74X+h+UVvNVNI0hJXUOwiHqzqe35mX1m&#10;g9m3YXfV9N93hUKPw8x8wyzK0fbiSj50jhW8TDMQxI3THbcKDp/r51cQISJr7B2Tgh8KUC4fHxZY&#10;aHfjD7rWsRUJwqFABSbGoZAyNIYshqkbiJN3ct5iTNK3Unu8JbjtZZ5lc2mx47RgcKCVoeZcX6wC&#10;3MivHbfvu8M+8Lc/Nmiqeq7U5Gms3kBEGuN/+K+91QryWQ73M+kI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NOAMMAAADcAAAADwAAAAAAAAAAAAAAAACYAgAAZHJzL2Rv&#10;d25yZXYueG1sUEsFBgAAAAAEAAQA9QAAAIgDAAAAAA==&#10;" stroked="f" strokeweight=".5pt">
                    <v:textbox>
                      <w:txbxContent>
                        <w:p w:rsidR="00807937" w:rsidRDefault="00807937" w:rsidP="00807937">
                          <w:pPr>
                            <w:pStyle w:val="NormalWeb"/>
                            <w:spacing w:after="0" w:line="276" w:lineRule="auto"/>
                            <w:jc w:val="center"/>
                          </w:pPr>
                          <w:r>
                            <w:rPr>
                              <w:rFonts w:ascii="Arial" w:eastAsia="Calibri" w:hAnsi="Arial"/>
                              <w:sz w:val="20"/>
                              <w:szCs w:val="20"/>
                            </w:rPr>
                            <w:t>V-PLMN</w:t>
                          </w:r>
                        </w:p>
                      </w:txbxContent>
                    </v:textbox>
                  </v:shape>
                  <v:line id="Straight Connector 234" o:spid="_x0000_s1253" style="position:absolute;visibility:visible;mso-wrap-style:square" from="40220,18950" to="46024,18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HMcAAADcAAAADwAAAGRycy9kb3ducmV2LnhtbESPT2vCQBTE70K/w/IKvemmWoK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i60cxwAAANwAAAAPAAAAAAAA&#10;AAAAAAAAAKECAABkcnMvZG93bnJldi54bWxQSwUGAAAAAAQABAD5AAAAlQMAAAAA&#10;"/>
                  <v:line id="Straight Connector 237" o:spid="_x0000_s1254" style="position:absolute;visibility:visible;mso-wrap-style:square" from="46009,15663" to="46009,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shape id="Text Box 46" o:spid="_x0000_s1255" type="#_x0000_t202" style="position:absolute;left:41899;top:17890;width:3264;height:2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56r4A&#10;AADcAAAADwAAAGRycy9kb3ducmV2LnhtbERPTYvCMBC9C/sfwix403QVRKpRZJdFvWl19zw2Y1Ns&#10;JiWJWv+9OQgeH+97vuxsI27kQ+1YwdcwA0FcOl1zpeB4+B1MQYSIrLFxTAoeFGC5+OjNMdfuznu6&#10;FbESKYRDjgpMjG0uZSgNWQxD1xIn7uy8xZigr6T2eE/htpGjLJtIizWnBoMtfRsqL8XVKsC1/Nty&#10;9bM97gL/+1OJZlVMlOp/dqsZiEhdfItf7o1WMBqntelMOgJy8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reeq+AAAA3AAAAA8AAAAAAAAAAAAAAAAAmAIAAGRycy9kb3ducmV2&#10;LnhtbFBLBQYAAAAABAAEAPUAAACDAwAAAAA=&#10;" stroked="f" strokeweight=".5pt">
                    <v:textbox>
                      <w:txbxContent>
                        <w:p w:rsidR="00175883" w:rsidRDefault="00175883" w:rsidP="00175883">
                          <w:pPr>
                            <w:pStyle w:val="NormalWeb"/>
                            <w:spacing w:after="0"/>
                            <w:jc w:val="center"/>
                          </w:pPr>
                          <w:r>
                            <w:rPr>
                              <w:rFonts w:ascii="Arial" w:hAnsi="Arial" w:cs="Arial"/>
                              <w:sz w:val="18"/>
                              <w:szCs w:val="18"/>
                            </w:rPr>
                            <w:t>Rx</w:t>
                          </w:r>
                        </w:p>
                      </w:txbxContent>
                    </v:textbox>
                  </v:shape>
                  <v:line id="Straight Connector 66" o:spid="_x0000_s1256" style="position:absolute;visibility:visible;mso-wrap-style:square" from="47113,874" to="47113,56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EQl8UAAADcAAAADwAAAGRycy9kb3ducmV2LnhtbESPQWsCMRSE74X+h/AEb5pVbClbo0hR&#10;0C0Uql68PTavm203L2sS3fXfNwWhx2FmvmHmy9424ko+1I4VTMYZCOLS6ZorBcfDZvQCIkRkjY1j&#10;UnCjAMvF48Mcc+06/qTrPlYiQTjkqMDE2OZShtKQxTB2LXHyvpy3GJP0ldQeuwS3jZxm2bO0WHNa&#10;MNjSm6HyZ3+xCs4H2W706bb7aPx6Vpjvoujez0oNB/3qFUSkPv6H7+2tVjCdPMHf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EQl8UAAADcAAAADwAAAAAAAAAA&#10;AAAAAAChAgAAZHJzL2Rvd25yZXYueG1sUEsFBgAAAAAEAAQA+QAAAJMDAAAAAA==&#10;" strokeweight="1.25pt">
                    <v:stroke dashstyle="longDash"/>
                  </v:line>
                  <v:line id="Straight Connector 240" o:spid="_x0000_s1257" style="position:absolute;visibility:visible;mso-wrap-style:square" from="51635,16531" to="51635,29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Straight Connector 37" o:spid="_x0000_s1258" style="position:absolute;flip:x;visibility:visible;mso-wrap-style:square" from="27673,30337" to="27698,37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JJQMYAAADcAAAADwAAAGRycy9kb3ducmV2LnhtbESPQWsCMRSE7wX/Q3gFL0WzlVJ0axQp&#10;CB681MqKt9fN62bZzcuaRN3++0YQPA4z8w0zX/a2FRfyoXas4HWcgSAuna65UrD/Xo+mIEJE1tg6&#10;JgV/FGC5GDzNMdfuyl902cVKJAiHHBWYGLtcylAashjGriNO3q/zFmOSvpLa4zXBbSsnWfYuLdac&#10;Fgx29GmobHZnq0BOty8nv/p5a4rmcJiZoiy641ap4XO/+gARqY+P8L290Qom2QxuZ9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CSUDGAAAA3AAAAA8AAAAAAAAA&#10;AAAAAAAAoQIAAGRycy9kb3ducmV2LnhtbFBLBQYAAAAABAAEAPkAAACUAwAAAAA=&#10;"/>
                  <v:shape id="Text Box 8" o:spid="_x0000_s1259" type="#_x0000_t202" style="position:absolute;left:26631;top:37265;width:7233;height:5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lKD8IA&#10;AADcAAAADwAAAGRycy9kb3ducmV2LnhtbERPzWoCMRC+F3yHMIK3mrXSoqtRRBDqobCNPsC4GTeL&#10;m8myibr69E2h0Nt8fL+zXPeuETfqQu1ZwWScgSAuvam5UnA87F5nIEJENth4JgUPCrBeDV6WmBt/&#10;52+66ViJFMIhRwU2xjaXMpSWHIaxb4kTd/adw5hgV0nT4T2Fu0a+ZdmHdFhzarDY0tZSedFXp+Da&#10;FofN9GuvbfE4PuPspOtip5UaDfvNAkSkPv6L/9yfJs2fv8P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2UoPwgAAANwAAAAPAAAAAAAAAAAAAAAAAJgCAABkcnMvZG93&#10;bnJldi54bWxQSwUGAAAAAAQABAD1AAAAhwMAAAAA&#10;" strokeweight=".5pt">
                    <v:textbox>
                      <w:txbxContent>
                        <w:p w:rsidR="00807937" w:rsidRDefault="00807937" w:rsidP="00807937">
                          <w:pPr>
                            <w:pStyle w:val="NormalWeb"/>
                            <w:spacing w:after="0" w:line="276" w:lineRule="auto"/>
                            <w:jc w:val="center"/>
                          </w:pPr>
                          <w:r>
                            <w:rPr>
                              <w:rFonts w:ascii="Arial" w:eastAsia="Calibri" w:hAnsi="Arial" w:cs="Arial"/>
                              <w:sz w:val="16"/>
                              <w:szCs w:val="16"/>
                            </w:rPr>
                            <w:t>MBMS-GW</w:t>
                          </w:r>
                        </w:p>
                      </w:txbxContent>
                    </v:textbox>
                  </v:shape>
                </v:group>
                <w10:anchorlock/>
              </v:group>
            </w:pict>
          </mc:Fallback>
        </mc:AlternateContent>
      </w:r>
    </w:p>
    <w:p w:rsidR="00807937" w:rsidRPr="009F0C39" w:rsidRDefault="00807937" w:rsidP="00807937">
      <w:pPr>
        <w:overflowPunct/>
        <w:autoSpaceDE/>
        <w:autoSpaceDN/>
        <w:adjustRightInd/>
        <w:spacing w:after="240"/>
        <w:jc w:val="center"/>
        <w:textAlignment w:val="auto"/>
        <w:rPr>
          <w:rFonts w:ascii="Arial" w:eastAsia="SimSun" w:hAnsi="Arial"/>
          <w:b/>
          <w:color w:val="auto"/>
          <w:lang w:eastAsia="x-none"/>
        </w:rPr>
      </w:pPr>
      <w:r>
        <w:rPr>
          <w:rFonts w:ascii="Arial" w:eastAsia="SimSun" w:hAnsi="Arial"/>
          <w:b/>
          <w:color w:val="auto"/>
          <w:lang w:eastAsia="x-none"/>
        </w:rPr>
        <w:t>Possible replacement Figure 4.2.3-2 (Local Break Out</w:t>
      </w:r>
      <w:r w:rsidRPr="00FD27BB">
        <w:rPr>
          <w:rFonts w:ascii="Arial" w:eastAsia="SimSun" w:hAnsi="Arial"/>
          <w:b/>
          <w:color w:val="auto"/>
          <w:lang w:eastAsia="x-none"/>
        </w:rPr>
        <w:t xml:space="preserve"> model</w:t>
      </w:r>
      <w:r>
        <w:rPr>
          <w:rFonts w:ascii="Arial" w:eastAsia="SimSun" w:hAnsi="Arial"/>
          <w:b/>
          <w:color w:val="auto"/>
          <w:lang w:eastAsia="x-none"/>
        </w:rPr>
        <w:t>) showing UE-Network Relay</w:t>
      </w:r>
    </w:p>
    <w:p w:rsidR="009A3951" w:rsidRDefault="009A3951">
      <w:pPr>
        <w:rPr>
          <w:rFonts w:ascii="Arial" w:hAnsi="Arial" w:cs="Arial"/>
        </w:rPr>
      </w:pPr>
    </w:p>
    <w:p w:rsidR="009A3951" w:rsidRDefault="002C1A26" w:rsidP="002C1A26">
      <w:pPr>
        <w:jc w:val="center"/>
        <w:rPr>
          <w:rFonts w:ascii="Arial" w:hAnsi="Arial" w:cs="Arial"/>
        </w:rPr>
      </w:pPr>
      <w:r>
        <w:rPr>
          <w:rFonts w:ascii="Arial" w:hAnsi="Arial" w:cs="Arial"/>
        </w:rPr>
        <w:t>____________________</w:t>
      </w:r>
    </w:p>
    <w:p w:rsidR="009F0C39" w:rsidRDefault="009F0C39">
      <w:pPr>
        <w:rPr>
          <w:rFonts w:ascii="Arial" w:hAnsi="Arial" w:cs="Arial"/>
        </w:rPr>
      </w:pPr>
    </w:p>
    <w:sectPr w:rsidR="009F0C39" w:rsidSect="00C07426">
      <w:headerReference w:type="even" r:id="rId14"/>
      <w:headerReference w:type="default" r:id="rId15"/>
      <w:foot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3A9" w:rsidRDefault="002713A9">
      <w:r>
        <w:separator/>
      </w:r>
    </w:p>
    <w:p w:rsidR="002713A9" w:rsidRDefault="002713A9"/>
  </w:endnote>
  <w:endnote w:type="continuationSeparator" w:id="0">
    <w:p w:rsidR="002713A9" w:rsidRDefault="002713A9">
      <w:r>
        <w:continuationSeparator/>
      </w:r>
    </w:p>
    <w:p w:rsidR="002713A9" w:rsidRDefault="00271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3A9" w:rsidRDefault="002713A9">
      <w:r>
        <w:separator/>
      </w:r>
    </w:p>
    <w:p w:rsidR="002713A9" w:rsidRDefault="002713A9"/>
  </w:footnote>
  <w:footnote w:type="continuationSeparator" w:id="0">
    <w:p w:rsidR="002713A9" w:rsidRDefault="002713A9">
      <w:r>
        <w:continuationSeparator/>
      </w:r>
    </w:p>
    <w:p w:rsidR="002713A9" w:rsidRDefault="002713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47EF">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32A5D0"/>
    <w:lvl w:ilvl="0">
      <w:start w:val="1"/>
      <w:numFmt w:val="decimal"/>
      <w:lvlText w:val="%1."/>
      <w:lvlJc w:val="left"/>
      <w:pPr>
        <w:tabs>
          <w:tab w:val="num" w:pos="1492"/>
        </w:tabs>
        <w:ind w:left="1492" w:hanging="360"/>
      </w:pPr>
    </w:lvl>
  </w:abstractNum>
  <w:abstractNum w:abstractNumId="1">
    <w:nsid w:val="FFFFFF7D"/>
    <w:multiLevelType w:val="singleLevel"/>
    <w:tmpl w:val="047C6E5A"/>
    <w:lvl w:ilvl="0">
      <w:start w:val="1"/>
      <w:numFmt w:val="decimal"/>
      <w:lvlText w:val="%1."/>
      <w:lvlJc w:val="left"/>
      <w:pPr>
        <w:tabs>
          <w:tab w:val="num" w:pos="1209"/>
        </w:tabs>
        <w:ind w:left="1209" w:hanging="360"/>
      </w:pPr>
    </w:lvl>
  </w:abstractNum>
  <w:abstractNum w:abstractNumId="2">
    <w:nsid w:val="FFFFFF7E"/>
    <w:multiLevelType w:val="singleLevel"/>
    <w:tmpl w:val="0CFEBD18"/>
    <w:lvl w:ilvl="0">
      <w:start w:val="1"/>
      <w:numFmt w:val="decimal"/>
      <w:lvlText w:val="%1."/>
      <w:lvlJc w:val="left"/>
      <w:pPr>
        <w:tabs>
          <w:tab w:val="num" w:pos="926"/>
        </w:tabs>
        <w:ind w:left="926" w:hanging="360"/>
      </w:pPr>
    </w:lvl>
  </w:abstractNum>
  <w:abstractNum w:abstractNumId="3">
    <w:nsid w:val="FFFFFF7F"/>
    <w:multiLevelType w:val="singleLevel"/>
    <w:tmpl w:val="66600A3A"/>
    <w:lvl w:ilvl="0">
      <w:start w:val="1"/>
      <w:numFmt w:val="decimal"/>
      <w:lvlText w:val="%1."/>
      <w:lvlJc w:val="left"/>
      <w:pPr>
        <w:tabs>
          <w:tab w:val="num" w:pos="643"/>
        </w:tabs>
        <w:ind w:left="643" w:hanging="360"/>
      </w:pPr>
    </w:lvl>
  </w:abstractNum>
  <w:abstractNum w:abstractNumId="4">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DB66594"/>
    <w:lvl w:ilvl="0">
      <w:start w:val="1"/>
      <w:numFmt w:val="decimal"/>
      <w:lvlText w:val="%1."/>
      <w:lvlJc w:val="left"/>
      <w:pPr>
        <w:tabs>
          <w:tab w:val="num" w:pos="360"/>
        </w:tabs>
        <w:ind w:left="360" w:hanging="360"/>
      </w:pPr>
    </w:lvl>
  </w:abstractNum>
  <w:abstractNum w:abstractNumId="9">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4E74"/>
    <w:rsid w:val="00017C21"/>
    <w:rsid w:val="000222BA"/>
    <w:rsid w:val="00053E40"/>
    <w:rsid w:val="00077D47"/>
    <w:rsid w:val="0008272E"/>
    <w:rsid w:val="000850FC"/>
    <w:rsid w:val="00092D5E"/>
    <w:rsid w:val="000A26FE"/>
    <w:rsid w:val="000A4280"/>
    <w:rsid w:val="000C4AED"/>
    <w:rsid w:val="000F3156"/>
    <w:rsid w:val="00117851"/>
    <w:rsid w:val="00120362"/>
    <w:rsid w:val="001233D3"/>
    <w:rsid w:val="00134085"/>
    <w:rsid w:val="00137E8E"/>
    <w:rsid w:val="00162EC0"/>
    <w:rsid w:val="00175883"/>
    <w:rsid w:val="001A1FA7"/>
    <w:rsid w:val="001A4303"/>
    <w:rsid w:val="001B7F1D"/>
    <w:rsid w:val="001F0C31"/>
    <w:rsid w:val="001F4F2C"/>
    <w:rsid w:val="001F5DC4"/>
    <w:rsid w:val="0021529A"/>
    <w:rsid w:val="00216BE9"/>
    <w:rsid w:val="002174C9"/>
    <w:rsid w:val="00265A03"/>
    <w:rsid w:val="002713A9"/>
    <w:rsid w:val="00287EF5"/>
    <w:rsid w:val="002914DD"/>
    <w:rsid w:val="002B01B4"/>
    <w:rsid w:val="002C1A26"/>
    <w:rsid w:val="002D0297"/>
    <w:rsid w:val="002D6E4E"/>
    <w:rsid w:val="002E2B97"/>
    <w:rsid w:val="002F0661"/>
    <w:rsid w:val="00303A73"/>
    <w:rsid w:val="0030490D"/>
    <w:rsid w:val="00313EA8"/>
    <w:rsid w:val="00324CA3"/>
    <w:rsid w:val="003376B0"/>
    <w:rsid w:val="003431BF"/>
    <w:rsid w:val="00345871"/>
    <w:rsid w:val="00346439"/>
    <w:rsid w:val="00351CDA"/>
    <w:rsid w:val="003546F3"/>
    <w:rsid w:val="003553E9"/>
    <w:rsid w:val="003626FC"/>
    <w:rsid w:val="00365A1D"/>
    <w:rsid w:val="003841C6"/>
    <w:rsid w:val="00393D0A"/>
    <w:rsid w:val="003B381A"/>
    <w:rsid w:val="003C0198"/>
    <w:rsid w:val="003D09CF"/>
    <w:rsid w:val="003F12D4"/>
    <w:rsid w:val="00405E48"/>
    <w:rsid w:val="00411D8D"/>
    <w:rsid w:val="00412693"/>
    <w:rsid w:val="00435118"/>
    <w:rsid w:val="00440983"/>
    <w:rsid w:val="004438DA"/>
    <w:rsid w:val="0046156C"/>
    <w:rsid w:val="00461BA7"/>
    <w:rsid w:val="00474B2E"/>
    <w:rsid w:val="004817F4"/>
    <w:rsid w:val="00496CC0"/>
    <w:rsid w:val="004A6D58"/>
    <w:rsid w:val="004C34C8"/>
    <w:rsid w:val="004E6FFF"/>
    <w:rsid w:val="004F47EF"/>
    <w:rsid w:val="004F6FAC"/>
    <w:rsid w:val="00502646"/>
    <w:rsid w:val="00503A04"/>
    <w:rsid w:val="005229E2"/>
    <w:rsid w:val="005249EB"/>
    <w:rsid w:val="005300A7"/>
    <w:rsid w:val="005303CA"/>
    <w:rsid w:val="005326B5"/>
    <w:rsid w:val="0054422A"/>
    <w:rsid w:val="00550931"/>
    <w:rsid w:val="005509C5"/>
    <w:rsid w:val="00554B1A"/>
    <w:rsid w:val="00584244"/>
    <w:rsid w:val="00597EAA"/>
    <w:rsid w:val="005A0BA0"/>
    <w:rsid w:val="005B390D"/>
    <w:rsid w:val="005B7829"/>
    <w:rsid w:val="005E32C6"/>
    <w:rsid w:val="005E44C2"/>
    <w:rsid w:val="006108DD"/>
    <w:rsid w:val="00612FC6"/>
    <w:rsid w:val="00623F58"/>
    <w:rsid w:val="00633F51"/>
    <w:rsid w:val="0064588D"/>
    <w:rsid w:val="006612B2"/>
    <w:rsid w:val="00676F2C"/>
    <w:rsid w:val="006868ED"/>
    <w:rsid w:val="00692A03"/>
    <w:rsid w:val="006932B3"/>
    <w:rsid w:val="006A6A08"/>
    <w:rsid w:val="006B04C7"/>
    <w:rsid w:val="006B1125"/>
    <w:rsid w:val="006D5E6E"/>
    <w:rsid w:val="0070656C"/>
    <w:rsid w:val="007254F6"/>
    <w:rsid w:val="00732DA4"/>
    <w:rsid w:val="0073482C"/>
    <w:rsid w:val="0077227B"/>
    <w:rsid w:val="007A1D1C"/>
    <w:rsid w:val="007A2958"/>
    <w:rsid w:val="007A78C6"/>
    <w:rsid w:val="007B6A9A"/>
    <w:rsid w:val="007C73C0"/>
    <w:rsid w:val="007F30DA"/>
    <w:rsid w:val="007F6056"/>
    <w:rsid w:val="00803368"/>
    <w:rsid w:val="00807937"/>
    <w:rsid w:val="00836703"/>
    <w:rsid w:val="00850E40"/>
    <w:rsid w:val="00861924"/>
    <w:rsid w:val="008621CE"/>
    <w:rsid w:val="008648C9"/>
    <w:rsid w:val="00876625"/>
    <w:rsid w:val="008917C4"/>
    <w:rsid w:val="00896618"/>
    <w:rsid w:val="008A5901"/>
    <w:rsid w:val="008D209E"/>
    <w:rsid w:val="00936507"/>
    <w:rsid w:val="00940208"/>
    <w:rsid w:val="0095709E"/>
    <w:rsid w:val="00974355"/>
    <w:rsid w:val="009A3951"/>
    <w:rsid w:val="009B5A1C"/>
    <w:rsid w:val="009F0C39"/>
    <w:rsid w:val="00A10A21"/>
    <w:rsid w:val="00A41677"/>
    <w:rsid w:val="00A427D5"/>
    <w:rsid w:val="00A50840"/>
    <w:rsid w:val="00A51EE2"/>
    <w:rsid w:val="00A641D9"/>
    <w:rsid w:val="00A73E32"/>
    <w:rsid w:val="00AA0483"/>
    <w:rsid w:val="00AE5169"/>
    <w:rsid w:val="00B203B5"/>
    <w:rsid w:val="00B3399E"/>
    <w:rsid w:val="00B34E0A"/>
    <w:rsid w:val="00B35A06"/>
    <w:rsid w:val="00B37B12"/>
    <w:rsid w:val="00B4672F"/>
    <w:rsid w:val="00B51639"/>
    <w:rsid w:val="00B64747"/>
    <w:rsid w:val="00B65C38"/>
    <w:rsid w:val="00B7312C"/>
    <w:rsid w:val="00B77A03"/>
    <w:rsid w:val="00B82DE7"/>
    <w:rsid w:val="00BB0F89"/>
    <w:rsid w:val="00BC042F"/>
    <w:rsid w:val="00BC62BF"/>
    <w:rsid w:val="00BD3BE5"/>
    <w:rsid w:val="00BD557D"/>
    <w:rsid w:val="00BE5545"/>
    <w:rsid w:val="00C04BC1"/>
    <w:rsid w:val="00C06A33"/>
    <w:rsid w:val="00C0734A"/>
    <w:rsid w:val="00C07426"/>
    <w:rsid w:val="00C32FBA"/>
    <w:rsid w:val="00C47B70"/>
    <w:rsid w:val="00C73544"/>
    <w:rsid w:val="00C86E8A"/>
    <w:rsid w:val="00C921F7"/>
    <w:rsid w:val="00CA0775"/>
    <w:rsid w:val="00CC5766"/>
    <w:rsid w:val="00CE704E"/>
    <w:rsid w:val="00D30795"/>
    <w:rsid w:val="00D31BDD"/>
    <w:rsid w:val="00D44B0A"/>
    <w:rsid w:val="00D57C62"/>
    <w:rsid w:val="00D817BF"/>
    <w:rsid w:val="00D819C0"/>
    <w:rsid w:val="00D9272A"/>
    <w:rsid w:val="00DA535F"/>
    <w:rsid w:val="00DA6826"/>
    <w:rsid w:val="00DC24A0"/>
    <w:rsid w:val="00DC7FC8"/>
    <w:rsid w:val="00DD2133"/>
    <w:rsid w:val="00DD7403"/>
    <w:rsid w:val="00DE33A3"/>
    <w:rsid w:val="00DF7FB6"/>
    <w:rsid w:val="00E0757A"/>
    <w:rsid w:val="00E23ECD"/>
    <w:rsid w:val="00E44894"/>
    <w:rsid w:val="00E5534C"/>
    <w:rsid w:val="00E72483"/>
    <w:rsid w:val="00E85B23"/>
    <w:rsid w:val="00EA7B59"/>
    <w:rsid w:val="00EB35BF"/>
    <w:rsid w:val="00EC15BD"/>
    <w:rsid w:val="00EE0303"/>
    <w:rsid w:val="00EE3B2E"/>
    <w:rsid w:val="00F37120"/>
    <w:rsid w:val="00F4466A"/>
    <w:rsid w:val="00F47764"/>
    <w:rsid w:val="00F9126D"/>
    <w:rsid w:val="00FA1BF5"/>
    <w:rsid w:val="00FA1ED2"/>
    <w:rsid w:val="00FD27BB"/>
    <w:rsid w:val="00FD7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NormalWeb">
    <w:name w:val="Normal (Web)"/>
    <w:basedOn w:val="Normal"/>
    <w:uiPriority w:val="99"/>
    <w:rsid w:val="006A6A08"/>
    <w:rPr>
      <w:sz w:val="24"/>
      <w:szCs w:val="24"/>
    </w:rPr>
  </w:style>
  <w:style w:type="paragraph" w:styleId="ListParagraph">
    <w:name w:val="List Paragraph"/>
    <w:basedOn w:val="Normal"/>
    <w:uiPriority w:val="34"/>
    <w:qFormat/>
    <w:rsid w:val="00DA535F"/>
    <w:pPr>
      <w:ind w:left="720"/>
      <w:contextualSpacing/>
    </w:pPr>
  </w:style>
  <w:style w:type="paragraph" w:styleId="BalloonText">
    <w:name w:val="Balloon Text"/>
    <w:basedOn w:val="Normal"/>
    <w:link w:val="BalloonTextChar"/>
    <w:rsid w:val="00D44B0A"/>
    <w:pPr>
      <w:spacing w:after="0"/>
    </w:pPr>
    <w:rPr>
      <w:rFonts w:ascii="Tahoma" w:hAnsi="Tahoma" w:cs="Tahoma"/>
      <w:sz w:val="16"/>
      <w:szCs w:val="16"/>
    </w:rPr>
  </w:style>
  <w:style w:type="character" w:customStyle="1" w:styleId="BalloonTextChar">
    <w:name w:val="Balloon Text Char"/>
    <w:basedOn w:val="DefaultParagraphFont"/>
    <w:link w:val="BalloonText"/>
    <w:rsid w:val="00D44B0A"/>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NormalWeb">
    <w:name w:val="Normal (Web)"/>
    <w:basedOn w:val="Normal"/>
    <w:uiPriority w:val="99"/>
    <w:rsid w:val="006A6A08"/>
    <w:rPr>
      <w:sz w:val="24"/>
      <w:szCs w:val="24"/>
    </w:rPr>
  </w:style>
  <w:style w:type="paragraph" w:styleId="ListParagraph">
    <w:name w:val="List Paragraph"/>
    <w:basedOn w:val="Normal"/>
    <w:uiPriority w:val="34"/>
    <w:qFormat/>
    <w:rsid w:val="00DA535F"/>
    <w:pPr>
      <w:ind w:left="720"/>
      <w:contextualSpacing/>
    </w:pPr>
  </w:style>
  <w:style w:type="paragraph" w:styleId="BalloonText">
    <w:name w:val="Balloon Text"/>
    <w:basedOn w:val="Normal"/>
    <w:link w:val="BalloonTextChar"/>
    <w:rsid w:val="00D44B0A"/>
    <w:pPr>
      <w:spacing w:after="0"/>
    </w:pPr>
    <w:rPr>
      <w:rFonts w:ascii="Tahoma" w:hAnsi="Tahoma" w:cs="Tahoma"/>
      <w:sz w:val="16"/>
      <w:szCs w:val="16"/>
    </w:rPr>
  </w:style>
  <w:style w:type="character" w:customStyle="1" w:styleId="BalloonTextChar">
    <w:name w:val="Balloon Text Char"/>
    <w:basedOn w:val="DefaultParagraphFont"/>
    <w:link w:val="BalloonText"/>
    <w:rsid w:val="00D44B0A"/>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1.doc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8</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RSB</cp:lastModifiedBy>
  <cp:revision>7</cp:revision>
  <cp:lastPrinted>2003-09-26T17:29:00Z</cp:lastPrinted>
  <dcterms:created xsi:type="dcterms:W3CDTF">2015-04-06T23:27:00Z</dcterms:created>
  <dcterms:modified xsi:type="dcterms:W3CDTF">2015-04-07T00:08:00Z</dcterms:modified>
</cp:coreProperties>
</file>