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7C5B" w14:textId="216B6DD0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29402C">
        <w:rPr>
          <w:rFonts w:eastAsia="Times New Roman" w:cs="Arial"/>
          <w:sz w:val="24"/>
          <w:szCs w:val="20"/>
          <w:lang w:eastAsia="ar-SA"/>
        </w:rPr>
        <w:t>5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90</w:t>
      </w:r>
      <w:r w:rsidR="00B22E80">
        <w:rPr>
          <w:rFonts w:cs="Arial"/>
          <w:sz w:val="24"/>
          <w:szCs w:val="24"/>
        </w:rPr>
        <w:t>184</w:t>
      </w:r>
    </w:p>
    <w:p w14:paraId="024E82C2" w14:textId="77777777" w:rsidR="00411066" w:rsidRPr="00F45489" w:rsidRDefault="0029402C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0" w:name="_Hlk945323"/>
      <w:r>
        <w:rPr>
          <w:rFonts w:eastAsia="Times New Roman" w:cs="Arial"/>
          <w:sz w:val="24"/>
          <w:szCs w:val="20"/>
          <w:lang w:eastAsia="ar-SA"/>
        </w:rPr>
        <w:t>Tallinn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Estonia</w:t>
      </w:r>
      <w:r w:rsidR="006B429E">
        <w:rPr>
          <w:rFonts w:eastAsia="Times New Roman" w:cs="Arial"/>
          <w:sz w:val="24"/>
          <w:szCs w:val="20"/>
          <w:lang w:eastAsia="ar-SA"/>
        </w:rPr>
        <w:t>, 1</w:t>
      </w:r>
      <w:r>
        <w:rPr>
          <w:rFonts w:eastAsia="Times New Roman" w:cs="Arial"/>
          <w:sz w:val="24"/>
          <w:szCs w:val="20"/>
          <w:lang w:eastAsia="ar-SA"/>
        </w:rPr>
        <w:t>8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22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>
        <w:rPr>
          <w:rFonts w:eastAsia="Times New Roman" w:cs="Arial"/>
          <w:sz w:val="24"/>
          <w:szCs w:val="20"/>
          <w:lang w:eastAsia="ar-SA"/>
        </w:rPr>
        <w:t>9</w:t>
      </w:r>
      <w:bookmarkEnd w:id="0"/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8FAFBD5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F9BEC6D" w14:textId="36B6BCE6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B22E80">
        <w:rPr>
          <w:rFonts w:eastAsia="Times New Roman" w:cs="Arial"/>
          <w:sz w:val="22"/>
          <w:szCs w:val="20"/>
          <w:lang w:eastAsia="ar-SA"/>
        </w:rPr>
        <w:t>FS_MPS2 drafting agenda</w:t>
      </w:r>
    </w:p>
    <w:p w14:paraId="4BC9FE78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1F341896" w14:textId="5A466773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B22E80">
        <w:rPr>
          <w:rFonts w:eastAsia="Times New Roman" w:cs="Arial"/>
          <w:sz w:val="22"/>
          <w:szCs w:val="20"/>
          <w:lang w:eastAsia="ar-SA"/>
        </w:rPr>
        <w:t>Vice-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2CA007E9" w14:textId="646DD749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B22E80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125C522F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95AEBF8" w14:textId="77777777" w:rsidR="00D725F9" w:rsidRPr="008754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1B6329" w14:textId="77777777" w:rsidR="00D725F9" w:rsidRPr="00F774D3" w:rsidRDefault="00D725F9" w:rsidP="00D725F9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9554D">
        <w:rPr>
          <w:rFonts w:eastAsia="Arial Unicode MS"/>
          <w:sz w:val="24"/>
          <w:szCs w:val="24"/>
          <w:lang w:eastAsia="ar-SA"/>
        </w:rPr>
        <w:t>Sirius</w:t>
      </w:r>
    </w:p>
    <w:p w14:paraId="55B7DC1B" w14:textId="77777777" w:rsidR="00D725F9" w:rsidRPr="00772E0F" w:rsidRDefault="00D725F9" w:rsidP="00D725F9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9554D">
        <w:rPr>
          <w:rFonts w:eastAsia="Arial Unicode MS" w:cs="Arial"/>
          <w:color w:val="00B050"/>
          <w:sz w:val="24"/>
          <w:szCs w:val="24"/>
          <w:lang w:eastAsia="ar-SA"/>
        </w:rPr>
        <w:t>Arcturus</w:t>
      </w:r>
    </w:p>
    <w:p w14:paraId="0983EB34" w14:textId="77777777" w:rsidR="00D725F9" w:rsidRPr="00015298" w:rsidRDefault="00D725F9" w:rsidP="00D725F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B22E80" w:rsidRPr="00015298" w14:paraId="105FA0D9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4E2D2E1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CC0C2ED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A4B220C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F6612C9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59EB5620" w14:textId="77777777" w:rsidR="00B22E80" w:rsidRPr="00015298" w:rsidRDefault="00B22E80" w:rsidP="00D725F9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22E80" w:rsidRPr="00AB0F3E" w14:paraId="6969DCC7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FAA6904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8BA389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130D738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6158A5D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CB00248" w14:textId="77777777" w:rsidR="00B22E80" w:rsidRPr="00BD600A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7543A67" w14:textId="77777777" w:rsidR="00B22E80" w:rsidRPr="000125EA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516EBD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12230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2D67944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5F8D5847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D47BA0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3B76791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0E0D1027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315FEB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FF8E0C" w14:textId="0D03EDB2" w:rsidR="00B22E80" w:rsidRPr="008B2A7B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9321A5" w14:textId="6AC28401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7EA3D0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5F397B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2CF222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B22E80" w:rsidRPr="00AB0F3E" w14:paraId="080D92F7" w14:textId="77777777" w:rsidTr="00B22E80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809301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B9466D3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9F6E753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0152E7A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A4B132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B22E80" w:rsidRPr="00AB0F3E" w14:paraId="4358205F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CBCF4C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DC479D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1B423EF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6D34FC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C216A8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EC0F10" w14:textId="77777777" w:rsidR="00B22E80" w:rsidRPr="00CF100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FS_MPS2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CC6BF0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E55C6BA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FS_MPS2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B5C707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7A1425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079F11F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5EB93AAA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DEB501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D2AEB2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CD77B5" w14:textId="5F70AD9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763F88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702A03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B22E80" w:rsidRPr="00AB0F3E" w14:paraId="1F5E7F19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30C6E1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E741A5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8CE04A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2953D8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DE1D96" w14:textId="434EF8FF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E5C52F" w14:textId="47B33849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5CA4F53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D520649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EC7DDE9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676AE95E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73EB7A7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C1845C8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BD6BA7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D7BA56" w14:textId="77777777" w:rsidR="00B22E80" w:rsidRPr="00415AA2" w:rsidRDefault="00B22E80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1458D3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B22E80" w:rsidRPr="00015298" w14:paraId="44D551EF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B87AFD1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F709148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C82656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177F535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C1B2BB" w14:textId="418326B4" w:rsidR="00B22E80" w:rsidRPr="00AB0F3E" w:rsidRDefault="00B22E80" w:rsidP="002434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D60D20" w14:textId="77777777" w:rsidR="00B22E80" w:rsidRPr="004C4A40" w:rsidRDefault="00B22E80" w:rsidP="00B22E8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C22810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87EACA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B4746B0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B22E80" w:rsidRPr="00AB0F3E" w14:paraId="208F5F05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B5175D" w14:textId="77777777" w:rsidR="00B22E80" w:rsidRPr="00AB0F3E" w:rsidRDefault="00B22E80" w:rsidP="00D725F9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C4E26F3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0411D" w14:textId="77777777" w:rsidR="00B22E80" w:rsidRPr="00415AA2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6EA903" w14:textId="77777777" w:rsidR="00B22E80" w:rsidRPr="00415AA2" w:rsidRDefault="00B22E80" w:rsidP="00D725F9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56A9C2" w14:textId="77777777" w:rsidR="00B22E80" w:rsidRPr="00AB0F3E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B22E80" w:rsidRPr="00015298" w14:paraId="065A0D8D" w14:textId="77777777" w:rsidTr="00B22E80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3D0AAC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CF49BE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A4CCF06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FAEDA39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7E72F96" w14:textId="71B2F328" w:rsidR="00B22E80" w:rsidRPr="00BD4335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DB38F" w14:textId="00C070C5" w:rsidR="00B22E80" w:rsidRPr="006620C9" w:rsidRDefault="00B22E80" w:rsidP="00D725F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B9E74A1" w14:textId="77777777" w:rsidR="00B22E80" w:rsidRPr="00AB0F3E" w:rsidRDefault="00B22E80" w:rsidP="00D725F9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8ED0BBE" w14:textId="77777777" w:rsidR="00B22E80" w:rsidRPr="00AB0F3E" w:rsidRDefault="00B22E80" w:rsidP="00D725F9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E86E43" w14:textId="77777777" w:rsidR="00B22E80" w:rsidRPr="00AB0F3E" w:rsidRDefault="00B22E80" w:rsidP="00D725F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1DB547A3" w14:textId="77777777" w:rsidR="00D725F9" w:rsidRDefault="00D725F9" w:rsidP="00D725F9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4E8A095D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209603C3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361B148D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14:paraId="47F02E5A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 w:rsidR="001C7EF3"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>
        <w:rPr>
          <w:rFonts w:eastAsia="Times New Roman"/>
          <w:i/>
          <w:sz w:val="20"/>
          <w:szCs w:val="20"/>
          <w:lang w:val="en-US"/>
        </w:rPr>
        <w:t>Toon Norp</w:t>
      </w:r>
    </w:p>
    <w:p w14:paraId="642F175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FS_REFEC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1C7EF3" w:rsidRPr="002C5415">
        <w:rPr>
          <w:rFonts w:eastAsia="Times New Roman"/>
          <w:i/>
          <w:sz w:val="20"/>
          <w:szCs w:val="20"/>
          <w:lang w:val="en-US"/>
        </w:rPr>
        <w:t>Greg Schumacher</w:t>
      </w:r>
    </w:p>
    <w:p w14:paraId="7D9EA2D1" w14:textId="5826CC71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 w:rsidR="001C7EF3">
        <w:rPr>
          <w:rFonts w:eastAsia="Times New Roman"/>
          <w:sz w:val="20"/>
          <w:szCs w:val="20"/>
          <w:lang w:val="en-US"/>
        </w:rPr>
        <w:t>FS_</w:t>
      </w:r>
      <w:r w:rsidR="00B65E88">
        <w:rPr>
          <w:rFonts w:eastAsia="Times New Roman"/>
          <w:sz w:val="20"/>
          <w:szCs w:val="20"/>
          <w:lang w:val="en-US"/>
        </w:rPr>
        <w:t>EAV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Ki-Dong Lee</w:t>
      </w:r>
    </w:p>
    <w:p w14:paraId="49D919B2" w14:textId="77777777" w:rsidR="00D725F9" w:rsidRPr="002C5415" w:rsidRDefault="00D725F9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B65E88">
        <w:rPr>
          <w:rFonts w:eastAsia="Times New Roman"/>
          <w:i/>
          <w:sz w:val="20"/>
          <w:szCs w:val="20"/>
          <w:lang w:val="en-US"/>
        </w:rPr>
        <w:t>Toon Norp</w:t>
      </w:r>
    </w:p>
    <w:p w14:paraId="28BB9F8D" w14:textId="77777777" w:rsidR="00D725F9" w:rsidRDefault="001C7EF3" w:rsidP="00D725F9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B22E80">
        <w:rPr>
          <w:rFonts w:eastAsia="Times New Roman"/>
          <w:sz w:val="20"/>
          <w:szCs w:val="20"/>
          <w:highlight w:val="magenta"/>
          <w:lang w:val="en-US"/>
        </w:rPr>
        <w:t>Session FS_</w:t>
      </w:r>
      <w:r w:rsidR="00B65E88" w:rsidRPr="00B22E80">
        <w:rPr>
          <w:rFonts w:eastAsia="Times New Roman"/>
          <w:sz w:val="20"/>
          <w:szCs w:val="20"/>
          <w:highlight w:val="magenta"/>
          <w:lang w:val="en-US"/>
        </w:rPr>
        <w:t>MPS2</w:t>
      </w:r>
      <w:r w:rsidRPr="00B22E80">
        <w:rPr>
          <w:rFonts w:eastAsia="Times New Roman"/>
          <w:sz w:val="20"/>
          <w:szCs w:val="20"/>
          <w:highlight w:val="magenta"/>
          <w:lang w:val="en-US"/>
        </w:rPr>
        <w:t xml:space="preserve"> </w:t>
      </w:r>
      <w:r w:rsidR="00D725F9" w:rsidRPr="00B22E80">
        <w:rPr>
          <w:rFonts w:eastAsia="Times New Roman"/>
          <w:i/>
          <w:sz w:val="20"/>
          <w:szCs w:val="20"/>
          <w:highlight w:val="magenta"/>
          <w:lang w:val="en-US"/>
        </w:rPr>
        <w:t xml:space="preserve">– chaired by </w:t>
      </w:r>
      <w:r w:rsidR="00B65E88" w:rsidRPr="00B22E80">
        <w:rPr>
          <w:rFonts w:eastAsia="Times New Roman"/>
          <w:i/>
          <w:sz w:val="20"/>
          <w:szCs w:val="20"/>
          <w:highlight w:val="magenta"/>
          <w:lang w:val="en-US"/>
        </w:rPr>
        <w:t>Greg Schumacher</w:t>
      </w:r>
    </w:p>
    <w:p w14:paraId="40E4AE8D" w14:textId="77777777" w:rsidR="00B65E88" w:rsidRPr="002C5415" w:rsidRDefault="00B65E88" w:rsidP="00D725F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>Session FS_5G_ATRAC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C53C5B">
        <w:rPr>
          <w:rFonts w:eastAsia="Times New Roman"/>
          <w:i/>
          <w:sz w:val="20"/>
          <w:szCs w:val="20"/>
          <w:lang w:val="en-US"/>
        </w:rPr>
        <w:t>Greg Schumacher</w:t>
      </w:r>
    </w:p>
    <w:p w14:paraId="20093842" w14:textId="77777777" w:rsidR="00D725F9" w:rsidRDefault="00D725F9" w:rsidP="00D725F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342C3811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714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1843"/>
        <w:gridCol w:w="627"/>
        <w:gridCol w:w="4430"/>
        <w:gridCol w:w="1745"/>
        <w:gridCol w:w="451"/>
        <w:gridCol w:w="1536"/>
        <w:gridCol w:w="2166"/>
        <w:gridCol w:w="102"/>
      </w:tblGrid>
      <w:tr w:rsidR="00494209" w:rsidRPr="00B04844" w14:paraId="25125B82" w14:textId="77777777" w:rsidTr="00024D26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nil"/>
            </w:tcBorders>
            <w:shd w:val="clear" w:color="auto" w:fill="F2F2F2"/>
          </w:tcPr>
          <w:p w14:paraId="3122F4B4" w14:textId="77777777" w:rsidR="00494209" w:rsidRPr="009504CA" w:rsidRDefault="00494209" w:rsidP="00494209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494209" w:rsidRPr="00B04844" w14:paraId="5D29E3DB" w14:textId="77777777" w:rsidTr="00024D26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C4D53F5" w14:textId="77777777" w:rsidR="00494209" w:rsidRPr="004067FF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D9AADA7" w14:textId="77777777" w:rsidR="00494209" w:rsidRPr="00411066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TR22.854v0.4.0</w:t>
            </w:r>
          </w:p>
          <w:p w14:paraId="4204BCBB" w14:textId="77777777" w:rsidR="00494209" w:rsidRPr="00411066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4AC91C56" w14:textId="77777777" w:rsidR="00494209" w:rsidRPr="004070E3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65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050F73F" w14:textId="77777777" w:rsidR="00494209" w:rsidRPr="004070E3" w:rsidRDefault="00494209" w:rsidP="0049420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94209" w:rsidRPr="00A75C05" w14:paraId="1579BA6D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73CB3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6756" w14:textId="71119FB5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494209" w:rsidRPr="002F63A4">
                <w:rPr>
                  <w:rStyle w:val="Hyperlink"/>
                  <w:rFonts w:cs="Arial"/>
                </w:rPr>
                <w:t>S1-190075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90C96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8EC3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video or video conference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B87D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7198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067E38B1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91C7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2899C" w14:textId="69DDB1BE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494209" w:rsidRPr="002F63A4">
                <w:rPr>
                  <w:rStyle w:val="Hyperlink"/>
                  <w:rFonts w:cs="Arial"/>
                </w:rPr>
                <w:t>S1-190076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60B80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0193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voice or voice conference call termination to a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103C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B19A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36381D0C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18650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84C0" w14:textId="4CF2F6A8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494209" w:rsidRPr="002F63A4">
                <w:rPr>
                  <w:rStyle w:val="Hyperlink"/>
                  <w:rFonts w:cs="Arial"/>
                </w:rPr>
                <w:t>S1-190077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3A3DA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9D77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>MPS for streaming video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ABB5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118D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1EE81B06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327F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0382" w14:textId="689D9239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494209" w:rsidRPr="002F63A4">
                <w:rPr>
                  <w:rStyle w:val="Hyperlink"/>
                  <w:rFonts w:cs="Arial"/>
                </w:rPr>
                <w:t>S1-190078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761C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C885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voice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6093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9B19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285F757A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8248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DA79" w14:textId="72E93789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494209" w:rsidRPr="002F63A4">
                <w:rPr>
                  <w:rStyle w:val="Hyperlink"/>
                  <w:rFonts w:cs="Arial"/>
                </w:rPr>
                <w:t>S1-190079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3764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2AC3A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 xml:space="preserve">MPS for </w:t>
            </w: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MMTel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voice conference invoked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100D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29A8A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6CDD55F6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9EE3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54F1" w14:textId="61B5A56B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494209" w:rsidRPr="002F63A4">
                <w:rPr>
                  <w:rStyle w:val="Hyperlink"/>
                  <w:rFonts w:cs="Arial"/>
                </w:rPr>
                <w:t>S1-190080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D5960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77B8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>MPS for text messaging from an MPS subscribed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F7807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8880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08082CAD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B8CE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62D2" w14:textId="6726D96E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494209" w:rsidRPr="002F63A4">
                <w:rPr>
                  <w:rStyle w:val="Hyperlink"/>
                  <w:rFonts w:cs="Arial"/>
                </w:rPr>
                <w:t>S1-190081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DDAC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CFA0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>MPS for text messaging from a public UE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F32F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258B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7DCE19B5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A0F8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A25CE" w14:textId="75B730BD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494209" w:rsidRPr="002F63A4">
                <w:rPr>
                  <w:rStyle w:val="Hyperlink"/>
                  <w:rFonts w:cs="Arial"/>
                </w:rPr>
                <w:t>S1-190082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3643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8DCB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>MPS for text messaging from an IoT device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37C7D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95C9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A75C05" w14:paraId="0E83419E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1EDA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72D5" w14:textId="02ED5FB0" w:rsidR="00494209" w:rsidRPr="005A0581" w:rsidRDefault="00986817" w:rsidP="0049420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494209" w:rsidRPr="002F63A4">
                <w:rPr>
                  <w:rStyle w:val="Hyperlink"/>
                  <w:rFonts w:cs="Arial"/>
                </w:rPr>
                <w:t>S1-190083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C7D" w14:textId="77777777" w:rsidR="00494209" w:rsidRPr="00906E8C" w:rsidRDefault="002F63A4" w:rsidP="00494209">
            <w:pPr>
              <w:spacing w:after="0" w:line="240" w:lineRule="auto"/>
              <w:rPr>
                <w:rFonts w:cs="Arial"/>
                <w:sz w:val="16"/>
                <w:szCs w:val="16"/>
                <w:lang w:eastAsia="nl-NL"/>
              </w:rPr>
            </w:pPr>
            <w:proofErr w:type="spellStart"/>
            <w:r w:rsidRPr="002F63A4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2F63A4">
              <w:rPr>
                <w:rFonts w:eastAsia="Times New Roman" w:cs="Arial"/>
                <w:szCs w:val="18"/>
                <w:lang w:eastAsia="ar-SA"/>
              </w:rPr>
              <w:t xml:space="preserve"> Labs, OEC, AT&amp;T, Sprint, Verizon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4091" w14:textId="77777777" w:rsidR="00494209" w:rsidRPr="002F63A4" w:rsidRDefault="002F63A4" w:rsidP="002F63A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63A4">
              <w:rPr>
                <w:rFonts w:eastAsia="Times New Roman" w:cs="Arial"/>
                <w:szCs w:val="18"/>
                <w:lang w:eastAsia="ar-SA"/>
              </w:rPr>
              <w:t>MPS text messaging termination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FE41" w14:textId="77777777" w:rsidR="00494209" w:rsidRPr="00A75C05" w:rsidRDefault="00494209" w:rsidP="0049420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B597" w14:textId="77777777" w:rsidR="00494209" w:rsidRPr="00A75C05" w:rsidRDefault="00494209" w:rsidP="0049420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4209" w:rsidRPr="008E5D30" w14:paraId="297982FF" w14:textId="77777777" w:rsidTr="00024D26">
        <w:trPr>
          <w:gridBefore w:val="1"/>
          <w:wBefore w:w="113" w:type="dxa"/>
          <w:trHeight w:val="141"/>
        </w:trPr>
        <w:tc>
          <w:tcPr>
            <w:tcW w:w="14601" w:type="dxa"/>
            <w:gridSpan w:val="12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5C79031E" w14:textId="77777777" w:rsidR="00494209" w:rsidRPr="004C4518" w:rsidRDefault="00494209" w:rsidP="00494209">
            <w:pPr>
              <w:pStyle w:val="Heading3"/>
              <w:rPr>
                <w:lang w:val="fr-FR"/>
              </w:rPr>
            </w:pPr>
            <w:r w:rsidRPr="004C4518">
              <w:rPr>
                <w:lang w:val="fr-FR"/>
              </w:rPr>
              <w:t>FS_MPS2 output</w:t>
            </w:r>
            <w:r w:rsidR="00F54E13" w:rsidRPr="004C4518">
              <w:rPr>
                <w:lang w:val="fr-FR"/>
              </w:rPr>
              <w:t xml:space="preserve"> + session information</w:t>
            </w:r>
          </w:p>
        </w:tc>
      </w:tr>
      <w:tr w:rsidR="008E5D30" w:rsidRPr="0019142E" w14:paraId="389E4426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619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F1F2B" w14:textId="191D9790" w:rsidR="008E5D30" w:rsidRPr="008135B6" w:rsidRDefault="00986817" w:rsidP="008E5D30">
            <w:hyperlink r:id="rId17" w:history="1">
              <w:r w:rsidR="008E5D30" w:rsidRPr="00BD5B0D">
                <w:rPr>
                  <w:rStyle w:val="Hyperlink"/>
                  <w:rFonts w:cs="Arial"/>
                </w:rPr>
                <w:t>S1-190182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966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proofErr w:type="spellStart"/>
            <w:r w:rsidRPr="0019142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19142E">
              <w:rPr>
                <w:rFonts w:eastAsia="Times New Roman" w:cs="Arial"/>
                <w:szCs w:val="18"/>
                <w:lang w:eastAsia="ar-SA"/>
              </w:rPr>
              <w:t xml:space="preserve"> Labs)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C8D5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142E">
              <w:rPr>
                <w:rFonts w:eastAsia="Times New Roman" w:cs="Arial"/>
                <w:szCs w:val="18"/>
                <w:lang w:eastAsia="ar-SA"/>
              </w:rPr>
              <w:t>TS22.</w:t>
            </w:r>
            <w:r>
              <w:rPr>
                <w:rFonts w:eastAsia="Times New Roman" w:cs="Arial"/>
                <w:szCs w:val="18"/>
                <w:lang w:eastAsia="ar-SA"/>
              </w:rPr>
              <w:t>854v0.5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5DF0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6967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3BD261ED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3455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6224" w14:textId="180D7BCA" w:rsidR="008E5D30" w:rsidRPr="008135B6" w:rsidRDefault="00986817" w:rsidP="008E5D30">
            <w:hyperlink r:id="rId18" w:history="1">
              <w:r w:rsidR="008E5D30" w:rsidRPr="00BD5B0D">
                <w:rPr>
                  <w:rStyle w:val="Hyperlink"/>
                  <w:rFonts w:cs="Arial"/>
                </w:rPr>
                <w:t>S1-190183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E0EF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Rapporteur (</w:t>
            </w:r>
            <w:proofErr w:type="spellStart"/>
            <w:r w:rsidRPr="0019142E">
              <w:rPr>
                <w:rFonts w:eastAsia="Times New Roman" w:cs="Arial"/>
                <w:szCs w:val="18"/>
                <w:lang w:eastAsia="ar-SA"/>
              </w:rPr>
              <w:t>Perspecta</w:t>
            </w:r>
            <w:proofErr w:type="spellEnd"/>
            <w:r w:rsidRPr="0019142E">
              <w:rPr>
                <w:rFonts w:eastAsia="Times New Roman" w:cs="Arial"/>
                <w:szCs w:val="18"/>
                <w:lang w:eastAsia="ar-SA"/>
              </w:rPr>
              <w:t xml:space="preserve"> Labs)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01335" w14:textId="77777777" w:rsidR="008E5D30" w:rsidRPr="0019142E" w:rsidRDefault="008E5D30" w:rsidP="008E5D30">
            <w:pPr>
              <w:snapToGrid w:val="0"/>
              <w:spacing w:after="0" w:line="240" w:lineRule="auto"/>
            </w:pPr>
            <w:r w:rsidRPr="0019142E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854v1</w:t>
            </w:r>
            <w:r w:rsidRPr="0019142E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9EC2" w14:textId="77777777" w:rsidR="008E5D30" w:rsidRPr="0019142E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75C2" w14:textId="77777777" w:rsidR="008E5D30" w:rsidRPr="0019142E" w:rsidRDefault="008E5D30" w:rsidP="008E5D3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422077BD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A1C2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lastRenderedPageBreak/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4F17" w14:textId="4972CF4F" w:rsidR="008E5D30" w:rsidRPr="008135B6" w:rsidRDefault="00986817" w:rsidP="008E5D30">
            <w:hyperlink r:id="rId19" w:history="1">
              <w:r w:rsidR="008E5D30" w:rsidRPr="00BD5B0D">
                <w:rPr>
                  <w:rStyle w:val="Hyperlink"/>
                  <w:rFonts w:cs="Arial"/>
                </w:rPr>
                <w:t>S1-190184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075C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44B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MPS2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EB37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6DAE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E5D30" w:rsidRPr="00A75C05" w14:paraId="7808D9E5" w14:textId="77777777" w:rsidTr="00024D26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6B18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F64F7" w14:textId="1F85A57C" w:rsidR="008E5D30" w:rsidRPr="008135B6" w:rsidRDefault="00986817" w:rsidP="008E5D30">
            <w:hyperlink r:id="rId20" w:history="1">
              <w:r w:rsidR="008E5D30" w:rsidRPr="00BD5B0D">
                <w:rPr>
                  <w:rStyle w:val="Hyperlink"/>
                  <w:rFonts w:cs="Arial"/>
                </w:rPr>
                <w:t>S1-190185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12B47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6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0A93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E13">
              <w:t>FS_</w:t>
            </w:r>
            <w:r>
              <w:t>MPS2</w:t>
            </w:r>
            <w:r w:rsidRPr="00F54E13">
              <w:t xml:space="preserve"> </w:t>
            </w:r>
            <w:r w:rsidRPr="00F54E13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83B1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F26B" w14:textId="77777777" w:rsidR="008E5D30" w:rsidRPr="00F54E13" w:rsidRDefault="008E5D30" w:rsidP="008E5D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F45489" w14:paraId="4E2F2FDF" w14:textId="77777777" w:rsidTr="00024D26">
        <w:trPr>
          <w:gridAfter w:val="1"/>
          <w:wAfter w:w="102" w:type="dxa"/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2FAB0017" w14:textId="77777777" w:rsidR="00024D26" w:rsidRPr="00F45489" w:rsidRDefault="00024D26" w:rsidP="00C3572E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024D26" w:rsidRPr="005D041D" w14:paraId="16B3CBD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5CBA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EF77" w14:textId="6E451D89" w:rsidR="00024D26" w:rsidRPr="00034E3B" w:rsidRDefault="00024D26" w:rsidP="00C3572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S1-190350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5BF0" w14:textId="77777777" w:rsidR="00024D26" w:rsidRPr="002B0545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B70B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E4F6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5B2E" w14:textId="77777777" w:rsidR="00024D26" w:rsidRPr="005D041D" w:rsidRDefault="00024D26" w:rsidP="00C3572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3603E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4E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8619" w14:textId="16650E9A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</w:t>
            </w:r>
            <w:r>
              <w:rPr>
                <w:rStyle w:val="Hyperlink"/>
                <w:color w:val="0070C0"/>
                <w:u w:val="none"/>
              </w:rPr>
              <w:t>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32B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805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C9B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677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14BEDB8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1C7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1DF60" w14:textId="69B045C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</w:t>
            </w:r>
            <w:r>
              <w:rPr>
                <w:rStyle w:val="Hyperlink"/>
                <w:color w:val="0070C0"/>
                <w:u w:val="none"/>
              </w:rPr>
              <w:t>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11EF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D02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5F3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064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E1E05D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857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BCA3" w14:textId="11258CB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</w:t>
            </w:r>
            <w:r>
              <w:rPr>
                <w:rStyle w:val="Hyperlink"/>
                <w:color w:val="0070C0"/>
                <w:u w:val="none"/>
              </w:rPr>
              <w:t>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789B" w14:textId="77777777" w:rsidR="00024D26" w:rsidRPr="00326CE8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9F6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557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73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4D6205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1EF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5CE2A" w14:textId="7206892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FD92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9B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CE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01C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609183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47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EC8C" w14:textId="7FC788C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38203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8E0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93D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7F5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B9FDE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25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7B75" w14:textId="24D85487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E428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DCA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B6F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47E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212EF98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5B2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53F0" w14:textId="1A2F851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1DC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B5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CE2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9DB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C29788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47B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81B0" w14:textId="2C1209E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F762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382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9E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E0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56B7B0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AD7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470F6" w14:textId="4B133D2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S1-190359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6DF2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E24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F0A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D9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E81595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C5C8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0A87" w14:textId="3C1F127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S1-190360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A233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717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D47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E60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1086AB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1A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59AF" w14:textId="0F14F3C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F7D2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1CF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CD6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DA4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F12A2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22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81A8" w14:textId="31D976E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0AAF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B0C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3D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99E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6906FDA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C73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F5D5" w14:textId="7EB46D8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A63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BB3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E7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141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CAA6BC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FDC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61D6" w14:textId="6ADB223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29B4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2CBD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9F4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016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75E45E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2EB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F28A2" w14:textId="73BD9FED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A12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0D0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E5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2A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60C733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DB77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41AC" w14:textId="4CAD4D9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3D7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B2A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CD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E6A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B15067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C34A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D0CA8" w14:textId="2F869BD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4861" w14:textId="77777777" w:rsidR="00024D26" w:rsidRPr="005925F4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B4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28D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2D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7AC3356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12C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16B6" w14:textId="5A16000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F81E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7E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4CB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D10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6D458BC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3C8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585E" w14:textId="190B830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S1-190369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BB67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53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5EA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E2C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39DBB86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14E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2F25" w14:textId="69AE7AC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S1-190370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8BF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31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BEEA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3A5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1B49B1B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EC0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AFFA" w14:textId="65A84EC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C9F6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A86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311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F405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FF00E5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2F8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1EC5" w14:textId="04E3DEA6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50C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64D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392C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DF5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393B4C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227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A9C9" w14:textId="34E1476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6367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490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468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1FE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A3BCB60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80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31D1" w14:textId="417DA7CB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CB35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297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20B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888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263D2FC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0E2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8D56" w14:textId="0C9ADB0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0BA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300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64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AC7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96048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1E16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9CFB" w14:textId="2BD0A16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3395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085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7BE0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F72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28F1DC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ABA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01DC" w14:textId="7DCD102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31F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5AF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044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F6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6BB472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B08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4FEF" w14:textId="3EF0E42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43C18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24E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54A5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851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D8B23CA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6D4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08A7" w14:textId="3A6CC8E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S1-190379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4B4CE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8F6E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2BB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50D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35692A" w14:textId="77777777" w:rsidTr="00024D26">
        <w:trPr>
          <w:gridAfter w:val="1"/>
          <w:wAfter w:w="102" w:type="dxa"/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C94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D0C2" w14:textId="7A6392D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rPr>
                <w:rStyle w:val="Hyperlink"/>
                <w:color w:val="0070C0"/>
                <w:u w:val="none"/>
              </w:rPr>
              <w:t>S1-190380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458C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BFA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A976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EC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A2B780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05B4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B524" w14:textId="602FA8D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81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E877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F48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1839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C3B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EF93536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A7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05D9" w14:textId="3387E8B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82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43C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089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B17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EA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99A353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49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DC59" w14:textId="37075A0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83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F210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01E5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B0D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168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D76877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786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91B0" w14:textId="763D935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84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BBFE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1DB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7A8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51B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4A0CBF0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83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A97B" w14:textId="53E24FF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85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D1C9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00D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CC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83B1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622B30A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681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1326" w14:textId="79EDCF0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86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55A6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87A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64B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9AA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5504643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4D3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14DE" w14:textId="574C1F4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87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52F9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21D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8AB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D5F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4433C1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25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ADDA" w14:textId="428594B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88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447B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1D0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FA4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248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C47984F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D07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69D3" w14:textId="7A027D0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rPr>
                <w:rStyle w:val="Hyperlink"/>
                <w:color w:val="0070C0"/>
                <w:u w:val="none"/>
              </w:rPr>
              <w:t>S1-1903</w:t>
            </w:r>
            <w:r>
              <w:rPr>
                <w:rStyle w:val="Hyperlink"/>
                <w:color w:val="0070C0"/>
                <w:u w:val="none"/>
              </w:rPr>
              <w:t>89</w:t>
            </w:r>
            <w:bookmarkStart w:id="4" w:name="_GoBack"/>
            <w:bookmarkEnd w:id="4"/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975A" w14:textId="77777777" w:rsidR="00024D26" w:rsidRPr="002B0545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070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4FC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0E7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BEF848B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C5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3CE3" w14:textId="1691A79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70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853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8C3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FB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76E3B4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BC6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E1FD" w14:textId="6CD6789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23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07B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858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31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2887D5B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D9D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37B13" w14:textId="7ADDDA1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583E9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4CC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0F1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DAA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210C7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DE7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E708" w14:textId="2C04103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E94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650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93FF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6D33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98377E6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3D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4D5D9" w14:textId="32EE53C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CD0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A43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876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67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11C7B53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643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15AE" w14:textId="7C10348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A3C8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CF4E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A25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04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A2FD7B2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CDE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244F" w14:textId="14BB42C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C6A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302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2542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A7F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4EB2811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922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5E0D" w14:textId="6EFEC21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CC9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DF18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997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817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97C3330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2F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015D" w14:textId="3E698DE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A4E1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75C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BC9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EB5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1C9770E5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A18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E514" w14:textId="7274C52E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335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786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CAC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3F8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3B527C1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B9E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0CBD" w14:textId="04BD6AC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9A7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92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7F2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16C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474D0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0D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61C2" w14:textId="71B5171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473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C68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D4D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531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33556E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F8A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5EDC" w14:textId="4B4401A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F45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F8B7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05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011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934153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82D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2330" w14:textId="0AFF7EE5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B1F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D4BA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557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32C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574D4D1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EFB2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0F82" w14:textId="06B3BEE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C512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0B0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4A39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4E3D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A33C1E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347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5BB9" w14:textId="38AF881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D0E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C073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29F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94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6750A40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2A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BBF5" w14:textId="4104FB4D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5955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D59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C9A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2A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C7C063C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703F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8526" w14:textId="7729991A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F70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4A2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214C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243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015B4C1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0FF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BE1D" w14:textId="11E37C6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45B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35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50C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199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74DC3B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2B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04FC" w14:textId="5F272126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137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51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DF8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B04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81649D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7CE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7F85" w14:textId="7B2FAA6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C8B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EAB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71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F6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028B014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D0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43841" w14:textId="6EAA594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ED6C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515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1CE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762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2E9B6A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7B70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21A5" w14:textId="1830343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B26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C04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E9AD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5FA8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758A673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1372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B120" w14:textId="0C4EFA3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1107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05D2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3B9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410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70A09B2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5BB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A3A6" w14:textId="4CE1F595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FB7D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984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48D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156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5C4BBE7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DB6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74A31" w14:textId="13973AA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622D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D22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C43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2AC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1E2090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509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23E4" w14:textId="2BB21D98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D1C6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5AC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AA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2BD8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9E1AAC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40E7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3F52" w14:textId="6B260C89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1C0F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63B2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EB0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BEB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95A09C5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13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887" w14:textId="2DBBC61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7ED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3CCB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2A1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1CA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3711722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73C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6F63" w14:textId="17AAACB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8F77E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5E0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3612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EB0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5A884CC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5ED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570A" w14:textId="09B1560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AEB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5CC9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475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E5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0B3F73EB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A59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90C1" w14:textId="733D368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173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E11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3F599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19CF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FE84D9B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BD1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D01C" w14:textId="0E62EFC2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0DA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3B4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0135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2AD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DD8720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60DA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5B93" w14:textId="049496DC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0D2F3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5EC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384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DD8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3286D89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B5FB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61FC" w14:textId="536C1DEF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C781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7A3A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DF2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E46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7FAD2FE2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FA50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584DC" w14:textId="75C53383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D5CC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4CB4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1AC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C513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D3AA047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E3F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661B" w14:textId="295612B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D874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87EC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41E7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F43D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6954EE2C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8EA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3B64" w14:textId="6617CB91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30F0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D373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EC28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F96B1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4A2EE746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011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0FBE" w14:textId="39E96D84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BDC5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0EEE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643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EB04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4D26" w:rsidRPr="005D041D" w14:paraId="2451B507" w14:textId="77777777" w:rsidTr="00024D26">
        <w:trPr>
          <w:gridAfter w:val="1"/>
          <w:wAfter w:w="102" w:type="dxa"/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B34B6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DA26" w14:textId="4B1B33C0" w:rsidR="00024D26" w:rsidRPr="00034E3B" w:rsidRDefault="00024D26" w:rsidP="00024D2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A7D7" w14:textId="77777777" w:rsidR="00024D26" w:rsidRPr="00ED16C8" w:rsidRDefault="00024D26" w:rsidP="00024D2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BA3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6E63F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ACD2" w14:textId="77777777" w:rsidR="00024D26" w:rsidRPr="005D041D" w:rsidRDefault="00024D26" w:rsidP="00024D2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6724F104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CC3E7" w14:textId="77777777" w:rsidR="00986817" w:rsidRDefault="00986817" w:rsidP="002E015E">
      <w:pPr>
        <w:spacing w:after="0" w:line="240" w:lineRule="auto"/>
      </w:pPr>
      <w:r>
        <w:separator/>
      </w:r>
    </w:p>
  </w:endnote>
  <w:endnote w:type="continuationSeparator" w:id="0">
    <w:p w14:paraId="44360C83" w14:textId="77777777" w:rsidR="00986817" w:rsidRDefault="00986817" w:rsidP="002E015E">
      <w:pPr>
        <w:spacing w:after="0" w:line="240" w:lineRule="auto"/>
      </w:pPr>
      <w:r>
        <w:continuationSeparator/>
      </w:r>
    </w:p>
  </w:endnote>
  <w:endnote w:type="continuationNotice" w:id="1">
    <w:p w14:paraId="32DBD899" w14:textId="77777777" w:rsidR="00986817" w:rsidRDefault="009868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AD942" w14:textId="77777777" w:rsidR="00986817" w:rsidRDefault="00986817" w:rsidP="002E015E">
      <w:pPr>
        <w:spacing w:after="0" w:line="240" w:lineRule="auto"/>
      </w:pPr>
      <w:r>
        <w:separator/>
      </w:r>
    </w:p>
  </w:footnote>
  <w:footnote w:type="continuationSeparator" w:id="0">
    <w:p w14:paraId="31D5289D" w14:textId="77777777" w:rsidR="00986817" w:rsidRDefault="00986817" w:rsidP="002E015E">
      <w:pPr>
        <w:spacing w:after="0" w:line="240" w:lineRule="auto"/>
      </w:pPr>
      <w:r>
        <w:continuationSeparator/>
      </w:r>
    </w:p>
  </w:footnote>
  <w:footnote w:type="continuationNotice" w:id="1">
    <w:p w14:paraId="336D17DA" w14:textId="77777777" w:rsidR="00986817" w:rsidRDefault="009868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7F1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98E"/>
    <w:rsid w:val="00011E38"/>
    <w:rsid w:val="00011EEC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3F21"/>
    <w:rsid w:val="00024D26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8BA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15D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37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62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0B3F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5D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64E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687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378C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6BE0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29D"/>
    <w:rsid w:val="00190801"/>
    <w:rsid w:val="001910CF"/>
    <w:rsid w:val="00191341"/>
    <w:rsid w:val="0019142E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730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C7EF3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04E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4A0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265C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836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28C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0FF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4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5BC"/>
    <w:rsid w:val="00383636"/>
    <w:rsid w:val="00383935"/>
    <w:rsid w:val="003844C2"/>
    <w:rsid w:val="00384D26"/>
    <w:rsid w:val="00384F0C"/>
    <w:rsid w:val="00385100"/>
    <w:rsid w:val="0038511F"/>
    <w:rsid w:val="00385B45"/>
    <w:rsid w:val="00385D28"/>
    <w:rsid w:val="00386EAB"/>
    <w:rsid w:val="0038718B"/>
    <w:rsid w:val="00387968"/>
    <w:rsid w:val="00387D23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BF5"/>
    <w:rsid w:val="00393F93"/>
    <w:rsid w:val="00394C4C"/>
    <w:rsid w:val="0039554D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5009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0B96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209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006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6EF"/>
    <w:rsid w:val="004B47BA"/>
    <w:rsid w:val="004B4831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518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8EE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54EE"/>
    <w:rsid w:val="00526206"/>
    <w:rsid w:val="005264D3"/>
    <w:rsid w:val="00526EEC"/>
    <w:rsid w:val="005275B6"/>
    <w:rsid w:val="00527EA4"/>
    <w:rsid w:val="00530BC2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285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707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58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52D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CF5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D1B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4B6"/>
    <w:rsid w:val="00675A41"/>
    <w:rsid w:val="006761FD"/>
    <w:rsid w:val="0067685E"/>
    <w:rsid w:val="00676A4B"/>
    <w:rsid w:val="0067765F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2E75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2B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6C3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0C"/>
    <w:rsid w:val="00710FB7"/>
    <w:rsid w:val="007110FA"/>
    <w:rsid w:val="00711123"/>
    <w:rsid w:val="00711162"/>
    <w:rsid w:val="0071152F"/>
    <w:rsid w:val="007116B6"/>
    <w:rsid w:val="007117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225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490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276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1B4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770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D56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5F0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11F"/>
    <w:rsid w:val="008414F3"/>
    <w:rsid w:val="0084185E"/>
    <w:rsid w:val="0084199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677"/>
    <w:rsid w:val="008518AF"/>
    <w:rsid w:val="008521C5"/>
    <w:rsid w:val="0085329D"/>
    <w:rsid w:val="0085548C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1804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042"/>
    <w:rsid w:val="008A0056"/>
    <w:rsid w:val="008A012E"/>
    <w:rsid w:val="008A03A4"/>
    <w:rsid w:val="008A064F"/>
    <w:rsid w:val="008A0CBE"/>
    <w:rsid w:val="008A0D24"/>
    <w:rsid w:val="008A1273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121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5D30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93C"/>
    <w:rsid w:val="00905F37"/>
    <w:rsid w:val="00905FBD"/>
    <w:rsid w:val="00906715"/>
    <w:rsid w:val="00906826"/>
    <w:rsid w:val="00906863"/>
    <w:rsid w:val="00906DB7"/>
    <w:rsid w:val="00906E8C"/>
    <w:rsid w:val="009072F1"/>
    <w:rsid w:val="00907772"/>
    <w:rsid w:val="009078FC"/>
    <w:rsid w:val="00907BCD"/>
    <w:rsid w:val="0091014B"/>
    <w:rsid w:val="00910C87"/>
    <w:rsid w:val="009112BC"/>
    <w:rsid w:val="00911534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23B"/>
    <w:rsid w:val="00915330"/>
    <w:rsid w:val="00915421"/>
    <w:rsid w:val="00915539"/>
    <w:rsid w:val="00915FDF"/>
    <w:rsid w:val="0091609E"/>
    <w:rsid w:val="009169FA"/>
    <w:rsid w:val="00916CE1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92E"/>
    <w:rsid w:val="00960BB8"/>
    <w:rsid w:val="0096128B"/>
    <w:rsid w:val="00962837"/>
    <w:rsid w:val="00962A5B"/>
    <w:rsid w:val="00962AE4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30"/>
    <w:rsid w:val="009852C7"/>
    <w:rsid w:val="00985648"/>
    <w:rsid w:val="00985781"/>
    <w:rsid w:val="009857BC"/>
    <w:rsid w:val="00986303"/>
    <w:rsid w:val="009863AF"/>
    <w:rsid w:val="00986817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97B16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861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48A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8A6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735B"/>
    <w:rsid w:val="00A47B91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D50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312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E80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E18"/>
    <w:rsid w:val="00B51FA2"/>
    <w:rsid w:val="00B525EC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5E88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0FC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6F4"/>
    <w:rsid w:val="00BD397A"/>
    <w:rsid w:val="00BD5222"/>
    <w:rsid w:val="00BD5545"/>
    <w:rsid w:val="00BD5B0D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4B84"/>
    <w:rsid w:val="00BF5152"/>
    <w:rsid w:val="00BF530B"/>
    <w:rsid w:val="00BF580E"/>
    <w:rsid w:val="00BF5A3D"/>
    <w:rsid w:val="00BF62CD"/>
    <w:rsid w:val="00BF67DC"/>
    <w:rsid w:val="00BF69AF"/>
    <w:rsid w:val="00BF6A84"/>
    <w:rsid w:val="00BF708B"/>
    <w:rsid w:val="00BF7C48"/>
    <w:rsid w:val="00C00875"/>
    <w:rsid w:val="00C00C1C"/>
    <w:rsid w:val="00C00C49"/>
    <w:rsid w:val="00C00CC1"/>
    <w:rsid w:val="00C0125D"/>
    <w:rsid w:val="00C01384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4D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070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3C5B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833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0E7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EE5"/>
    <w:rsid w:val="00CD1EAF"/>
    <w:rsid w:val="00CD2128"/>
    <w:rsid w:val="00CD23C4"/>
    <w:rsid w:val="00CD2EAB"/>
    <w:rsid w:val="00CD2FB7"/>
    <w:rsid w:val="00CD4157"/>
    <w:rsid w:val="00CD5B23"/>
    <w:rsid w:val="00CD60A8"/>
    <w:rsid w:val="00CD610C"/>
    <w:rsid w:val="00CD6EA0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BA7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8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5F9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A3C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1835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2F2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4DC"/>
    <w:rsid w:val="00E067F6"/>
    <w:rsid w:val="00E076F3"/>
    <w:rsid w:val="00E07C26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1C4"/>
    <w:rsid w:val="00E47537"/>
    <w:rsid w:val="00E47EB9"/>
    <w:rsid w:val="00E504C3"/>
    <w:rsid w:val="00E50E1C"/>
    <w:rsid w:val="00E517E3"/>
    <w:rsid w:val="00E51F76"/>
    <w:rsid w:val="00E5268E"/>
    <w:rsid w:val="00E53DF0"/>
    <w:rsid w:val="00E549D7"/>
    <w:rsid w:val="00E54EFF"/>
    <w:rsid w:val="00E54FEB"/>
    <w:rsid w:val="00E5566F"/>
    <w:rsid w:val="00E56B54"/>
    <w:rsid w:val="00E56DE5"/>
    <w:rsid w:val="00E5774E"/>
    <w:rsid w:val="00E57C68"/>
    <w:rsid w:val="00E60382"/>
    <w:rsid w:val="00E605FE"/>
    <w:rsid w:val="00E60A7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3EC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77B"/>
    <w:rsid w:val="00EA1873"/>
    <w:rsid w:val="00EA1E9B"/>
    <w:rsid w:val="00EA2886"/>
    <w:rsid w:val="00EA2D36"/>
    <w:rsid w:val="00EA2F10"/>
    <w:rsid w:val="00EA3ABD"/>
    <w:rsid w:val="00EA3D8C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477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A28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1B1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2E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764"/>
    <w:rsid w:val="00F53B24"/>
    <w:rsid w:val="00F53E79"/>
    <w:rsid w:val="00F54443"/>
    <w:rsid w:val="00F5447D"/>
    <w:rsid w:val="00F54E13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001"/>
    <w:rsid w:val="00F57C1A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3DD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769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17B6"/>
    <w:rsid w:val="00FB34BA"/>
    <w:rsid w:val="00FB4756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48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9A165C"/>
  <w15:docId w15:val="{10CCC3DA-D553-48DE-A14B-F3B4C437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Documents\Local%203GPP%20copy\SA1%20Tallinn%202019\Docs\S1-190075.zip" TargetMode="External"/><Relationship Id="rId13" Type="http://schemas.openxmlformats.org/officeDocument/2006/relationships/hyperlink" Target="file:///C:\Users\norpahj\Documents\Local%203GPP%20copy\SA1%20Tallinn%202019\Docs\S1-190080.zip" TargetMode="External"/><Relationship Id="rId18" Type="http://schemas.openxmlformats.org/officeDocument/2006/relationships/hyperlink" Target="file:///C:\Users\norpahj\Documents\Local%203GPP%20copy\SA1%20Tallinn%202019\Docs\S1-190183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Tallinn%202019\Docs\S1-190079.zip" TargetMode="External"/><Relationship Id="rId17" Type="http://schemas.openxmlformats.org/officeDocument/2006/relationships/hyperlink" Target="file:///C:\Users\norpahj\Documents\Local%203GPP%20copy\SA1%20Tallinn%202019\Docs\S1-19018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Tallinn%202019\Docs\S1-190083.zip" TargetMode="External"/><Relationship Id="rId20" Type="http://schemas.openxmlformats.org/officeDocument/2006/relationships/hyperlink" Target="file:///C:\Users\norpahj\Documents\Local%203GPP%20copy\SA1%20Tallinn%202019\Docs\S1-19018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Tallinn%202019\Docs\S1-19007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Tallinn%202019\Docs\S1-190082.zip" TargetMode="External"/><Relationship Id="rId10" Type="http://schemas.openxmlformats.org/officeDocument/2006/relationships/hyperlink" Target="file:///C:\Users\norpahj\Documents\Local%203GPP%20copy\SA1%20Tallinn%202019\Docs\S1-190077.zip" TargetMode="External"/><Relationship Id="rId19" Type="http://schemas.openxmlformats.org/officeDocument/2006/relationships/hyperlink" Target="file:///C:\Users\norpahj\Documents\Local%203GPP%20copy\SA1%20Tallinn%202019\Docs\S1-190184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Tallinn%202019\Docs\S1-190076.zip" TargetMode="External"/><Relationship Id="rId14" Type="http://schemas.openxmlformats.org/officeDocument/2006/relationships/hyperlink" Target="file:///C:\Users\norpahj\Documents\Local%203GPP%20copy\SA1%20Tallinn%202019\Docs\S1-190081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42797-862E-4AC5-9E7B-CA85BB73F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7</TotalTime>
  <Pages>6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4957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Norp, A.H.J. (Toon)</dc:creator>
  <cp:keywords/>
  <dc:description/>
  <cp:lastModifiedBy>greg schumacher</cp:lastModifiedBy>
  <cp:revision>3</cp:revision>
  <dcterms:created xsi:type="dcterms:W3CDTF">2019-02-18T16:54:00Z</dcterms:created>
  <dcterms:modified xsi:type="dcterms:W3CDTF">2019-02-18T17:33:00Z</dcterms:modified>
</cp:coreProperties>
</file>