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50EA1C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3A37F7E3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723F5" w14:textId="77777777" w:rsidR="00D76583" w:rsidRDefault="00D76583">
      <w:r>
        <w:separator/>
      </w:r>
    </w:p>
  </w:endnote>
  <w:endnote w:type="continuationSeparator" w:id="0">
    <w:p w14:paraId="49203B75" w14:textId="77777777" w:rsidR="00D76583" w:rsidRDefault="00D7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47CD3" w14:textId="77777777" w:rsidR="00D76583" w:rsidRDefault="00D76583">
      <w:r>
        <w:separator/>
      </w:r>
    </w:p>
  </w:footnote>
  <w:footnote w:type="continuationSeparator" w:id="0">
    <w:p w14:paraId="253FCDAC" w14:textId="77777777" w:rsidR="00D76583" w:rsidRDefault="00D76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112</Words>
  <Characters>686</Characters>
  <Application>Microsoft Office Word</Application>
  <DocSecurity>0</DocSecurity>
  <Lines>22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22</cp:revision>
  <cp:lastPrinted>2019-02-25T14:05:00Z</cp:lastPrinted>
  <dcterms:created xsi:type="dcterms:W3CDTF">2021-07-14T09:19:00Z</dcterms:created>
  <dcterms:modified xsi:type="dcterms:W3CDTF">2025-10-21T07:49:00Z</dcterms:modified>
</cp:coreProperties>
</file>