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45DF" w14:textId="2FC3E3D5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B265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75B2D48B" w:rsidR="00E66326" w:rsidRPr="000D6532" w:rsidRDefault="00FB2655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17-21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Texas, USA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BE43C" w14:textId="77777777" w:rsidR="00F36BDB" w:rsidRDefault="00F36BDB">
      <w:r>
        <w:separator/>
      </w:r>
    </w:p>
  </w:endnote>
  <w:endnote w:type="continuationSeparator" w:id="0">
    <w:p w14:paraId="4863D2F7" w14:textId="77777777" w:rsidR="00F36BDB" w:rsidRDefault="00F3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02BC6" w14:textId="77777777" w:rsidR="00F36BDB" w:rsidRDefault="00F36BDB">
      <w:r>
        <w:separator/>
      </w:r>
    </w:p>
  </w:footnote>
  <w:footnote w:type="continuationSeparator" w:id="0">
    <w:p w14:paraId="617CAEC9" w14:textId="77777777" w:rsidR="00F36BDB" w:rsidRDefault="00F36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368E2"/>
    <w:rsid w:val="00451FC1"/>
    <w:rsid w:val="00465515"/>
    <w:rsid w:val="0049751D"/>
    <w:rsid w:val="004C30AC"/>
    <w:rsid w:val="004C5962"/>
    <w:rsid w:val="004D3578"/>
    <w:rsid w:val="004E213A"/>
    <w:rsid w:val="004E4859"/>
    <w:rsid w:val="004E5329"/>
    <w:rsid w:val="004F0988"/>
    <w:rsid w:val="004F3340"/>
    <w:rsid w:val="00527608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5A0A"/>
    <w:rsid w:val="00830747"/>
    <w:rsid w:val="008330AD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34CD8"/>
    <w:rsid w:val="00942EC2"/>
    <w:rsid w:val="0095129F"/>
    <w:rsid w:val="009549AB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16092"/>
    <w:rsid w:val="00F22EC7"/>
    <w:rsid w:val="00F2431B"/>
    <w:rsid w:val="00F325C8"/>
    <w:rsid w:val="00F36BDB"/>
    <w:rsid w:val="00F4790C"/>
    <w:rsid w:val="00F61A19"/>
    <w:rsid w:val="00F653B8"/>
    <w:rsid w:val="00F9008D"/>
    <w:rsid w:val="00FA1266"/>
    <w:rsid w:val="00FB265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229</Words>
  <Characters>1320</Characters>
  <Application>Microsoft Office Word</Application>
  <DocSecurity>0</DocSecurity>
  <Lines>73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6</cp:revision>
  <cp:lastPrinted>2019-02-25T14:05:00Z</cp:lastPrinted>
  <dcterms:created xsi:type="dcterms:W3CDTF">2024-11-12T09:21:00Z</dcterms:created>
  <dcterms:modified xsi:type="dcterms:W3CDTF">2025-10-21T07:47:00Z</dcterms:modified>
</cp:coreProperties>
</file>