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6C18AD0A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6846056F" w:rsidR="004E3939" w:rsidRPr="00DA53A0" w:rsidRDefault="003E24FF" w:rsidP="004E3939">
      <w:pPr>
        <w:pStyle w:val="Header"/>
        <w:rPr>
          <w:sz w:val="22"/>
          <w:szCs w:val="22"/>
        </w:rPr>
      </w:pPr>
      <w:r w:rsidRPr="003E24FF">
        <w:rPr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original_LS-out_doc_nbr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on &lt;title&gt; from &lt;LS-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out_group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release_identity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work_item_name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(&lt;work-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item_code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name_of_tdoc_requestor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email_of_tdoc_requestor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phone_of_tdoc_requestor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proofErr w:type="spellStart"/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0F6242" w:rsidRPr="00304DEF">
        <w:rPr>
          <w:rFonts w:ascii="Arial" w:hAnsi="Arial" w:cs="Arial"/>
          <w:b/>
          <w:bCs/>
          <w:sz w:val="22"/>
          <w:szCs w:val="22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60035624" w:rsidR="00BD67A8" w:rsidRPr="00BD67A8" w:rsidRDefault="00BD67A8" w:rsidP="00BD67A8">
      <w:bookmarkStart w:id="16" w:name="OLE_LINK53"/>
      <w:bookmarkStart w:id="17" w:name="OLE_LINK54"/>
      <w:bookmarkStart w:id="18" w:name="OLE_LINK55"/>
      <w:bookmarkStart w:id="19" w:name="OLE_LINK56"/>
      <w:r w:rsidRPr="00BD67A8">
        <w:t>SA1#111</w:t>
      </w:r>
      <w:r w:rsidRPr="00BD67A8">
        <w:tab/>
      </w:r>
      <w:bookmarkEnd w:id="18"/>
      <w:bookmarkEnd w:id="19"/>
      <w:r w:rsidRPr="00BD67A8">
        <w:t>25-29 Aug 2025</w:t>
      </w:r>
      <w:r w:rsidRPr="00BD67A8">
        <w:tab/>
      </w:r>
      <w:r w:rsidRPr="00BD67A8">
        <w:tab/>
      </w:r>
      <w:r w:rsidRPr="00BD67A8">
        <w:tab/>
        <w:t>Prague, Czech Rep</w:t>
      </w:r>
      <w:r>
        <w:t>ublic</w:t>
      </w:r>
    </w:p>
    <w:p w14:paraId="11263731" w14:textId="053F0E4A" w:rsidR="003E24FF" w:rsidRPr="00BD67A8" w:rsidRDefault="003E24FF" w:rsidP="003E24FF">
      <w:r w:rsidRPr="00BD67A8">
        <w:t>SA1#11</w:t>
      </w:r>
      <w:r>
        <w:t>2</w:t>
      </w:r>
      <w:r w:rsidRPr="00BD67A8">
        <w:tab/>
      </w:r>
      <w:r w:rsidRPr="003E24FF">
        <w:t>17-21 Nov</w:t>
      </w:r>
      <w:r>
        <w:t xml:space="preserve"> </w:t>
      </w:r>
      <w:r w:rsidRPr="00BD67A8">
        <w:t>2025</w:t>
      </w:r>
      <w:r w:rsidRPr="00BD67A8">
        <w:tab/>
      </w:r>
      <w:r w:rsidRPr="00BD67A8">
        <w:tab/>
      </w:r>
      <w:r w:rsidRPr="00BD67A8">
        <w:tab/>
      </w:r>
      <w:r w:rsidRPr="003E24FF">
        <w:t>Dallas</w:t>
      </w:r>
      <w:r>
        <w:t>, Texas, USA</w:t>
      </w:r>
      <w:r w:rsidRPr="003E24FF">
        <w:t xml:space="preserve"> </w:t>
      </w:r>
    </w:p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6"/>
    <w:bookmarkEnd w:id="17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83545"/>
    <w:rsid w:val="003E24FF"/>
    <w:rsid w:val="00433500"/>
    <w:rsid w:val="00433F71"/>
    <w:rsid w:val="004368E2"/>
    <w:rsid w:val="00437FD8"/>
    <w:rsid w:val="00440D43"/>
    <w:rsid w:val="004E3939"/>
    <w:rsid w:val="004E447C"/>
    <w:rsid w:val="00572763"/>
    <w:rsid w:val="005B0B83"/>
    <w:rsid w:val="007A6DD5"/>
    <w:rsid w:val="007F4F92"/>
    <w:rsid w:val="0084734A"/>
    <w:rsid w:val="008D772F"/>
    <w:rsid w:val="0099764C"/>
    <w:rsid w:val="00A51EF5"/>
    <w:rsid w:val="00A53463"/>
    <w:rsid w:val="00AF4274"/>
    <w:rsid w:val="00B97703"/>
    <w:rsid w:val="00BD67A8"/>
    <w:rsid w:val="00C37814"/>
    <w:rsid w:val="00C56A1A"/>
    <w:rsid w:val="00CF6087"/>
    <w:rsid w:val="00DC68AA"/>
    <w:rsid w:val="00DE0EB9"/>
    <w:rsid w:val="00E10E15"/>
    <w:rsid w:val="00E1224D"/>
    <w:rsid w:val="00EA5FC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semiHidden/>
    <w:rsid w:val="003E24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24FF"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basedOn w:val="DefaultParagraphFont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CR0039_(</cp:lastModifiedBy>
  <cp:revision>21</cp:revision>
  <cp:lastPrinted>2002-04-23T07:10:00Z</cp:lastPrinted>
  <dcterms:created xsi:type="dcterms:W3CDTF">2021-06-24T08:21:00Z</dcterms:created>
  <dcterms:modified xsi:type="dcterms:W3CDTF">2025-04-03T13:50:00Z</dcterms:modified>
</cp:coreProperties>
</file>