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456FDF7A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50367812" w:rsidR="00E66326" w:rsidRPr="000D6532" w:rsidRDefault="00527608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27608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368E2"/>
    <w:rsid w:val="00451FC1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27608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226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CR0039_(</cp:lastModifiedBy>
  <cp:revision>4</cp:revision>
  <cp:lastPrinted>2019-02-25T14:05:00Z</cp:lastPrinted>
  <dcterms:created xsi:type="dcterms:W3CDTF">2024-11-12T09:21:00Z</dcterms:created>
  <dcterms:modified xsi:type="dcterms:W3CDTF">2025-04-03T13:49:00Z</dcterms:modified>
</cp:coreProperties>
</file>