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880"/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15"/>
        <w:gridCol w:w="707"/>
        <w:gridCol w:w="3105"/>
        <w:gridCol w:w="15"/>
        <w:gridCol w:w="4252"/>
      </w:tblGrid>
      <w:tr w:rsidR="00577312" w:rsidRPr="00577312" w14:paraId="212CA7C9" w14:textId="77777777" w:rsidTr="00747A37">
        <w:trPr>
          <w:cantSplit/>
        </w:trPr>
        <w:tc>
          <w:tcPr>
            <w:tcW w:w="1104" w:type="dxa"/>
            <w:vMerge w:val="restart"/>
            <w:vAlign w:val="center"/>
          </w:tcPr>
          <w:p w14:paraId="5A2DA8C5" w14:textId="77777777" w:rsidR="00577312" w:rsidRPr="00577312" w:rsidRDefault="00577312" w:rsidP="00747A37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577312">
              <w:rPr>
                <w:noProof/>
              </w:rPr>
              <w:drawing>
                <wp:inline distT="0" distB="0" distL="0" distR="0" wp14:anchorId="5FD36306" wp14:editId="4B8AD703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83" w:type="dxa"/>
            <w:gridSpan w:val="5"/>
            <w:vMerge w:val="restart"/>
          </w:tcPr>
          <w:p w14:paraId="24B077E4" w14:textId="77777777" w:rsidR="00577312" w:rsidRPr="00577312" w:rsidRDefault="00577312" w:rsidP="00747A37">
            <w:pPr>
              <w:rPr>
                <w:sz w:val="16"/>
                <w:szCs w:val="16"/>
              </w:rPr>
            </w:pPr>
            <w:r w:rsidRPr="00577312">
              <w:rPr>
                <w:sz w:val="16"/>
                <w:szCs w:val="16"/>
              </w:rPr>
              <w:t>INTERNATIONAL TELECOMMUNICATION UNION</w:t>
            </w:r>
          </w:p>
          <w:p w14:paraId="20F43601" w14:textId="77777777" w:rsidR="00577312" w:rsidRPr="00577312" w:rsidRDefault="00577312" w:rsidP="00747A37">
            <w:pPr>
              <w:rPr>
                <w:b/>
                <w:bCs/>
                <w:sz w:val="26"/>
                <w:szCs w:val="26"/>
              </w:rPr>
            </w:pPr>
            <w:r w:rsidRPr="00577312">
              <w:rPr>
                <w:b/>
                <w:bCs/>
                <w:sz w:val="26"/>
                <w:szCs w:val="26"/>
              </w:rPr>
              <w:t>TELECOMMUNICATION</w:t>
            </w:r>
            <w:r w:rsidRPr="00577312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3C8857A" w14:textId="77777777" w:rsidR="00577312" w:rsidRPr="00577312" w:rsidRDefault="00577312" w:rsidP="00747A37">
            <w:pPr>
              <w:rPr>
                <w:sz w:val="20"/>
                <w:szCs w:val="20"/>
              </w:rPr>
            </w:pPr>
            <w:r w:rsidRPr="00577312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577312">
              <w:rPr>
                <w:sz w:val="20"/>
              </w:rPr>
              <w:t>2022</w:t>
            </w:r>
            <w:r w:rsidRPr="00577312">
              <w:rPr>
                <w:sz w:val="20"/>
                <w:szCs w:val="20"/>
              </w:rPr>
              <w:t>-</w:t>
            </w:r>
            <w:r w:rsidRPr="00577312">
              <w:rPr>
                <w:sz w:val="20"/>
              </w:rPr>
              <w:t>2024</w:t>
            </w:r>
            <w:bookmarkEnd w:id="2"/>
          </w:p>
        </w:tc>
        <w:tc>
          <w:tcPr>
            <w:tcW w:w="4252" w:type="dxa"/>
            <w:vAlign w:val="center"/>
          </w:tcPr>
          <w:p w14:paraId="4EB56D3D" w14:textId="1290D555" w:rsidR="00577312" w:rsidRPr="00577312" w:rsidRDefault="00577312" w:rsidP="00747A37">
            <w:pPr>
              <w:pStyle w:val="Docnumber"/>
            </w:pPr>
            <w:r>
              <w:t>SG11-LS42</w:t>
            </w:r>
          </w:p>
        </w:tc>
      </w:tr>
      <w:tr w:rsidR="00577312" w:rsidRPr="00577312" w14:paraId="5339085A" w14:textId="77777777" w:rsidTr="00747A37">
        <w:trPr>
          <w:cantSplit/>
        </w:trPr>
        <w:tc>
          <w:tcPr>
            <w:tcW w:w="1104" w:type="dxa"/>
            <w:vMerge/>
          </w:tcPr>
          <w:p w14:paraId="492D8FB4" w14:textId="77777777" w:rsidR="00577312" w:rsidRPr="00577312" w:rsidRDefault="00577312" w:rsidP="00747A37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283" w:type="dxa"/>
            <w:gridSpan w:val="5"/>
            <w:vMerge/>
          </w:tcPr>
          <w:p w14:paraId="73EEC361" w14:textId="77777777" w:rsidR="00577312" w:rsidRPr="00577312" w:rsidRDefault="00577312" w:rsidP="00747A37">
            <w:pPr>
              <w:rPr>
                <w:smallCaps/>
                <w:sz w:val="20"/>
              </w:rPr>
            </w:pPr>
          </w:p>
        </w:tc>
        <w:tc>
          <w:tcPr>
            <w:tcW w:w="4252" w:type="dxa"/>
          </w:tcPr>
          <w:p w14:paraId="29CA5C06" w14:textId="5E05761B" w:rsidR="00577312" w:rsidRPr="00577312" w:rsidRDefault="00577312" w:rsidP="00747A37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3"/>
      <w:tr w:rsidR="00577312" w:rsidRPr="00577312" w14:paraId="3AC6CE23" w14:textId="77777777" w:rsidTr="00747A37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4E024B0C" w14:textId="77777777" w:rsidR="00577312" w:rsidRPr="00577312" w:rsidRDefault="00577312" w:rsidP="00747A37">
            <w:pPr>
              <w:rPr>
                <w:b/>
                <w:bCs/>
                <w:sz w:val="26"/>
              </w:rPr>
            </w:pPr>
          </w:p>
        </w:tc>
        <w:tc>
          <w:tcPr>
            <w:tcW w:w="4283" w:type="dxa"/>
            <w:gridSpan w:val="5"/>
            <w:vMerge/>
            <w:tcBorders>
              <w:bottom w:val="single" w:sz="12" w:space="0" w:color="auto"/>
            </w:tcBorders>
          </w:tcPr>
          <w:p w14:paraId="4905E9D8" w14:textId="77777777" w:rsidR="00577312" w:rsidRPr="00577312" w:rsidRDefault="00577312" w:rsidP="00747A37">
            <w:pPr>
              <w:rPr>
                <w:b/>
                <w:bCs/>
                <w:sz w:val="26"/>
              </w:rPr>
            </w:pPr>
          </w:p>
        </w:tc>
        <w:tc>
          <w:tcPr>
            <w:tcW w:w="4252" w:type="dxa"/>
            <w:tcBorders>
              <w:bottom w:val="single" w:sz="12" w:space="0" w:color="auto"/>
            </w:tcBorders>
            <w:vAlign w:val="center"/>
          </w:tcPr>
          <w:p w14:paraId="02E8DF2F" w14:textId="77777777" w:rsidR="00577312" w:rsidRPr="00577312" w:rsidRDefault="00577312" w:rsidP="00747A37">
            <w:pPr>
              <w:jc w:val="right"/>
              <w:rPr>
                <w:b/>
                <w:bCs/>
                <w:sz w:val="28"/>
                <w:szCs w:val="28"/>
              </w:rPr>
            </w:pPr>
            <w:r w:rsidRPr="00577312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577312" w:rsidRPr="00577312" w14:paraId="5C96603C" w14:textId="77777777" w:rsidTr="00747A37">
        <w:trPr>
          <w:cantSplit/>
        </w:trPr>
        <w:tc>
          <w:tcPr>
            <w:tcW w:w="1545" w:type="dxa"/>
            <w:gridSpan w:val="2"/>
          </w:tcPr>
          <w:p w14:paraId="77DEFA2B" w14:textId="77777777" w:rsidR="00577312" w:rsidRPr="00577312" w:rsidRDefault="00577312" w:rsidP="00747A37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577312">
              <w:rPr>
                <w:b/>
                <w:bCs/>
              </w:rPr>
              <w:t>Question(s):</w:t>
            </w:r>
          </w:p>
        </w:tc>
        <w:tc>
          <w:tcPr>
            <w:tcW w:w="3842" w:type="dxa"/>
            <w:gridSpan w:val="4"/>
          </w:tcPr>
          <w:p w14:paraId="40303237" w14:textId="5954EA74" w:rsidR="00577312" w:rsidRPr="00577312" w:rsidRDefault="00577312" w:rsidP="00747A37">
            <w:r w:rsidRPr="00577312">
              <w:t>3/11</w:t>
            </w:r>
          </w:p>
        </w:tc>
        <w:tc>
          <w:tcPr>
            <w:tcW w:w="4252" w:type="dxa"/>
          </w:tcPr>
          <w:p w14:paraId="140345B8" w14:textId="29B35668" w:rsidR="00577312" w:rsidRPr="00577312" w:rsidRDefault="00577312" w:rsidP="00747A37">
            <w:pPr>
              <w:jc w:val="right"/>
            </w:pPr>
            <w:r w:rsidRPr="00577312">
              <w:t>Geneva, 7 December 2022</w:t>
            </w:r>
          </w:p>
        </w:tc>
      </w:tr>
      <w:tr w:rsidR="00577312" w:rsidRPr="00577312" w14:paraId="093FDF40" w14:textId="77777777" w:rsidTr="00747A37">
        <w:trPr>
          <w:cantSplit/>
        </w:trPr>
        <w:tc>
          <w:tcPr>
            <w:tcW w:w="9639" w:type="dxa"/>
            <w:gridSpan w:val="7"/>
          </w:tcPr>
          <w:p w14:paraId="0FF6C713" w14:textId="62D94D13" w:rsidR="00577312" w:rsidRPr="00577312" w:rsidRDefault="00577312" w:rsidP="00747A37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577312">
              <w:rPr>
                <w:b/>
                <w:bCs/>
              </w:rPr>
              <w:t>Ref.: SG11-TD45/WP1</w:t>
            </w:r>
          </w:p>
        </w:tc>
      </w:tr>
      <w:tr w:rsidR="00577312" w:rsidRPr="00577312" w14:paraId="4FF01DEF" w14:textId="77777777" w:rsidTr="00747A37">
        <w:trPr>
          <w:cantSplit/>
        </w:trPr>
        <w:tc>
          <w:tcPr>
            <w:tcW w:w="1545" w:type="dxa"/>
            <w:gridSpan w:val="2"/>
          </w:tcPr>
          <w:p w14:paraId="72644854" w14:textId="77777777" w:rsidR="00577312" w:rsidRPr="00577312" w:rsidRDefault="00577312" w:rsidP="00747A37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577312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5"/>
          </w:tcPr>
          <w:p w14:paraId="0C37B38F" w14:textId="6006ADB2" w:rsidR="00577312" w:rsidRPr="00577312" w:rsidRDefault="00577312" w:rsidP="00747A37">
            <w:r w:rsidRPr="00577312">
              <w:t>ITU-T Study Group 11</w:t>
            </w:r>
          </w:p>
        </w:tc>
      </w:tr>
      <w:tr w:rsidR="00577312" w:rsidRPr="00577312" w14:paraId="258E5158" w14:textId="77777777" w:rsidTr="00747A37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49B94160" w14:textId="77777777" w:rsidR="00577312" w:rsidRPr="00577312" w:rsidRDefault="00577312" w:rsidP="00747A37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577312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630DDAC3" w14:textId="0B587E7F" w:rsidR="00577312" w:rsidRPr="00577312" w:rsidRDefault="00577312" w:rsidP="00747A37">
            <w:r w:rsidRPr="00577312">
              <w:t>LS on the consent of draft new Recommendation ITU-T Q.3647 “Signalling requirements for emergency service in IMS roaming environment”</w:t>
            </w:r>
          </w:p>
        </w:tc>
      </w:tr>
      <w:tr w:rsidR="005A3773" w14:paraId="37EA0099" w14:textId="77777777" w:rsidTr="00747A37"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3EB81AD4" w14:textId="5701E9DA" w:rsidR="005A3773" w:rsidRDefault="005A3773" w:rsidP="00747A37">
            <w:pPr>
              <w:jc w:val="center"/>
              <w:rPr>
                <w:b/>
              </w:rPr>
            </w:pPr>
            <w:bookmarkStart w:id="9" w:name="_Hlk98856042"/>
            <w:bookmarkEnd w:id="1"/>
            <w:bookmarkEnd w:id="8"/>
            <w:r>
              <w:rPr>
                <w:b/>
              </w:rPr>
              <w:t>LIAISON STATEMENT</w:t>
            </w:r>
          </w:p>
        </w:tc>
      </w:tr>
      <w:tr w:rsidR="005A3773" w14:paraId="27BBABE1" w14:textId="77777777" w:rsidTr="00747A37">
        <w:trPr>
          <w:cantSplit/>
          <w:trHeight w:val="357"/>
        </w:trPr>
        <w:tc>
          <w:tcPr>
            <w:tcW w:w="2267" w:type="dxa"/>
            <w:gridSpan w:val="4"/>
          </w:tcPr>
          <w:p w14:paraId="2725AF4C" w14:textId="77777777" w:rsidR="005A3773" w:rsidRPr="003869CD" w:rsidRDefault="005A3773" w:rsidP="00747A37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372" w:type="dxa"/>
            <w:gridSpan w:val="3"/>
          </w:tcPr>
          <w:p w14:paraId="6BC2B58C" w14:textId="58AB4175" w:rsidR="005A3773" w:rsidRDefault="00A3567F" w:rsidP="00747A37">
            <w:pPr>
              <w:pStyle w:val="LSForAction"/>
              <w:jc w:val="both"/>
            </w:pPr>
            <w:r w:rsidRPr="00E93B63">
              <w:rPr>
                <w:rFonts w:eastAsiaTheme="minorEastAsia"/>
                <w:szCs w:val="24"/>
                <w:lang w:eastAsia="zh-CN"/>
              </w:rPr>
              <w:t>-</w:t>
            </w:r>
          </w:p>
        </w:tc>
      </w:tr>
      <w:tr w:rsidR="00A37153" w14:paraId="2ED72602" w14:textId="77777777" w:rsidTr="00747A37">
        <w:trPr>
          <w:cantSplit/>
          <w:trHeight w:val="357"/>
        </w:trPr>
        <w:tc>
          <w:tcPr>
            <w:tcW w:w="2267" w:type="dxa"/>
            <w:gridSpan w:val="4"/>
          </w:tcPr>
          <w:p w14:paraId="65BD9F7E" w14:textId="77777777" w:rsidR="00A37153" w:rsidRPr="003869CD" w:rsidRDefault="00A37153" w:rsidP="00747A37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372" w:type="dxa"/>
            <w:gridSpan w:val="3"/>
          </w:tcPr>
          <w:p w14:paraId="369C8CED" w14:textId="6FC87D32" w:rsidR="00A37153" w:rsidRDefault="00A3567F" w:rsidP="00747A37">
            <w:pPr>
              <w:pStyle w:val="LSForInfo"/>
            </w:pPr>
            <w:r w:rsidRPr="00E93B63">
              <w:rPr>
                <w:rFonts w:eastAsiaTheme="minorEastAsia"/>
                <w:szCs w:val="24"/>
                <w:lang w:eastAsia="zh-CN"/>
              </w:rPr>
              <w:t>ITU-T Study Group 2, 3GPP SA6</w:t>
            </w:r>
          </w:p>
        </w:tc>
      </w:tr>
      <w:tr w:rsidR="00A37153" w:rsidRPr="00B55983" w14:paraId="79298759" w14:textId="77777777" w:rsidTr="00747A37">
        <w:trPr>
          <w:cantSplit/>
          <w:trHeight w:val="357"/>
        </w:trPr>
        <w:tc>
          <w:tcPr>
            <w:tcW w:w="2267" w:type="dxa"/>
            <w:gridSpan w:val="4"/>
          </w:tcPr>
          <w:p w14:paraId="0ED9E043" w14:textId="77777777" w:rsidR="00A37153" w:rsidRDefault="00A37153" w:rsidP="00747A37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372" w:type="dxa"/>
            <w:gridSpan w:val="3"/>
          </w:tcPr>
          <w:p w14:paraId="577D3365" w14:textId="6444C35E" w:rsidR="00A37153" w:rsidRPr="00B55983" w:rsidRDefault="008F6800" w:rsidP="00747A37">
            <w:r w:rsidRPr="008F6800">
              <w:t>ITU-T WP</w:t>
            </w:r>
            <w:r>
              <w:t>1</w:t>
            </w:r>
            <w:r w:rsidRPr="008F6800">
              <w:t>/11 meeting (Geneva, 7 December 2022)</w:t>
            </w:r>
          </w:p>
        </w:tc>
      </w:tr>
      <w:tr w:rsidR="00A37153" w:rsidRPr="00136167" w14:paraId="140DE779" w14:textId="77777777" w:rsidTr="00747A37">
        <w:trPr>
          <w:cantSplit/>
          <w:trHeight w:val="357"/>
        </w:trPr>
        <w:tc>
          <w:tcPr>
            <w:tcW w:w="2267" w:type="dxa"/>
            <w:gridSpan w:val="4"/>
            <w:tcBorders>
              <w:bottom w:val="single" w:sz="12" w:space="0" w:color="auto"/>
            </w:tcBorders>
          </w:tcPr>
          <w:p w14:paraId="493A637B" w14:textId="77777777" w:rsidR="00A37153" w:rsidRPr="006B7D1E" w:rsidRDefault="00A37153" w:rsidP="00747A37">
            <w:pPr>
              <w:rPr>
                <w:b/>
                <w:bCs/>
              </w:rPr>
            </w:pPr>
            <w:r w:rsidRPr="006B7D1E">
              <w:rPr>
                <w:b/>
                <w:bCs/>
              </w:rPr>
              <w:t>Deadline:</w:t>
            </w:r>
          </w:p>
        </w:tc>
        <w:tc>
          <w:tcPr>
            <w:tcW w:w="7372" w:type="dxa"/>
            <w:gridSpan w:val="3"/>
            <w:tcBorders>
              <w:bottom w:val="single" w:sz="12" w:space="0" w:color="auto"/>
            </w:tcBorders>
          </w:tcPr>
          <w:p w14:paraId="60075327" w14:textId="795889BD" w:rsidR="00A37153" w:rsidRPr="00136167" w:rsidRDefault="00A3567F" w:rsidP="00747A37">
            <w:pPr>
              <w:pStyle w:val="LSDeadline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12</w:t>
            </w:r>
            <w:r w:rsidR="00A37153">
              <w:rPr>
                <w:rFonts w:eastAsia="Malgun Gothic"/>
                <w:lang w:eastAsia="ko-KR"/>
              </w:rPr>
              <w:t xml:space="preserve"> </w:t>
            </w:r>
            <w:r w:rsidRPr="00FB18AF">
              <w:rPr>
                <w:lang w:val="en-US"/>
              </w:rPr>
              <w:t>April</w:t>
            </w:r>
            <w:r w:rsidR="00A37153" w:rsidRPr="00136167">
              <w:rPr>
                <w:rFonts w:eastAsia="Malgun Gothic"/>
                <w:lang w:eastAsia="ko-KR"/>
              </w:rPr>
              <w:t xml:space="preserve"> 202</w:t>
            </w:r>
            <w:r w:rsidR="0084412B">
              <w:rPr>
                <w:rFonts w:eastAsia="Malgun Gothic"/>
                <w:lang w:eastAsia="ko-KR"/>
              </w:rPr>
              <w:t>3</w:t>
            </w:r>
          </w:p>
        </w:tc>
      </w:tr>
      <w:tr w:rsidR="007E7F94" w:rsidRPr="00364979" w14:paraId="2904CBE8" w14:textId="77777777" w:rsidTr="00747A37">
        <w:trPr>
          <w:cantSplit/>
          <w:trHeight w:val="790"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9646C53" w14:textId="77777777" w:rsidR="007E7F94" w:rsidRPr="00136DDD" w:rsidRDefault="007E7F94" w:rsidP="00747A37">
            <w:pPr>
              <w:rPr>
                <w:b/>
                <w:bCs/>
              </w:rPr>
            </w:pPr>
            <w:r w:rsidRPr="2149A48D">
              <w:rPr>
                <w:b/>
                <w:bCs/>
              </w:rPr>
              <w:t>Contact:</w:t>
            </w:r>
          </w:p>
        </w:tc>
        <w:tc>
          <w:tcPr>
            <w:tcW w:w="3842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4C9C9607" w14:textId="77777777" w:rsidR="007E7F94" w:rsidRPr="00801B42" w:rsidRDefault="007E7F94" w:rsidP="00747A37">
            <w:r w:rsidRPr="008C2A00">
              <w:t>Ritu Ranjan M</w:t>
            </w:r>
            <w:r>
              <w:t>ittar</w:t>
            </w:r>
            <w:r>
              <w:br/>
              <w:t>Chairman SG11</w:t>
            </w:r>
            <w:r>
              <w:br/>
              <w:t>India</w:t>
            </w:r>
          </w:p>
        </w:tc>
        <w:tc>
          <w:tcPr>
            <w:tcW w:w="4252" w:type="dxa"/>
            <w:tcBorders>
              <w:top w:val="single" w:sz="8" w:space="0" w:color="auto"/>
              <w:bottom w:val="single" w:sz="8" w:space="0" w:color="auto"/>
            </w:tcBorders>
          </w:tcPr>
          <w:p w14:paraId="2E345745" w14:textId="77777777" w:rsidR="007E7F94" w:rsidRPr="00D10A47" w:rsidRDefault="007E7F94" w:rsidP="00747A37">
            <w:pPr>
              <w:tabs>
                <w:tab w:val="left" w:pos="794"/>
              </w:tabs>
            </w:pPr>
            <w:r>
              <w:t>Tel:</w:t>
            </w:r>
            <w:r>
              <w:tab/>
            </w:r>
            <w:r w:rsidRPr="00F86D3F">
              <w:t>+919868137776</w:t>
            </w:r>
            <w:r>
              <w:br/>
              <w:t>E-mail:</w:t>
            </w:r>
            <w:r>
              <w:tab/>
            </w:r>
            <w:hyperlink r:id="rId12" w:history="1">
              <w:r w:rsidRPr="009D6AFB">
                <w:rPr>
                  <w:rStyle w:val="Hyperlink"/>
                </w:rPr>
                <w:t>rr.mittar@gov.in</w:t>
              </w:r>
            </w:hyperlink>
          </w:p>
        </w:tc>
      </w:tr>
      <w:tr w:rsidR="00A3567F" w:rsidRPr="00747A37" w14:paraId="0C252828" w14:textId="77777777" w:rsidTr="00747A37">
        <w:trPr>
          <w:cantSplit/>
        </w:trPr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E267FC" w14:textId="77777777" w:rsidR="00A3567F" w:rsidRPr="0059056D" w:rsidRDefault="00A3567F" w:rsidP="00747A37">
            <w:pPr>
              <w:rPr>
                <w:b/>
                <w:bCs/>
              </w:rPr>
            </w:pPr>
            <w:r w:rsidRPr="0059056D">
              <w:rPr>
                <w:b/>
                <w:bCs/>
              </w:rPr>
              <w:t>Contact:</w:t>
            </w:r>
          </w:p>
        </w:tc>
        <w:tc>
          <w:tcPr>
            <w:tcW w:w="381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FBC0804" w14:textId="77777777" w:rsidR="00A3567F" w:rsidRPr="0059056D" w:rsidRDefault="00A3567F" w:rsidP="00747A37">
            <w:r w:rsidRPr="0059056D">
              <w:rPr>
                <w:bCs/>
                <w:lang w:eastAsia="zh-CN"/>
              </w:rPr>
              <w:t>Xiaojie ZHU</w:t>
            </w:r>
            <w:r w:rsidRPr="0059056D">
              <w:rPr>
                <w:bCs/>
                <w:lang w:eastAsia="zh-CN"/>
              </w:rPr>
              <w:br/>
              <w:t>China Telecom</w:t>
            </w:r>
            <w:r w:rsidRPr="0059056D">
              <w:rPr>
                <w:bCs/>
                <w:lang w:eastAsia="zh-CN"/>
              </w:rPr>
              <w:br/>
              <w:t>China</w:t>
            </w:r>
          </w:p>
        </w:tc>
        <w:tc>
          <w:tcPr>
            <w:tcW w:w="426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8C3049" w14:textId="77777777" w:rsidR="00A3567F" w:rsidRPr="00596C5D" w:rsidRDefault="00A3567F" w:rsidP="00747A37">
            <w:pPr>
              <w:rPr>
                <w:lang w:val="fr-CH"/>
              </w:rPr>
            </w:pPr>
            <w:r w:rsidRPr="00596C5D">
              <w:rPr>
                <w:bCs/>
                <w:lang w:val="fr-CH"/>
              </w:rPr>
              <w:t>Tel: +</w:t>
            </w:r>
            <w:r w:rsidRPr="00596C5D">
              <w:rPr>
                <w:rFonts w:hint="eastAsia"/>
                <w:bCs/>
                <w:lang w:val="fr-CH" w:eastAsia="zh-CN"/>
              </w:rPr>
              <w:t>86</w:t>
            </w:r>
            <w:r w:rsidRPr="00596C5D">
              <w:rPr>
                <w:bCs/>
                <w:lang w:val="fr-CH"/>
              </w:rPr>
              <w:t xml:space="preserve"> </w:t>
            </w:r>
            <w:r w:rsidRPr="00596C5D">
              <w:rPr>
                <w:rFonts w:hint="eastAsia"/>
                <w:bCs/>
                <w:lang w:val="fr-CH" w:eastAsia="zh-CN"/>
              </w:rPr>
              <w:t>20 38639248</w:t>
            </w:r>
            <w:r w:rsidRPr="00596C5D">
              <w:rPr>
                <w:bCs/>
                <w:lang w:val="fr-CH"/>
              </w:rPr>
              <w:br/>
              <w:t xml:space="preserve">E-mail: </w:t>
            </w:r>
            <w:hyperlink r:id="rId13" w:history="1">
              <w:r w:rsidRPr="00596C5D">
                <w:rPr>
                  <w:rStyle w:val="Hyperlink"/>
                  <w:rFonts w:hint="eastAsia"/>
                  <w:bCs/>
                  <w:lang w:val="fr-CH" w:eastAsia="zh-CN"/>
                </w:rPr>
                <w:t>zhu</w:t>
              </w:r>
              <w:r w:rsidRPr="00596C5D">
                <w:rPr>
                  <w:rStyle w:val="Hyperlink"/>
                  <w:bCs/>
                  <w:lang w:val="fr-CH" w:eastAsia="zh-CN"/>
                </w:rPr>
                <w:t>xiaojie</w:t>
              </w:r>
              <w:r w:rsidRPr="00596C5D">
                <w:rPr>
                  <w:rStyle w:val="Hyperlink"/>
                  <w:bCs/>
                  <w:lang w:val="fr-CH"/>
                </w:rPr>
                <w:t>@</w:t>
              </w:r>
              <w:r w:rsidRPr="00596C5D">
                <w:rPr>
                  <w:rStyle w:val="Hyperlink"/>
                  <w:rFonts w:hint="eastAsia"/>
                  <w:bCs/>
                  <w:lang w:val="fr-CH" w:eastAsia="zh-CN"/>
                </w:rPr>
                <w:t>chinatelecom.cn</w:t>
              </w:r>
            </w:hyperlink>
          </w:p>
        </w:tc>
      </w:tr>
    </w:tbl>
    <w:p w14:paraId="6350EBA4" w14:textId="423F8F6A" w:rsidR="00747A37" w:rsidRDefault="00747A37" w:rsidP="00747A3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#52-bis-e</w:t>
      </w:r>
      <w:r>
        <w:rPr>
          <w:b/>
          <w:noProof/>
          <w:sz w:val="24"/>
        </w:rPr>
        <w:tab/>
        <w:t>S6-230</w:t>
      </w:r>
      <w:r>
        <w:rPr>
          <w:b/>
          <w:noProof/>
          <w:sz w:val="24"/>
        </w:rPr>
        <w:t>283</w:t>
      </w:r>
    </w:p>
    <w:p w14:paraId="326CDB8E" w14:textId="77777777" w:rsidR="00747A37" w:rsidRDefault="00747A37" w:rsidP="00747A3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e-meeting, 11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20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January </w:t>
      </w:r>
      <w:r>
        <w:rPr>
          <w:b/>
          <w:noProof/>
          <w:sz w:val="22"/>
          <w:szCs w:val="22"/>
        </w:rPr>
        <w:t>2023</w:t>
      </w:r>
    </w:p>
    <w:p w14:paraId="4D420B25" w14:textId="77777777" w:rsidR="008F6800" w:rsidRPr="00747A37" w:rsidRDefault="008F6800"/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94"/>
        <w:gridCol w:w="8145"/>
      </w:tblGrid>
      <w:tr w:rsidR="00C34703" w:rsidRPr="009C09B4" w14:paraId="202D8374" w14:textId="77777777" w:rsidTr="008F6800">
        <w:trPr>
          <w:cantSplit/>
          <w:jc w:val="center"/>
        </w:trPr>
        <w:tc>
          <w:tcPr>
            <w:tcW w:w="1494" w:type="dxa"/>
          </w:tcPr>
          <w:p w14:paraId="56735404" w14:textId="77777777" w:rsidR="00C34703" w:rsidRPr="009C09B4" w:rsidRDefault="00C34703" w:rsidP="004824FE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Abstract:</w:t>
            </w:r>
          </w:p>
        </w:tc>
        <w:tc>
          <w:tcPr>
            <w:tcW w:w="8145" w:type="dxa"/>
          </w:tcPr>
          <w:p w14:paraId="216AFB0A" w14:textId="73852C35" w:rsidR="00C34703" w:rsidRPr="009C09B4" w:rsidRDefault="00C34703" w:rsidP="00C34703">
            <w:r w:rsidRPr="009C09B4">
              <w:t xml:space="preserve">This liaison statement aims to inform ITU-T SG2 and 3GPP SA6 </w:t>
            </w:r>
            <w:r>
              <w:t>that SG11 finalized and consented draft new Recommendation</w:t>
            </w:r>
            <w:r w:rsidRPr="009C09B4">
              <w:t xml:space="preserve"> </w:t>
            </w:r>
            <w:r>
              <w:t>ITU-T Q.3647 (ex. Q.Sig_Req_ETS_IMS_roaming) “Signalling requirements for emergency service in IMS roaming environment” during Working Party 1</w:t>
            </w:r>
            <w:r w:rsidR="007E7F94">
              <w:t>/11</w:t>
            </w:r>
            <w:r>
              <w:t xml:space="preserve"> meeting (Geneva, 7 December 2022)</w:t>
            </w:r>
            <w:r w:rsidRPr="009C09B4">
              <w:t>.</w:t>
            </w:r>
          </w:p>
        </w:tc>
      </w:tr>
    </w:tbl>
    <w:bookmarkEnd w:id="9"/>
    <w:p w14:paraId="788AB489" w14:textId="6158DD37" w:rsidR="00321A0B" w:rsidRPr="00321A0B" w:rsidRDefault="00C34703" w:rsidP="00577312">
      <w:pPr>
        <w:tabs>
          <w:tab w:val="left" w:pos="825"/>
        </w:tabs>
        <w:spacing w:before="240" w:line="280" w:lineRule="exact"/>
        <w:rPr>
          <w:lang w:val="en-US"/>
        </w:rPr>
      </w:pPr>
      <w:r w:rsidRPr="009C09B4">
        <w:rPr>
          <w:lang w:eastAsia="zh-CN"/>
        </w:rPr>
        <w:t>At the ITU-T S</w:t>
      </w:r>
      <w:r w:rsidR="00577312">
        <w:rPr>
          <w:lang w:eastAsia="zh-CN"/>
        </w:rPr>
        <w:t xml:space="preserve">tudy </w:t>
      </w:r>
      <w:r w:rsidRPr="009C09B4">
        <w:rPr>
          <w:lang w:eastAsia="zh-CN"/>
        </w:rPr>
        <w:t>G</w:t>
      </w:r>
      <w:r w:rsidR="00577312">
        <w:rPr>
          <w:lang w:eastAsia="zh-CN"/>
        </w:rPr>
        <w:t xml:space="preserve">roup </w:t>
      </w:r>
      <w:r w:rsidRPr="009C09B4">
        <w:rPr>
          <w:lang w:eastAsia="zh-CN"/>
        </w:rPr>
        <w:t xml:space="preserve">11 </w:t>
      </w:r>
      <w:r w:rsidRPr="009C09B4">
        <w:t>Working Party 1 meeting</w:t>
      </w:r>
      <w:r w:rsidRPr="009C09B4">
        <w:rPr>
          <w:lang w:eastAsia="zh-CN"/>
        </w:rPr>
        <w:t xml:space="preserve"> (</w:t>
      </w:r>
      <w:r>
        <w:t>Geneva, 7 December 2022</w:t>
      </w:r>
      <w:r w:rsidRPr="009C09B4">
        <w:rPr>
          <w:lang w:eastAsia="zh-CN"/>
        </w:rPr>
        <w:t>),</w:t>
      </w:r>
      <w:r>
        <w:rPr>
          <w:lang w:eastAsia="zh-CN"/>
        </w:rPr>
        <w:t xml:space="preserve"> the following draft new Recommendation has been consented:</w:t>
      </w:r>
    </w:p>
    <w:p w14:paraId="7C3CDC15" w14:textId="2743D240" w:rsidR="00321A0B" w:rsidRPr="00321A0B" w:rsidRDefault="00D60F1E" w:rsidP="00577312">
      <w:pPr>
        <w:tabs>
          <w:tab w:val="left" w:pos="794"/>
          <w:tab w:val="left" w:pos="1191"/>
          <w:tab w:val="left" w:pos="1588"/>
          <w:tab w:val="left" w:pos="1985"/>
        </w:tabs>
        <w:rPr>
          <w:lang w:eastAsia="zh-CN"/>
        </w:rPr>
      </w:pPr>
      <w:r w:rsidRPr="00D60F1E">
        <w:rPr>
          <w:lang w:eastAsia="zh-CN"/>
        </w:rPr>
        <w:t xml:space="preserve">ITU-T Q.3647 (ex. Q.Sig_Req_ETS_IMS_roaming) “Signalling requirements for emergency service in IMS roaming environment”. This draft Recommendation specifies </w:t>
      </w:r>
      <w:r w:rsidRPr="00C73411">
        <w:rPr>
          <w:color w:val="000000" w:themeColor="text1"/>
          <w:lang w:eastAsia="zh-CN"/>
        </w:rPr>
        <w:t xml:space="preserve">the signalling </w:t>
      </w:r>
      <w:r w:rsidRPr="00C73411">
        <w:t>architecture</w:t>
      </w:r>
      <w:r w:rsidRPr="00C73411">
        <w:rPr>
          <w:color w:val="000000" w:themeColor="text1"/>
          <w:lang w:eastAsia="zh-CN"/>
        </w:rPr>
        <w:t>, interfaces and functional description, signalling requirements, signalling procedures</w:t>
      </w:r>
      <w:r w:rsidRPr="00C73411">
        <w:rPr>
          <w:lang w:eastAsia="zh-CN"/>
        </w:rPr>
        <w:t xml:space="preserve"> and</w:t>
      </w:r>
      <w:r w:rsidRPr="00C73411">
        <w:rPr>
          <w:rFonts w:hint="eastAsia"/>
          <w:lang w:eastAsia="zh-CN"/>
        </w:rPr>
        <w:t xml:space="preserve"> security consideration</w:t>
      </w:r>
      <w:r w:rsidRPr="00C73411">
        <w:rPr>
          <w:color w:val="000000" w:themeColor="text1"/>
          <w:lang w:eastAsia="zh-CN"/>
        </w:rPr>
        <w:t xml:space="preserve"> of </w:t>
      </w:r>
      <w:r w:rsidRPr="00C73411">
        <w:rPr>
          <w:rFonts w:hint="eastAsia"/>
          <w:color w:val="000000" w:themeColor="text1"/>
          <w:lang w:eastAsia="zh-CN"/>
        </w:rPr>
        <w:t>e</w:t>
      </w:r>
      <w:r w:rsidRPr="00C73411">
        <w:rPr>
          <w:color w:val="000000" w:themeColor="text1"/>
          <w:lang w:eastAsia="zh-CN"/>
        </w:rPr>
        <w:t xml:space="preserve">mergency service in home routing architecture of </w:t>
      </w:r>
      <w:r w:rsidRPr="00C73411">
        <w:rPr>
          <w:rFonts w:eastAsia="SimSun"/>
          <w:lang w:eastAsia="zh-CN"/>
        </w:rPr>
        <w:t>IP Multimedia Subsystem</w:t>
      </w:r>
      <w:r w:rsidRPr="00C73411">
        <w:rPr>
          <w:color w:val="000000" w:themeColor="text1"/>
          <w:lang w:eastAsia="zh-CN"/>
        </w:rPr>
        <w:t xml:space="preserve"> (IMS) roaming over </w:t>
      </w:r>
      <w:r w:rsidRPr="00C73411">
        <w:rPr>
          <w:rFonts w:eastAsia="SimSun"/>
          <w:lang w:eastAsia="zh-CN"/>
        </w:rPr>
        <w:t>Long Term Evolution</w:t>
      </w:r>
      <w:r w:rsidRPr="00C73411">
        <w:rPr>
          <w:color w:val="000000" w:themeColor="text1"/>
          <w:lang w:eastAsia="zh-CN"/>
        </w:rPr>
        <w:t xml:space="preserve"> </w:t>
      </w:r>
      <w:r w:rsidRPr="00C73411">
        <w:rPr>
          <w:rFonts w:hint="eastAsia"/>
          <w:color w:val="000000" w:themeColor="text1"/>
          <w:lang w:eastAsia="zh-CN"/>
        </w:rPr>
        <w:t>(</w:t>
      </w:r>
      <w:r w:rsidRPr="00C73411">
        <w:rPr>
          <w:color w:val="000000" w:themeColor="text1"/>
          <w:lang w:eastAsia="zh-CN"/>
        </w:rPr>
        <w:t xml:space="preserve">LTE) and </w:t>
      </w:r>
      <w:r>
        <w:rPr>
          <w:lang w:eastAsia="zh-CN"/>
        </w:rPr>
        <w:t>LTE-Advance</w:t>
      </w:r>
      <w:r w:rsidR="00C071EF">
        <w:rPr>
          <w:rFonts w:hint="eastAsia"/>
          <w:lang w:eastAsia="zh-CN"/>
        </w:rPr>
        <w:t>d</w:t>
      </w:r>
      <w:r w:rsidRPr="00D60F1E">
        <w:rPr>
          <w:lang w:eastAsia="zh-CN"/>
        </w:rPr>
        <w:t xml:space="preserve">. The consented draft is contained in </w:t>
      </w:r>
      <w:hyperlink r:id="rId14" w:history="1">
        <w:r w:rsidRPr="00D60F1E">
          <w:rPr>
            <w:rStyle w:val="Hyperlink"/>
          </w:rPr>
          <w:t>SG11-TD44/WP1</w:t>
        </w:r>
      </w:hyperlink>
      <w:r w:rsidRPr="00D60F1E">
        <w:rPr>
          <w:lang w:eastAsia="zh-CN"/>
        </w:rPr>
        <w:t>.</w:t>
      </w:r>
    </w:p>
    <w:p w14:paraId="0A26CBDB" w14:textId="16FB3D8B" w:rsidR="00D60F1E" w:rsidRDefault="00D60F1E" w:rsidP="00577312">
      <w:pPr>
        <w:tabs>
          <w:tab w:val="left" w:pos="794"/>
          <w:tab w:val="left" w:pos="1191"/>
          <w:tab w:val="left" w:pos="1588"/>
          <w:tab w:val="left" w:pos="1985"/>
        </w:tabs>
        <w:rPr>
          <w:lang w:eastAsia="zh-CN"/>
        </w:rPr>
      </w:pPr>
      <w:r>
        <w:rPr>
          <w:lang w:eastAsia="zh-CN"/>
        </w:rPr>
        <w:t xml:space="preserve">SG11 would like to </w:t>
      </w:r>
      <w:r w:rsidR="00303473">
        <w:rPr>
          <w:rFonts w:hint="eastAsia"/>
          <w:lang w:eastAsia="zh-CN"/>
        </w:rPr>
        <w:t>tha</w:t>
      </w:r>
      <w:r w:rsidR="00303473">
        <w:rPr>
          <w:lang w:eastAsia="zh-CN"/>
        </w:rPr>
        <w:t xml:space="preserve">nk you for your </w:t>
      </w:r>
      <w:r w:rsidR="00303473" w:rsidRPr="009C09B4">
        <w:rPr>
          <w:lang w:eastAsia="zh-CN"/>
        </w:rPr>
        <w:t xml:space="preserve">collaborations </w:t>
      </w:r>
      <w:r w:rsidR="007338CE">
        <w:rPr>
          <w:lang w:eastAsia="zh-CN"/>
        </w:rPr>
        <w:t>on</w:t>
      </w:r>
      <w:r w:rsidR="00303473">
        <w:rPr>
          <w:lang w:eastAsia="zh-CN"/>
        </w:rPr>
        <w:t xml:space="preserve"> </w:t>
      </w:r>
      <w:r w:rsidR="00303473" w:rsidRPr="009C09B4">
        <w:rPr>
          <w:lang w:eastAsia="zh-CN"/>
        </w:rPr>
        <w:t xml:space="preserve">this </w:t>
      </w:r>
      <w:r w:rsidR="00303473">
        <w:rPr>
          <w:lang w:eastAsia="zh-CN"/>
        </w:rPr>
        <w:t xml:space="preserve">new </w:t>
      </w:r>
      <w:r w:rsidR="00303473" w:rsidRPr="009C09B4">
        <w:rPr>
          <w:lang w:eastAsia="zh-CN"/>
        </w:rPr>
        <w:t>draft Recommendation</w:t>
      </w:r>
      <w:r w:rsidR="00303473">
        <w:rPr>
          <w:lang w:eastAsia="zh-CN"/>
        </w:rPr>
        <w:t xml:space="preserve"> and look forward to </w:t>
      </w:r>
      <w:r w:rsidR="00303473" w:rsidRPr="00303473">
        <w:rPr>
          <w:lang w:eastAsia="zh-CN"/>
        </w:rPr>
        <w:t>collaborating closely with you in this area</w:t>
      </w:r>
      <w:r w:rsidR="00303473">
        <w:rPr>
          <w:lang w:eastAsia="zh-CN"/>
        </w:rPr>
        <w:t xml:space="preserve"> in the future</w:t>
      </w:r>
      <w:r>
        <w:rPr>
          <w:lang w:eastAsia="zh-CN"/>
        </w:rPr>
        <w:t>.</w:t>
      </w:r>
    </w:p>
    <w:p w14:paraId="0D67361A" w14:textId="77777777" w:rsidR="00D60F1E" w:rsidRDefault="00D60F1E" w:rsidP="007E7F94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="36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Attachment: 1</w:t>
      </w:r>
    </w:p>
    <w:p w14:paraId="6E1188C9" w14:textId="696F9E86" w:rsidR="001512FF" w:rsidRDefault="00000000" w:rsidP="007E7F94">
      <w:pPr>
        <w:pStyle w:val="ListParagraph"/>
        <w:keepNext/>
        <w:keepLines/>
        <w:numPr>
          <w:ilvl w:val="0"/>
          <w:numId w:val="26"/>
        </w:numPr>
        <w:tabs>
          <w:tab w:val="left" w:pos="825"/>
        </w:tabs>
        <w:spacing w:line="280" w:lineRule="exact"/>
      </w:pPr>
      <w:hyperlink r:id="rId15" w:history="1">
        <w:r w:rsidR="00D60F1E" w:rsidRPr="007E7F94">
          <w:rPr>
            <w:rStyle w:val="Hyperlink"/>
            <w:lang w:val="fr-CH"/>
          </w:rPr>
          <w:t>SG11-TD44/WP1</w:t>
        </w:r>
      </w:hyperlink>
      <w:r w:rsidR="00D60F1E" w:rsidRPr="007E7F94">
        <w:rPr>
          <w:lang w:val="fr-CH" w:eastAsia="en-US"/>
        </w:rPr>
        <w:t xml:space="preserve">: </w:t>
      </w:r>
      <w:r w:rsidR="00577312" w:rsidRPr="00577312">
        <w:rPr>
          <w:lang w:val="fr-CH" w:eastAsia="zh-CN"/>
        </w:rPr>
        <w:t xml:space="preserve">Consent - draft new Recommendation ITU-T Q.3647 (ex. </w:t>
      </w:r>
      <w:r w:rsidR="00577312" w:rsidRPr="00577312">
        <w:rPr>
          <w:lang w:eastAsia="zh-CN"/>
        </w:rPr>
        <w:t>Q.Sig_Req_ETS_IMS_roaming) "Signalling requirements for emergency service in IMS roaming environment" (Geneva, 28 November - 7 December 2022)</w:t>
      </w:r>
    </w:p>
    <w:p w14:paraId="70E5CD09" w14:textId="52324CD9" w:rsidR="005604FC" w:rsidRDefault="00CC469C" w:rsidP="007E7F94">
      <w:pPr>
        <w:spacing w:after="160" w:line="259" w:lineRule="auto"/>
        <w:jc w:val="center"/>
      </w:pPr>
      <w:r>
        <w:t>__________________</w:t>
      </w:r>
    </w:p>
    <w:sectPr w:rsidR="005604FC" w:rsidSect="00747A37">
      <w:headerReference w:type="default" r:id="rId16"/>
      <w:pgSz w:w="11907" w:h="16840" w:code="9"/>
      <w:pgMar w:top="567" w:right="1134" w:bottom="28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EB2CE" w14:textId="77777777" w:rsidR="007E1A88" w:rsidRDefault="007E1A88" w:rsidP="00C42125">
      <w:pPr>
        <w:spacing w:before="0"/>
      </w:pPr>
      <w:r>
        <w:separator/>
      </w:r>
    </w:p>
  </w:endnote>
  <w:endnote w:type="continuationSeparator" w:id="0">
    <w:p w14:paraId="67320DDB" w14:textId="77777777" w:rsidR="007E1A88" w:rsidRDefault="007E1A88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AE467" w14:textId="77777777" w:rsidR="007E1A88" w:rsidRDefault="007E1A88" w:rsidP="00C42125">
      <w:pPr>
        <w:spacing w:before="0"/>
      </w:pPr>
      <w:r>
        <w:separator/>
      </w:r>
    </w:p>
  </w:footnote>
  <w:footnote w:type="continuationSeparator" w:id="0">
    <w:p w14:paraId="3B7BCEE0" w14:textId="77777777" w:rsidR="007E1A88" w:rsidRDefault="007E1A88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6FA79" w14:textId="1BE1801B" w:rsidR="00C46CB9" w:rsidRPr="00577312" w:rsidRDefault="00577312" w:rsidP="00577312">
    <w:pPr>
      <w:pStyle w:val="Header"/>
    </w:pPr>
    <w:r w:rsidRPr="00577312">
      <w:t xml:space="preserve">- </w:t>
    </w:r>
    <w:r w:rsidRPr="00577312">
      <w:fldChar w:fldCharType="begin"/>
    </w:r>
    <w:r w:rsidRPr="00577312">
      <w:instrText xml:space="preserve"> PAGE  \* MERGEFORMAT </w:instrText>
    </w:r>
    <w:r w:rsidRPr="00577312">
      <w:fldChar w:fldCharType="separate"/>
    </w:r>
    <w:r w:rsidRPr="00577312">
      <w:rPr>
        <w:noProof/>
      </w:rPr>
      <w:t>1</w:t>
    </w:r>
    <w:r w:rsidRPr="00577312">
      <w:fldChar w:fldCharType="end"/>
    </w:r>
    <w:r w:rsidRPr="00577312">
      <w:t xml:space="preserve"> -</w:t>
    </w:r>
  </w:p>
  <w:p w14:paraId="34FC4607" w14:textId="74EF4E60" w:rsidR="00577312" w:rsidRPr="00577312" w:rsidRDefault="00577312" w:rsidP="00577312">
    <w:pPr>
      <w:pStyle w:val="Header"/>
      <w:spacing w:after="240"/>
    </w:pPr>
    <w:r w:rsidRPr="00577312">
      <w:fldChar w:fldCharType="begin"/>
    </w:r>
    <w:r w:rsidRPr="00577312">
      <w:instrText xml:space="preserve"> STYLEREF  Docnumber  </w:instrText>
    </w:r>
    <w:r w:rsidRPr="00577312">
      <w:fldChar w:fldCharType="separate"/>
    </w:r>
    <w:r w:rsidR="00747A37">
      <w:rPr>
        <w:noProof/>
      </w:rPr>
      <w:t>SG11-LS42</w:t>
    </w:r>
    <w:r w:rsidRPr="00577312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9EE94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08C5A5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90E71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0E8A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46C58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7C64B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2360DC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5042C8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C275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BEF6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5F506D"/>
    <w:multiLevelType w:val="hybridMultilevel"/>
    <w:tmpl w:val="35C095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5B11549"/>
    <w:multiLevelType w:val="hybridMultilevel"/>
    <w:tmpl w:val="879C142E"/>
    <w:lvl w:ilvl="0" w:tplc="A73C1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3047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9EB5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A469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7806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A86D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027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1A1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7673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9A4370"/>
    <w:multiLevelType w:val="hybridMultilevel"/>
    <w:tmpl w:val="A11E7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D513F1"/>
    <w:multiLevelType w:val="hybridMultilevel"/>
    <w:tmpl w:val="6F6C0882"/>
    <w:lvl w:ilvl="0" w:tplc="D9DC4F8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3AD0C3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82794A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AF480E44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C37883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EE2074A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2324A4E4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28E2E5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EFE6544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B523D1C"/>
    <w:multiLevelType w:val="multilevel"/>
    <w:tmpl w:val="2ECED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D573BA1"/>
    <w:multiLevelType w:val="hybridMultilevel"/>
    <w:tmpl w:val="A728233C"/>
    <w:lvl w:ilvl="0" w:tplc="0A606A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B2525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E00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9C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2C6A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BA5E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38D1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5A4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0A2B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4A75732"/>
    <w:multiLevelType w:val="hybridMultilevel"/>
    <w:tmpl w:val="E5DCAC9A"/>
    <w:lvl w:ilvl="0" w:tplc="43B258B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90031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FDC700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5E846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F21E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58B04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F9838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96A1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A430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6472673"/>
    <w:multiLevelType w:val="hybridMultilevel"/>
    <w:tmpl w:val="71A2BED2"/>
    <w:lvl w:ilvl="0" w:tplc="B3960370">
      <w:start w:val="1"/>
      <w:numFmt w:val="bullet"/>
      <w:lvlText w:val=""/>
      <w:lvlJc w:val="left"/>
      <w:pPr>
        <w:ind w:left="1140" w:hanging="420"/>
      </w:pPr>
      <w:rPr>
        <w:rFonts w:ascii="Symbol" w:eastAsia="Times New Roman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27BC0F33"/>
    <w:multiLevelType w:val="hybridMultilevel"/>
    <w:tmpl w:val="ACAA6972"/>
    <w:lvl w:ilvl="0" w:tplc="AF3628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A6CD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102B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AE1D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7695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D61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AEA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B64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9EBA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D5316A9"/>
    <w:multiLevelType w:val="hybridMultilevel"/>
    <w:tmpl w:val="2ED045FC"/>
    <w:lvl w:ilvl="0" w:tplc="C91608FC">
      <w:start w:val="1"/>
      <w:numFmt w:val="decimal"/>
      <w:lvlText w:val="%1)"/>
      <w:lvlJc w:val="left"/>
      <w:pPr>
        <w:ind w:left="1154" w:hanging="360"/>
      </w:pPr>
    </w:lvl>
    <w:lvl w:ilvl="1" w:tplc="04090017">
      <w:start w:val="1"/>
      <w:numFmt w:val="aiueoFullWidth"/>
      <w:lvlText w:val="(%2)"/>
      <w:lvlJc w:val="left"/>
      <w:pPr>
        <w:ind w:left="1634" w:hanging="420"/>
      </w:pPr>
    </w:lvl>
    <w:lvl w:ilvl="2" w:tplc="04090011">
      <w:start w:val="1"/>
      <w:numFmt w:val="decimalEnclosedCircle"/>
      <w:lvlText w:val="%3"/>
      <w:lvlJc w:val="left"/>
      <w:pPr>
        <w:ind w:left="2054" w:hanging="420"/>
      </w:pPr>
    </w:lvl>
    <w:lvl w:ilvl="3" w:tplc="0409000F">
      <w:start w:val="1"/>
      <w:numFmt w:val="decimal"/>
      <w:lvlText w:val="%4."/>
      <w:lvlJc w:val="left"/>
      <w:pPr>
        <w:ind w:left="2474" w:hanging="420"/>
      </w:pPr>
    </w:lvl>
    <w:lvl w:ilvl="4" w:tplc="04090017">
      <w:start w:val="1"/>
      <w:numFmt w:val="aiueoFullWidth"/>
      <w:lvlText w:val="(%5)"/>
      <w:lvlJc w:val="left"/>
      <w:pPr>
        <w:ind w:left="2894" w:hanging="420"/>
      </w:pPr>
    </w:lvl>
    <w:lvl w:ilvl="5" w:tplc="04090011">
      <w:start w:val="1"/>
      <w:numFmt w:val="decimalEnclosedCircle"/>
      <w:lvlText w:val="%6"/>
      <w:lvlJc w:val="left"/>
      <w:pPr>
        <w:ind w:left="3314" w:hanging="420"/>
      </w:pPr>
    </w:lvl>
    <w:lvl w:ilvl="6" w:tplc="0409000F">
      <w:start w:val="1"/>
      <w:numFmt w:val="decimal"/>
      <w:lvlText w:val="%7."/>
      <w:lvlJc w:val="left"/>
      <w:pPr>
        <w:ind w:left="3734" w:hanging="420"/>
      </w:pPr>
    </w:lvl>
    <w:lvl w:ilvl="7" w:tplc="04090017">
      <w:start w:val="1"/>
      <w:numFmt w:val="aiueoFullWidth"/>
      <w:lvlText w:val="(%8)"/>
      <w:lvlJc w:val="left"/>
      <w:pPr>
        <w:ind w:left="4154" w:hanging="420"/>
      </w:pPr>
    </w:lvl>
    <w:lvl w:ilvl="8" w:tplc="04090011">
      <w:start w:val="1"/>
      <w:numFmt w:val="decimalEnclosedCircle"/>
      <w:lvlText w:val="%9"/>
      <w:lvlJc w:val="left"/>
      <w:pPr>
        <w:ind w:left="4574" w:hanging="420"/>
      </w:pPr>
    </w:lvl>
  </w:abstractNum>
  <w:abstractNum w:abstractNumId="20" w15:restartNumberingAfterBreak="0">
    <w:nsid w:val="305033FC"/>
    <w:multiLevelType w:val="hybridMultilevel"/>
    <w:tmpl w:val="F1BAF67C"/>
    <w:lvl w:ilvl="0" w:tplc="B3960370">
      <w:start w:val="1"/>
      <w:numFmt w:val="bullet"/>
      <w:lvlText w:val=""/>
      <w:lvlJc w:val="left"/>
      <w:pPr>
        <w:ind w:left="840" w:hanging="420"/>
      </w:pPr>
      <w:rPr>
        <w:rFonts w:ascii="Symbol" w:eastAsia="Times New Roman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46863305"/>
    <w:multiLevelType w:val="hybridMultilevel"/>
    <w:tmpl w:val="AACCFE02"/>
    <w:lvl w:ilvl="0" w:tplc="105A92DC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7C13CB2"/>
    <w:multiLevelType w:val="hybridMultilevel"/>
    <w:tmpl w:val="4C469676"/>
    <w:lvl w:ilvl="0" w:tplc="B3960370">
      <w:start w:val="1"/>
      <w:numFmt w:val="bullet"/>
      <w:lvlText w:val=""/>
      <w:lvlJc w:val="left"/>
      <w:pPr>
        <w:ind w:left="117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3" w15:restartNumberingAfterBreak="0">
    <w:nsid w:val="64C06EB8"/>
    <w:multiLevelType w:val="hybridMultilevel"/>
    <w:tmpl w:val="C03E82AA"/>
    <w:lvl w:ilvl="0" w:tplc="9EF48F08">
      <w:start w:val="202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020921"/>
    <w:multiLevelType w:val="hybridMultilevel"/>
    <w:tmpl w:val="F5E05D40"/>
    <w:lvl w:ilvl="0" w:tplc="C400E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966016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1BC7208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AC8D49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5C095F8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C4047430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E314004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58ECF8C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B020670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1654261836">
    <w:abstractNumId w:val="9"/>
  </w:num>
  <w:num w:numId="2" w16cid:durableId="1360469908">
    <w:abstractNumId w:val="7"/>
  </w:num>
  <w:num w:numId="3" w16cid:durableId="1985767741">
    <w:abstractNumId w:val="6"/>
  </w:num>
  <w:num w:numId="4" w16cid:durableId="2075662307">
    <w:abstractNumId w:val="5"/>
  </w:num>
  <w:num w:numId="5" w16cid:durableId="914125461">
    <w:abstractNumId w:val="4"/>
  </w:num>
  <w:num w:numId="6" w16cid:durableId="1024793889">
    <w:abstractNumId w:val="8"/>
  </w:num>
  <w:num w:numId="7" w16cid:durableId="197622188">
    <w:abstractNumId w:val="3"/>
  </w:num>
  <w:num w:numId="8" w16cid:durableId="879827811">
    <w:abstractNumId w:val="2"/>
  </w:num>
  <w:num w:numId="9" w16cid:durableId="1566528804">
    <w:abstractNumId w:val="1"/>
  </w:num>
  <w:num w:numId="10" w16cid:durableId="1956596970">
    <w:abstractNumId w:val="0"/>
  </w:num>
  <w:num w:numId="11" w16cid:durableId="2091810149">
    <w:abstractNumId w:val="22"/>
  </w:num>
  <w:num w:numId="12" w16cid:durableId="350381578">
    <w:abstractNumId w:val="17"/>
  </w:num>
  <w:num w:numId="13" w16cid:durableId="449474179">
    <w:abstractNumId w:val="21"/>
  </w:num>
  <w:num w:numId="14" w16cid:durableId="1395935440">
    <w:abstractNumId w:val="20"/>
  </w:num>
  <w:num w:numId="15" w16cid:durableId="1162624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42103319">
    <w:abstractNumId w:val="19"/>
  </w:num>
  <w:num w:numId="17" w16cid:durableId="63183762">
    <w:abstractNumId w:val="10"/>
  </w:num>
  <w:num w:numId="18" w16cid:durableId="1325161935">
    <w:abstractNumId w:val="15"/>
  </w:num>
  <w:num w:numId="19" w16cid:durableId="42564853">
    <w:abstractNumId w:val="24"/>
  </w:num>
  <w:num w:numId="20" w16cid:durableId="754933835">
    <w:abstractNumId w:val="13"/>
  </w:num>
  <w:num w:numId="21" w16cid:durableId="263462097">
    <w:abstractNumId w:val="16"/>
  </w:num>
  <w:num w:numId="22" w16cid:durableId="600115251">
    <w:abstractNumId w:val="14"/>
  </w:num>
  <w:num w:numId="23" w16cid:durableId="1277520816">
    <w:abstractNumId w:val="12"/>
  </w:num>
  <w:num w:numId="24" w16cid:durableId="656609668">
    <w:abstractNumId w:val="11"/>
  </w:num>
  <w:num w:numId="25" w16cid:durableId="407652031">
    <w:abstractNumId w:val="18"/>
  </w:num>
  <w:num w:numId="26" w16cid:durableId="118890558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99E"/>
    <w:rsid w:val="00002637"/>
    <w:rsid w:val="000121C2"/>
    <w:rsid w:val="000142B3"/>
    <w:rsid w:val="00014723"/>
    <w:rsid w:val="00014F69"/>
    <w:rsid w:val="0001557D"/>
    <w:rsid w:val="00016D77"/>
    <w:rsid w:val="000171DB"/>
    <w:rsid w:val="00021927"/>
    <w:rsid w:val="00023D9A"/>
    <w:rsid w:val="0003582E"/>
    <w:rsid w:val="00035860"/>
    <w:rsid w:val="00037012"/>
    <w:rsid w:val="00043D75"/>
    <w:rsid w:val="00045D03"/>
    <w:rsid w:val="000477F6"/>
    <w:rsid w:val="0005369A"/>
    <w:rsid w:val="000552F6"/>
    <w:rsid w:val="00057000"/>
    <w:rsid w:val="0005750B"/>
    <w:rsid w:val="000640E0"/>
    <w:rsid w:val="00065FD5"/>
    <w:rsid w:val="00066A6D"/>
    <w:rsid w:val="00086D80"/>
    <w:rsid w:val="00092206"/>
    <w:rsid w:val="00093AA5"/>
    <w:rsid w:val="000966A8"/>
    <w:rsid w:val="000A0A5C"/>
    <w:rsid w:val="000A5CA2"/>
    <w:rsid w:val="000B0C39"/>
    <w:rsid w:val="000B2FE6"/>
    <w:rsid w:val="000C0EDD"/>
    <w:rsid w:val="000C16A2"/>
    <w:rsid w:val="000C6BCD"/>
    <w:rsid w:val="000D04E9"/>
    <w:rsid w:val="000D2990"/>
    <w:rsid w:val="000E3C61"/>
    <w:rsid w:val="000E3E55"/>
    <w:rsid w:val="000E6083"/>
    <w:rsid w:val="000E6125"/>
    <w:rsid w:val="000E6450"/>
    <w:rsid w:val="000F0B8A"/>
    <w:rsid w:val="000F0D36"/>
    <w:rsid w:val="000F3B8A"/>
    <w:rsid w:val="00100BAF"/>
    <w:rsid w:val="00113DBE"/>
    <w:rsid w:val="001200A6"/>
    <w:rsid w:val="001251DA"/>
    <w:rsid w:val="00125432"/>
    <w:rsid w:val="00131326"/>
    <w:rsid w:val="00136DDD"/>
    <w:rsid w:val="00137F40"/>
    <w:rsid w:val="00141B5D"/>
    <w:rsid w:val="00141BE0"/>
    <w:rsid w:val="00144BDF"/>
    <w:rsid w:val="0015014D"/>
    <w:rsid w:val="001512FF"/>
    <w:rsid w:val="00153549"/>
    <w:rsid w:val="0015379E"/>
    <w:rsid w:val="00155DDC"/>
    <w:rsid w:val="00160180"/>
    <w:rsid w:val="001659B1"/>
    <w:rsid w:val="00166E05"/>
    <w:rsid w:val="00173EF1"/>
    <w:rsid w:val="00180220"/>
    <w:rsid w:val="00180453"/>
    <w:rsid w:val="001817F0"/>
    <w:rsid w:val="001871EC"/>
    <w:rsid w:val="001A1EDF"/>
    <w:rsid w:val="001A20C3"/>
    <w:rsid w:val="001A670F"/>
    <w:rsid w:val="001A7CC5"/>
    <w:rsid w:val="001B1A24"/>
    <w:rsid w:val="001B6A45"/>
    <w:rsid w:val="001C00D9"/>
    <w:rsid w:val="001C1003"/>
    <w:rsid w:val="001C260B"/>
    <w:rsid w:val="001C4B91"/>
    <w:rsid w:val="001C62B8"/>
    <w:rsid w:val="001C6CCB"/>
    <w:rsid w:val="001D033C"/>
    <w:rsid w:val="001D22D8"/>
    <w:rsid w:val="001D346E"/>
    <w:rsid w:val="001D4296"/>
    <w:rsid w:val="001D5EBA"/>
    <w:rsid w:val="001E5638"/>
    <w:rsid w:val="001E7B0E"/>
    <w:rsid w:val="001F12A7"/>
    <w:rsid w:val="001F141D"/>
    <w:rsid w:val="00200A06"/>
    <w:rsid w:val="00200A98"/>
    <w:rsid w:val="00200F78"/>
    <w:rsid w:val="00201AFA"/>
    <w:rsid w:val="00204159"/>
    <w:rsid w:val="0020526E"/>
    <w:rsid w:val="0020539F"/>
    <w:rsid w:val="002229F1"/>
    <w:rsid w:val="00230A6F"/>
    <w:rsid w:val="00230B96"/>
    <w:rsid w:val="00233F75"/>
    <w:rsid w:val="00246FEE"/>
    <w:rsid w:val="002501C6"/>
    <w:rsid w:val="0025233B"/>
    <w:rsid w:val="002528F9"/>
    <w:rsid w:val="002533D4"/>
    <w:rsid w:val="00253DBE"/>
    <w:rsid w:val="00253DC6"/>
    <w:rsid w:val="0025489C"/>
    <w:rsid w:val="00261BB6"/>
    <w:rsid w:val="002622FA"/>
    <w:rsid w:val="00263518"/>
    <w:rsid w:val="00266BD9"/>
    <w:rsid w:val="002759E7"/>
    <w:rsid w:val="00277326"/>
    <w:rsid w:val="00281F2F"/>
    <w:rsid w:val="00294E58"/>
    <w:rsid w:val="002956DA"/>
    <w:rsid w:val="00295F8A"/>
    <w:rsid w:val="0029744D"/>
    <w:rsid w:val="002A11C4"/>
    <w:rsid w:val="002A399B"/>
    <w:rsid w:val="002A3E39"/>
    <w:rsid w:val="002A6FA4"/>
    <w:rsid w:val="002B199A"/>
    <w:rsid w:val="002B5DB6"/>
    <w:rsid w:val="002C26C0"/>
    <w:rsid w:val="002C2BC5"/>
    <w:rsid w:val="002C4DD2"/>
    <w:rsid w:val="002E0407"/>
    <w:rsid w:val="002E79CB"/>
    <w:rsid w:val="002F0471"/>
    <w:rsid w:val="002F0C09"/>
    <w:rsid w:val="002F16C9"/>
    <w:rsid w:val="002F1714"/>
    <w:rsid w:val="002F5CA7"/>
    <w:rsid w:val="002F7F55"/>
    <w:rsid w:val="0030046D"/>
    <w:rsid w:val="003028E1"/>
    <w:rsid w:val="00303473"/>
    <w:rsid w:val="0030745F"/>
    <w:rsid w:val="00314630"/>
    <w:rsid w:val="00315824"/>
    <w:rsid w:val="0032090A"/>
    <w:rsid w:val="00321A0B"/>
    <w:rsid w:val="00321CDE"/>
    <w:rsid w:val="00322283"/>
    <w:rsid w:val="00333E15"/>
    <w:rsid w:val="003416D3"/>
    <w:rsid w:val="00352F82"/>
    <w:rsid w:val="003538EF"/>
    <w:rsid w:val="003571BC"/>
    <w:rsid w:val="0036090C"/>
    <w:rsid w:val="00364979"/>
    <w:rsid w:val="0037353B"/>
    <w:rsid w:val="003747EC"/>
    <w:rsid w:val="003779CF"/>
    <w:rsid w:val="00380104"/>
    <w:rsid w:val="003811F8"/>
    <w:rsid w:val="0038442D"/>
    <w:rsid w:val="00385B9C"/>
    <w:rsid w:val="00385FB5"/>
    <w:rsid w:val="0038715D"/>
    <w:rsid w:val="003879B4"/>
    <w:rsid w:val="00392E84"/>
    <w:rsid w:val="00393076"/>
    <w:rsid w:val="00394DBF"/>
    <w:rsid w:val="003957A6"/>
    <w:rsid w:val="003966B4"/>
    <w:rsid w:val="00397713"/>
    <w:rsid w:val="003A19D3"/>
    <w:rsid w:val="003A43EF"/>
    <w:rsid w:val="003B1BD0"/>
    <w:rsid w:val="003B60A2"/>
    <w:rsid w:val="003C2FA6"/>
    <w:rsid w:val="003C4489"/>
    <w:rsid w:val="003C5A76"/>
    <w:rsid w:val="003C7445"/>
    <w:rsid w:val="003D170C"/>
    <w:rsid w:val="003D7D8F"/>
    <w:rsid w:val="003E310C"/>
    <w:rsid w:val="003E39A2"/>
    <w:rsid w:val="003E57AB"/>
    <w:rsid w:val="003E6672"/>
    <w:rsid w:val="003F1C9C"/>
    <w:rsid w:val="003F2BED"/>
    <w:rsid w:val="003F624E"/>
    <w:rsid w:val="00400B49"/>
    <w:rsid w:val="00401495"/>
    <w:rsid w:val="004040A1"/>
    <w:rsid w:val="0040415B"/>
    <w:rsid w:val="00413187"/>
    <w:rsid w:val="004139E4"/>
    <w:rsid w:val="00415999"/>
    <w:rsid w:val="0041663F"/>
    <w:rsid w:val="004357B6"/>
    <w:rsid w:val="00443878"/>
    <w:rsid w:val="00451D89"/>
    <w:rsid w:val="0045393D"/>
    <w:rsid w:val="004539A8"/>
    <w:rsid w:val="00454034"/>
    <w:rsid w:val="004602BF"/>
    <w:rsid w:val="004632B6"/>
    <w:rsid w:val="004646F1"/>
    <w:rsid w:val="00467773"/>
    <w:rsid w:val="004712CA"/>
    <w:rsid w:val="00473412"/>
    <w:rsid w:val="0047422E"/>
    <w:rsid w:val="0049674B"/>
    <w:rsid w:val="004A0809"/>
    <w:rsid w:val="004B7697"/>
    <w:rsid w:val="004C0673"/>
    <w:rsid w:val="004C0915"/>
    <w:rsid w:val="004C35AF"/>
    <w:rsid w:val="004C4980"/>
    <w:rsid w:val="004C4E4E"/>
    <w:rsid w:val="004E05E7"/>
    <w:rsid w:val="004E08F2"/>
    <w:rsid w:val="004E09C0"/>
    <w:rsid w:val="004E1447"/>
    <w:rsid w:val="004E30E7"/>
    <w:rsid w:val="004E6402"/>
    <w:rsid w:val="004F0644"/>
    <w:rsid w:val="004F085E"/>
    <w:rsid w:val="004F3816"/>
    <w:rsid w:val="004F4334"/>
    <w:rsid w:val="004F500A"/>
    <w:rsid w:val="00505991"/>
    <w:rsid w:val="00507EEB"/>
    <w:rsid w:val="005126A0"/>
    <w:rsid w:val="00522BB9"/>
    <w:rsid w:val="005265A9"/>
    <w:rsid w:val="00543D41"/>
    <w:rsid w:val="00545472"/>
    <w:rsid w:val="00551637"/>
    <w:rsid w:val="00552DDC"/>
    <w:rsid w:val="005571A4"/>
    <w:rsid w:val="005604FC"/>
    <w:rsid w:val="0056499B"/>
    <w:rsid w:val="0056586F"/>
    <w:rsid w:val="00565AE7"/>
    <w:rsid w:val="00566EDA"/>
    <w:rsid w:val="0057081A"/>
    <w:rsid w:val="00571168"/>
    <w:rsid w:val="00572654"/>
    <w:rsid w:val="00576916"/>
    <w:rsid w:val="00577312"/>
    <w:rsid w:val="005976A1"/>
    <w:rsid w:val="005A34E7"/>
    <w:rsid w:val="005A3773"/>
    <w:rsid w:val="005A5F28"/>
    <w:rsid w:val="005A69A3"/>
    <w:rsid w:val="005B5629"/>
    <w:rsid w:val="005C0300"/>
    <w:rsid w:val="005C27A2"/>
    <w:rsid w:val="005C5823"/>
    <w:rsid w:val="005C78DA"/>
    <w:rsid w:val="005D16DA"/>
    <w:rsid w:val="005D1931"/>
    <w:rsid w:val="005D47A3"/>
    <w:rsid w:val="005D4FEB"/>
    <w:rsid w:val="005D65ED"/>
    <w:rsid w:val="005E0E6C"/>
    <w:rsid w:val="005E131E"/>
    <w:rsid w:val="005F4B6A"/>
    <w:rsid w:val="006010F3"/>
    <w:rsid w:val="006029F4"/>
    <w:rsid w:val="00612761"/>
    <w:rsid w:val="00614B48"/>
    <w:rsid w:val="00615A0A"/>
    <w:rsid w:val="006241DE"/>
    <w:rsid w:val="006330E3"/>
    <w:rsid w:val="006333D4"/>
    <w:rsid w:val="006369B2"/>
    <w:rsid w:val="0063718D"/>
    <w:rsid w:val="00640BD5"/>
    <w:rsid w:val="0064695C"/>
    <w:rsid w:val="00647525"/>
    <w:rsid w:val="00647A71"/>
    <w:rsid w:val="006522D5"/>
    <w:rsid w:val="006530A8"/>
    <w:rsid w:val="006570B0"/>
    <w:rsid w:val="00657C9C"/>
    <w:rsid w:val="0066022F"/>
    <w:rsid w:val="00661B18"/>
    <w:rsid w:val="00662A54"/>
    <w:rsid w:val="00667408"/>
    <w:rsid w:val="00674B81"/>
    <w:rsid w:val="006804C8"/>
    <w:rsid w:val="00680760"/>
    <w:rsid w:val="006823F3"/>
    <w:rsid w:val="0068359E"/>
    <w:rsid w:val="0069210B"/>
    <w:rsid w:val="00693139"/>
    <w:rsid w:val="00695DD7"/>
    <w:rsid w:val="006A0F3F"/>
    <w:rsid w:val="006A2A02"/>
    <w:rsid w:val="006A31F4"/>
    <w:rsid w:val="006A4055"/>
    <w:rsid w:val="006A6C00"/>
    <w:rsid w:val="006A7C27"/>
    <w:rsid w:val="006B2FE4"/>
    <w:rsid w:val="006B37B0"/>
    <w:rsid w:val="006B6355"/>
    <w:rsid w:val="006B6BA2"/>
    <w:rsid w:val="006C05BC"/>
    <w:rsid w:val="006C5641"/>
    <w:rsid w:val="006D1089"/>
    <w:rsid w:val="006D1B86"/>
    <w:rsid w:val="006D7355"/>
    <w:rsid w:val="006E079E"/>
    <w:rsid w:val="006F0797"/>
    <w:rsid w:val="006F2285"/>
    <w:rsid w:val="006F2CD3"/>
    <w:rsid w:val="006F54F4"/>
    <w:rsid w:val="006F7DEE"/>
    <w:rsid w:val="00702FA1"/>
    <w:rsid w:val="00703AB5"/>
    <w:rsid w:val="007141BD"/>
    <w:rsid w:val="00715CA6"/>
    <w:rsid w:val="00723B9B"/>
    <w:rsid w:val="0073027A"/>
    <w:rsid w:val="00731135"/>
    <w:rsid w:val="007324AF"/>
    <w:rsid w:val="007338CE"/>
    <w:rsid w:val="007409B4"/>
    <w:rsid w:val="00740AEB"/>
    <w:rsid w:val="00741974"/>
    <w:rsid w:val="00741A6C"/>
    <w:rsid w:val="00741FCD"/>
    <w:rsid w:val="007454B6"/>
    <w:rsid w:val="00746079"/>
    <w:rsid w:val="00747A37"/>
    <w:rsid w:val="00750B49"/>
    <w:rsid w:val="0075425E"/>
    <w:rsid w:val="0075525E"/>
    <w:rsid w:val="00755559"/>
    <w:rsid w:val="00756D3D"/>
    <w:rsid w:val="00765A2C"/>
    <w:rsid w:val="007806C2"/>
    <w:rsid w:val="0078113A"/>
    <w:rsid w:val="007812B2"/>
    <w:rsid w:val="00781FEE"/>
    <w:rsid w:val="007903F8"/>
    <w:rsid w:val="00794F4F"/>
    <w:rsid w:val="007974BE"/>
    <w:rsid w:val="007A0916"/>
    <w:rsid w:val="007A0DFD"/>
    <w:rsid w:val="007A7E72"/>
    <w:rsid w:val="007B6785"/>
    <w:rsid w:val="007B7FFC"/>
    <w:rsid w:val="007C5A79"/>
    <w:rsid w:val="007C5ED4"/>
    <w:rsid w:val="007C7122"/>
    <w:rsid w:val="007D3F11"/>
    <w:rsid w:val="007D7DD7"/>
    <w:rsid w:val="007E1A88"/>
    <w:rsid w:val="007E2C69"/>
    <w:rsid w:val="007E53E4"/>
    <w:rsid w:val="007E656A"/>
    <w:rsid w:val="007E7F94"/>
    <w:rsid w:val="007F04E3"/>
    <w:rsid w:val="007F32AE"/>
    <w:rsid w:val="007F3CAA"/>
    <w:rsid w:val="007F4040"/>
    <w:rsid w:val="007F5515"/>
    <w:rsid w:val="007F6098"/>
    <w:rsid w:val="007F625C"/>
    <w:rsid w:val="007F664D"/>
    <w:rsid w:val="00801B42"/>
    <w:rsid w:val="008101D3"/>
    <w:rsid w:val="008249A7"/>
    <w:rsid w:val="00826E6E"/>
    <w:rsid w:val="00833E2E"/>
    <w:rsid w:val="00836D45"/>
    <w:rsid w:val="00837004"/>
    <w:rsid w:val="00837203"/>
    <w:rsid w:val="00841337"/>
    <w:rsid w:val="00842137"/>
    <w:rsid w:val="00842503"/>
    <w:rsid w:val="0084412B"/>
    <w:rsid w:val="008471DE"/>
    <w:rsid w:val="00851E6C"/>
    <w:rsid w:val="00853F5F"/>
    <w:rsid w:val="00856C7A"/>
    <w:rsid w:val="00861953"/>
    <w:rsid w:val="008623ED"/>
    <w:rsid w:val="0086403B"/>
    <w:rsid w:val="00864598"/>
    <w:rsid w:val="00864E63"/>
    <w:rsid w:val="00871013"/>
    <w:rsid w:val="00872217"/>
    <w:rsid w:val="00875178"/>
    <w:rsid w:val="00875AA6"/>
    <w:rsid w:val="00880944"/>
    <w:rsid w:val="00881856"/>
    <w:rsid w:val="00882AC6"/>
    <w:rsid w:val="00882F78"/>
    <w:rsid w:val="00884722"/>
    <w:rsid w:val="00884C89"/>
    <w:rsid w:val="0089088E"/>
    <w:rsid w:val="00892297"/>
    <w:rsid w:val="008964D6"/>
    <w:rsid w:val="008A0635"/>
    <w:rsid w:val="008B2021"/>
    <w:rsid w:val="008B3E04"/>
    <w:rsid w:val="008B4F0D"/>
    <w:rsid w:val="008B5123"/>
    <w:rsid w:val="008C5A9A"/>
    <w:rsid w:val="008C6B24"/>
    <w:rsid w:val="008D1E1E"/>
    <w:rsid w:val="008E0172"/>
    <w:rsid w:val="008E0F6B"/>
    <w:rsid w:val="008F1631"/>
    <w:rsid w:val="008F4807"/>
    <w:rsid w:val="008F6800"/>
    <w:rsid w:val="0091087E"/>
    <w:rsid w:val="009126F2"/>
    <w:rsid w:val="00924994"/>
    <w:rsid w:val="00924BD2"/>
    <w:rsid w:val="0093090B"/>
    <w:rsid w:val="00936852"/>
    <w:rsid w:val="0094045D"/>
    <w:rsid w:val="009406B5"/>
    <w:rsid w:val="00940FBC"/>
    <w:rsid w:val="009439CC"/>
    <w:rsid w:val="00945657"/>
    <w:rsid w:val="009457DA"/>
    <w:rsid w:val="00946166"/>
    <w:rsid w:val="009513EE"/>
    <w:rsid w:val="00953E6E"/>
    <w:rsid w:val="009600AC"/>
    <w:rsid w:val="009651CA"/>
    <w:rsid w:val="00966B5C"/>
    <w:rsid w:val="00967956"/>
    <w:rsid w:val="009819C4"/>
    <w:rsid w:val="00983164"/>
    <w:rsid w:val="00984252"/>
    <w:rsid w:val="00986E21"/>
    <w:rsid w:val="00987B9C"/>
    <w:rsid w:val="009944D0"/>
    <w:rsid w:val="009972EF"/>
    <w:rsid w:val="009A3CCC"/>
    <w:rsid w:val="009B5035"/>
    <w:rsid w:val="009C3160"/>
    <w:rsid w:val="009C679D"/>
    <w:rsid w:val="009C6D7F"/>
    <w:rsid w:val="009C7679"/>
    <w:rsid w:val="009D0812"/>
    <w:rsid w:val="009D399E"/>
    <w:rsid w:val="009D3F0D"/>
    <w:rsid w:val="009D644B"/>
    <w:rsid w:val="009E4B6B"/>
    <w:rsid w:val="009E69DA"/>
    <w:rsid w:val="009E766E"/>
    <w:rsid w:val="009E7E91"/>
    <w:rsid w:val="009F1960"/>
    <w:rsid w:val="009F48A5"/>
    <w:rsid w:val="009F4B1A"/>
    <w:rsid w:val="009F715E"/>
    <w:rsid w:val="009F78FE"/>
    <w:rsid w:val="00A04029"/>
    <w:rsid w:val="00A102A1"/>
    <w:rsid w:val="00A10C47"/>
    <w:rsid w:val="00A10DBB"/>
    <w:rsid w:val="00A11720"/>
    <w:rsid w:val="00A13CF7"/>
    <w:rsid w:val="00A16BEE"/>
    <w:rsid w:val="00A21247"/>
    <w:rsid w:val="00A21D69"/>
    <w:rsid w:val="00A24808"/>
    <w:rsid w:val="00A24EAB"/>
    <w:rsid w:val="00A311F0"/>
    <w:rsid w:val="00A31D47"/>
    <w:rsid w:val="00A33374"/>
    <w:rsid w:val="00A3520A"/>
    <w:rsid w:val="00A3567F"/>
    <w:rsid w:val="00A37153"/>
    <w:rsid w:val="00A400EB"/>
    <w:rsid w:val="00A4013E"/>
    <w:rsid w:val="00A4045F"/>
    <w:rsid w:val="00A427CD"/>
    <w:rsid w:val="00A4367B"/>
    <w:rsid w:val="00A4562C"/>
    <w:rsid w:val="00A45FEE"/>
    <w:rsid w:val="00A4600B"/>
    <w:rsid w:val="00A4789A"/>
    <w:rsid w:val="00A50506"/>
    <w:rsid w:val="00A50EA9"/>
    <w:rsid w:val="00A51EF0"/>
    <w:rsid w:val="00A600CD"/>
    <w:rsid w:val="00A671C8"/>
    <w:rsid w:val="00A67A81"/>
    <w:rsid w:val="00A730A6"/>
    <w:rsid w:val="00A735E9"/>
    <w:rsid w:val="00A7692D"/>
    <w:rsid w:val="00A81784"/>
    <w:rsid w:val="00A827B0"/>
    <w:rsid w:val="00A91AEC"/>
    <w:rsid w:val="00A96899"/>
    <w:rsid w:val="00A971A0"/>
    <w:rsid w:val="00AA1186"/>
    <w:rsid w:val="00AA1F22"/>
    <w:rsid w:val="00AA4679"/>
    <w:rsid w:val="00AA6EDA"/>
    <w:rsid w:val="00AB37FB"/>
    <w:rsid w:val="00AC3E73"/>
    <w:rsid w:val="00AC63B0"/>
    <w:rsid w:val="00AD3C2C"/>
    <w:rsid w:val="00AE37A4"/>
    <w:rsid w:val="00B025C2"/>
    <w:rsid w:val="00B0570A"/>
    <w:rsid w:val="00B05821"/>
    <w:rsid w:val="00B100D6"/>
    <w:rsid w:val="00B164C9"/>
    <w:rsid w:val="00B17F17"/>
    <w:rsid w:val="00B20C6F"/>
    <w:rsid w:val="00B23C96"/>
    <w:rsid w:val="00B2519B"/>
    <w:rsid w:val="00B26C28"/>
    <w:rsid w:val="00B32BC0"/>
    <w:rsid w:val="00B3415F"/>
    <w:rsid w:val="00B4174C"/>
    <w:rsid w:val="00B453F5"/>
    <w:rsid w:val="00B51099"/>
    <w:rsid w:val="00B5162E"/>
    <w:rsid w:val="00B51D35"/>
    <w:rsid w:val="00B57922"/>
    <w:rsid w:val="00B61624"/>
    <w:rsid w:val="00B63DA3"/>
    <w:rsid w:val="00B66481"/>
    <w:rsid w:val="00B7189C"/>
    <w:rsid w:val="00B718A5"/>
    <w:rsid w:val="00B81DA7"/>
    <w:rsid w:val="00B8585A"/>
    <w:rsid w:val="00B86602"/>
    <w:rsid w:val="00B93E7D"/>
    <w:rsid w:val="00BA0A33"/>
    <w:rsid w:val="00BA7411"/>
    <w:rsid w:val="00BA788A"/>
    <w:rsid w:val="00BB06D2"/>
    <w:rsid w:val="00BB4120"/>
    <w:rsid w:val="00BB4983"/>
    <w:rsid w:val="00BB4B13"/>
    <w:rsid w:val="00BB6911"/>
    <w:rsid w:val="00BB7597"/>
    <w:rsid w:val="00BC28DE"/>
    <w:rsid w:val="00BC62E2"/>
    <w:rsid w:val="00BC76C1"/>
    <w:rsid w:val="00BD0C71"/>
    <w:rsid w:val="00BD64E1"/>
    <w:rsid w:val="00BE4AC3"/>
    <w:rsid w:val="00BF3C48"/>
    <w:rsid w:val="00BF4A78"/>
    <w:rsid w:val="00C071EF"/>
    <w:rsid w:val="00C13E7F"/>
    <w:rsid w:val="00C17371"/>
    <w:rsid w:val="00C17EB3"/>
    <w:rsid w:val="00C26B29"/>
    <w:rsid w:val="00C34703"/>
    <w:rsid w:val="00C357B1"/>
    <w:rsid w:val="00C406FA"/>
    <w:rsid w:val="00C41766"/>
    <w:rsid w:val="00C42125"/>
    <w:rsid w:val="00C46CB9"/>
    <w:rsid w:val="00C47120"/>
    <w:rsid w:val="00C533A9"/>
    <w:rsid w:val="00C557CE"/>
    <w:rsid w:val="00C62814"/>
    <w:rsid w:val="00C67B25"/>
    <w:rsid w:val="00C71841"/>
    <w:rsid w:val="00C748F7"/>
    <w:rsid w:val="00C74937"/>
    <w:rsid w:val="00C868F6"/>
    <w:rsid w:val="00C87110"/>
    <w:rsid w:val="00C900AF"/>
    <w:rsid w:val="00CB2599"/>
    <w:rsid w:val="00CB58BA"/>
    <w:rsid w:val="00CC386F"/>
    <w:rsid w:val="00CC469C"/>
    <w:rsid w:val="00CC539F"/>
    <w:rsid w:val="00CC6F65"/>
    <w:rsid w:val="00CC74FD"/>
    <w:rsid w:val="00CD2139"/>
    <w:rsid w:val="00CD5C31"/>
    <w:rsid w:val="00CE0AE7"/>
    <w:rsid w:val="00CE5986"/>
    <w:rsid w:val="00D02851"/>
    <w:rsid w:val="00D02CCC"/>
    <w:rsid w:val="00D02E89"/>
    <w:rsid w:val="00D036FE"/>
    <w:rsid w:val="00D03AE5"/>
    <w:rsid w:val="00D10A47"/>
    <w:rsid w:val="00D24FDB"/>
    <w:rsid w:val="00D26477"/>
    <w:rsid w:val="00D3366B"/>
    <w:rsid w:val="00D36E96"/>
    <w:rsid w:val="00D51F73"/>
    <w:rsid w:val="00D5599D"/>
    <w:rsid w:val="00D56667"/>
    <w:rsid w:val="00D56CC3"/>
    <w:rsid w:val="00D60F1E"/>
    <w:rsid w:val="00D6100E"/>
    <w:rsid w:val="00D62399"/>
    <w:rsid w:val="00D62515"/>
    <w:rsid w:val="00D647EF"/>
    <w:rsid w:val="00D6703E"/>
    <w:rsid w:val="00D71BD4"/>
    <w:rsid w:val="00D73137"/>
    <w:rsid w:val="00D8574F"/>
    <w:rsid w:val="00D85DA2"/>
    <w:rsid w:val="00D907B3"/>
    <w:rsid w:val="00D93C80"/>
    <w:rsid w:val="00D942FA"/>
    <w:rsid w:val="00D95C7B"/>
    <w:rsid w:val="00D9735D"/>
    <w:rsid w:val="00D977A2"/>
    <w:rsid w:val="00DA1D47"/>
    <w:rsid w:val="00DB0706"/>
    <w:rsid w:val="00DB7349"/>
    <w:rsid w:val="00DD1C14"/>
    <w:rsid w:val="00DD4401"/>
    <w:rsid w:val="00DD50DE"/>
    <w:rsid w:val="00DE1204"/>
    <w:rsid w:val="00DE2C58"/>
    <w:rsid w:val="00DE3062"/>
    <w:rsid w:val="00DF2F88"/>
    <w:rsid w:val="00DF2FFC"/>
    <w:rsid w:val="00DF707B"/>
    <w:rsid w:val="00DF7E58"/>
    <w:rsid w:val="00DF7E72"/>
    <w:rsid w:val="00E0581D"/>
    <w:rsid w:val="00E1590B"/>
    <w:rsid w:val="00E204DD"/>
    <w:rsid w:val="00E218D0"/>
    <w:rsid w:val="00E228B7"/>
    <w:rsid w:val="00E25582"/>
    <w:rsid w:val="00E2558F"/>
    <w:rsid w:val="00E353EC"/>
    <w:rsid w:val="00E36D65"/>
    <w:rsid w:val="00E43014"/>
    <w:rsid w:val="00E453FC"/>
    <w:rsid w:val="00E479D7"/>
    <w:rsid w:val="00E51F61"/>
    <w:rsid w:val="00E53C24"/>
    <w:rsid w:val="00E54D45"/>
    <w:rsid w:val="00E56E77"/>
    <w:rsid w:val="00E625AF"/>
    <w:rsid w:val="00E632B7"/>
    <w:rsid w:val="00E63467"/>
    <w:rsid w:val="00E66F15"/>
    <w:rsid w:val="00E67277"/>
    <w:rsid w:val="00E701F3"/>
    <w:rsid w:val="00E84B6D"/>
    <w:rsid w:val="00E97FD2"/>
    <w:rsid w:val="00EA0BE7"/>
    <w:rsid w:val="00EA2BBE"/>
    <w:rsid w:val="00EA31A5"/>
    <w:rsid w:val="00EB0F18"/>
    <w:rsid w:val="00EB444D"/>
    <w:rsid w:val="00ED1B45"/>
    <w:rsid w:val="00ED5944"/>
    <w:rsid w:val="00ED5A19"/>
    <w:rsid w:val="00EE1A06"/>
    <w:rsid w:val="00EE276D"/>
    <w:rsid w:val="00EE4176"/>
    <w:rsid w:val="00EE5C0D"/>
    <w:rsid w:val="00EF4792"/>
    <w:rsid w:val="00EF76DC"/>
    <w:rsid w:val="00F02294"/>
    <w:rsid w:val="00F02A16"/>
    <w:rsid w:val="00F03E08"/>
    <w:rsid w:val="00F30DE7"/>
    <w:rsid w:val="00F35F57"/>
    <w:rsid w:val="00F42FB5"/>
    <w:rsid w:val="00F50467"/>
    <w:rsid w:val="00F562A0"/>
    <w:rsid w:val="00F57FA4"/>
    <w:rsid w:val="00F63ACC"/>
    <w:rsid w:val="00F71306"/>
    <w:rsid w:val="00F735A3"/>
    <w:rsid w:val="00F73E0B"/>
    <w:rsid w:val="00F76A07"/>
    <w:rsid w:val="00F76E56"/>
    <w:rsid w:val="00F82E18"/>
    <w:rsid w:val="00F83A6B"/>
    <w:rsid w:val="00F9547A"/>
    <w:rsid w:val="00F96599"/>
    <w:rsid w:val="00F97732"/>
    <w:rsid w:val="00FA02CB"/>
    <w:rsid w:val="00FA18C9"/>
    <w:rsid w:val="00FA2177"/>
    <w:rsid w:val="00FA34BE"/>
    <w:rsid w:val="00FA5698"/>
    <w:rsid w:val="00FA64E8"/>
    <w:rsid w:val="00FB0783"/>
    <w:rsid w:val="00FB5116"/>
    <w:rsid w:val="00FB7A8B"/>
    <w:rsid w:val="00FC1A64"/>
    <w:rsid w:val="00FC2179"/>
    <w:rsid w:val="00FC2485"/>
    <w:rsid w:val="00FD439E"/>
    <w:rsid w:val="00FD76CB"/>
    <w:rsid w:val="00FE152B"/>
    <w:rsid w:val="00FE239E"/>
    <w:rsid w:val="00FE2528"/>
    <w:rsid w:val="00FE2C5F"/>
    <w:rsid w:val="00FE399B"/>
    <w:rsid w:val="00FE5B2F"/>
    <w:rsid w:val="00FF0C4D"/>
    <w:rsid w:val="00FF1151"/>
    <w:rsid w:val="00FF4546"/>
    <w:rsid w:val="00FF537B"/>
    <w:rsid w:val="00FF538F"/>
    <w:rsid w:val="00FF574A"/>
    <w:rsid w:val="2149A48D"/>
    <w:rsid w:val="3439E286"/>
    <w:rsid w:val="51AD9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F12DA3"/>
  <w15:chartTrackingRefBased/>
  <w15:docId w15:val="{0FA2AEC0-461D-4965-9E18-236DA493C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D033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1D033C"/>
  </w:style>
  <w:style w:type="paragraph" w:customStyle="1" w:styleId="CorrectionSeparatorBegin">
    <w:name w:val="Correction Separator Begin"/>
    <w:basedOn w:val="Normal"/>
    <w:rsid w:val="001D033C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1D033C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1D033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1D033C"/>
    <w:rPr>
      <w:b/>
      <w:bCs/>
    </w:rPr>
  </w:style>
  <w:style w:type="paragraph" w:customStyle="1" w:styleId="Normalbeforetable">
    <w:name w:val="Normal before table"/>
    <w:basedOn w:val="Normal"/>
    <w:rsid w:val="001D033C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1D033C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1D033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1D033C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1D033C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1D033C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1D033C"/>
    <w:pPr>
      <w:ind w:left="2269"/>
    </w:pPr>
  </w:style>
  <w:style w:type="character" w:styleId="Hyperlink">
    <w:name w:val="Hyperlink"/>
    <w:aliases w:val="超级链接,Style 58,超????,하이퍼링크2,超?级链,CEO_Hyperlink,超??级链Ú,fL????,fL?级,하이퍼링크21,超??级链,超?级链Ú,’´?级链,’´????,’´??级链Ú,’´??级,超链接1"/>
    <w:basedOn w:val="DefaultParagraphFont"/>
    <w:qFormat/>
    <w:rsid w:val="001D033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1D033C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1D033C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paragraph" w:styleId="Revision">
    <w:name w:val="Revision"/>
    <w:hidden/>
    <w:uiPriority w:val="99"/>
    <w:semiHidden/>
    <w:rsid w:val="00AB37FB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rsid w:val="006B6BA2"/>
    <w:pPr>
      <w:jc w:val="right"/>
    </w:pPr>
  </w:style>
  <w:style w:type="character" w:styleId="CommentReference">
    <w:name w:val="annotation reference"/>
    <w:basedOn w:val="DefaultParagraphFont"/>
    <w:uiPriority w:val="99"/>
    <w:semiHidden/>
    <w:unhideWhenUsed/>
    <w:rsid w:val="00DE12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E12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E1204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12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120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rsid w:val="002528F9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2528F9"/>
    <w:rPr>
      <w:color w:val="2B579A"/>
      <w:shd w:val="clear" w:color="auto" w:fill="E1DFDD"/>
    </w:rPr>
  </w:style>
  <w:style w:type="character" w:customStyle="1" w:styleId="ReftextArial9pt">
    <w:name w:val="Ref_text Arial 9 pt"/>
    <w:rsid w:val="001D033C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1D03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1D033C"/>
  </w:style>
  <w:style w:type="paragraph" w:styleId="BlockText">
    <w:name w:val="Block Text"/>
    <w:basedOn w:val="Normal"/>
    <w:uiPriority w:val="99"/>
    <w:semiHidden/>
    <w:unhideWhenUsed/>
    <w:rsid w:val="001D033C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D03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D03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D033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D033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D033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033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1D033C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1D033C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D033C"/>
  </w:style>
  <w:style w:type="character" w:customStyle="1" w:styleId="DateChar">
    <w:name w:val="Date Char"/>
    <w:basedOn w:val="DefaultParagraphFont"/>
    <w:link w:val="Dat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D033C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D033C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D033C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1D033C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1D033C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D033C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1D033C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1D033C"/>
  </w:style>
  <w:style w:type="paragraph" w:styleId="HTMLAddress">
    <w:name w:val="HTML Address"/>
    <w:basedOn w:val="Normal"/>
    <w:link w:val="HTMLAddressChar"/>
    <w:uiPriority w:val="99"/>
    <w:semiHidden/>
    <w:unhideWhenUsed/>
    <w:rsid w:val="001D033C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D033C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1D033C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D033C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033C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1D033C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D033C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D033C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D033C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D033C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D033C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D033C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D033C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D033C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D033C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D033C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1D033C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1D033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033C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1D033C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1D033C"/>
  </w:style>
  <w:style w:type="paragraph" w:styleId="List">
    <w:name w:val="List"/>
    <w:basedOn w:val="Normal"/>
    <w:uiPriority w:val="99"/>
    <w:semiHidden/>
    <w:unhideWhenUsed/>
    <w:rsid w:val="001D033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D033C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D033C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D033C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D033C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D033C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D033C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D033C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D033C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D033C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D033C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D033C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D033C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D033C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D033C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D033C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D033C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D033C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D033C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D033C"/>
    <w:pPr>
      <w:numPr>
        <w:numId w:val="10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1D033C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1D033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D03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D033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1D033C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1D033C"/>
  </w:style>
  <w:style w:type="paragraph" w:styleId="NormalIndent">
    <w:name w:val="Normal Indent"/>
    <w:basedOn w:val="Normal"/>
    <w:uiPriority w:val="99"/>
    <w:semiHidden/>
    <w:unhideWhenUsed/>
    <w:rsid w:val="001D033C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D033C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1D033C"/>
  </w:style>
  <w:style w:type="paragraph" w:styleId="PlainText">
    <w:name w:val="Plain Text"/>
    <w:basedOn w:val="Normal"/>
    <w:link w:val="PlainTextChar"/>
    <w:uiPriority w:val="99"/>
    <w:semiHidden/>
    <w:unhideWhenUsed/>
    <w:rsid w:val="001D033C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D033C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D033C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D033C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1D033C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sid w:val="001D033C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1D033C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1D033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D033C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1D033C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1D033C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D033C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1D033C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033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1D033C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D033C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D033C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D033C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D033C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D033C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1D033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Right14">
    <w:name w:val="TSBHeaderRight14"/>
    <w:basedOn w:val="Normal"/>
    <w:rsid w:val="00397713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rsid w:val="00397713"/>
  </w:style>
  <w:style w:type="paragraph" w:customStyle="1" w:styleId="TSBHeaderSource">
    <w:name w:val="TSBHeaderSource"/>
    <w:basedOn w:val="Normal"/>
    <w:rsid w:val="00397713"/>
  </w:style>
  <w:style w:type="paragraph" w:customStyle="1" w:styleId="TSBHeaderTitle">
    <w:name w:val="TSBHeaderTitle"/>
    <w:basedOn w:val="Normal"/>
    <w:rsid w:val="00397713"/>
  </w:style>
  <w:style w:type="paragraph" w:customStyle="1" w:styleId="TSBHeaderSummary">
    <w:name w:val="TSBHeaderSummary"/>
    <w:basedOn w:val="Normal"/>
    <w:rsid w:val="00397713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632B6"/>
    <w:rPr>
      <w:rFonts w:ascii="Times New Roman" w:hAnsi="Times New Roman" w:cs="Times New Roman"/>
      <w:sz w:val="24"/>
      <w:szCs w:val="24"/>
      <w:lang w:val="en-GB" w:eastAsia="ja-JP"/>
    </w:rPr>
  </w:style>
  <w:style w:type="table" w:styleId="TableGrid">
    <w:name w:val="Table Grid"/>
    <w:basedOn w:val="TableNormal"/>
    <w:uiPriority w:val="59"/>
    <w:rsid w:val="00924B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SDeadline">
    <w:name w:val="LSDeadline"/>
    <w:basedOn w:val="LSForAction"/>
    <w:next w:val="Normal"/>
    <w:rsid w:val="005A3773"/>
    <w:rPr>
      <w:bCs w:val="0"/>
    </w:rPr>
  </w:style>
  <w:style w:type="paragraph" w:customStyle="1" w:styleId="LSForAction">
    <w:name w:val="LSForAction"/>
    <w:basedOn w:val="Normal"/>
    <w:rsid w:val="005A377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5A3773"/>
  </w:style>
  <w:style w:type="paragraph" w:customStyle="1" w:styleId="CRCoverPage">
    <w:name w:val="CR Cover Page"/>
    <w:link w:val="CRCoverPageZchn"/>
    <w:qFormat/>
    <w:rsid w:val="00747A3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47A37"/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9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2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40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52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66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09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7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4382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13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53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635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159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6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098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11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19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134495">
          <w:marLeft w:val="161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5180">
          <w:marLeft w:val="161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22220">
          <w:marLeft w:val="161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60829">
          <w:marLeft w:val="161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4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54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30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86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2584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59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zhuxiaojie@chinatelecom.cn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r.mittar@gov.i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md/meetingdoc.asp?lang=en&amp;parent=T22-SG11-221207-TD-WP1-0044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meetingdoc.asp?lang=en&amp;parent=T22-SG11-221207-TD-WP1-0044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0B02C3-6E65-499A-9831-67F0E421BB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BBA7A6-AE2F-44D1-85FE-811BBDB2A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Basic_Document.dotx</Template>
  <TotalTime>49</TotalTime>
  <Pages>1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Basic template - Unformatted (T21)</vt:lpstr>
    </vt:vector>
  </TitlesOfParts>
  <Manager>ITU-T</Manager>
  <Company>International Telecommunication Union (ITU)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consent of draft new Recommendation ITU-T Q.3647 “Signalling requirements for emergency service in IMS roaming environment” [to ITU-T SG2, 3GPP SA6]</dc:title>
  <dc:subject/>
  <dc:creator>ITU-T Study Group 11</dc:creator>
  <cp:keywords/>
  <dc:description>SG11-LS42  For: Geneva, 7 December 2022_x000d_Document date: _x000d_Saved by ITU51014337 at 14:24:32 on 15.12.2022</dc:description>
  <cp:lastModifiedBy>Editorial</cp:lastModifiedBy>
  <cp:revision>12</cp:revision>
  <cp:lastPrinted>2016-12-23T12:52:00Z</cp:lastPrinted>
  <dcterms:created xsi:type="dcterms:W3CDTF">2022-12-02T10:13:00Z</dcterms:created>
  <dcterms:modified xsi:type="dcterms:W3CDTF">2023-01-11T09:46:00Z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SG11-LS42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3/11</vt:lpwstr>
  </property>
  <property fmtid="{D5CDD505-2E9C-101B-9397-08002B2CF9AE}" pid="7" name="Docdest">
    <vt:lpwstr>Geneva, 7 December 2022</vt:lpwstr>
  </property>
  <property fmtid="{D5CDD505-2E9C-101B-9397-08002B2CF9AE}" pid="8" name="Docauthor">
    <vt:lpwstr>ITU-T Study Group 11</vt:lpwstr>
  </property>
</Properties>
</file>