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45B6D476"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006413D3">
              <w:rPr>
                <w:noProof w:val="0"/>
              </w:rPr>
              <w:t>V2.0.0</w:t>
            </w:r>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6413D3">
              <w:rPr>
                <w:noProof w:val="0"/>
                <w:sz w:val="32"/>
              </w:rPr>
              <w:t>11</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3" w:name="spectype2"/>
            <w:r w:rsidR="00D57972" w:rsidRPr="00362E13">
              <w:rPr>
                <w:noProof w:val="0"/>
              </w:rPr>
              <w:t>Report</w:t>
            </w:r>
            <w:bookmarkEnd w:id="3"/>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4" w:name="specTitle"/>
            <w:r w:rsidRPr="00362E13">
              <w:t>Services and System Aspects;</w:t>
            </w:r>
          </w:p>
          <w:bookmarkEnd w:id="4"/>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5"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5"/>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6"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6"/>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7"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8"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8"/>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9"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0" w:name="copyrightaddon"/>
            <w:bookmarkEnd w:id="10"/>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9"/>
          </w:p>
          <w:p w14:paraId="26DA3D2F" w14:textId="77777777" w:rsidR="00E16509" w:rsidRPr="00362E13" w:rsidRDefault="00E16509" w:rsidP="00133525"/>
        </w:tc>
      </w:tr>
      <w:bookmarkEnd w:id="7"/>
    </w:tbl>
    <w:p w14:paraId="04D347A8" w14:textId="77777777" w:rsidR="00080512" w:rsidRPr="00362E13" w:rsidRDefault="00080512">
      <w:pPr>
        <w:pStyle w:val="TT"/>
      </w:pPr>
      <w:r w:rsidRPr="00362E13">
        <w:br w:type="page"/>
      </w:r>
      <w:bookmarkStart w:id="11" w:name="tableOfContents"/>
      <w:bookmarkEnd w:id="11"/>
      <w:r w:rsidRPr="00362E13">
        <w:lastRenderedPageBreak/>
        <w:t>Contents</w:t>
      </w:r>
    </w:p>
    <w:p w14:paraId="4F24D157" w14:textId="160A91A1" w:rsidR="003A3DDE"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3A3DDE">
        <w:t>Foreword</w:t>
      </w:r>
      <w:r w:rsidR="003A3DDE">
        <w:tab/>
      </w:r>
      <w:r w:rsidR="003A3DDE">
        <w:fldChar w:fldCharType="begin"/>
      </w:r>
      <w:r w:rsidR="003A3DDE">
        <w:instrText xml:space="preserve"> PAGEREF _Toc151380848 \h </w:instrText>
      </w:r>
      <w:r w:rsidR="003A3DDE">
        <w:fldChar w:fldCharType="separate"/>
      </w:r>
      <w:r w:rsidR="003A3DDE">
        <w:t>6</w:t>
      </w:r>
      <w:r w:rsidR="003A3DDE">
        <w:fldChar w:fldCharType="end"/>
      </w:r>
    </w:p>
    <w:p w14:paraId="527FC31B" w14:textId="4DBC4B8B" w:rsidR="003A3DDE" w:rsidRDefault="003A3DDE">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_Toc151380849 \h </w:instrText>
      </w:r>
      <w:r>
        <w:fldChar w:fldCharType="separate"/>
      </w:r>
      <w:r>
        <w:t>7</w:t>
      </w:r>
      <w:r>
        <w:fldChar w:fldCharType="end"/>
      </w:r>
    </w:p>
    <w:p w14:paraId="0A6CCE1C" w14:textId="6C6BEF05" w:rsidR="003A3DDE" w:rsidRDefault="003A3DDE">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_Toc151380850 \h </w:instrText>
      </w:r>
      <w:r>
        <w:fldChar w:fldCharType="separate"/>
      </w:r>
      <w:r>
        <w:t>8</w:t>
      </w:r>
      <w:r>
        <w:fldChar w:fldCharType="end"/>
      </w:r>
    </w:p>
    <w:p w14:paraId="0B2BBFD9" w14:textId="559C93A4" w:rsidR="003A3DDE" w:rsidRDefault="003A3DDE">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_Toc151380851 \h </w:instrText>
      </w:r>
      <w:r>
        <w:fldChar w:fldCharType="separate"/>
      </w:r>
      <w:r>
        <w:t>8</w:t>
      </w:r>
      <w:r>
        <w:fldChar w:fldCharType="end"/>
      </w:r>
    </w:p>
    <w:p w14:paraId="286B99BC" w14:textId="473B99D9" w:rsidR="003A3DDE" w:rsidRDefault="003A3DDE">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_Toc151380852 \h </w:instrText>
      </w:r>
      <w:r>
        <w:fldChar w:fldCharType="separate"/>
      </w:r>
      <w:r>
        <w:t>9</w:t>
      </w:r>
      <w:r>
        <w:fldChar w:fldCharType="end"/>
      </w:r>
    </w:p>
    <w:p w14:paraId="42F59A16" w14:textId="26670A99" w:rsidR="003A3DDE" w:rsidRDefault="003A3DDE">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_Toc151380853 \h </w:instrText>
      </w:r>
      <w:r>
        <w:fldChar w:fldCharType="separate"/>
      </w:r>
      <w:r>
        <w:t>9</w:t>
      </w:r>
      <w:r>
        <w:fldChar w:fldCharType="end"/>
      </w:r>
    </w:p>
    <w:p w14:paraId="63252132" w14:textId="474117FC" w:rsidR="003A3DDE" w:rsidRDefault="003A3DDE">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_Toc151380854 \h </w:instrText>
      </w:r>
      <w:r>
        <w:fldChar w:fldCharType="separate"/>
      </w:r>
      <w:r>
        <w:t>9</w:t>
      </w:r>
      <w:r>
        <w:fldChar w:fldCharType="end"/>
      </w:r>
    </w:p>
    <w:p w14:paraId="227767E3" w14:textId="6F022500" w:rsidR="003A3DDE" w:rsidRDefault="003A3DDE">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_Toc151380855 \h </w:instrText>
      </w:r>
      <w:r>
        <w:fldChar w:fldCharType="separate"/>
      </w:r>
      <w:r>
        <w:t>9</w:t>
      </w:r>
      <w:r>
        <w:fldChar w:fldCharType="end"/>
      </w:r>
    </w:p>
    <w:p w14:paraId="59D93872" w14:textId="18AB6E6C" w:rsidR="003A3DDE" w:rsidRDefault="003A3DDE">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_Toc151380856 \h </w:instrText>
      </w:r>
      <w:r>
        <w:fldChar w:fldCharType="separate"/>
      </w:r>
      <w:r>
        <w:t>9</w:t>
      </w:r>
      <w:r>
        <w:fldChar w:fldCharType="end"/>
      </w:r>
    </w:p>
    <w:p w14:paraId="7D57441A" w14:textId="4F2018B0" w:rsidR="003A3DDE" w:rsidRDefault="003A3DDE">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_Toc151380857 \h </w:instrText>
      </w:r>
      <w:r>
        <w:fldChar w:fldCharType="separate"/>
      </w:r>
      <w:r>
        <w:t>10</w:t>
      </w:r>
      <w:r>
        <w:fldChar w:fldCharType="end"/>
      </w:r>
    </w:p>
    <w:p w14:paraId="17DC9FB8" w14:textId="0DAAC29D" w:rsidR="003A3DDE" w:rsidRDefault="003A3DDE">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_Toc151380858 \h </w:instrText>
      </w:r>
      <w:r>
        <w:fldChar w:fldCharType="separate"/>
      </w:r>
      <w:r>
        <w:t>10</w:t>
      </w:r>
      <w:r>
        <w:fldChar w:fldCharType="end"/>
      </w:r>
    </w:p>
    <w:p w14:paraId="05E81C81" w14:textId="15506543" w:rsidR="003A3DDE" w:rsidRDefault="003A3DDE">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_Toc151380859 \h </w:instrText>
      </w:r>
      <w:r>
        <w:fldChar w:fldCharType="separate"/>
      </w:r>
      <w:r>
        <w:t>10</w:t>
      </w:r>
      <w:r>
        <w:fldChar w:fldCharType="end"/>
      </w:r>
    </w:p>
    <w:p w14:paraId="349A3F5B" w14:textId="67F4E674" w:rsidR="003A3DDE" w:rsidRDefault="003A3DDE">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_Toc151380860 \h </w:instrText>
      </w:r>
      <w:r>
        <w:fldChar w:fldCharType="separate"/>
      </w:r>
      <w:r>
        <w:t>10</w:t>
      </w:r>
      <w:r>
        <w:fldChar w:fldCharType="end"/>
      </w:r>
    </w:p>
    <w:p w14:paraId="1C7D4C45" w14:textId="01665155" w:rsidR="003A3DDE" w:rsidRDefault="003A3DDE">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_Toc151380861 \h </w:instrText>
      </w:r>
      <w:r>
        <w:fldChar w:fldCharType="separate"/>
      </w:r>
      <w:r>
        <w:t>10</w:t>
      </w:r>
      <w:r>
        <w:fldChar w:fldCharType="end"/>
      </w:r>
    </w:p>
    <w:p w14:paraId="0DE3AE1D" w14:textId="36C87583" w:rsidR="003A3DDE" w:rsidRDefault="003A3DDE">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_Toc151380862 \h </w:instrText>
      </w:r>
      <w:r>
        <w:fldChar w:fldCharType="separate"/>
      </w:r>
      <w:r>
        <w:t>11</w:t>
      </w:r>
      <w:r>
        <w:fldChar w:fldCharType="end"/>
      </w:r>
    </w:p>
    <w:p w14:paraId="729B471A" w14:textId="033C367C" w:rsidR="003A3DDE" w:rsidRDefault="003A3DDE">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_Toc151380863 \h </w:instrText>
      </w:r>
      <w:r>
        <w:fldChar w:fldCharType="separate"/>
      </w:r>
      <w:r>
        <w:t>11</w:t>
      </w:r>
      <w:r>
        <w:fldChar w:fldCharType="end"/>
      </w:r>
    </w:p>
    <w:p w14:paraId="4A03B5F8" w14:textId="300B1249" w:rsidR="003A3DDE" w:rsidRDefault="003A3DDE">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CDR attributes and attribute values</w:t>
      </w:r>
      <w:r>
        <w:tab/>
      </w:r>
      <w:r>
        <w:fldChar w:fldCharType="begin"/>
      </w:r>
      <w:r>
        <w:instrText xml:space="preserve"> PAGEREF _Toc151380864 \h </w:instrText>
      </w:r>
      <w:r>
        <w:fldChar w:fldCharType="separate"/>
      </w:r>
      <w:r>
        <w:t>11</w:t>
      </w:r>
      <w:r>
        <w:fldChar w:fldCharType="end"/>
      </w:r>
    </w:p>
    <w:p w14:paraId="0B68B8F3" w14:textId="3367A150" w:rsidR="003A3DDE" w:rsidRDefault="003A3DDE">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_Toc151380865 \h </w:instrText>
      </w:r>
      <w:r>
        <w:fldChar w:fldCharType="separate"/>
      </w:r>
      <w:r>
        <w:t>12</w:t>
      </w:r>
      <w:r>
        <w:fldChar w:fldCharType="end"/>
      </w:r>
    </w:p>
    <w:p w14:paraId="4B8BEB30" w14:textId="58667837" w:rsidR="003A3DDE" w:rsidRDefault="003A3DDE">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_Toc151380866 \h </w:instrText>
      </w:r>
      <w:r>
        <w:fldChar w:fldCharType="separate"/>
      </w:r>
      <w:r>
        <w:t>12</w:t>
      </w:r>
      <w:r>
        <w:fldChar w:fldCharType="end"/>
      </w:r>
    </w:p>
    <w:p w14:paraId="51CA7105" w14:textId="620E05A4" w:rsidR="003A3DDE" w:rsidRDefault="003A3DDE">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_Toc151380867 \h </w:instrText>
      </w:r>
      <w:r>
        <w:fldChar w:fldCharType="separate"/>
      </w:r>
      <w:r>
        <w:t>12</w:t>
      </w:r>
      <w:r>
        <w:fldChar w:fldCharType="end"/>
      </w:r>
    </w:p>
    <w:p w14:paraId="5E5EABD3" w14:textId="64B47EAA" w:rsidR="003A3DDE" w:rsidRDefault="003A3DDE">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_Toc151380868 \h </w:instrText>
      </w:r>
      <w:r>
        <w:fldChar w:fldCharType="separate"/>
      </w:r>
      <w:r>
        <w:t>12</w:t>
      </w:r>
      <w:r>
        <w:fldChar w:fldCharType="end"/>
      </w:r>
    </w:p>
    <w:p w14:paraId="70F2A3C7" w14:textId="341DD9CB" w:rsidR="003A3DDE" w:rsidRDefault="003A3DDE">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_Toc151380869 \h </w:instrText>
      </w:r>
      <w:r>
        <w:fldChar w:fldCharType="separate"/>
      </w:r>
      <w:r>
        <w:t>12</w:t>
      </w:r>
      <w:r>
        <w:fldChar w:fldCharType="end"/>
      </w:r>
    </w:p>
    <w:p w14:paraId="2781F93D" w14:textId="0DFF218B" w:rsidR="003A3DDE" w:rsidRDefault="003A3DDE">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_Toc151380870 \h </w:instrText>
      </w:r>
      <w:r>
        <w:fldChar w:fldCharType="separate"/>
      </w:r>
      <w:r>
        <w:t>13</w:t>
      </w:r>
      <w:r>
        <w:fldChar w:fldCharType="end"/>
      </w:r>
    </w:p>
    <w:p w14:paraId="40435B06" w14:textId="7535FDBC" w:rsidR="003A3DDE" w:rsidRDefault="003A3DDE">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_Toc151380871 \h </w:instrText>
      </w:r>
      <w:r>
        <w:fldChar w:fldCharType="separate"/>
      </w:r>
      <w:r>
        <w:t>13</w:t>
      </w:r>
      <w:r>
        <w:fldChar w:fldCharType="end"/>
      </w:r>
    </w:p>
    <w:p w14:paraId="7307C20E" w14:textId="4B3AB6FE" w:rsidR="003A3DDE" w:rsidRDefault="003A3DDE">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_Toc151380872 \h </w:instrText>
      </w:r>
      <w:r>
        <w:fldChar w:fldCharType="separate"/>
      </w:r>
      <w:r>
        <w:t>16</w:t>
      </w:r>
      <w:r>
        <w:fldChar w:fldCharType="end"/>
      </w:r>
    </w:p>
    <w:p w14:paraId="0BAC7ADD" w14:textId="25A9CB5C" w:rsidR="003A3DDE" w:rsidRDefault="003A3DDE">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_Toc151380873 \h </w:instrText>
      </w:r>
      <w:r>
        <w:fldChar w:fldCharType="separate"/>
      </w:r>
      <w:r>
        <w:t>16</w:t>
      </w:r>
      <w:r>
        <w:fldChar w:fldCharType="end"/>
      </w:r>
    </w:p>
    <w:p w14:paraId="72F239C9" w14:textId="4F982718" w:rsidR="003A3DDE" w:rsidRDefault="003A3DDE">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_Toc151380874 \h </w:instrText>
      </w:r>
      <w:r>
        <w:fldChar w:fldCharType="separate"/>
      </w:r>
      <w:r>
        <w:t>16</w:t>
      </w:r>
      <w:r>
        <w:fldChar w:fldCharType="end"/>
      </w:r>
    </w:p>
    <w:p w14:paraId="519FDB7D" w14:textId="7F24AEAD" w:rsidR="003A3DDE" w:rsidRDefault="003A3DDE">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_Toc151380875 \h </w:instrText>
      </w:r>
      <w:r>
        <w:fldChar w:fldCharType="separate"/>
      </w:r>
      <w:r>
        <w:t>16</w:t>
      </w:r>
      <w:r>
        <w:fldChar w:fldCharType="end"/>
      </w:r>
    </w:p>
    <w:p w14:paraId="7CB433D5" w14:textId="531B5579" w:rsidR="003A3DDE" w:rsidRDefault="003A3DDE">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_Toc151380876 \h </w:instrText>
      </w:r>
      <w:r>
        <w:fldChar w:fldCharType="separate"/>
      </w:r>
      <w:r>
        <w:t>17</w:t>
      </w:r>
      <w:r>
        <w:fldChar w:fldCharType="end"/>
      </w:r>
    </w:p>
    <w:p w14:paraId="28356206" w14:textId="649CF4AE" w:rsidR="003A3DDE" w:rsidRDefault="003A3DDE">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_Toc151380877 \h </w:instrText>
      </w:r>
      <w:r>
        <w:fldChar w:fldCharType="separate"/>
      </w:r>
      <w:r>
        <w:t>17</w:t>
      </w:r>
      <w:r>
        <w:fldChar w:fldCharType="end"/>
      </w:r>
    </w:p>
    <w:p w14:paraId="22FE4C89" w14:textId="4ADBF410" w:rsidR="003A3DDE" w:rsidRDefault="003A3DDE">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_Toc151380878 \h </w:instrText>
      </w:r>
      <w:r>
        <w:fldChar w:fldCharType="separate"/>
      </w:r>
      <w:r>
        <w:t>17</w:t>
      </w:r>
      <w:r>
        <w:fldChar w:fldCharType="end"/>
      </w:r>
    </w:p>
    <w:p w14:paraId="10CADAC5" w14:textId="0887B7DD" w:rsidR="003A3DDE" w:rsidRDefault="003A3DDE">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r>
        <w:fldChar w:fldCharType="separate"/>
      </w:r>
      <w:r>
        <w:t>18</w:t>
      </w:r>
      <w:r>
        <w:fldChar w:fldCharType="end"/>
      </w:r>
    </w:p>
    <w:p w14:paraId="5137777B" w14:textId="64745CBF" w:rsidR="003A3DDE" w:rsidRDefault="003A3DDE">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supported by SMF</w:t>
      </w:r>
      <w:r>
        <w:tab/>
      </w:r>
      <w:r>
        <w:fldChar w:fldCharType="begin"/>
      </w:r>
      <w:r>
        <w:instrText xml:space="preserve"> PAGEREF _Toc151380880 \h </w:instrText>
      </w:r>
      <w:r>
        <w:fldChar w:fldCharType="separate"/>
      </w:r>
      <w:r>
        <w:t>19</w:t>
      </w:r>
      <w:r>
        <w:fldChar w:fldCharType="end"/>
      </w:r>
    </w:p>
    <w:p w14:paraId="57EF8133" w14:textId="0E121F34" w:rsidR="003A3DDE" w:rsidRDefault="003A3DDE">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_Toc151380881 \h </w:instrText>
      </w:r>
      <w:r>
        <w:fldChar w:fldCharType="separate"/>
      </w:r>
      <w:r>
        <w:t>20</w:t>
      </w:r>
      <w:r>
        <w:fldChar w:fldCharType="end"/>
      </w:r>
    </w:p>
    <w:p w14:paraId="1A3C615D" w14:textId="013EBD8B" w:rsidR="003A3DDE" w:rsidRDefault="003A3DDE">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_Toc151380882 \h </w:instrText>
      </w:r>
      <w:r>
        <w:fldChar w:fldCharType="separate"/>
      </w:r>
      <w:r>
        <w:t>21</w:t>
      </w:r>
      <w:r>
        <w:fldChar w:fldCharType="end"/>
      </w:r>
    </w:p>
    <w:p w14:paraId="196FEC7A" w14:textId="23309B16" w:rsidR="003A3DDE" w:rsidRDefault="003A3DDE">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_Toc151380883 \h </w:instrText>
      </w:r>
      <w:r>
        <w:fldChar w:fldCharType="separate"/>
      </w:r>
      <w:r>
        <w:t>21</w:t>
      </w:r>
      <w:r>
        <w:fldChar w:fldCharType="end"/>
      </w:r>
    </w:p>
    <w:p w14:paraId="75CFC6EE" w14:textId="21ED5D01" w:rsidR="003A3DDE" w:rsidRDefault="003A3DDE">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_Toc151380884 \h </w:instrText>
      </w:r>
      <w:r>
        <w:fldChar w:fldCharType="separate"/>
      </w:r>
      <w:r>
        <w:t>21</w:t>
      </w:r>
      <w:r>
        <w:fldChar w:fldCharType="end"/>
      </w:r>
    </w:p>
    <w:p w14:paraId="3F0F84A8" w14:textId="16DC7B12" w:rsidR="003A3DDE" w:rsidRDefault="003A3DDE">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_Toc151380885 \h </w:instrText>
      </w:r>
      <w:r>
        <w:fldChar w:fldCharType="separate"/>
      </w:r>
      <w:r>
        <w:t>22</w:t>
      </w:r>
      <w:r>
        <w:fldChar w:fldCharType="end"/>
      </w:r>
    </w:p>
    <w:p w14:paraId="516105F5" w14:textId="12640DD8" w:rsidR="003A3DDE" w:rsidRDefault="003A3DDE">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_Toc151380886 \h </w:instrText>
      </w:r>
      <w:r>
        <w:fldChar w:fldCharType="separate"/>
      </w:r>
      <w:r>
        <w:t>23</w:t>
      </w:r>
      <w:r>
        <w:fldChar w:fldCharType="end"/>
      </w:r>
    </w:p>
    <w:p w14:paraId="122E7B8C" w14:textId="5B2C79F8" w:rsidR="003A3DDE" w:rsidRDefault="003A3DDE">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_Toc151380887 \h </w:instrText>
      </w:r>
      <w:r>
        <w:fldChar w:fldCharType="separate"/>
      </w:r>
      <w:r>
        <w:t>23</w:t>
      </w:r>
      <w:r>
        <w:fldChar w:fldCharType="end"/>
      </w:r>
    </w:p>
    <w:p w14:paraId="1C4660C9" w14:textId="13F47DF5" w:rsidR="003A3DDE" w:rsidRDefault="003A3DDE">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_Toc151380888 \h </w:instrText>
      </w:r>
      <w:r>
        <w:fldChar w:fldCharType="separate"/>
      </w:r>
      <w:r>
        <w:t>24</w:t>
      </w:r>
      <w:r>
        <w:fldChar w:fldCharType="end"/>
      </w:r>
    </w:p>
    <w:p w14:paraId="52FBB7F7" w14:textId="2727B685" w:rsidR="003A3DDE" w:rsidRDefault="003A3DDE">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_Toc151380889 \h </w:instrText>
      </w:r>
      <w:r>
        <w:fldChar w:fldCharType="separate"/>
      </w:r>
      <w:r>
        <w:t>25</w:t>
      </w:r>
      <w:r>
        <w:fldChar w:fldCharType="end"/>
      </w:r>
    </w:p>
    <w:p w14:paraId="1DCD5A5F" w14:textId="736BA88B" w:rsidR="003A3DDE" w:rsidRDefault="003A3DDE">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_Toc151380890 \h </w:instrText>
      </w:r>
      <w:r>
        <w:fldChar w:fldCharType="separate"/>
      </w:r>
      <w:r>
        <w:t>25</w:t>
      </w:r>
      <w:r>
        <w:fldChar w:fldCharType="end"/>
      </w:r>
    </w:p>
    <w:p w14:paraId="6A10A79B" w14:textId="5E12168E" w:rsidR="003A3DDE" w:rsidRDefault="003A3DDE">
      <w:pPr>
        <w:pStyle w:val="TOC4"/>
        <w:rPr>
          <w:rFonts w:asciiTheme="minorHAnsi" w:eastAsiaTheme="minorEastAsia" w:hAnsiTheme="minorHAnsi" w:cstheme="minorBidi"/>
          <w:sz w:val="22"/>
          <w:szCs w:val="22"/>
          <w:lang w:val="en-SE" w:eastAsia="en-SE"/>
        </w:rPr>
      </w:pPr>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_Toc151380891 \h </w:instrText>
      </w:r>
      <w:r>
        <w:fldChar w:fldCharType="separate"/>
      </w:r>
      <w:r>
        <w:t>25</w:t>
      </w:r>
      <w:r>
        <w:fldChar w:fldCharType="end"/>
      </w:r>
    </w:p>
    <w:p w14:paraId="1BFACEE3" w14:textId="696018FB" w:rsidR="003A3DDE" w:rsidRDefault="003A3DDE">
      <w:pPr>
        <w:pStyle w:val="TOC4"/>
        <w:rPr>
          <w:rFonts w:asciiTheme="minorHAnsi" w:eastAsiaTheme="minorEastAsia" w:hAnsiTheme="minorHAnsi" w:cstheme="minorBidi"/>
          <w:sz w:val="22"/>
          <w:szCs w:val="22"/>
          <w:lang w:val="en-SE" w:eastAsia="en-SE"/>
        </w:rPr>
      </w:pPr>
      <w:r>
        <w:t>5.1.5.19</w:t>
      </w:r>
      <w:r>
        <w:rPr>
          <w:rFonts w:asciiTheme="minorHAnsi" w:eastAsiaTheme="minorEastAsia" w:hAnsiTheme="minorHAnsi" w:cstheme="minorBidi"/>
          <w:sz w:val="22"/>
          <w:szCs w:val="22"/>
          <w:lang w:val="en-SE" w:eastAsia="en-SE"/>
        </w:rPr>
        <w:tab/>
      </w:r>
      <w:r>
        <w:t>Solution #1.19: IoT NEF charging information optimization</w:t>
      </w:r>
      <w:r>
        <w:tab/>
      </w:r>
      <w:r>
        <w:fldChar w:fldCharType="begin"/>
      </w:r>
      <w:r>
        <w:instrText xml:space="preserve"> PAGEREF _Toc151380892 \h </w:instrText>
      </w:r>
      <w:r>
        <w:fldChar w:fldCharType="separate"/>
      </w:r>
      <w:r>
        <w:t>26</w:t>
      </w:r>
      <w:r>
        <w:fldChar w:fldCharType="end"/>
      </w:r>
    </w:p>
    <w:p w14:paraId="7FDF8B51" w14:textId="2AFAB917" w:rsidR="003A3DDE" w:rsidRDefault="003A3DDE">
      <w:pPr>
        <w:pStyle w:val="TOC4"/>
        <w:rPr>
          <w:rFonts w:asciiTheme="minorHAnsi" w:eastAsiaTheme="minorEastAsia" w:hAnsiTheme="minorHAnsi" w:cstheme="minorBidi"/>
          <w:sz w:val="22"/>
          <w:szCs w:val="22"/>
          <w:lang w:val="en-SE" w:eastAsia="en-SE"/>
        </w:rPr>
      </w:pPr>
      <w:r>
        <w:t>5.1.5.20</w:t>
      </w:r>
      <w:r>
        <w:rPr>
          <w:rFonts w:asciiTheme="minorHAnsi" w:eastAsiaTheme="minorEastAsia" w:hAnsiTheme="minorHAnsi" w:cstheme="minorBidi"/>
          <w:sz w:val="22"/>
          <w:szCs w:val="22"/>
          <w:lang w:val="en-SE" w:eastAsia="en-SE"/>
        </w:rPr>
        <w:tab/>
      </w:r>
      <w:r>
        <w:t>Solution #1.20: Reserve a range of special numbers for undefined values</w:t>
      </w:r>
      <w:r>
        <w:tab/>
      </w:r>
      <w:r>
        <w:fldChar w:fldCharType="begin"/>
      </w:r>
      <w:r>
        <w:instrText xml:space="preserve"> PAGEREF _Toc151380893 \h </w:instrText>
      </w:r>
      <w:r>
        <w:fldChar w:fldCharType="separate"/>
      </w:r>
      <w:r>
        <w:t>28</w:t>
      </w:r>
      <w:r>
        <w:fldChar w:fldCharType="end"/>
      </w:r>
    </w:p>
    <w:p w14:paraId="3DF08CC0" w14:textId="1097FEA5" w:rsidR="003A3DDE" w:rsidRDefault="003A3DDE">
      <w:pPr>
        <w:pStyle w:val="TOC4"/>
        <w:rPr>
          <w:rFonts w:asciiTheme="minorHAnsi" w:eastAsiaTheme="minorEastAsia" w:hAnsiTheme="minorHAnsi" w:cstheme="minorBidi"/>
          <w:sz w:val="22"/>
          <w:szCs w:val="22"/>
          <w:lang w:val="en-SE" w:eastAsia="en-SE"/>
        </w:rPr>
      </w:pPr>
      <w:r>
        <w:t>5.1.5.21</w:t>
      </w:r>
      <w:r>
        <w:rPr>
          <w:rFonts w:asciiTheme="minorHAnsi" w:eastAsiaTheme="minorEastAsia" w:hAnsiTheme="minorHAnsi" w:cstheme="minorBidi"/>
          <w:sz w:val="22"/>
          <w:szCs w:val="22"/>
          <w:lang w:val="en-SE" w:eastAsia="en-SE"/>
        </w:rPr>
        <w:tab/>
      </w:r>
      <w:r>
        <w:t>Solution #1.21: Bitrate charging supported by CHF</w:t>
      </w:r>
      <w:r>
        <w:tab/>
      </w:r>
      <w:r>
        <w:fldChar w:fldCharType="begin"/>
      </w:r>
      <w:r>
        <w:instrText xml:space="preserve"> PAGEREF _Toc151380894 \h </w:instrText>
      </w:r>
      <w:r>
        <w:fldChar w:fldCharType="separate"/>
      </w:r>
      <w:r>
        <w:t>28</w:t>
      </w:r>
      <w:r>
        <w:fldChar w:fldCharType="end"/>
      </w:r>
    </w:p>
    <w:p w14:paraId="505471FF" w14:textId="1BF9D262" w:rsidR="003A3DDE" w:rsidRDefault="003A3DDE">
      <w:pPr>
        <w:pStyle w:val="TOC4"/>
        <w:rPr>
          <w:rFonts w:asciiTheme="minorHAnsi" w:eastAsiaTheme="minorEastAsia" w:hAnsiTheme="minorHAnsi" w:cstheme="minorBidi"/>
          <w:sz w:val="22"/>
          <w:szCs w:val="22"/>
          <w:lang w:val="en-SE" w:eastAsia="en-SE"/>
        </w:rPr>
      </w:pPr>
      <w:r>
        <w:t>5.1.5.22</w:t>
      </w:r>
      <w:r>
        <w:rPr>
          <w:rFonts w:asciiTheme="minorHAnsi" w:eastAsiaTheme="minorEastAsia" w:hAnsiTheme="minorHAnsi" w:cstheme="minorBidi"/>
          <w:sz w:val="22"/>
          <w:szCs w:val="22"/>
          <w:lang w:val="en-SE" w:eastAsia="en-SE"/>
        </w:rPr>
        <w:tab/>
      </w:r>
      <w:r>
        <w:t>Solution #1.22: Bitrate charging using volume and time measurement</w:t>
      </w:r>
      <w:r>
        <w:tab/>
      </w:r>
      <w:r>
        <w:fldChar w:fldCharType="begin"/>
      </w:r>
      <w:r>
        <w:instrText xml:space="preserve"> PAGEREF _Toc151380895 \h </w:instrText>
      </w:r>
      <w:r>
        <w:fldChar w:fldCharType="separate"/>
      </w:r>
      <w:r>
        <w:t>30</w:t>
      </w:r>
      <w:r>
        <w:fldChar w:fldCharType="end"/>
      </w:r>
    </w:p>
    <w:p w14:paraId="52A63215" w14:textId="7FC18DF5" w:rsidR="003A3DDE" w:rsidRDefault="003A3DDE">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_Toc151380896 \h </w:instrText>
      </w:r>
      <w:r>
        <w:fldChar w:fldCharType="separate"/>
      </w:r>
      <w:r>
        <w:t>31</w:t>
      </w:r>
      <w:r>
        <w:fldChar w:fldCharType="end"/>
      </w:r>
    </w:p>
    <w:p w14:paraId="4CDC1F6D" w14:textId="645F544F" w:rsidR="003A3DDE" w:rsidRDefault="003A3DDE">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_Toc151380897 \h </w:instrText>
      </w:r>
      <w:r>
        <w:fldChar w:fldCharType="separate"/>
      </w:r>
      <w:r>
        <w:t>32</w:t>
      </w:r>
      <w:r>
        <w:fldChar w:fldCharType="end"/>
      </w:r>
    </w:p>
    <w:p w14:paraId="33AE8399" w14:textId="05DE6256" w:rsidR="003A3DDE" w:rsidRDefault="003A3DDE">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_Toc151380898 \h </w:instrText>
      </w:r>
      <w:r>
        <w:fldChar w:fldCharType="separate"/>
      </w:r>
      <w:r>
        <w:t>32</w:t>
      </w:r>
      <w:r>
        <w:fldChar w:fldCharType="end"/>
      </w:r>
    </w:p>
    <w:p w14:paraId="48FB46BE" w14:textId="35E419AA" w:rsidR="003A3DDE" w:rsidRDefault="003A3DDE">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_Toc151380899 \h </w:instrText>
      </w:r>
      <w:r>
        <w:fldChar w:fldCharType="separate"/>
      </w:r>
      <w:r>
        <w:t>32</w:t>
      </w:r>
      <w:r>
        <w:fldChar w:fldCharType="end"/>
      </w:r>
    </w:p>
    <w:p w14:paraId="6AD5CFC5" w14:textId="7C0A3A81" w:rsidR="003A3DDE" w:rsidRDefault="003A3DDE">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_Toc151380900 \h </w:instrText>
      </w:r>
      <w:r>
        <w:fldChar w:fldCharType="separate"/>
      </w:r>
      <w:r>
        <w:t>32</w:t>
      </w:r>
      <w:r>
        <w:fldChar w:fldCharType="end"/>
      </w:r>
    </w:p>
    <w:p w14:paraId="2790B639" w14:textId="00CFB40E" w:rsidR="003A3DDE" w:rsidRDefault="003A3DDE">
      <w:pPr>
        <w:pStyle w:val="TOC4"/>
        <w:rPr>
          <w:rFonts w:asciiTheme="minorHAnsi" w:eastAsiaTheme="minorEastAsia" w:hAnsiTheme="minorHAnsi" w:cstheme="minorBidi"/>
          <w:sz w:val="22"/>
          <w:szCs w:val="22"/>
          <w:lang w:val="en-SE" w:eastAsia="en-SE"/>
        </w:rPr>
      </w:pPr>
      <w:r>
        <w:lastRenderedPageBreak/>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_Toc151380901 \h </w:instrText>
      </w:r>
      <w:r>
        <w:fldChar w:fldCharType="separate"/>
      </w:r>
      <w:r>
        <w:t>32</w:t>
      </w:r>
      <w:r>
        <w:fldChar w:fldCharType="end"/>
      </w:r>
    </w:p>
    <w:p w14:paraId="75AB73B5" w14:textId="43485894" w:rsidR="003A3DDE" w:rsidRDefault="003A3DDE">
      <w:pPr>
        <w:pStyle w:val="TOC4"/>
        <w:rPr>
          <w:rFonts w:asciiTheme="minorHAnsi" w:eastAsiaTheme="minorEastAsia" w:hAnsiTheme="minorHAnsi" w:cstheme="minorBidi"/>
          <w:sz w:val="22"/>
          <w:szCs w:val="22"/>
          <w:lang w:val="en-SE" w:eastAsia="en-SE"/>
        </w:rPr>
      </w:pPr>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_Toc151380902 \h </w:instrText>
      </w:r>
      <w:r>
        <w:fldChar w:fldCharType="separate"/>
      </w:r>
      <w:r>
        <w:t>33</w:t>
      </w:r>
      <w:r>
        <w:fldChar w:fldCharType="end"/>
      </w:r>
    </w:p>
    <w:p w14:paraId="4D82E023" w14:textId="409E312D" w:rsidR="003A3DDE" w:rsidRDefault="003A3DDE">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_Toc151380903 \h </w:instrText>
      </w:r>
      <w:r>
        <w:fldChar w:fldCharType="separate"/>
      </w:r>
      <w:r>
        <w:t>33</w:t>
      </w:r>
      <w:r>
        <w:fldChar w:fldCharType="end"/>
      </w:r>
    </w:p>
    <w:p w14:paraId="30DD8272" w14:textId="53C6597A" w:rsidR="003A3DDE" w:rsidRDefault="003A3DDE">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_Toc151380904 \h </w:instrText>
      </w:r>
      <w:r>
        <w:fldChar w:fldCharType="separate"/>
      </w:r>
      <w:r>
        <w:t>33</w:t>
      </w:r>
      <w:r>
        <w:fldChar w:fldCharType="end"/>
      </w:r>
    </w:p>
    <w:p w14:paraId="3CE22030" w14:textId="6B9B65CA" w:rsidR="003A3DDE" w:rsidRDefault="003A3DDE">
      <w:pPr>
        <w:pStyle w:val="TOC3"/>
        <w:rPr>
          <w:rFonts w:asciiTheme="minorHAnsi" w:eastAsiaTheme="minorEastAsia" w:hAnsiTheme="minorHAnsi" w:cstheme="minorBidi"/>
          <w:sz w:val="22"/>
          <w:szCs w:val="22"/>
          <w:lang w:val="en-SE" w:eastAsia="en-SE"/>
        </w:rPr>
      </w:pPr>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_Toc151380905 \h </w:instrText>
      </w:r>
      <w:r>
        <w:fldChar w:fldCharType="separate"/>
      </w:r>
      <w:r>
        <w:t>33</w:t>
      </w:r>
      <w:r>
        <w:fldChar w:fldCharType="end"/>
      </w:r>
    </w:p>
    <w:p w14:paraId="49F9A3EF" w14:textId="32DC6FCC" w:rsidR="003A3DDE" w:rsidRDefault="003A3DDE">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_Toc151380906 \h </w:instrText>
      </w:r>
      <w:r>
        <w:fldChar w:fldCharType="separate"/>
      </w:r>
      <w:r>
        <w:t>33</w:t>
      </w:r>
      <w:r>
        <w:fldChar w:fldCharType="end"/>
      </w:r>
    </w:p>
    <w:p w14:paraId="0912E124" w14:textId="0DEF268A" w:rsidR="003A3DDE" w:rsidRDefault="003A3DDE">
      <w:pPr>
        <w:pStyle w:val="TOC4"/>
        <w:rPr>
          <w:rFonts w:asciiTheme="minorHAnsi" w:eastAsiaTheme="minorEastAsia" w:hAnsiTheme="minorHAnsi" w:cstheme="minorBidi"/>
          <w:sz w:val="22"/>
          <w:szCs w:val="22"/>
          <w:lang w:val="en-SE" w:eastAsia="en-SE"/>
        </w:rPr>
      </w:pPr>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_Toc151380907 \h </w:instrText>
      </w:r>
      <w:r>
        <w:fldChar w:fldCharType="separate"/>
      </w:r>
      <w:r>
        <w:t>33</w:t>
      </w:r>
      <w:r>
        <w:fldChar w:fldCharType="end"/>
      </w:r>
    </w:p>
    <w:p w14:paraId="3453E956" w14:textId="26D1EAAF" w:rsidR="003A3DDE" w:rsidRDefault="003A3DDE">
      <w:pPr>
        <w:pStyle w:val="TOC4"/>
        <w:rPr>
          <w:rFonts w:asciiTheme="minorHAnsi" w:eastAsiaTheme="minorEastAsia" w:hAnsiTheme="minorHAnsi" w:cstheme="minorBidi"/>
          <w:sz w:val="22"/>
          <w:szCs w:val="22"/>
          <w:lang w:val="en-SE" w:eastAsia="en-SE"/>
        </w:rPr>
      </w:pPr>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_Toc151380908 \h </w:instrText>
      </w:r>
      <w:r>
        <w:fldChar w:fldCharType="separate"/>
      </w:r>
      <w:r>
        <w:t>33</w:t>
      </w:r>
      <w:r>
        <w:fldChar w:fldCharType="end"/>
      </w:r>
    </w:p>
    <w:p w14:paraId="122B581E" w14:textId="4FE05BAF" w:rsidR="003A3DDE" w:rsidRDefault="003A3DDE">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_Toc151380909 \h </w:instrText>
      </w:r>
      <w:r>
        <w:fldChar w:fldCharType="separate"/>
      </w:r>
      <w:r>
        <w:t>35</w:t>
      </w:r>
      <w:r>
        <w:fldChar w:fldCharType="end"/>
      </w:r>
    </w:p>
    <w:p w14:paraId="23E04281" w14:textId="726CBE17" w:rsidR="003A3DDE" w:rsidRDefault="003A3DDE">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_Toc151380910 \h </w:instrText>
      </w:r>
      <w:r>
        <w:fldChar w:fldCharType="separate"/>
      </w:r>
      <w:r>
        <w:t>35</w:t>
      </w:r>
      <w:r>
        <w:fldChar w:fldCharType="end"/>
      </w:r>
    </w:p>
    <w:p w14:paraId="6D640CE7" w14:textId="5FE6D4B4" w:rsidR="003A3DDE" w:rsidRDefault="003A3DDE">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_Toc151380911 \h </w:instrText>
      </w:r>
      <w:r>
        <w:fldChar w:fldCharType="separate"/>
      </w:r>
      <w:r>
        <w:t>36</w:t>
      </w:r>
      <w:r>
        <w:fldChar w:fldCharType="end"/>
      </w:r>
    </w:p>
    <w:p w14:paraId="324FE30B" w14:textId="0477DEEF" w:rsidR="003A3DDE" w:rsidRDefault="003A3DDE">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_Toc151380912 \h </w:instrText>
      </w:r>
      <w:r>
        <w:fldChar w:fldCharType="separate"/>
      </w:r>
      <w:r>
        <w:t>36</w:t>
      </w:r>
      <w:r>
        <w:fldChar w:fldCharType="end"/>
      </w:r>
    </w:p>
    <w:p w14:paraId="3DC5F0D7" w14:textId="570E03E1" w:rsidR="003A3DDE" w:rsidRDefault="003A3DDE">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_Toc151380913 \h </w:instrText>
      </w:r>
      <w:r>
        <w:fldChar w:fldCharType="separate"/>
      </w:r>
      <w:r>
        <w:t>36</w:t>
      </w:r>
      <w:r>
        <w:fldChar w:fldCharType="end"/>
      </w:r>
    </w:p>
    <w:p w14:paraId="6DB54BC2" w14:textId="7D6B15C4" w:rsidR="003A3DDE" w:rsidRDefault="003A3DDE">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_Toc151380914 \h </w:instrText>
      </w:r>
      <w:r>
        <w:fldChar w:fldCharType="separate"/>
      </w:r>
      <w:r>
        <w:t>36</w:t>
      </w:r>
      <w:r>
        <w:fldChar w:fldCharType="end"/>
      </w:r>
    </w:p>
    <w:p w14:paraId="5F2841A5" w14:textId="4AB44CEC" w:rsidR="003A3DDE" w:rsidRDefault="003A3DDE">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_Toc151380915 \h </w:instrText>
      </w:r>
      <w:r>
        <w:fldChar w:fldCharType="separate"/>
      </w:r>
      <w:r>
        <w:t>36</w:t>
      </w:r>
      <w:r>
        <w:fldChar w:fldCharType="end"/>
      </w:r>
    </w:p>
    <w:p w14:paraId="266B2DA3" w14:textId="3D9728FC" w:rsidR="003A3DDE" w:rsidRDefault="003A3DDE">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_Toc151380916 \h </w:instrText>
      </w:r>
      <w:r>
        <w:fldChar w:fldCharType="separate"/>
      </w:r>
      <w:r>
        <w:t>36</w:t>
      </w:r>
      <w:r>
        <w:fldChar w:fldCharType="end"/>
      </w:r>
    </w:p>
    <w:p w14:paraId="78C27FC2" w14:textId="7350E78D" w:rsidR="003A3DDE" w:rsidRDefault="003A3DDE">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_Toc151380917 \h </w:instrText>
      </w:r>
      <w:r>
        <w:fldChar w:fldCharType="separate"/>
      </w:r>
      <w:r>
        <w:t>38</w:t>
      </w:r>
      <w:r>
        <w:fldChar w:fldCharType="end"/>
      </w:r>
    </w:p>
    <w:p w14:paraId="58AC227F" w14:textId="1E213DE0" w:rsidR="003A3DDE" w:rsidRDefault="003A3DDE">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_Toc151380918 \h </w:instrText>
      </w:r>
      <w:r>
        <w:fldChar w:fldCharType="separate"/>
      </w:r>
      <w:r>
        <w:t>38</w:t>
      </w:r>
      <w:r>
        <w:fldChar w:fldCharType="end"/>
      </w:r>
    </w:p>
    <w:p w14:paraId="5EB44710" w14:textId="31A3AFE5" w:rsidR="003A3DDE" w:rsidRDefault="003A3DDE">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_Toc151380919 \h </w:instrText>
      </w:r>
      <w:r>
        <w:fldChar w:fldCharType="separate"/>
      </w:r>
      <w:r>
        <w:t>39</w:t>
      </w:r>
      <w:r>
        <w:fldChar w:fldCharType="end"/>
      </w:r>
    </w:p>
    <w:p w14:paraId="4517245A" w14:textId="6DA197D4" w:rsidR="003A3DDE" w:rsidRDefault="003A3DDE">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_Toc151380920 \h </w:instrText>
      </w:r>
      <w:r>
        <w:fldChar w:fldCharType="separate"/>
      </w:r>
      <w:r>
        <w:t>39</w:t>
      </w:r>
      <w:r>
        <w:fldChar w:fldCharType="end"/>
      </w:r>
    </w:p>
    <w:p w14:paraId="23DA6DFC" w14:textId="16A844BE" w:rsidR="003A3DDE" w:rsidRDefault="003A3DDE">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r>
        <w:fldChar w:fldCharType="separate"/>
      </w:r>
      <w:r>
        <w:t>39</w:t>
      </w:r>
      <w:r>
        <w:fldChar w:fldCharType="end"/>
      </w:r>
    </w:p>
    <w:p w14:paraId="0DBA157F" w14:textId="075B1F4E" w:rsidR="003A3DDE" w:rsidRDefault="003A3DDE">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r>
        <w:fldChar w:fldCharType="separate"/>
      </w:r>
      <w:r>
        <w:t>40</w:t>
      </w:r>
      <w:r>
        <w:fldChar w:fldCharType="end"/>
      </w:r>
    </w:p>
    <w:p w14:paraId="36D75E69" w14:textId="528F36C0" w:rsidR="003A3DDE" w:rsidRDefault="003A3DDE">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r>
        <w:fldChar w:fldCharType="separate"/>
      </w:r>
      <w:r>
        <w:t>41</w:t>
      </w:r>
      <w:r>
        <w:fldChar w:fldCharType="end"/>
      </w:r>
    </w:p>
    <w:p w14:paraId="7F4DC19A" w14:textId="1ADCE935" w:rsidR="003A3DDE" w:rsidRDefault="003A3DDE">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_Toc151380924 \h </w:instrText>
      </w:r>
      <w:r>
        <w:fldChar w:fldCharType="separate"/>
      </w:r>
      <w:r>
        <w:t>41</w:t>
      </w:r>
      <w:r>
        <w:fldChar w:fldCharType="end"/>
      </w:r>
    </w:p>
    <w:p w14:paraId="65091A84" w14:textId="31A41EA9" w:rsidR="003A3DDE" w:rsidRDefault="003A3DDE">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_Toc151380925 \h </w:instrText>
      </w:r>
      <w:r>
        <w:fldChar w:fldCharType="separate"/>
      </w:r>
      <w:r>
        <w:t>42</w:t>
      </w:r>
      <w:r>
        <w:fldChar w:fldCharType="end"/>
      </w:r>
    </w:p>
    <w:p w14:paraId="294B379C" w14:textId="241F7FD7" w:rsidR="003A3DDE" w:rsidRDefault="003A3DDE">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_Toc151380926 \h </w:instrText>
      </w:r>
      <w:r>
        <w:fldChar w:fldCharType="separate"/>
      </w:r>
      <w:r>
        <w:t>42</w:t>
      </w:r>
      <w:r>
        <w:fldChar w:fldCharType="end"/>
      </w:r>
    </w:p>
    <w:p w14:paraId="45A1269A" w14:textId="646D9F1C" w:rsidR="003A3DDE" w:rsidRDefault="003A3DDE">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_Toc151380927 \h </w:instrText>
      </w:r>
      <w:r>
        <w:fldChar w:fldCharType="separate"/>
      </w:r>
      <w:r>
        <w:t>42</w:t>
      </w:r>
      <w:r>
        <w:fldChar w:fldCharType="end"/>
      </w:r>
    </w:p>
    <w:p w14:paraId="5252ADFF" w14:textId="16E10F74" w:rsidR="003A3DDE" w:rsidRDefault="003A3DDE">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_Toc151380928 \h </w:instrText>
      </w:r>
      <w:r>
        <w:fldChar w:fldCharType="separate"/>
      </w:r>
      <w:r>
        <w:t>42</w:t>
      </w:r>
      <w:r>
        <w:fldChar w:fldCharType="end"/>
      </w:r>
    </w:p>
    <w:p w14:paraId="48E9F77D" w14:textId="6F7504E5" w:rsidR="003A3DDE" w:rsidRDefault="003A3DDE">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_Toc151380929 \h </w:instrText>
      </w:r>
      <w:r>
        <w:fldChar w:fldCharType="separate"/>
      </w:r>
      <w:r>
        <w:t>42</w:t>
      </w:r>
      <w:r>
        <w:fldChar w:fldCharType="end"/>
      </w:r>
    </w:p>
    <w:p w14:paraId="52C846CF" w14:textId="2B7982C8" w:rsidR="003A3DDE" w:rsidRDefault="003A3DDE">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_Toc151380930 \h </w:instrText>
      </w:r>
      <w:r>
        <w:fldChar w:fldCharType="separate"/>
      </w:r>
      <w:r>
        <w:t>42</w:t>
      </w:r>
      <w:r>
        <w:fldChar w:fldCharType="end"/>
      </w:r>
    </w:p>
    <w:p w14:paraId="68514937" w14:textId="0FF3D673" w:rsidR="003A3DDE" w:rsidRDefault="003A3DDE">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_Toc151380931 \h </w:instrText>
      </w:r>
      <w:r>
        <w:fldChar w:fldCharType="separate"/>
      </w:r>
      <w:r>
        <w:t>42</w:t>
      </w:r>
      <w:r>
        <w:fldChar w:fldCharType="end"/>
      </w:r>
    </w:p>
    <w:p w14:paraId="1172B0E7" w14:textId="50B29EAE" w:rsidR="003A3DDE" w:rsidRDefault="003A3DDE">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_Toc151380932 \h </w:instrText>
      </w:r>
      <w:r>
        <w:fldChar w:fldCharType="separate"/>
      </w:r>
      <w:r>
        <w:t>42</w:t>
      </w:r>
      <w:r>
        <w:fldChar w:fldCharType="end"/>
      </w:r>
    </w:p>
    <w:p w14:paraId="77F9534C" w14:textId="25F9B5DD" w:rsidR="003A3DDE" w:rsidRDefault="003A3DDE">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_Toc151380933 \h </w:instrText>
      </w:r>
      <w:r>
        <w:fldChar w:fldCharType="separate"/>
      </w:r>
      <w:r>
        <w:t>42</w:t>
      </w:r>
      <w:r>
        <w:fldChar w:fldCharType="end"/>
      </w:r>
    </w:p>
    <w:p w14:paraId="32FD9275" w14:textId="115E2FEB" w:rsidR="003A3DDE" w:rsidRDefault="003A3DDE">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_Toc151380934 \h </w:instrText>
      </w:r>
      <w:r>
        <w:fldChar w:fldCharType="separate"/>
      </w:r>
      <w:r>
        <w:t>43</w:t>
      </w:r>
      <w:r>
        <w:fldChar w:fldCharType="end"/>
      </w:r>
    </w:p>
    <w:p w14:paraId="44E8521E" w14:textId="20280A3B" w:rsidR="003A3DDE" w:rsidRDefault="003A3DDE">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CREATE operation and cancal event type and charging session identifier</w:t>
      </w:r>
      <w:r>
        <w:tab/>
      </w:r>
      <w:r>
        <w:fldChar w:fldCharType="begin"/>
      </w:r>
      <w:r>
        <w:instrText xml:space="preserve"> PAGEREF _Toc151380935 \h </w:instrText>
      </w:r>
      <w:r>
        <w:fldChar w:fldCharType="separate"/>
      </w:r>
      <w:r>
        <w:t>44</w:t>
      </w:r>
      <w:r>
        <w:fldChar w:fldCharType="end"/>
      </w:r>
    </w:p>
    <w:p w14:paraId="1FA32AE8" w14:textId="4A91CC9F" w:rsidR="003A3DDE" w:rsidRDefault="003A3DDE">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_Toc151380936 \h </w:instrText>
      </w:r>
      <w:r>
        <w:fldChar w:fldCharType="separate"/>
      </w:r>
      <w:r>
        <w:t>45</w:t>
      </w:r>
      <w:r>
        <w:fldChar w:fldCharType="end"/>
      </w:r>
    </w:p>
    <w:p w14:paraId="51B1D03C" w14:textId="1CCEB2B9" w:rsidR="003A3DDE" w:rsidRDefault="003A3DDE">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_Toc151380937 \h </w:instrText>
      </w:r>
      <w:r>
        <w:fldChar w:fldCharType="separate"/>
      </w:r>
      <w:r>
        <w:t>45</w:t>
      </w:r>
      <w:r>
        <w:fldChar w:fldCharType="end"/>
      </w:r>
    </w:p>
    <w:p w14:paraId="2D8E725A" w14:textId="5EF3D3EB" w:rsidR="003A3DDE" w:rsidRDefault="003A3DDE">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_Toc151380938 \h </w:instrText>
      </w:r>
      <w:r>
        <w:fldChar w:fldCharType="separate"/>
      </w:r>
      <w:r>
        <w:t>46</w:t>
      </w:r>
      <w:r>
        <w:fldChar w:fldCharType="end"/>
      </w:r>
    </w:p>
    <w:p w14:paraId="4CC5B765" w14:textId="727A1B36" w:rsidR="003A3DDE" w:rsidRDefault="003A3DDE">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_Toc151380939 \h </w:instrText>
      </w:r>
      <w:r>
        <w:fldChar w:fldCharType="separate"/>
      </w:r>
      <w:r>
        <w:t>46</w:t>
      </w:r>
      <w:r>
        <w:fldChar w:fldCharType="end"/>
      </w:r>
    </w:p>
    <w:p w14:paraId="58196938" w14:textId="43333264" w:rsidR="003A3DDE" w:rsidRDefault="003A3DDE">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_Toc151380940 \h </w:instrText>
      </w:r>
      <w:r>
        <w:fldChar w:fldCharType="separate"/>
      </w:r>
      <w:r>
        <w:t>46</w:t>
      </w:r>
      <w:r>
        <w:fldChar w:fldCharType="end"/>
      </w:r>
    </w:p>
    <w:p w14:paraId="61E666C7" w14:textId="5049C3C9" w:rsidR="003A3DDE" w:rsidRDefault="003A3DDE">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_Toc151380941 \h </w:instrText>
      </w:r>
      <w:r>
        <w:fldChar w:fldCharType="separate"/>
      </w:r>
      <w:r>
        <w:t>46</w:t>
      </w:r>
      <w:r>
        <w:fldChar w:fldCharType="end"/>
      </w:r>
    </w:p>
    <w:p w14:paraId="5F01CD89" w14:textId="0239B83D" w:rsidR="003A3DDE" w:rsidRDefault="003A3DDE">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_Toc151380942 \h </w:instrText>
      </w:r>
      <w:r>
        <w:fldChar w:fldCharType="separate"/>
      </w:r>
      <w:r>
        <w:t>46</w:t>
      </w:r>
      <w:r>
        <w:fldChar w:fldCharType="end"/>
      </w:r>
    </w:p>
    <w:p w14:paraId="6336FA87" w14:textId="790C7EEF" w:rsidR="003A3DDE" w:rsidRDefault="003A3DDE">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_Toc151380943 \h </w:instrText>
      </w:r>
      <w:r>
        <w:fldChar w:fldCharType="separate"/>
      </w:r>
      <w:r>
        <w:t>46</w:t>
      </w:r>
      <w:r>
        <w:fldChar w:fldCharType="end"/>
      </w:r>
    </w:p>
    <w:p w14:paraId="4F35ED40" w14:textId="525B3405" w:rsidR="003A3DDE" w:rsidRDefault="003A3DDE">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_Toc151380944 \h </w:instrText>
      </w:r>
      <w:r>
        <w:fldChar w:fldCharType="separate"/>
      </w:r>
      <w:r>
        <w:t>46</w:t>
      </w:r>
      <w:r>
        <w:fldChar w:fldCharType="end"/>
      </w:r>
    </w:p>
    <w:p w14:paraId="62DB92C7" w14:textId="44610EEC" w:rsidR="003A3DDE" w:rsidRDefault="003A3DDE">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_Toc151380945 \h </w:instrText>
      </w:r>
      <w:r>
        <w:fldChar w:fldCharType="separate"/>
      </w:r>
      <w:r>
        <w:t>46</w:t>
      </w:r>
      <w:r>
        <w:fldChar w:fldCharType="end"/>
      </w:r>
    </w:p>
    <w:p w14:paraId="1C9AD707" w14:textId="0360BD74" w:rsidR="003A3DDE" w:rsidRDefault="003A3DDE">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_Toc151380946 \h </w:instrText>
      </w:r>
      <w:r>
        <w:fldChar w:fldCharType="separate"/>
      </w:r>
      <w:r>
        <w:t>47</w:t>
      </w:r>
      <w:r>
        <w:fldChar w:fldCharType="end"/>
      </w:r>
    </w:p>
    <w:p w14:paraId="7B37EF3F" w14:textId="223CEF8E" w:rsidR="003A3DDE" w:rsidRDefault="003A3DDE">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_Toc151380947 \h </w:instrText>
      </w:r>
      <w:r>
        <w:fldChar w:fldCharType="separate"/>
      </w:r>
      <w:r>
        <w:t>48</w:t>
      </w:r>
      <w:r>
        <w:fldChar w:fldCharType="end"/>
      </w:r>
    </w:p>
    <w:p w14:paraId="2BE23D92" w14:textId="369F6BAC" w:rsidR="003A3DDE" w:rsidRDefault="003A3DDE">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_Toc151380948 \h </w:instrText>
      </w:r>
      <w:r>
        <w:fldChar w:fldCharType="separate"/>
      </w:r>
      <w:r>
        <w:t>48</w:t>
      </w:r>
      <w:r>
        <w:fldChar w:fldCharType="end"/>
      </w:r>
    </w:p>
    <w:p w14:paraId="2160E348" w14:textId="2A52FDB9" w:rsidR="003A3DDE" w:rsidRDefault="003A3DDE">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_Toc151380949 \h </w:instrText>
      </w:r>
      <w:r>
        <w:fldChar w:fldCharType="separate"/>
      </w:r>
      <w:r>
        <w:t>49</w:t>
      </w:r>
      <w:r>
        <w:fldChar w:fldCharType="end"/>
      </w:r>
    </w:p>
    <w:p w14:paraId="1CFC0172" w14:textId="20AF35F5" w:rsidR="003A3DDE" w:rsidRDefault="003A3DDE">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_Toc151380950 \h </w:instrText>
      </w:r>
      <w:r>
        <w:fldChar w:fldCharType="separate"/>
      </w:r>
      <w:r>
        <w:t>50</w:t>
      </w:r>
      <w:r>
        <w:fldChar w:fldCharType="end"/>
      </w:r>
    </w:p>
    <w:p w14:paraId="0AD0466A" w14:textId="0C8A08EA" w:rsidR="003A3DDE" w:rsidRDefault="003A3DDE">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_Toc151380951 \h </w:instrText>
      </w:r>
      <w:r>
        <w:fldChar w:fldCharType="separate"/>
      </w:r>
      <w:r>
        <w:t>50</w:t>
      </w:r>
      <w:r>
        <w:fldChar w:fldCharType="end"/>
      </w:r>
    </w:p>
    <w:p w14:paraId="7329F55F" w14:textId="25E18768" w:rsidR="003A3DDE" w:rsidRDefault="003A3DDE">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_Toc151380952 \h </w:instrText>
      </w:r>
      <w:r>
        <w:fldChar w:fldCharType="separate"/>
      </w:r>
      <w:r>
        <w:t>51</w:t>
      </w:r>
      <w:r>
        <w:fldChar w:fldCharType="end"/>
      </w:r>
    </w:p>
    <w:p w14:paraId="2BB72570" w14:textId="798D1F83" w:rsidR="003A3DDE" w:rsidRDefault="003A3DDE">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_Toc151380953 \h </w:instrText>
      </w:r>
      <w:r>
        <w:fldChar w:fldCharType="separate"/>
      </w:r>
      <w:r>
        <w:t>51</w:t>
      </w:r>
      <w:r>
        <w:fldChar w:fldCharType="end"/>
      </w:r>
    </w:p>
    <w:p w14:paraId="2C241121" w14:textId="5199D645" w:rsidR="003A3DDE" w:rsidRDefault="003A3DDE">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_Toc151380954 \h </w:instrText>
      </w:r>
      <w:r>
        <w:fldChar w:fldCharType="separate"/>
      </w:r>
      <w:r>
        <w:t>51</w:t>
      </w:r>
      <w:r>
        <w:fldChar w:fldCharType="end"/>
      </w:r>
    </w:p>
    <w:p w14:paraId="7EB1F7DA" w14:textId="6FCBBF12" w:rsidR="003A3DDE" w:rsidRDefault="003A3DDE">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_Toc151380955 \h </w:instrText>
      </w:r>
      <w:r>
        <w:fldChar w:fldCharType="separate"/>
      </w:r>
      <w:r>
        <w:t>52</w:t>
      </w:r>
      <w:r>
        <w:fldChar w:fldCharType="end"/>
      </w:r>
    </w:p>
    <w:p w14:paraId="0C7E505F" w14:textId="40CDDDF8" w:rsidR="003A3DDE" w:rsidRDefault="003A3DDE">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_Toc151380956 \h </w:instrText>
      </w:r>
      <w:r>
        <w:fldChar w:fldCharType="separate"/>
      </w:r>
      <w:r>
        <w:t>52</w:t>
      </w:r>
      <w:r>
        <w:fldChar w:fldCharType="end"/>
      </w:r>
    </w:p>
    <w:p w14:paraId="64DE0ED2" w14:textId="14FC21C5" w:rsidR="003A3DDE" w:rsidRDefault="003A3DDE">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_Toc151380957 \h </w:instrText>
      </w:r>
      <w:r>
        <w:fldChar w:fldCharType="separate"/>
      </w:r>
      <w:r>
        <w:t>53</w:t>
      </w:r>
      <w:r>
        <w:fldChar w:fldCharType="end"/>
      </w:r>
    </w:p>
    <w:p w14:paraId="35EB84FA" w14:textId="29CAF8B9" w:rsidR="003A3DDE" w:rsidRDefault="003A3DDE">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_Toc151380958 \h </w:instrText>
      </w:r>
      <w:r>
        <w:fldChar w:fldCharType="separate"/>
      </w:r>
      <w:r>
        <w:t>53</w:t>
      </w:r>
      <w:r>
        <w:fldChar w:fldCharType="end"/>
      </w:r>
    </w:p>
    <w:p w14:paraId="275939DF" w14:textId="2F1A3309" w:rsidR="003A3DDE" w:rsidRDefault="003A3DDE">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_Toc151380959 \h </w:instrText>
      </w:r>
      <w:r>
        <w:fldChar w:fldCharType="separate"/>
      </w:r>
      <w:r>
        <w:t>53</w:t>
      </w:r>
      <w:r>
        <w:fldChar w:fldCharType="end"/>
      </w:r>
    </w:p>
    <w:p w14:paraId="250DEBB1" w14:textId="35BC0890" w:rsidR="003A3DDE" w:rsidRDefault="003A3DDE">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_Toc151380960 \h </w:instrText>
      </w:r>
      <w:r>
        <w:fldChar w:fldCharType="separate"/>
      </w:r>
      <w:r>
        <w:t>53</w:t>
      </w:r>
      <w:r>
        <w:fldChar w:fldCharType="end"/>
      </w:r>
    </w:p>
    <w:p w14:paraId="2217AA50" w14:textId="5F0121BE" w:rsidR="003A3DDE" w:rsidRDefault="003A3DDE">
      <w:pPr>
        <w:pStyle w:val="TOC3"/>
        <w:rPr>
          <w:rFonts w:asciiTheme="minorHAnsi" w:eastAsiaTheme="minorEastAsia" w:hAnsiTheme="minorHAnsi" w:cstheme="minorBidi"/>
          <w:sz w:val="22"/>
          <w:szCs w:val="22"/>
          <w:lang w:val="en-SE" w:eastAsia="en-SE"/>
        </w:rPr>
      </w:pPr>
      <w:r>
        <w:rPr>
          <w:lang w:eastAsia="zh-CN"/>
        </w:rPr>
        <w:lastRenderedPageBreak/>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_Toc151380961 \h </w:instrText>
      </w:r>
      <w:r>
        <w:fldChar w:fldCharType="separate"/>
      </w:r>
      <w:r>
        <w:t>53</w:t>
      </w:r>
      <w:r>
        <w:fldChar w:fldCharType="end"/>
      </w:r>
    </w:p>
    <w:p w14:paraId="00ED7DB5" w14:textId="2552CF9A" w:rsidR="003A3DDE" w:rsidRDefault="003A3DDE">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_Toc151380962 \h </w:instrText>
      </w:r>
      <w:r>
        <w:fldChar w:fldCharType="separate"/>
      </w:r>
      <w:r>
        <w:t>53</w:t>
      </w:r>
      <w:r>
        <w:fldChar w:fldCharType="end"/>
      </w:r>
    </w:p>
    <w:p w14:paraId="31FC3689" w14:textId="3856C4A8" w:rsidR="003A3DDE" w:rsidRDefault="003A3DDE">
      <w:pPr>
        <w:pStyle w:val="TOC3"/>
        <w:rPr>
          <w:rFonts w:asciiTheme="minorHAnsi" w:eastAsiaTheme="minorEastAsia" w:hAnsiTheme="minorHAnsi" w:cstheme="minorBidi"/>
          <w:sz w:val="22"/>
          <w:szCs w:val="22"/>
          <w:lang w:val="en-SE" w:eastAsia="en-SE"/>
        </w:rPr>
      </w:pP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_Toc151380963 \h </w:instrText>
      </w:r>
      <w:r>
        <w:fldChar w:fldCharType="separate"/>
      </w:r>
      <w:r>
        <w:t>53</w:t>
      </w:r>
      <w:r>
        <w:fldChar w:fldCharType="end"/>
      </w:r>
    </w:p>
    <w:p w14:paraId="33C4FEF0" w14:textId="4F617CD5" w:rsidR="003A3DDE" w:rsidRDefault="003A3DDE">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_Toc151380964 \h </w:instrText>
      </w:r>
      <w:r>
        <w:fldChar w:fldCharType="separate"/>
      </w:r>
      <w:r>
        <w:t>54</w:t>
      </w:r>
      <w:r>
        <w:fldChar w:fldCharType="end"/>
      </w:r>
    </w:p>
    <w:p w14:paraId="27750203" w14:textId="1107AF9E" w:rsidR="003A3DDE" w:rsidRDefault="003A3DDE">
      <w:pPr>
        <w:pStyle w:val="TOC3"/>
        <w:rPr>
          <w:rFonts w:asciiTheme="minorHAnsi" w:eastAsiaTheme="minorEastAsia" w:hAnsiTheme="minorHAnsi" w:cstheme="minorBidi"/>
          <w:sz w:val="22"/>
          <w:szCs w:val="22"/>
          <w:lang w:val="en-SE" w:eastAsia="en-SE"/>
        </w:rPr>
      </w:pPr>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_Toc151380965 \h </w:instrText>
      </w:r>
      <w:r>
        <w:fldChar w:fldCharType="separate"/>
      </w:r>
      <w:r>
        <w:t>54</w:t>
      </w:r>
      <w:r>
        <w:fldChar w:fldCharType="end"/>
      </w:r>
    </w:p>
    <w:p w14:paraId="4EDAED7D" w14:textId="3A6BF379" w:rsidR="003A3DDE" w:rsidRDefault="003A3DDE">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_Toc151380966 \h </w:instrText>
      </w:r>
      <w:r>
        <w:fldChar w:fldCharType="separate"/>
      </w:r>
      <w:r>
        <w:t>55</w:t>
      </w:r>
      <w:r>
        <w:fldChar w:fldCharType="end"/>
      </w:r>
    </w:p>
    <w:p w14:paraId="3FD5C60A" w14:textId="3D19395A" w:rsidR="003A3DDE" w:rsidRDefault="003A3DDE">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_Toc151380967 \h </w:instrText>
      </w:r>
      <w:r>
        <w:fldChar w:fldCharType="separate"/>
      </w:r>
      <w:r>
        <w:t>57</w:t>
      </w:r>
      <w:r>
        <w:fldChar w:fldCharType="end"/>
      </w:r>
    </w:p>
    <w:p w14:paraId="071B45E7" w14:textId="221A4AF4" w:rsidR="003A3DDE" w:rsidRDefault="003A3DDE">
      <w:pPr>
        <w:pStyle w:val="TOC3"/>
        <w:rPr>
          <w:rFonts w:asciiTheme="minorHAnsi" w:eastAsiaTheme="minorEastAsia" w:hAnsiTheme="minorHAnsi" w:cstheme="minorBidi"/>
          <w:sz w:val="22"/>
          <w:szCs w:val="22"/>
          <w:lang w:val="en-SE" w:eastAsia="en-SE"/>
        </w:rPr>
      </w:pPr>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_Toc151380968 \h </w:instrText>
      </w:r>
      <w:r>
        <w:fldChar w:fldCharType="separate"/>
      </w:r>
      <w:r>
        <w:t>57</w:t>
      </w:r>
      <w:r>
        <w:fldChar w:fldCharType="end"/>
      </w:r>
    </w:p>
    <w:p w14:paraId="3C556158" w14:textId="216A9BBF" w:rsidR="003A3DDE" w:rsidRDefault="003A3DDE">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_Toc151380969 \h </w:instrText>
      </w:r>
      <w:r>
        <w:fldChar w:fldCharType="separate"/>
      </w:r>
      <w:r>
        <w:t>57</w:t>
      </w:r>
      <w:r>
        <w:fldChar w:fldCharType="end"/>
      </w:r>
    </w:p>
    <w:p w14:paraId="3284502D" w14:textId="136997EE" w:rsidR="003A3DDE" w:rsidRDefault="003A3DDE">
      <w:pPr>
        <w:pStyle w:val="TOC3"/>
        <w:rPr>
          <w:rFonts w:asciiTheme="minorHAnsi" w:eastAsiaTheme="minorEastAsia" w:hAnsiTheme="minorHAnsi" w:cstheme="minorBidi"/>
          <w:sz w:val="22"/>
          <w:szCs w:val="22"/>
          <w:lang w:val="en-SE" w:eastAsia="en-SE"/>
        </w:rPr>
      </w:pPr>
      <w:r>
        <w:rPr>
          <w:lang w:eastAsia="zh-CN"/>
        </w:rPr>
        <w:t>6.4.10</w:t>
      </w:r>
      <w:r>
        <w:rPr>
          <w:rFonts w:asciiTheme="minorHAnsi" w:eastAsiaTheme="minorEastAsia" w:hAnsiTheme="minorHAnsi" w:cstheme="minorBidi"/>
          <w:sz w:val="22"/>
          <w:szCs w:val="22"/>
          <w:lang w:val="en-SE" w:eastAsia="en-SE"/>
        </w:rPr>
        <w:tab/>
      </w:r>
      <w:r>
        <w:rPr>
          <w:lang w:eastAsia="zh-CN"/>
        </w:rPr>
        <w:t>Solution #6.10: Only Applicable Common IEs</w:t>
      </w:r>
      <w:r>
        <w:tab/>
      </w:r>
      <w:r>
        <w:fldChar w:fldCharType="begin"/>
      </w:r>
      <w:r>
        <w:instrText xml:space="preserve"> PAGEREF _Toc151380970 \h </w:instrText>
      </w:r>
      <w:r>
        <w:fldChar w:fldCharType="separate"/>
      </w:r>
      <w:r>
        <w:t>57</w:t>
      </w:r>
      <w:r>
        <w:fldChar w:fldCharType="end"/>
      </w:r>
    </w:p>
    <w:p w14:paraId="190494B5" w14:textId="64CC2DD6" w:rsidR="003A3DDE" w:rsidRDefault="003A3DDE">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_Toc151380971 \h </w:instrText>
      </w:r>
      <w:r>
        <w:fldChar w:fldCharType="separate"/>
      </w:r>
      <w:r>
        <w:t>58</w:t>
      </w:r>
      <w:r>
        <w:fldChar w:fldCharType="end"/>
      </w:r>
    </w:p>
    <w:p w14:paraId="5FC9ACBC" w14:textId="6B16887D" w:rsidR="003A3DDE" w:rsidRDefault="003A3DDE">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_Toc151380972 \h </w:instrText>
      </w:r>
      <w:r>
        <w:fldChar w:fldCharType="separate"/>
      </w:r>
      <w:r>
        <w:t>59</w:t>
      </w:r>
      <w:r>
        <w:fldChar w:fldCharType="end"/>
      </w:r>
    </w:p>
    <w:p w14:paraId="56F47EFD" w14:textId="0C13EF01" w:rsidR="003A3DDE" w:rsidRDefault="003A3DDE">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_Toc151380973 \h </w:instrText>
      </w:r>
      <w:r>
        <w:fldChar w:fldCharType="separate"/>
      </w:r>
      <w:r>
        <w:t>59</w:t>
      </w:r>
      <w:r>
        <w:fldChar w:fldCharType="end"/>
      </w:r>
    </w:p>
    <w:p w14:paraId="7CB88FD1" w14:textId="1BBA6EAA" w:rsidR="003A3DDE" w:rsidRDefault="003A3DDE">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_Toc151380974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2" w:name="foreword"/>
      <w:bookmarkStart w:id="13" w:name="_Toc151380848"/>
      <w:bookmarkEnd w:id="12"/>
      <w:r w:rsidRPr="00362E13">
        <w:lastRenderedPageBreak/>
        <w:t>Foreword</w:t>
      </w:r>
      <w:bookmarkEnd w:id="13"/>
    </w:p>
    <w:p w14:paraId="2511FBFA" w14:textId="6794BA4C" w:rsidR="00080512" w:rsidRPr="00362E13" w:rsidRDefault="00080512">
      <w:r w:rsidRPr="00362E13">
        <w:t xml:space="preserve">This Technical </w:t>
      </w:r>
      <w:bookmarkStart w:id="14" w:name="spectype3"/>
      <w:r w:rsidR="00602AEA" w:rsidRPr="00362E13">
        <w:t>Report</w:t>
      </w:r>
      <w:bookmarkEnd w:id="14"/>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5" w:name="introduction"/>
      <w:bookmarkStart w:id="16" w:name="_Toc151380849"/>
      <w:bookmarkEnd w:id="15"/>
      <w:r w:rsidRPr="00362E13">
        <w:t>Introduction</w:t>
      </w:r>
      <w:bookmarkEnd w:id="16"/>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7" w:name="scope"/>
      <w:bookmarkStart w:id="18" w:name="_Toc151380850"/>
      <w:bookmarkEnd w:id="17"/>
      <w:r w:rsidRPr="00362E13">
        <w:lastRenderedPageBreak/>
        <w:t>1</w:t>
      </w:r>
      <w:r w:rsidRPr="00362E13">
        <w:tab/>
        <w:t>Scope</w:t>
      </w:r>
      <w:bookmarkEnd w:id="18"/>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19" w:name="references"/>
      <w:bookmarkStart w:id="20" w:name="_Toc151380851"/>
      <w:bookmarkEnd w:id="19"/>
      <w:r w:rsidRPr="00362E13">
        <w:t>2</w:t>
      </w:r>
      <w:r w:rsidRPr="00362E13">
        <w:tab/>
        <w:t>References</w:t>
      </w:r>
      <w:bookmarkEnd w:id="20"/>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7D222392" w:rsidR="00DE1272" w:rsidRPr="00362E13" w:rsidRDefault="00DE1272" w:rsidP="00DE1272">
      <w:pPr>
        <w:pStyle w:val="EX"/>
      </w:pPr>
      <w:r>
        <w:t>[</w:t>
      </w:r>
      <w:r w:rsidR="002D62E7">
        <w:t>24</w:t>
      </w:r>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1" w:name="definitions"/>
      <w:bookmarkStart w:id="22" w:name="_Toc151380852"/>
      <w:bookmarkEnd w:id="21"/>
      <w:r w:rsidRPr="00362E13">
        <w:t>3</w:t>
      </w:r>
      <w:r w:rsidRPr="00362E13">
        <w:tab/>
        <w:t>Definitions</w:t>
      </w:r>
      <w:r w:rsidR="00602AEA" w:rsidRPr="00362E13">
        <w:t xml:space="preserve"> of terms, symbols and abbreviations</w:t>
      </w:r>
      <w:bookmarkEnd w:id="22"/>
    </w:p>
    <w:p w14:paraId="6CBABCF9" w14:textId="77777777" w:rsidR="00080512" w:rsidRPr="00362E13" w:rsidRDefault="00080512">
      <w:pPr>
        <w:pStyle w:val="Heading2"/>
      </w:pPr>
      <w:bookmarkStart w:id="23" w:name="_Toc151380853"/>
      <w:r w:rsidRPr="00362E13">
        <w:t>3.1</w:t>
      </w:r>
      <w:r w:rsidRPr="00362E13">
        <w:tab/>
      </w:r>
      <w:r w:rsidR="002B6339" w:rsidRPr="00362E13">
        <w:t>Terms</w:t>
      </w:r>
      <w:bookmarkEnd w:id="23"/>
    </w:p>
    <w:p w14:paraId="52F085A8" w14:textId="720CE6E5" w:rsidR="00080512" w:rsidRPr="00362E13" w:rsidRDefault="00080512">
      <w:r w:rsidRPr="00362E13">
        <w:t xml:space="preserve">For the purposes of the present document, the terms given in </w:t>
      </w:r>
      <w:r w:rsidR="00547E68" w:rsidRPr="00362E13">
        <w:t>3GPP</w:t>
      </w:r>
      <w:r w:rsidR="00547E68">
        <w:t> </w:t>
      </w:r>
      <w:r w:rsidRPr="00362E13">
        <w:t>TR 21.905 [</w:t>
      </w:r>
      <w:r w:rsidR="004D3578" w:rsidRPr="00362E13">
        <w:t>1</w:t>
      </w:r>
      <w:r w:rsidRPr="00362E13">
        <w:t xml:space="preserve">] and the following apply. A term defined in the present document takes precedence over the definition of the same term, if any, in </w:t>
      </w:r>
      <w:r w:rsidR="00547E68" w:rsidRPr="00362E13">
        <w:t>3GPP</w:t>
      </w:r>
      <w:r w:rsidR="00547E68">
        <w:t> </w:t>
      </w:r>
      <w:r w:rsidRPr="00362E13">
        <w:t>TR 21.905 [</w:t>
      </w:r>
      <w:r w:rsidR="004D3578" w:rsidRPr="00362E13">
        <w:t>1</w:t>
      </w:r>
      <w:r w:rsidRPr="00362E13">
        <w:t>].</w:t>
      </w:r>
    </w:p>
    <w:p w14:paraId="748FAD21" w14:textId="77777777" w:rsidR="00080512" w:rsidRPr="00362E13" w:rsidRDefault="00080512">
      <w:pPr>
        <w:pStyle w:val="Heading2"/>
      </w:pPr>
      <w:bookmarkStart w:id="24" w:name="_Toc151380854"/>
      <w:r w:rsidRPr="00362E13">
        <w:t>3.2</w:t>
      </w:r>
      <w:r w:rsidRPr="00362E13">
        <w:tab/>
        <w:t>Symbols</w:t>
      </w:r>
      <w:bookmarkEnd w:id="2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5" w:name="_Toc151380855"/>
      <w:r w:rsidRPr="00362E13">
        <w:t>3.3</w:t>
      </w:r>
      <w:r w:rsidRPr="00362E13">
        <w:tab/>
        <w:t>Abbreviations</w:t>
      </w:r>
      <w:bookmarkEnd w:id="25"/>
    </w:p>
    <w:p w14:paraId="338C6B7C" w14:textId="2BDC877A"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547E68" w:rsidRPr="00362E13">
        <w:t>3GPP</w:t>
      </w:r>
      <w:r w:rsidR="00547E68">
        <w:t> </w:t>
      </w:r>
      <w:r w:rsidR="004D3578" w:rsidRPr="00362E13">
        <w:t>TR 21.905 [1</w:t>
      </w:r>
      <w:r w:rsidRPr="00362E13">
        <w:t>].</w:t>
      </w:r>
    </w:p>
    <w:p w14:paraId="281BFED7" w14:textId="77777777" w:rsidR="00F92E0C" w:rsidRPr="00362E13" w:rsidRDefault="00F92E0C" w:rsidP="00F92E0C">
      <w:pPr>
        <w:pStyle w:val="Heading1"/>
      </w:pPr>
      <w:bookmarkStart w:id="26" w:name="_Toc151380856"/>
      <w:r w:rsidRPr="00362E13">
        <w:t>4</w:t>
      </w:r>
      <w:r w:rsidRPr="00362E13">
        <w:tab/>
        <w:t>Overview</w:t>
      </w:r>
      <w:bookmarkEnd w:id="26"/>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 xml:space="preserve">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w:t>
      </w:r>
      <w:r w:rsidRPr="00362E13">
        <w:rPr>
          <w:iCs/>
        </w:rPr>
        <w:lastRenderedPageBreak/>
        <w:t>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7" w:name="_Toc151380857"/>
      <w:r w:rsidRPr="00362E13">
        <w:t>5</w:t>
      </w:r>
      <w:r w:rsidRPr="00362E13">
        <w:tab/>
        <w:t>Charging scenarios and key issues</w:t>
      </w:r>
      <w:bookmarkEnd w:id="27"/>
    </w:p>
    <w:p w14:paraId="42DCB282" w14:textId="77777777" w:rsidR="00F92E0C" w:rsidRPr="00362E13" w:rsidRDefault="00F92E0C" w:rsidP="00F92E0C">
      <w:pPr>
        <w:pStyle w:val="Heading2"/>
      </w:pPr>
      <w:bookmarkStart w:id="28" w:name="_Toc151380858"/>
      <w:r w:rsidRPr="00362E13">
        <w:t>5.1</w:t>
      </w:r>
      <w:r w:rsidRPr="00362E13">
        <w:tab/>
        <w:t>Charging information optimization</w:t>
      </w:r>
      <w:bookmarkEnd w:id="28"/>
    </w:p>
    <w:p w14:paraId="0755F8C3" w14:textId="77777777" w:rsidR="00FB7EE8" w:rsidRPr="00362E13" w:rsidRDefault="00FB7EE8" w:rsidP="00FB7EE8">
      <w:pPr>
        <w:pStyle w:val="Heading3"/>
      </w:pPr>
      <w:bookmarkStart w:id="29" w:name="_Toc151380859"/>
      <w:r w:rsidRPr="00362E13">
        <w:t>5.1.1</w:t>
      </w:r>
      <w:r w:rsidRPr="00362E13">
        <w:tab/>
        <w:t>General</w:t>
      </w:r>
      <w:bookmarkEnd w:id="2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158BB7E" w:rsidR="00FF7802" w:rsidRPr="00362E13" w:rsidRDefault="00FF7802" w:rsidP="00FB7EE8">
      <w:r w:rsidRPr="00362E13">
        <w:t xml:space="preserve">The size of a request is only limited by the maximum size of the request in </w:t>
      </w:r>
      <w:r w:rsidR="007C7893">
        <w:t>3GPP </w:t>
      </w:r>
      <w:r w:rsidR="007C7893" w:rsidRPr="00362E13">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1B7B560F" w:rsidR="00315996" w:rsidRPr="00362E13" w:rsidRDefault="00315996" w:rsidP="00315996">
      <w:pPr>
        <w:rPr>
          <w:lang w:eastAsia="zh-CN"/>
        </w:rPr>
      </w:pPr>
      <w:r>
        <w:rPr>
          <w:lang w:eastAsia="zh-CN"/>
        </w:rPr>
        <w:t xml:space="preserve">The CDR specification </w:t>
      </w:r>
      <w:r w:rsidR="007C7893">
        <w:t>3GPP </w:t>
      </w:r>
      <w:r w:rsidR="007C7893">
        <w:rPr>
          <w:lang w:eastAsia="zh-CN"/>
        </w:rPr>
        <w:t>TS </w:t>
      </w:r>
      <w:r>
        <w:rPr>
          <w:lang w:eastAsia="zh-CN"/>
        </w:rPr>
        <w:t>32.</w:t>
      </w:r>
      <w:r w:rsidR="007C7893">
        <w:rPr>
          <w:lang w:eastAsia="zh-CN"/>
        </w:rPr>
        <w:t>298 </w:t>
      </w:r>
      <w:r>
        <w:rPr>
          <w:lang w:eastAsia="zh-CN"/>
        </w:rPr>
        <w:t xml:space="preserve">[7] and the Nchf specification in </w:t>
      </w:r>
      <w:r w:rsidR="007C7893">
        <w:t>3GPP </w:t>
      </w:r>
      <w:r w:rsidR="007C7893">
        <w:rPr>
          <w:lang w:eastAsia="zh-CN"/>
        </w:rPr>
        <w:t>TS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9754D6">
        <w:t>3GPP </w:t>
      </w:r>
      <w:r w:rsidR="009754D6">
        <w:rPr>
          <w:lang w:eastAsia="zh-CN"/>
        </w:rPr>
        <w:t>TS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9754D6">
        <w:t>3GPP </w:t>
      </w:r>
      <w:r w:rsidR="009754D6">
        <w:rPr>
          <w:lang w:eastAsia="zh-CN"/>
        </w:rPr>
        <w:t>TS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0" w:name="_Toc151380860"/>
      <w:r w:rsidRPr="00362E13">
        <w:rPr>
          <w:lang w:eastAsia="zh-CN"/>
        </w:rPr>
        <w:t>5.1.2</w:t>
      </w:r>
      <w:r w:rsidRPr="00362E13">
        <w:rPr>
          <w:lang w:eastAsia="zh-CN"/>
        </w:rPr>
        <w:tab/>
        <w:t>Use cases</w:t>
      </w:r>
      <w:bookmarkEnd w:id="30"/>
    </w:p>
    <w:p w14:paraId="473DC5AB" w14:textId="2CD8AFE9" w:rsidR="00FB7EE8" w:rsidRPr="00362E13" w:rsidRDefault="00FB7EE8" w:rsidP="00FB7EE8">
      <w:pPr>
        <w:pStyle w:val="Heading4"/>
      </w:pPr>
      <w:bookmarkStart w:id="31"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lastRenderedPageBreak/>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2"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2"/>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3" w:name="_Toc151380863"/>
      <w:r w:rsidRPr="00362E13">
        <w:t>5.1.2.</w:t>
      </w:r>
      <w:r>
        <w:t>3</w:t>
      </w:r>
      <w:r w:rsidRPr="00362E13">
        <w:tab/>
        <w:t>Use Case #1</w:t>
      </w:r>
      <w:r>
        <w:t>c</w:t>
      </w:r>
      <w:r w:rsidR="00622D40">
        <w:t>:</w:t>
      </w:r>
      <w:r w:rsidRPr="00362E13">
        <w:t xml:space="preserve"> </w:t>
      </w:r>
      <w:r>
        <w:t>Charging Data Request Optimization</w:t>
      </w:r>
      <w:bookmarkEnd w:id="3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4"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4"/>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5" w:name="_Toc151380865"/>
      <w:r>
        <w:t>5.1.2.</w:t>
      </w:r>
      <w:r w:rsidR="00AB5002">
        <w:t>5</w:t>
      </w:r>
      <w:r>
        <w:tab/>
      </w:r>
      <w:r w:rsidRPr="00EF77E0">
        <w:t>Use Case #</w:t>
      </w:r>
      <w:r w:rsidR="00516CD2">
        <w:t>1e</w:t>
      </w:r>
      <w:r w:rsidR="00622D40">
        <w:t>:</w:t>
      </w:r>
      <w:r w:rsidRPr="00EF77E0">
        <w:t xml:space="preserve"> </w:t>
      </w:r>
      <w:r>
        <w:t>Charging information accuracy of location</w:t>
      </w:r>
      <w:bookmarkEnd w:id="35"/>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9754D6">
        <w:t>3GPP </w:t>
      </w:r>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6" w:name="_Toc151380866"/>
      <w:r>
        <w:t>5.1.2.</w:t>
      </w:r>
      <w:r w:rsidR="00AB5002">
        <w:t>6</w:t>
      </w:r>
      <w:r>
        <w:tab/>
      </w:r>
      <w:r w:rsidRPr="00EF77E0">
        <w:t>Use Case #</w:t>
      </w:r>
      <w:r w:rsidR="00516CD2">
        <w:t>1f</w:t>
      </w:r>
      <w:r w:rsidR="00622D40">
        <w:t>:</w:t>
      </w:r>
      <w:r>
        <w:t xml:space="preserve"> Bitrate charging</w:t>
      </w:r>
      <w:bookmarkEnd w:id="3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7"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8" w:name="_Toc151380868"/>
      <w:r w:rsidRPr="00362E13">
        <w:t>5.1.3</w:t>
      </w:r>
      <w:r w:rsidRPr="00362E13">
        <w:tab/>
        <w:t>Potential charging requirements</w:t>
      </w:r>
      <w:bookmarkEnd w:id="3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39" w:name="_Toc151380869"/>
      <w:r w:rsidRPr="00362E13">
        <w:t>5.1.4</w:t>
      </w:r>
      <w:r w:rsidRPr="00362E13">
        <w:tab/>
        <w:t>Key issues</w:t>
      </w:r>
      <w:bookmarkEnd w:id="3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0"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0"/>
    </w:p>
    <w:p w14:paraId="73182AEF" w14:textId="284086FD" w:rsidR="00356D1D" w:rsidRPr="000718E3" w:rsidRDefault="00356D1D" w:rsidP="00356D1D">
      <w:pPr>
        <w:pStyle w:val="Heading4"/>
      </w:pPr>
      <w:bookmarkStart w:id="41"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309pt" o:ole="">
            <v:imagedata r:id="rId14" o:title=""/>
          </v:shape>
          <o:OLEObject Type="Embed" ProgID="Visio.Drawing.11" ShapeID="_x0000_i1025" DrawAspect="Content" ObjectID="_1761994273"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61994274"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25pt;height:309.75pt" o:ole="">
            <v:imagedata r:id="rId18" o:title=""/>
          </v:shape>
          <o:OLEObject Type="Embed" ProgID="Visio.Drawing.11" ShapeID="_x0000_i1027" DrawAspect="Content" ObjectID="_1761994275"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2"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2"/>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71CC1830"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specified in 3GPP</w:t>
      </w:r>
      <w:r w:rsidR="009B7AD5">
        <w:rPr>
          <w:lang w:eastAsia="zh-CN"/>
        </w:rPr>
        <w:t> </w:t>
      </w:r>
      <w:r>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and 3GPP</w:t>
      </w:r>
      <w:r w:rsidR="009B7AD5">
        <w:rPr>
          <w:lang w:eastAsia="zh-CN"/>
        </w:rPr>
        <w:t> </w:t>
      </w:r>
      <w:r>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3" w:name="_Toc151380873"/>
      <w:r>
        <w:t>5.1.</w:t>
      </w:r>
      <w:r w:rsidR="00574B81">
        <w:t>5.3</w:t>
      </w:r>
      <w:r>
        <w:tab/>
      </w:r>
      <w:r w:rsidR="009F4160" w:rsidRPr="00E56218">
        <w:t>Solution #1.</w:t>
      </w:r>
      <w:r w:rsidR="00574B81">
        <w:t>3</w:t>
      </w:r>
      <w:r w:rsidR="00622D40">
        <w:t>:</w:t>
      </w:r>
      <w:r w:rsidR="000A645D">
        <w:t xml:space="preserve"> NF consumer ensuring accuracy of location</w:t>
      </w:r>
      <w:bookmarkEnd w:id="43"/>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44"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44"/>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45"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45"/>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46"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46"/>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47"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47"/>
    </w:p>
    <w:p w14:paraId="693BE082" w14:textId="77777777" w:rsidR="00AE33BF" w:rsidRDefault="00AE33BF" w:rsidP="00AE33BF">
      <w:r w:rsidRPr="00362E13">
        <w:t xml:space="preserve">A possible solution for key issue </w:t>
      </w:r>
      <w:r>
        <w:t>#1l</w:t>
      </w:r>
      <w:r w:rsidRPr="00362E13">
        <w:t xml:space="preserve"> covering requirements </w:t>
      </w:r>
      <w:bookmarkStart w:id="48" w:name="_Hlk123909306"/>
      <w:r w:rsidRPr="00362E13">
        <w:t>REQ-CH_</w:t>
      </w:r>
      <w:r>
        <w:t>INFO</w:t>
      </w:r>
      <w:r w:rsidRPr="00362E13">
        <w:t>-0</w:t>
      </w:r>
      <w:r>
        <w:t>7</w:t>
      </w:r>
      <w:bookmarkEnd w:id="48"/>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49"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49"/>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0" w:name="_Toc151380879"/>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50"/>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1" w:name="_Toc119864853"/>
      <w:bookmarkStart w:id="52" w:name="_Toc151380880"/>
      <w:r>
        <w:t>5.1.5.</w:t>
      </w:r>
      <w:r w:rsidR="00F34132">
        <w:t>10</w:t>
      </w:r>
      <w:r>
        <w:tab/>
        <w:t>Solution #1.</w:t>
      </w:r>
      <w:r w:rsidR="00F72898">
        <w:t>10</w:t>
      </w:r>
      <w:r>
        <w:t xml:space="preserve">: </w:t>
      </w:r>
      <w:bookmarkEnd w:id="51"/>
      <w:r>
        <w:t xml:space="preserve">Bitrate Charging </w:t>
      </w:r>
      <w:r w:rsidR="005A2AFB">
        <w:t xml:space="preserve">supported by </w:t>
      </w:r>
      <w:r>
        <w:t>SMF</w:t>
      </w:r>
      <w:bookmarkEnd w:id="52"/>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0.75pt" o:ole="">
            <v:imagedata r:id="rId20" o:title=""/>
          </v:shape>
          <o:OLEObject Type="Embed" ProgID="Visio.Drawing.11" ShapeID="_x0000_i1028" DrawAspect="Content" ObjectID="_1761994276"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53" w:name="_Hlk142485169"/>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53"/>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54" w:name="_Hlk142485174"/>
      <w:r>
        <w:rPr>
          <w:b/>
        </w:rPr>
        <w:t>2)</w:t>
      </w:r>
      <w:r>
        <w:rPr>
          <w:b/>
        </w:rPr>
        <w:tab/>
        <w:t xml:space="preserve">Open and update CDR: </w:t>
      </w:r>
      <w:r>
        <w:t xml:space="preserve"> </w:t>
      </w:r>
      <w:bookmarkEnd w:id="54"/>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55" w:name="_Hlk142485181"/>
      <w:r w:rsidR="0010773E" w:rsidRPr="00CD6041">
        <w:rPr>
          <w:b/>
        </w:rPr>
        <w:t>Bitrate Charging Determine</w:t>
      </w:r>
      <w:r w:rsidR="0010773E">
        <w:t xml:space="preserve">: </w:t>
      </w:r>
      <w:bookmarkEnd w:id="55"/>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56"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56"/>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57" w:name="_Hlk142485198"/>
      <w:r w:rsidR="00C342CD" w:rsidRPr="00B51F2A">
        <w:rPr>
          <w:b/>
        </w:rPr>
        <w:t xml:space="preserve">N4 modification Request: </w:t>
      </w:r>
      <w:bookmarkEnd w:id="5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58" w:name="_Hlk142485204"/>
      <w:r w:rsidR="00330061" w:rsidRPr="00F3373C">
        <w:rPr>
          <w:b/>
        </w:rPr>
        <w:t>N4 modification Re</w:t>
      </w:r>
      <w:r w:rsidR="00330061">
        <w:rPr>
          <w:b/>
        </w:rPr>
        <w:t>sponse</w:t>
      </w:r>
      <w:r w:rsidR="00330061" w:rsidRPr="00F3373C">
        <w:rPr>
          <w:b/>
        </w:rPr>
        <w:t xml:space="preserve">: </w:t>
      </w:r>
      <w:bookmarkEnd w:id="58"/>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59" w:name="_Hlk142485211"/>
      <w:r w:rsidR="00123268">
        <w:rPr>
          <w:b/>
        </w:rPr>
        <w:t xml:space="preserve">Counts or collection Operation: </w:t>
      </w:r>
      <w:bookmarkEnd w:id="59"/>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60" w:name="_Hlk142485218"/>
      <w:r w:rsidR="002B0E13">
        <w:rPr>
          <w:b/>
        </w:rPr>
        <w:t xml:space="preserve">Trigger event: </w:t>
      </w:r>
      <w:bookmarkEnd w:id="60"/>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61" w:name="_Hlk142485244"/>
      <w:r w:rsidR="00E21F90" w:rsidRPr="00B51F2A">
        <w:rPr>
          <w:b/>
        </w:rPr>
        <w:t>Charging Data Request [Update, Used Units]:</w:t>
      </w:r>
      <w:r w:rsidR="00E21F90">
        <w:rPr>
          <w:b/>
        </w:rPr>
        <w:t xml:space="preserve"> </w:t>
      </w:r>
      <w:bookmarkEnd w:id="61"/>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62" w:name="_Hlk142485223"/>
      <w:r w:rsidR="006447E1" w:rsidRPr="006447E1">
        <w:rPr>
          <w:b/>
        </w:rPr>
        <w:t xml:space="preserve"> </w:t>
      </w:r>
      <w:r w:rsidR="006447E1">
        <w:rPr>
          <w:b/>
        </w:rPr>
        <w:t>Update CDR:</w:t>
      </w:r>
      <w:bookmarkEnd w:id="62"/>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63" w:name="_Hlk142485231"/>
      <w:r w:rsidR="008555F5">
        <w:t xml:space="preserve"> </w:t>
      </w:r>
      <w:r w:rsidR="008555F5">
        <w:rPr>
          <w:b/>
        </w:rPr>
        <w:t>Charging Data Response [Update]</w:t>
      </w:r>
      <w:r w:rsidR="008555F5" w:rsidRPr="00B51F2A">
        <w:rPr>
          <w:b/>
        </w:rPr>
        <w:t>:</w:t>
      </w:r>
      <w:r w:rsidR="008555F5">
        <w:rPr>
          <w:b/>
        </w:rPr>
        <w:t xml:space="preserve"> </w:t>
      </w:r>
      <w:bookmarkEnd w:id="63"/>
      <w:r w:rsidRPr="008B6508">
        <w:t>The CHF sends the Charging Data Response [Update] the SMF.</w:t>
      </w:r>
    </w:p>
    <w:p w14:paraId="69A492BC" w14:textId="2ADA98EB" w:rsidR="007D509B" w:rsidRPr="00362E13" w:rsidRDefault="007D509B" w:rsidP="007D509B">
      <w:pPr>
        <w:pStyle w:val="Heading4"/>
      </w:pPr>
      <w:bookmarkStart w:id="64"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6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65" w:name="_Toc151380882"/>
      <w:r>
        <w:t>5.1.5.</w:t>
      </w:r>
      <w:r w:rsidR="00F34132">
        <w:t>11</w:t>
      </w:r>
      <w:r>
        <w:t>.1</w:t>
      </w:r>
      <w:r>
        <w:tab/>
        <w:t>Undefined attribute</w:t>
      </w:r>
      <w:bookmarkEnd w:id="6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66" w:name="_MON_1739256867"/>
    <w:bookmarkEnd w:id="66"/>
    <w:p w14:paraId="0D5654C8" w14:textId="77777777" w:rsidR="007D509B" w:rsidRDefault="007D509B" w:rsidP="007D509B">
      <w:r>
        <w:object w:dxaOrig="10466" w:dyaOrig="2882" w14:anchorId="059CC0FE">
          <v:shape id="_x0000_i1029" type="#_x0000_t75" style="width:522.75pt;height:2in" o:ole="">
            <v:imagedata r:id="rId22" o:title=""/>
          </v:shape>
          <o:OLEObject Type="Embed" ProgID="Word.Document.12" ShapeID="_x0000_i1029" DrawAspect="Content" ObjectID="_1761994277"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67"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67"/>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68" w:name="_Toc151380884"/>
      <w:r>
        <w:t>5.1.5.</w:t>
      </w:r>
      <w:r w:rsidR="007F4A61">
        <w:t>12</w:t>
      </w:r>
      <w:r>
        <w:t>.1</w:t>
      </w:r>
      <w:r>
        <w:tab/>
        <w:t>Undefined Information</w:t>
      </w:r>
      <w:bookmarkEnd w:id="68"/>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69" w:name="_MON_1737810258"/>
    <w:bookmarkEnd w:id="69"/>
    <w:p w14:paraId="59D622BC" w14:textId="77777777" w:rsidR="00E664DD" w:rsidRDefault="00E664DD" w:rsidP="00E664DD">
      <w:r>
        <w:object w:dxaOrig="9631" w:dyaOrig="9728" w14:anchorId="0D5E1B7B">
          <v:shape id="_x0000_i1030" type="#_x0000_t75" style="width:481.5pt;height:486.75pt" o:ole="">
            <v:imagedata r:id="rId24" o:title=""/>
          </v:shape>
          <o:OLEObject Type="Embed" ProgID="Word.Document.12" ShapeID="_x0000_i1030" DrawAspect="Content" ObjectID="_1761994278"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70"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70"/>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71" w:name="_Toc151380886"/>
      <w:r>
        <w:t>5.1.5.</w:t>
      </w:r>
      <w:r w:rsidR="007F4A61">
        <w:t>13</w:t>
      </w:r>
      <w:r>
        <w:t>.1</w:t>
      </w:r>
      <w:r>
        <w:tab/>
        <w:t>Undefined Information</w:t>
      </w:r>
      <w:bookmarkEnd w:id="71"/>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72" w:name="_MON_1737811220"/>
    <w:bookmarkEnd w:id="72"/>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61994279"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73" w:name="_Toc151380887"/>
      <w:r>
        <w:t>5.1.5.</w:t>
      </w:r>
      <w:r w:rsidR="00C70570">
        <w:t>14</w:t>
      </w:r>
      <w:r>
        <w:tab/>
      </w:r>
      <w:r w:rsidRPr="00E56218">
        <w:t>Solution #1.</w:t>
      </w:r>
      <w:r w:rsidR="00C70570">
        <w:t>14</w:t>
      </w:r>
      <w:r>
        <w:t>: NF consumer reporting accuracy of location</w:t>
      </w:r>
      <w:bookmarkEnd w:id="73"/>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74" w:name="_Toc151380888"/>
      <w:r w:rsidRPr="008C4D4F">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74"/>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5C64B4EA" w:rsidR="006673E9" w:rsidRPr="006673E9" w:rsidRDefault="006673E9" w:rsidP="006673E9">
      <w:pPr>
        <w:rPr>
          <w:lang w:eastAsia="zh-CN"/>
        </w:rPr>
      </w:pPr>
      <w:r w:rsidRPr="006673E9">
        <w:rPr>
          <w:lang w:eastAsia="zh-CN"/>
        </w:rPr>
        <w:t>The payload data considered in this is IoT related data (e.g. through Small Data Transmission procedure as referenced in 3GPP TS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357CF">
        <w:rPr>
          <w:lang w:eastAsia="zh-CN"/>
        </w:rPr>
        <w:t>3GPP</w:t>
      </w:r>
      <w:r w:rsidR="00793DD5">
        <w:rPr>
          <w:lang w:eastAsia="zh-CN"/>
        </w:rPr>
        <w:t> </w:t>
      </w:r>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126AA7D"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793DD5">
        <w:rPr>
          <w:color w:val="auto"/>
          <w:lang w:eastAsia="zh-CN"/>
        </w:rPr>
        <w:t>3GPP </w:t>
      </w:r>
      <w:r w:rsidR="0085081C" w:rsidRPr="00793DD5">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D96AEEA" w:rsidR="00C950D9" w:rsidRDefault="00C950D9" w:rsidP="00C950D9">
      <w:pPr>
        <w:rPr>
          <w:lang w:eastAsia="zh-CN" w:bidi="ar-IQ"/>
        </w:rPr>
      </w:pPr>
      <w:r>
        <w:rPr>
          <w:lang w:eastAsia="zh-CN"/>
        </w:rPr>
        <w:t xml:space="preserve">According to </w:t>
      </w:r>
      <w:r w:rsidR="00793DD5">
        <w:rPr>
          <w:lang w:eastAsia="zh-CN"/>
        </w:rPr>
        <w:t>3GPP </w:t>
      </w:r>
      <w:r w:rsidR="0085081C">
        <w:rPr>
          <w:lang w:eastAsia="zh-CN"/>
        </w:rPr>
        <w:t>TS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r w:rsidR="004B4879">
        <w:rPr>
          <w:lang w:eastAsia="zh-CN" w:bidi="ar-IQ"/>
        </w:rPr>
        <w:t>3GPP </w:t>
      </w:r>
      <w:r>
        <w:rPr>
          <w:lang w:eastAsia="zh-CN" w:bidi="ar-IQ"/>
        </w:rPr>
        <w:t>TS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tbl>
    <w:p w14:paraId="37366C43" w14:textId="77777777" w:rsidR="00431C40" w:rsidRDefault="00431C40" w:rsidP="002931C3">
      <w:pPr>
        <w:rPr>
          <w:lang w:eastAsia="zh-CN"/>
        </w:rPr>
      </w:pPr>
    </w:p>
    <w:p w14:paraId="42DD3780" w14:textId="350FF759"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34B70E7" w:rsidR="002931C3" w:rsidRDefault="002931C3" w:rsidP="002931C3">
      <w:r>
        <w:t xml:space="preserve">Example of Payload-Input-Count and Payload-Output-Count in the Charging Data Request Message in </w:t>
      </w:r>
      <w:r w:rsidR="00220963">
        <w:t>3GPP </w:t>
      </w:r>
      <w:r>
        <w:t>TS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75" w:name="_Toc151380889"/>
      <w:r>
        <w:t>5.1.5.</w:t>
      </w:r>
      <w:r w:rsidR="00277FA9">
        <w:t>16</w:t>
      </w:r>
      <w:r>
        <w:tab/>
        <w:t>Solution #1.</w:t>
      </w:r>
      <w:r w:rsidR="00277FA9">
        <w:t>16</w:t>
      </w:r>
      <w:r>
        <w:t>:</w:t>
      </w:r>
      <w:r w:rsidR="00277FA9">
        <w:t xml:space="preserve"> </w:t>
      </w:r>
      <w:r>
        <w:t>Without addition of undefined CDR parameters</w:t>
      </w:r>
      <w:bookmarkEnd w:id="75"/>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76" w:name="_Toc151380890"/>
      <w:r>
        <w:t>5.1.5.</w:t>
      </w:r>
      <w:r w:rsidR="00277FA9">
        <w:t>17</w:t>
      </w:r>
      <w:r>
        <w:tab/>
        <w:t>Solution #1.</w:t>
      </w:r>
      <w:r w:rsidR="00277FA9">
        <w:t>17</w:t>
      </w:r>
      <w:r>
        <w:t>:</w:t>
      </w:r>
      <w:r w:rsidR="00277FA9">
        <w:t xml:space="preserve"> </w:t>
      </w:r>
      <w:r>
        <w:t>Vendor special for undefined CDR parameters</w:t>
      </w:r>
      <w:bookmarkEnd w:id="76"/>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77"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77"/>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78" w:name="_Toc151380892"/>
      <w:r w:rsidRPr="00AF6DC5">
        <w:t>5.1.5.</w:t>
      </w:r>
      <w:r w:rsidR="00373309">
        <w:t>19</w:t>
      </w:r>
      <w:r w:rsidRPr="00AF6DC5">
        <w:tab/>
        <w:t>Solution #1.</w:t>
      </w:r>
      <w:r w:rsidR="00373309">
        <w:t>19</w:t>
      </w:r>
      <w:r w:rsidRPr="00AF6DC5">
        <w:t>: IoT NEF charging information optimization</w:t>
      </w:r>
      <w:bookmarkEnd w:id="78"/>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77777777" w:rsidR="005769D6" w:rsidRPr="00AF6DC5" w:rsidRDefault="005769D6" w:rsidP="005769D6">
      <w:pPr>
        <w:pStyle w:val="B1"/>
        <w:numPr>
          <w:ilvl w:val="0"/>
          <w:numId w:val="18"/>
        </w:numPr>
        <w:overflowPunct/>
        <w:autoSpaceDE/>
        <w:autoSpaceDN/>
        <w:adjustRightInd/>
        <w:textAlignment w:val="auto"/>
      </w:pPr>
      <w:r w:rsidRPr="00AF6DC5">
        <w:t>Charging for loT subscriptions (which can be devices, group of devices, loT applications, external Identifiers) is simplified.</w:t>
      </w:r>
    </w:p>
    <w:p w14:paraId="249B233C" w14:textId="77777777" w:rsidR="005769D6" w:rsidRPr="00AF6DC5" w:rsidRDefault="005769D6" w:rsidP="005769D6">
      <w:pPr>
        <w:pStyle w:val="B1"/>
        <w:numPr>
          <w:ilvl w:val="0"/>
          <w:numId w:val="18"/>
        </w:numPr>
        <w:overflowPunct/>
        <w:autoSpaceDE/>
        <w:autoSpaceDN/>
        <w:adjustRightInd/>
        <w:textAlignment w:val="auto"/>
      </w:pPr>
      <w:r w:rsidRPr="00AF6DC5">
        <w:t>Overload of charging system due to many CDRs, one CDR per payload, may be avoided, by reducing the number of requests to Charging, limit down the Charging Data to IoT related one.</w:t>
      </w:r>
    </w:p>
    <w:p w14:paraId="6EA3711D" w14:textId="77777777" w:rsidR="005769D6" w:rsidRPr="00AF6DC5" w:rsidRDefault="005769D6" w:rsidP="005769D6">
      <w:pPr>
        <w:pStyle w:val="B1"/>
        <w:numPr>
          <w:ilvl w:val="0"/>
          <w:numId w:val="18"/>
        </w:numPr>
        <w:overflowPunct/>
        <w:autoSpaceDE/>
        <w:autoSpaceDN/>
        <w:adjustRightInd/>
        <w:textAlignment w:val="auto"/>
      </w:pPr>
      <w:r w:rsidRPr="00AF6DC5">
        <w:t>A new option to control loT devices and/or their environment, on this case its considered that each IoT device corresponds to a PDU Session (one UE and one subscriber).</w:t>
      </w:r>
    </w:p>
    <w:p w14:paraId="0F3747D8" w14:textId="77777777" w:rsidR="005769D6" w:rsidRPr="00AF6DC5" w:rsidRDefault="005769D6" w:rsidP="005769D6">
      <w:pPr>
        <w:pStyle w:val="B1"/>
        <w:ind w:left="0" w:firstLine="0"/>
        <w:rPr>
          <w:lang w:eastAsia="zh-CN"/>
        </w:rPr>
      </w:pPr>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p>
    <w:p w14:paraId="56CBE8EF" w14:textId="07495ADE" w:rsidR="005769D6" w:rsidRPr="00AF6DC5" w:rsidRDefault="005769D6" w:rsidP="005769D6">
      <w:pPr>
        <w:rPr>
          <w:lang w:eastAsia="zh-CN"/>
        </w:rPr>
      </w:pPr>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77777777" w:rsidR="005769D6" w:rsidRPr="00AF6DC5" w:rsidRDefault="005769D6" w:rsidP="005769D6">
      <w:pPr>
        <w:pStyle w:val="B1"/>
      </w:pPr>
      <w:r w:rsidRPr="00AF6DC5">
        <w:t>-</w:t>
      </w:r>
      <w:r w:rsidRPr="00AF6DC5">
        <w:tab/>
        <w:t>MO NIDD, the interaction between the SMF and the NEF uses Nnef_SMContext service, as specified in 3GPP TS 29.541 [y];</w:t>
      </w:r>
    </w:p>
    <w:p w14:paraId="7C93DF62" w14:textId="77777777" w:rsidR="005769D6" w:rsidRPr="00AF6DC5" w:rsidRDefault="005769D6" w:rsidP="005769D6">
      <w:pPr>
        <w:pStyle w:val="B1"/>
      </w:pPr>
      <w:r w:rsidRPr="00AF6DC5">
        <w:t>-</w:t>
      </w:r>
      <w:r w:rsidRPr="00AF6DC5">
        <w:tab/>
        <w:t>MT NIDD, the interaction between the SMF and the NEF uses Nsmf_NIDD service as specified in 3GPP TS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77777777" w:rsidR="005769D6" w:rsidRPr="00AF6DC5" w:rsidRDefault="005769D6" w:rsidP="005769D6">
      <w:pPr>
        <w:rPr>
          <w:lang w:eastAsia="zh-CN" w:bidi="ar-IQ"/>
        </w:rPr>
      </w:pPr>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p>
    <w:p w14:paraId="06A9CEB3" w14:textId="242FA7BA"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77777777" w:rsidR="005769D6" w:rsidRPr="00AF6DC5" w:rsidRDefault="005769D6" w:rsidP="005769D6">
      <w:r w:rsidRPr="00AF6DC5">
        <w:t>Extension of the Triggers information element in the Charging Data Request message contents in 3GPP TS 32.290 [12] table 6.1.1.2.1:</w:t>
      </w:r>
    </w:p>
    <w:p w14:paraId="6D7C9E5B" w14:textId="58962704"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79" w:name="_Toc151380893"/>
      <w:r>
        <w:t>5.1.5.</w:t>
      </w:r>
      <w:r w:rsidR="00373309">
        <w:t>20</w:t>
      </w:r>
      <w:r>
        <w:tab/>
        <w:t>Solution #1.</w:t>
      </w:r>
      <w:r w:rsidR="00373309">
        <w:t>20</w:t>
      </w:r>
      <w:r>
        <w:t>: Reserve a range of special numbers for undefined values</w:t>
      </w:r>
      <w:bookmarkEnd w:id="79"/>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80" w:name="_Toc151380894"/>
      <w:r>
        <w:t>5.1.5.</w:t>
      </w:r>
      <w:r w:rsidR="00373309">
        <w:t>21</w:t>
      </w:r>
      <w:r>
        <w:tab/>
        <w:t>Solution #1.</w:t>
      </w:r>
      <w:r w:rsidR="00373309">
        <w:t>21</w:t>
      </w:r>
      <w:r>
        <w:t xml:space="preserve">: Bitrate charging </w:t>
      </w:r>
      <w:r w:rsidRPr="00B51F2A">
        <w:t>support</w:t>
      </w:r>
      <w:r>
        <w:t>ed by CHF</w:t>
      </w:r>
      <w:bookmarkEnd w:id="80"/>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p w14:paraId="40EA6520" w14:textId="21BB9FA9" w:rsidR="002131D8" w:rsidRDefault="00330239" w:rsidP="002131D8">
      <w:pPr>
        <w:jc w:val="center"/>
        <w:rPr>
          <w:rFonts w:eastAsia="DengXian"/>
        </w:rPr>
      </w:pPr>
      <w:r>
        <w:rPr>
          <w:rFonts w:eastAsia="DengXian"/>
        </w:rPr>
        <w:object w:dxaOrig="4965" w:dyaOrig="5415" w14:anchorId="7E84A40D">
          <v:shape id="_x0000_i1032" type="#_x0000_t75" style="width:248.25pt;height:270.75pt" o:ole="">
            <v:imagedata r:id="rId28" o:title=""/>
          </v:shape>
          <o:OLEObject Type="Embed" ProgID="Visio.Drawing.11" ShapeID="_x0000_i1032" DrawAspect="Content" ObjectID="_1761994280" r:id="rId29"/>
        </w:object>
      </w:r>
    </w:p>
    <w:p w14:paraId="7B366539" w14:textId="324DD717" w:rsidR="002131D8" w:rsidRDefault="002131D8" w:rsidP="002131D8">
      <w:pPr>
        <w:pStyle w:val="TH"/>
        <w:ind w:left="360"/>
        <w:rPr>
          <w:rFonts w:eastAsia="DengXian"/>
          <w:lang w:eastAsia="zh-CN"/>
        </w:rPr>
      </w:pPr>
      <w:r>
        <w:t>Figure 5.1.5.</w:t>
      </w:r>
      <w:r w:rsidR="00373309">
        <w:t>21</w:t>
      </w:r>
      <w:r>
        <w:t>-1: Message flow for bitrate charging supporting from CHF</w:t>
      </w:r>
    </w:p>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3F82667F" w14:textId="35E8E78B" w:rsidR="002131D8" w:rsidRDefault="00B11248" w:rsidP="002131D8">
      <w:pPr>
        <w:pStyle w:val="B1"/>
      </w:pPr>
      <w:r>
        <w:t>9</w:t>
      </w:r>
      <w:r w:rsidR="002131D8">
        <w:t>)</w:t>
      </w:r>
      <w:r w:rsidR="002131D8">
        <w:tab/>
      </w:r>
      <w:r w:rsidR="002131D8">
        <w:rPr>
          <w:b/>
        </w:rPr>
        <w:t>Update CDR:</w:t>
      </w:r>
      <w:r w:rsidR="002131D8">
        <w:t xml:space="preserve"> based on policies, the CHF updates the CDR with charging data related to the service.</w:t>
      </w:r>
    </w:p>
    <w:p w14:paraId="08A2FB85" w14:textId="43078E78" w:rsidR="002131D8" w:rsidRDefault="00B11248" w:rsidP="002131D8">
      <w:pPr>
        <w:pStyle w:val="B1"/>
      </w:pPr>
      <w:r>
        <w:t>10</w:t>
      </w:r>
      <w:r w:rsidR="002131D8">
        <w:t>)</w:t>
      </w:r>
      <w:r w:rsidR="002131D8">
        <w:tab/>
      </w:r>
      <w:r w:rsidR="002131D8">
        <w:rPr>
          <w:b/>
        </w:rPr>
        <w:t>Charging Data Response [Update]:</w:t>
      </w:r>
      <w:r w:rsidR="002131D8">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r>
        <w:t>11)</w:t>
      </w:r>
      <w:r>
        <w:tab/>
      </w:r>
      <w:r w:rsidR="002131D8">
        <w:t>Service delivery is continuing and the charging session is continuing between the SMF and the CHF.</w:t>
      </w:r>
    </w:p>
    <w:p w14:paraId="1472BF49" w14:textId="2321D932" w:rsidR="004436F2" w:rsidRPr="00A3272E" w:rsidRDefault="004436F2" w:rsidP="004436F2">
      <w:pPr>
        <w:pStyle w:val="Heading4"/>
      </w:pPr>
      <w:bookmarkStart w:id="81" w:name="_Toc151380895"/>
      <w:r>
        <w:t>5.1.5.</w:t>
      </w:r>
      <w:r w:rsidR="00587805">
        <w:t>22</w:t>
      </w:r>
      <w:r>
        <w:tab/>
        <w:t>Solution #1.</w:t>
      </w:r>
      <w:r w:rsidR="00587805">
        <w:t>22</w:t>
      </w:r>
      <w:r>
        <w:t>: Bitrate charging using volume and time measurement</w:t>
      </w:r>
      <w:bookmarkEnd w:id="81"/>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p w14:paraId="680E19BA" w14:textId="77777777" w:rsidR="004436F2" w:rsidRDefault="004436F2" w:rsidP="004436F2">
      <w:pPr>
        <w:jc w:val="center"/>
        <w:rPr>
          <w:rFonts w:eastAsia="DengXian"/>
        </w:rPr>
      </w:pPr>
      <w:r>
        <w:rPr>
          <w:rFonts w:eastAsia="DengXian"/>
        </w:rPr>
        <w:object w:dxaOrig="4966" w:dyaOrig="5415" w14:anchorId="5A4E99E5">
          <v:shape id="_x0000_i1033" type="#_x0000_t75" style="width:248.25pt;height:270.75pt" o:ole="">
            <v:imagedata r:id="rId30" o:title=""/>
          </v:shape>
          <o:OLEObject Type="Embed" ProgID="Visio.Drawing.11" ShapeID="_x0000_i1033" DrawAspect="Content" ObjectID="_1761994281" r:id="rId31"/>
        </w:object>
      </w:r>
    </w:p>
    <w:p w14:paraId="7FFDE389" w14:textId="77777777" w:rsidR="004436F2" w:rsidRDefault="004436F2" w:rsidP="004436F2">
      <w:pPr>
        <w:pStyle w:val="TH"/>
        <w:ind w:left="360"/>
        <w:rPr>
          <w:rFonts w:eastAsia="DengXian"/>
          <w:lang w:eastAsia="zh-CN"/>
        </w:rPr>
      </w:pPr>
      <w:r>
        <w:t>Figure 5.1.5.21-1: Message flow for bitrate charging supporting from CHF</w:t>
      </w:r>
    </w:p>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82" w:name="_Toc151380896"/>
      <w:r>
        <w:t>5.1.6</w:t>
      </w:r>
      <w:r>
        <w:tab/>
        <w:t>Evaluation</w:t>
      </w:r>
      <w:bookmarkEnd w:id="82"/>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7777777" w:rsidR="006B7B0B" w:rsidRDefault="006B7B0B" w:rsidP="006B7B0B">
      <w:pPr>
        <w:pStyle w:val="B1"/>
        <w:numPr>
          <w:ilvl w:val="0"/>
          <w:numId w:val="19"/>
        </w:numPr>
        <w:overflowPunct/>
        <w:autoSpaceDE/>
        <w:autoSpaceDN/>
        <w:adjustRightInd/>
        <w:textAlignment w:val="auto"/>
      </w:pPr>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p>
    <w:p w14:paraId="14529B09" w14:textId="77777777" w:rsidR="006B7B0B" w:rsidRDefault="006B7B0B" w:rsidP="006B7B0B">
      <w:pPr>
        <w:pStyle w:val="B1"/>
        <w:numPr>
          <w:ilvl w:val="0"/>
          <w:numId w:val="19"/>
        </w:numPr>
        <w:overflowPunct/>
        <w:autoSpaceDE/>
        <w:autoSpaceDN/>
        <w:adjustRightInd/>
        <w:textAlignment w:val="auto"/>
      </w:pPr>
      <w:r>
        <w:t xml:space="preserve">Solution #1.9: requires CTF to keep monitoring the size of charging information based on the maxChargingData specified in the Trigger. </w:t>
      </w:r>
    </w:p>
    <w:p w14:paraId="401255E7" w14:textId="77777777" w:rsidR="006B7B0B" w:rsidRDefault="006B7B0B" w:rsidP="006B7B0B">
      <w:pPr>
        <w:pStyle w:val="B1"/>
        <w:numPr>
          <w:ilvl w:val="0"/>
          <w:numId w:val="19"/>
        </w:numPr>
        <w:overflowPunct/>
        <w:autoSpaceDE/>
        <w:autoSpaceDN/>
        <w:adjustRightInd/>
        <w:textAlignment w:val="auto"/>
      </w:pPr>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59145231"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r w:rsidR="00281EEE">
        <w:t>,</w:t>
      </w:r>
      <w:r>
        <w:t xml:space="preserve"> #1.17</w:t>
      </w:r>
      <w:r w:rsidR="00281EEE">
        <w:t>, and #1.20</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A1FF62" w:rsidR="00D321A0" w:rsidRPr="00453C0A" w:rsidRDefault="009D67B1" w:rsidP="009D67B1">
      <w:pPr>
        <w:pStyle w:val="B1"/>
        <w:rPr>
          <w:lang w:eastAsia="zh-CN"/>
        </w:rPr>
      </w:pPr>
      <w:r>
        <w:rPr>
          <w:lang w:eastAsia="zh-CN"/>
        </w:rPr>
        <w:t>-</w:t>
      </w:r>
      <w:r>
        <w:rPr>
          <w:lang w:eastAsia="zh-CN"/>
        </w:rPr>
        <w:tab/>
        <w:t>Solution #1.</w:t>
      </w:r>
      <w:r w:rsidR="00D34DC5">
        <w:rPr>
          <w:lang w:eastAsia="zh-CN"/>
        </w:rPr>
        <w:t>20</w:t>
      </w:r>
      <w:r>
        <w:rPr>
          <w:lang w:eastAsia="zh-CN"/>
        </w:rPr>
        <w:t xml:space="preserve">: Reuse the existing </w:t>
      </w:r>
      <w:r w:rsidR="00D34DC5">
        <w:rPr>
          <w:lang w:eastAsia="zh-CN"/>
        </w:rPr>
        <w:t xml:space="preserve">with a </w:t>
      </w:r>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529BFA97" w:rsidR="00111E8E" w:rsidRDefault="00111E8E" w:rsidP="00111E8E">
      <w:pPr>
        <w:keepLines/>
        <w:spacing w:after="240"/>
      </w:pPr>
      <w:r>
        <w:t>Solution</w:t>
      </w:r>
      <w:r w:rsidR="002E15D2">
        <w:t>s</w:t>
      </w:r>
      <w:r>
        <w:t xml:space="preserve"> #1.10</w:t>
      </w:r>
      <w:r w:rsidR="002E15D2">
        <w:t>, #1.21, and #1.22 all</w:t>
      </w:r>
      <w:r>
        <w:t xml:space="preserve"> </w:t>
      </w:r>
      <w:r w:rsidRPr="00453C0A">
        <w:t xml:space="preserve">solve </w:t>
      </w:r>
      <w:r>
        <w:t>k</w:t>
      </w:r>
      <w:r w:rsidRPr="00453C0A">
        <w:t xml:space="preserve">ey </w:t>
      </w:r>
      <w:r>
        <w:t>i</w:t>
      </w:r>
      <w:r w:rsidRPr="00453C0A">
        <w:t>ssue #1</w:t>
      </w:r>
      <w:r>
        <w:t>k</w:t>
      </w:r>
      <w:r w:rsidRPr="00453C0A">
        <w:t>.</w:t>
      </w:r>
    </w:p>
    <w:p w14:paraId="0076BF9A" w14:textId="02A6F733"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r w:rsidR="001D1B43">
        <w:rPr>
          <w:lang w:eastAsia="zh-CN"/>
        </w:rPr>
        <w:t xml:space="preserve">mean </w:t>
      </w:r>
      <w:r>
        <w:rPr>
          <w:lang w:eastAsia="zh-CN"/>
        </w:rPr>
        <w:t>bitrate reporting.</w:t>
      </w:r>
    </w:p>
    <w:p w14:paraId="06749ECF" w14:textId="082E25B4"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mechanism </w:t>
      </w:r>
      <w:r w:rsidR="00952A9F">
        <w:rPr>
          <w:lang w:eastAsia="zh-CN"/>
        </w:rPr>
        <w:t>from TS</w:t>
      </w:r>
      <w:r w:rsidR="00FE6F72">
        <w:rPr>
          <w:lang w:eastAsia="zh-CN"/>
        </w:rPr>
        <w:t> </w:t>
      </w:r>
      <w:r w:rsidR="00952A9F">
        <w:rPr>
          <w:lang w:eastAsia="zh-CN"/>
        </w:rPr>
        <w:t>32.251</w:t>
      </w:r>
      <w:r w:rsidR="00FE6F72">
        <w:rPr>
          <w:lang w:eastAsia="zh-CN"/>
        </w:rPr>
        <w:t> </w:t>
      </w:r>
      <w:r w:rsidR="00952A9F">
        <w:rPr>
          <w:lang w:eastAsia="zh-CN"/>
        </w:rPr>
        <w:t>[</w:t>
      </w:r>
      <w:r w:rsidR="00FE6F72">
        <w:rPr>
          <w:lang w:eastAsia="zh-CN"/>
        </w:rPr>
        <w:t>24</w:t>
      </w:r>
      <w:r w:rsidR="00952A9F">
        <w:rPr>
          <w:lang w:eastAsia="zh-CN"/>
        </w:rPr>
        <w:t xml:space="preserve">] </w:t>
      </w:r>
      <w:r>
        <w:rPr>
          <w:lang w:eastAsia="zh-CN"/>
        </w:rPr>
        <w:t xml:space="preserve">to support </w:t>
      </w:r>
      <w:r w:rsidR="00855CA5">
        <w:rPr>
          <w:lang w:eastAsia="zh-CN"/>
        </w:rPr>
        <w:t>mean bitrate</w:t>
      </w:r>
      <w:r>
        <w:rPr>
          <w:lang w:eastAsia="zh-CN"/>
        </w:rPr>
        <w:t xml:space="preserve"> charging.</w:t>
      </w:r>
    </w:p>
    <w:p w14:paraId="3E56BC75" w14:textId="77777777" w:rsidR="004D6407" w:rsidRPr="007B621F" w:rsidRDefault="004D6407" w:rsidP="004D6407">
      <w:pPr>
        <w:pStyle w:val="B1"/>
        <w:rPr>
          <w:lang w:eastAsia="zh-CN"/>
        </w:rPr>
      </w:pPr>
      <w:r>
        <w:rPr>
          <w:lang w:eastAsia="zh-CN"/>
        </w:rPr>
        <w:t>-</w:t>
      </w:r>
      <w:r>
        <w:rPr>
          <w:lang w:eastAsia="zh-CN"/>
        </w:rPr>
        <w:tab/>
        <w:t>Solution #1.22: reuses existing mechanisms to support mean bitrate charging.</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5B6C3FDA" w14:textId="200988B5" w:rsidR="00CC0874" w:rsidRDefault="00CC0874" w:rsidP="00CC0874">
      <w:pPr>
        <w:pStyle w:val="Heading3"/>
      </w:pPr>
      <w:bookmarkStart w:id="83" w:name="_Toc151380897"/>
      <w:r>
        <w:t>5.1.7</w:t>
      </w:r>
      <w:r>
        <w:tab/>
        <w:t>Conclusions</w:t>
      </w:r>
      <w:bookmarkEnd w:id="83"/>
    </w:p>
    <w:p w14:paraId="1F7AD7FA" w14:textId="77777777" w:rsidR="00446F93" w:rsidRDefault="00446F93" w:rsidP="00446F93">
      <w:bookmarkStart w:id="84" w:name="_Hlk142482778"/>
      <w:r>
        <w:rPr>
          <w:lang w:eastAsia="zh-CN"/>
        </w:rPr>
        <w:t xml:space="preserve">For </w:t>
      </w:r>
      <w:r>
        <w:t>key issues #1a, #1b, and #1c, solution #1.1 is recommended into normative work based on requirement.</w:t>
      </w:r>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r>
        <w:rPr>
          <w:lang w:eastAsia="zh-CN"/>
        </w:rPr>
        <w:t xml:space="preserve">For </w:t>
      </w:r>
      <w:r>
        <w:t>key issues #1e, solution #1.2 doesn’t require any new normative work.</w:t>
      </w:r>
    </w:p>
    <w:p w14:paraId="6B17FA16" w14:textId="77777777" w:rsidR="002F6289" w:rsidRDefault="002F6289" w:rsidP="002F6289">
      <w:r>
        <w:rPr>
          <w:lang w:eastAsia="zh-CN"/>
        </w:rPr>
        <w:t xml:space="preserve">For </w:t>
      </w:r>
      <w:r>
        <w:t>key issues #1f, and #1g, solutions #1.15, covering PDU sessions, and #1.19, covering exposure, could be introduced in the specification dependent on requirements.</w:t>
      </w:r>
    </w:p>
    <w:p w14:paraId="0331F319" w14:textId="463D0910" w:rsidR="008A0F97" w:rsidRDefault="008A0F97" w:rsidP="008A0F97">
      <w:r>
        <w:rPr>
          <w:lang w:eastAsia="zh-CN"/>
        </w:rPr>
        <w:t xml:space="preserve">For </w:t>
      </w:r>
      <w:r>
        <w:t>k</w:t>
      </w:r>
      <w:r w:rsidRPr="00453C0A">
        <w:t xml:space="preserve">ey </w:t>
      </w:r>
      <w:r>
        <w:t>i</w:t>
      </w:r>
      <w:r w:rsidRPr="00453C0A">
        <w:t xml:space="preserve">ssue </w:t>
      </w:r>
      <w:r>
        <w:t>#1h and #1i, solution #1.</w:t>
      </w:r>
      <w:r w:rsidR="002F6289">
        <w:t>17</w:t>
      </w:r>
      <w:r w:rsidR="002F6289">
        <w:rPr>
          <w:lang w:eastAsia="zh-CN"/>
        </w:rPr>
        <w:t xml:space="preserve"> </w:t>
      </w:r>
      <w:r>
        <w:rPr>
          <w:lang w:eastAsia="zh-CN"/>
        </w:rPr>
        <w:t>and #1.</w:t>
      </w:r>
      <w:r w:rsidR="002F6289">
        <w:rPr>
          <w:lang w:eastAsia="zh-CN"/>
        </w:rPr>
        <w:t>20</w:t>
      </w:r>
      <w:r w:rsidR="002F6289">
        <w:t xml:space="preserve"> are </w:t>
      </w:r>
      <w:r>
        <w:t xml:space="preserve">recommended into normative work, using </w:t>
      </w:r>
      <w:r w:rsidR="00626767">
        <w:t>vendor specific and a</w:t>
      </w:r>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6294357B"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22962">
        <w:t>22 with possible extension of #1.21</w:t>
      </w:r>
      <w:r w:rsidR="007B52CC" w:rsidRPr="006403B4">
        <w:t xml:space="preserve"> </w:t>
      </w:r>
      <w:r>
        <w:t>is recommended into normative work</w:t>
      </w:r>
      <w:r w:rsidR="008B216E">
        <w:t xml:space="preserve"> depending on requirements</w:t>
      </w:r>
      <w:r>
        <w:t xml:space="preserve">. </w:t>
      </w:r>
    </w:p>
    <w:p w14:paraId="28CE39BC" w14:textId="395F4A4F" w:rsidR="001540E0" w:rsidRPr="001540E0" w:rsidRDefault="008A0F97" w:rsidP="008A0F97">
      <w:bookmarkStart w:id="85" w:name="_Hlk142482786"/>
      <w:bookmarkEnd w:id="84"/>
      <w:r>
        <w:t xml:space="preserve">For key issue #1l, </w:t>
      </w:r>
      <w:bookmarkEnd w:id="85"/>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86" w:name="_Toc151380898"/>
      <w:r w:rsidRPr="00362E13">
        <w:t>5.2</w:t>
      </w:r>
      <w:r w:rsidRPr="00362E13">
        <w:tab/>
        <w:t>Charging request optimization</w:t>
      </w:r>
      <w:bookmarkEnd w:id="86"/>
    </w:p>
    <w:p w14:paraId="35E4B74E" w14:textId="77777777" w:rsidR="00FA24CE" w:rsidRPr="00362E13" w:rsidRDefault="00FA24CE" w:rsidP="00FA24CE">
      <w:pPr>
        <w:pStyle w:val="Heading3"/>
      </w:pPr>
      <w:bookmarkStart w:id="87" w:name="_Toc151380899"/>
      <w:r w:rsidRPr="00362E13">
        <w:t>5.2.1</w:t>
      </w:r>
      <w:r w:rsidRPr="00362E13">
        <w:tab/>
        <w:t>General</w:t>
      </w:r>
      <w:bookmarkEnd w:id="87"/>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88"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88"/>
    </w:p>
    <w:p w14:paraId="01084D64" w14:textId="550AD10C" w:rsidR="00FA24CE" w:rsidRPr="00362E13" w:rsidRDefault="00FA24CE" w:rsidP="00FA24CE">
      <w:pPr>
        <w:pStyle w:val="Heading4"/>
      </w:pPr>
      <w:bookmarkStart w:id="89"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89"/>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90" w:name="_Toc151380902"/>
      <w:bookmarkStart w:id="91"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90"/>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92" w:name="_Toc151380903"/>
      <w:bookmarkEnd w:id="91"/>
      <w:r w:rsidRPr="00362E13">
        <w:t>5.</w:t>
      </w:r>
      <w:r w:rsidR="00E138A9" w:rsidRPr="00362E13">
        <w:t>2</w:t>
      </w:r>
      <w:r w:rsidRPr="00362E13">
        <w:t>.3</w:t>
      </w:r>
      <w:r w:rsidRPr="00362E13">
        <w:tab/>
        <w:t>Potential charging requirements</w:t>
      </w:r>
      <w:bookmarkEnd w:id="92"/>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93" w:name="_Toc151380904"/>
      <w:r w:rsidRPr="00362E13">
        <w:t>5.</w:t>
      </w:r>
      <w:r w:rsidR="00E138A9" w:rsidRPr="00362E13">
        <w:t>2</w:t>
      </w:r>
      <w:r w:rsidRPr="00362E13">
        <w:t>.4</w:t>
      </w:r>
      <w:r w:rsidRPr="00362E13">
        <w:tab/>
        <w:t>Key issues</w:t>
      </w:r>
      <w:bookmarkEnd w:id="93"/>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94" w:name="_Toc151380905"/>
      <w:r w:rsidRPr="00362E13">
        <w:rPr>
          <w:lang w:eastAsia="zh-CN"/>
        </w:rPr>
        <w:t>5.2.5</w:t>
      </w:r>
      <w:r w:rsidRPr="00362E13">
        <w:rPr>
          <w:lang w:eastAsia="zh-CN"/>
        </w:rPr>
        <w:tab/>
        <w:t>Solutions</w:t>
      </w:r>
      <w:bookmarkEnd w:id="94"/>
    </w:p>
    <w:p w14:paraId="58D1BF51" w14:textId="4F9F1403" w:rsidR="00C375A9" w:rsidRPr="00362E13" w:rsidRDefault="00C375A9" w:rsidP="00C375A9">
      <w:pPr>
        <w:pStyle w:val="Heading4"/>
      </w:pPr>
      <w:bookmarkStart w:id="95"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95"/>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96"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96"/>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97" w:name="_Toc129009030"/>
      <w:bookmarkStart w:id="98" w:name="_Toc151380908"/>
      <w:r w:rsidRPr="00362E13">
        <w:t>5.2.5.</w:t>
      </w:r>
      <w:r w:rsidR="002D4BDD">
        <w:t>3</w:t>
      </w:r>
      <w:r w:rsidRPr="00362E13">
        <w:tab/>
        <w:t>Solution #2.</w:t>
      </w:r>
      <w:r w:rsidR="002D4BDD">
        <w:t>3</w:t>
      </w:r>
      <w:r>
        <w:t>:</w:t>
      </w:r>
      <w:r w:rsidRPr="00362E13">
        <w:t xml:space="preserve"> </w:t>
      </w:r>
      <w:bookmarkEnd w:id="97"/>
      <w:r>
        <w:t>Introduce a trigger profile</w:t>
      </w:r>
      <w:bookmarkEnd w:id="98"/>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034" type="#_x0000_t75" style="width:419.25pt;height:287.25pt" o:ole="">
            <v:imagedata r:id="rId32" o:title=""/>
          </v:shape>
          <o:OLEObject Type="Embed" ProgID="Visio.Drawing.11" ShapeID="_x0000_i1034" DrawAspect="Content" ObjectID="_1761994282" r:id="rId33"/>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99"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99"/>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00" w:name="_Hlk14261187"/>
      <w:r w:rsidRPr="00A06DE9">
        <w:t xml:space="preserve">The CHF informs the </w:t>
      </w:r>
      <w:r w:rsidRPr="0044434B">
        <w:t>NF (CTF)</w:t>
      </w:r>
      <w:r>
        <w:t xml:space="preserve"> </w:t>
      </w:r>
      <w:r w:rsidRPr="00A06DE9">
        <w:t>on the result of the request</w:t>
      </w:r>
      <w:bookmarkEnd w:id="100"/>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01" w:name="_Toc151380909"/>
      <w:r>
        <w:t>5.2.6</w:t>
      </w:r>
      <w:r>
        <w:tab/>
        <w:t>Evaluation</w:t>
      </w:r>
      <w:bookmarkEnd w:id="101"/>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02" w:name="_Toc151380910"/>
      <w:r>
        <w:t>5.2.7</w:t>
      </w:r>
      <w:r>
        <w:tab/>
        <w:t>Conclusions</w:t>
      </w:r>
      <w:bookmarkEnd w:id="102"/>
    </w:p>
    <w:p w14:paraId="3B2AC456" w14:textId="77777777" w:rsidR="00EB5F52" w:rsidRDefault="00EB5F52" w:rsidP="00EB5F52">
      <w:r>
        <w:rPr>
          <w:lang w:eastAsia="zh-CN"/>
        </w:rPr>
        <w:t xml:space="preserve">For </w:t>
      </w:r>
      <w:r>
        <w:t>key issues #2a and #2b, solution #2.1 is recommended into normative work since this has the most flexibility.</w:t>
      </w:r>
    </w:p>
    <w:p w14:paraId="72BAF460" w14:textId="77777777" w:rsidR="00EB5F52" w:rsidRDefault="00EB5F52" w:rsidP="00EB5F52">
      <w:r>
        <w:rPr>
          <w:lang w:eastAsia="zh-CN"/>
        </w:rPr>
        <w:t xml:space="preserve">For </w:t>
      </w:r>
      <w:r>
        <w:t xml:space="preserve">key issue #2b and #2c, solution #2.3 is recommended to be combined with the solutions for the </w:t>
      </w:r>
      <w:r>
        <w:rPr>
          <w:lang w:bidi="ar-IQ"/>
        </w:rPr>
        <w:t>AMF charging profile</w:t>
      </w:r>
      <w:r>
        <w:t>.</w:t>
      </w:r>
    </w:p>
    <w:p w14:paraId="7A0ECB22" w14:textId="77777777" w:rsidR="00F92E0C" w:rsidRPr="00362E13" w:rsidRDefault="00F92E0C" w:rsidP="00F92E0C">
      <w:pPr>
        <w:pStyle w:val="Heading2"/>
      </w:pPr>
      <w:bookmarkStart w:id="103" w:name="_Toc151380911"/>
      <w:r w:rsidRPr="00362E13">
        <w:t>5.3</w:t>
      </w:r>
      <w:r w:rsidRPr="00362E13">
        <w:tab/>
        <w:t>Rating input enhancement</w:t>
      </w:r>
      <w:bookmarkEnd w:id="103"/>
    </w:p>
    <w:p w14:paraId="22891BB2" w14:textId="77777777" w:rsidR="002E54F0" w:rsidRPr="00362E13" w:rsidRDefault="002E54F0" w:rsidP="002E54F0">
      <w:pPr>
        <w:pStyle w:val="Heading3"/>
      </w:pPr>
      <w:bookmarkStart w:id="104" w:name="_Toc151380912"/>
      <w:r w:rsidRPr="00362E13">
        <w:t>5.3.1</w:t>
      </w:r>
      <w:r w:rsidRPr="00362E13">
        <w:tab/>
        <w:t>General</w:t>
      </w:r>
      <w:bookmarkEnd w:id="104"/>
    </w:p>
    <w:p w14:paraId="23076B3C" w14:textId="0E449131"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6C707D">
        <w:rPr>
          <w:lang w:eastAsia="zh-CN"/>
        </w:rPr>
        <w:t>3GPP </w:t>
      </w:r>
      <w:r w:rsidR="006C707D" w:rsidRPr="00362E13">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6C707D">
        <w:t>3GPP </w:t>
      </w:r>
      <w:r w:rsidR="006C707D" w:rsidRPr="00362E13">
        <w:rPr>
          <w:lang w:eastAsia="zh-CN"/>
        </w:rPr>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05" w:name="_Toc151380913"/>
      <w:r w:rsidRPr="00362E13">
        <w:rPr>
          <w:lang w:eastAsia="zh-CN"/>
        </w:rPr>
        <w:t>5.3.2</w:t>
      </w:r>
      <w:r w:rsidRPr="00362E13">
        <w:rPr>
          <w:lang w:eastAsia="zh-CN"/>
        </w:rPr>
        <w:tab/>
        <w:t>Use cases</w:t>
      </w:r>
      <w:bookmarkEnd w:id="105"/>
    </w:p>
    <w:p w14:paraId="32A07580" w14:textId="77777777" w:rsidR="002E54F0" w:rsidRPr="00362E13" w:rsidRDefault="002E54F0" w:rsidP="002E54F0">
      <w:pPr>
        <w:pStyle w:val="Heading4"/>
      </w:pPr>
      <w:bookmarkStart w:id="106" w:name="_Toc151380914"/>
      <w:r w:rsidRPr="00362E13">
        <w:t>5.3.2.1</w:t>
      </w:r>
      <w:r w:rsidRPr="00362E13">
        <w:tab/>
        <w:t>Use Case #3a: Enhancement of input to CHF rating</w:t>
      </w:r>
      <w:bookmarkEnd w:id="106"/>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07" w:name="_Toc151380915"/>
      <w:r w:rsidRPr="00362E13">
        <w:t>5.3.2.2</w:t>
      </w:r>
      <w:r w:rsidRPr="00362E13">
        <w:tab/>
        <w:t>Use Case #3</w:t>
      </w:r>
      <w:r w:rsidR="00151FE8" w:rsidRPr="00362E13">
        <w:t>b</w:t>
      </w:r>
      <w:r w:rsidRPr="00362E13">
        <w:t>: Service Charging Enhancement</w:t>
      </w:r>
      <w:bookmarkEnd w:id="107"/>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08" w:name="_Toc112766174"/>
      <w:bookmarkStart w:id="109" w:name="_Toc151380916"/>
      <w:r w:rsidRPr="00362E13">
        <w:t>5.</w:t>
      </w:r>
      <w:r>
        <w:t>3</w:t>
      </w:r>
      <w:r w:rsidRPr="00362E13">
        <w:t>.2.</w:t>
      </w:r>
      <w:r w:rsidR="00313694">
        <w:t>3</w:t>
      </w:r>
      <w:r w:rsidRPr="00362E13">
        <w:tab/>
        <w:t>Use Case #</w:t>
      </w:r>
      <w:r>
        <w:t>3</w:t>
      </w:r>
      <w:r w:rsidR="00313694">
        <w:t>c</w:t>
      </w:r>
      <w:r w:rsidRPr="00362E13">
        <w:t xml:space="preserve">: </w:t>
      </w:r>
      <w:bookmarkEnd w:id="108"/>
      <w:r>
        <w:t>Switching between online and offline</w:t>
      </w:r>
      <w:bookmarkEnd w:id="109"/>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1.75pt;height:566.25pt" o:ole="">
            <v:imagedata r:id="rId34" o:title=""/>
          </v:shape>
          <o:OLEObject Type="Embed" ProgID="Visio.Drawing.11" ShapeID="_x0000_i1035" DrawAspect="Content" ObjectID="_1761994283"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10"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10"/>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11"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11"/>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12" w:name="_Toc151380919"/>
      <w:r w:rsidRPr="00362E13">
        <w:rPr>
          <w:lang w:eastAsia="zh-CN"/>
        </w:rPr>
        <w:t>5.3.5</w:t>
      </w:r>
      <w:r w:rsidRPr="00362E13">
        <w:rPr>
          <w:lang w:eastAsia="zh-CN"/>
        </w:rPr>
        <w:tab/>
        <w:t>Solutions</w:t>
      </w:r>
      <w:bookmarkEnd w:id="112"/>
    </w:p>
    <w:p w14:paraId="0D336F48" w14:textId="4F6B8243" w:rsidR="00E01124" w:rsidRPr="00362E13" w:rsidRDefault="00E01124" w:rsidP="00E01124">
      <w:pPr>
        <w:pStyle w:val="Heading4"/>
      </w:pPr>
      <w:bookmarkStart w:id="113"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13"/>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14"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14"/>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15"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15"/>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16" w:name="_Toc15138092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16"/>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17" w:name="_Toc151380924"/>
      <w:bookmarkStart w:id="118" w:name="_Hlk122797668"/>
      <w:r>
        <w:t>5.3.6</w:t>
      </w:r>
      <w:r>
        <w:tab/>
        <w:t>Evaluation</w:t>
      </w:r>
      <w:bookmarkEnd w:id="117"/>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54F3063"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r w:rsidR="00E23137">
        <w:rPr>
          <w:lang w:eastAsia="zh-CN"/>
        </w:rPr>
        <w:t xml:space="preserve">It reuses the current mechanism for MultipleUnitUsage and is backwards compatible. </w:t>
      </w:r>
      <w:r w:rsidR="005E0E62">
        <w:rPr>
          <w:lang w:eastAsia="zh-CN"/>
        </w:rPr>
        <w:t>It may cause confusion as to if this is the service id for the requested units or the reported used units.</w:t>
      </w:r>
    </w:p>
    <w:p w14:paraId="631FE19E" w14:textId="733A547E"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r w:rsidR="004F1B0F">
        <w:rPr>
          <w:lang w:eastAsia="zh-CN"/>
        </w:rPr>
        <w:t xml:space="preserve"> and is backwards compatible. It is also possible to connect the </w:t>
      </w:r>
      <w:r w:rsidR="004F1B0F" w:rsidRPr="00F44A9C">
        <w:rPr>
          <w:lang w:eastAsia="zh-CN"/>
        </w:rPr>
        <w:t>service id to the QoS</w:t>
      </w:r>
      <w:r w:rsidR="00DF13A1">
        <w:rPr>
          <w:lang w:eastAsia="zh-CN"/>
        </w:rPr>
        <w:t>.</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48098B87" w14:textId="77777777" w:rsidR="0053046A" w:rsidRDefault="0053046A" w:rsidP="0053046A">
      <w:pPr>
        <w:pStyle w:val="Heading3"/>
      </w:pPr>
      <w:bookmarkStart w:id="119" w:name="_Toc151380925"/>
      <w:r>
        <w:t>5.3.7</w:t>
      </w:r>
      <w:r>
        <w:tab/>
        <w:t>Conclusions</w:t>
      </w:r>
      <w:bookmarkEnd w:id="119"/>
    </w:p>
    <w:p w14:paraId="47D16EAE" w14:textId="77777777" w:rsidR="00FF0F9A" w:rsidRDefault="00FF0F9A" w:rsidP="00FF0F9A">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p>
    <w:p w14:paraId="564CC99B" w14:textId="77777777" w:rsidR="00F92E0C" w:rsidRPr="00362E13" w:rsidRDefault="00F92E0C" w:rsidP="00F92E0C">
      <w:pPr>
        <w:pStyle w:val="Heading2"/>
      </w:pPr>
      <w:bookmarkStart w:id="120" w:name="_Toc151380926"/>
      <w:bookmarkEnd w:id="118"/>
      <w:r w:rsidRPr="00362E13">
        <w:t>5.4</w:t>
      </w:r>
      <w:r w:rsidRPr="00362E13">
        <w:tab/>
        <w:t>Chargeable events and sessions cancelling</w:t>
      </w:r>
      <w:bookmarkEnd w:id="120"/>
    </w:p>
    <w:p w14:paraId="3A9580E1" w14:textId="77777777" w:rsidR="00413F79" w:rsidRPr="00362E13" w:rsidRDefault="00413F79" w:rsidP="00413F79">
      <w:pPr>
        <w:pStyle w:val="Heading3"/>
      </w:pPr>
      <w:bookmarkStart w:id="121" w:name="_Toc151380927"/>
      <w:r w:rsidRPr="00362E13">
        <w:t>5.4.1</w:t>
      </w:r>
      <w:r w:rsidRPr="00362E13">
        <w:tab/>
        <w:t>General</w:t>
      </w:r>
      <w:bookmarkEnd w:id="121"/>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22" w:name="_Toc151380928"/>
      <w:r w:rsidRPr="00362E13">
        <w:rPr>
          <w:lang w:eastAsia="zh-CN"/>
        </w:rPr>
        <w:t>5.4.2</w:t>
      </w:r>
      <w:r w:rsidRPr="00362E13">
        <w:rPr>
          <w:lang w:eastAsia="zh-CN"/>
        </w:rPr>
        <w:tab/>
        <w:t>Use cases</w:t>
      </w:r>
      <w:bookmarkEnd w:id="122"/>
    </w:p>
    <w:p w14:paraId="26EB76A5" w14:textId="20464D1C" w:rsidR="00262BB4" w:rsidRPr="00362E13" w:rsidRDefault="00262BB4" w:rsidP="00035741">
      <w:pPr>
        <w:pStyle w:val="Heading4"/>
        <w:rPr>
          <w:lang w:eastAsia="zh-CN"/>
        </w:rPr>
      </w:pPr>
      <w:bookmarkStart w:id="123"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23"/>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24" w:name="_Toc151380930"/>
      <w:r w:rsidRPr="00362E13">
        <w:rPr>
          <w:lang w:eastAsia="zh-CN"/>
        </w:rPr>
        <w:t>5.4.3</w:t>
      </w:r>
      <w:r w:rsidRPr="00362E13">
        <w:rPr>
          <w:lang w:eastAsia="zh-CN"/>
        </w:rPr>
        <w:tab/>
        <w:t>Potential charging requirements</w:t>
      </w:r>
      <w:bookmarkEnd w:id="124"/>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25" w:name="_Toc151380931"/>
      <w:r w:rsidRPr="00362E13">
        <w:rPr>
          <w:lang w:eastAsia="zh-CN"/>
        </w:rPr>
        <w:t>5.4.4</w:t>
      </w:r>
      <w:r w:rsidRPr="00362E13">
        <w:rPr>
          <w:lang w:eastAsia="zh-CN"/>
        </w:rPr>
        <w:tab/>
        <w:t>Key issues</w:t>
      </w:r>
      <w:bookmarkEnd w:id="125"/>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26" w:name="_Toc151380932"/>
      <w:r w:rsidRPr="00362E13">
        <w:rPr>
          <w:lang w:eastAsia="zh-CN"/>
        </w:rPr>
        <w:t>5.4.5</w:t>
      </w:r>
      <w:r w:rsidRPr="00362E13">
        <w:rPr>
          <w:lang w:eastAsia="zh-CN"/>
        </w:rPr>
        <w:tab/>
        <w:t>Solutions</w:t>
      </w:r>
      <w:bookmarkEnd w:id="126"/>
    </w:p>
    <w:p w14:paraId="5C2FAAE6" w14:textId="791A3DC2" w:rsidR="00D301BD" w:rsidRPr="00362E13" w:rsidRDefault="00D301BD" w:rsidP="00D301BD">
      <w:pPr>
        <w:pStyle w:val="Heading4"/>
      </w:pPr>
      <w:bookmarkStart w:id="127"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27"/>
    </w:p>
    <w:p w14:paraId="2BBC1318" w14:textId="0B80EF9F"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675E12">
        <w:t>3GPP </w:t>
      </w:r>
      <w:r w:rsidRPr="00362E13">
        <w:t xml:space="preserve">TS 32.290 [12], which corresponded to ChargingDataRef, </w:t>
      </w:r>
      <w:r w:rsidR="00675E12">
        <w:t>3GPP </w:t>
      </w:r>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p w14:paraId="2F9CB75E" w14:textId="52E05A35" w:rsidR="006B2E2C" w:rsidRDefault="006B2E2C" w:rsidP="002D3701">
      <w:pPr>
        <w:jc w:val="center"/>
      </w:pPr>
      <w:r w:rsidRPr="00DC63F8">
        <w:rPr>
          <w:rFonts w:eastAsia="DengXian"/>
        </w:rPr>
        <w:object w:dxaOrig="6596" w:dyaOrig="5799" w14:anchorId="5ED956B6">
          <v:shape id="_x0000_i1036" type="#_x0000_t75" style="width:330pt;height:290.25pt" o:ole="">
            <v:imagedata r:id="rId36" o:title=""/>
          </v:shape>
          <o:OLEObject Type="Embed" ProgID="Visio.Drawing.11" ShapeID="_x0000_i1036" DrawAspect="Content" ObjectID="_1761994284" r:id="rId37"/>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28" w:name="_Toc151380934"/>
      <w:r w:rsidRPr="004534CB">
        <w:t>5.4.5.</w:t>
      </w:r>
      <w:r w:rsidR="003273D6" w:rsidRPr="004534CB">
        <w:t>2</w:t>
      </w:r>
      <w:r w:rsidRPr="00362E13">
        <w:tab/>
        <w:t>Solutions #4.</w:t>
      </w:r>
      <w:r w:rsidR="00845B54" w:rsidRPr="00362E13">
        <w:t>2</w:t>
      </w:r>
      <w:r w:rsidRPr="00362E13">
        <w:t>: Cancelling using a reference identifier for Charging Event</w:t>
      </w:r>
      <w:bookmarkEnd w:id="128"/>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25pt;height:235.5pt" o:ole="">
            <v:imagedata r:id="rId38" o:title=""/>
          </v:shape>
          <o:OLEObject Type="Embed" ProgID="Visio.Drawing.11" ShapeID="_x0000_i1037" DrawAspect="Content" ObjectID="_1761994285" r:id="rId39"/>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50D4E546" w:rsidR="000F35A3" w:rsidRPr="00334705" w:rsidRDefault="000F35A3" w:rsidP="000F35A3">
      <w:pPr>
        <w:pStyle w:val="Heading4"/>
      </w:pPr>
      <w:bookmarkStart w:id="129" w:name="_Toc151380935"/>
      <w:bookmarkStart w:id="130" w:name="_Hlk122797737"/>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29"/>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8" type="#_x0000_t75" style="width:331.5pt;height:292.5pt" o:ole="">
            <v:imagedata r:id="rId40" o:title=""/>
          </v:shape>
          <o:OLEObject Type="Embed" ProgID="Visio.Drawing.11" ShapeID="_x0000_i1038" DrawAspect="Content" ObjectID="_1761994286" r:id="rId41"/>
        </w:object>
      </w:r>
    </w:p>
    <w:p w14:paraId="1D9D1C6B" w14:textId="3E451F6A" w:rsidR="000F35A3" w:rsidRPr="00334705" w:rsidRDefault="000F35A3" w:rsidP="000F35A3">
      <w:pPr>
        <w:pStyle w:val="TH"/>
      </w:pPr>
      <w:r w:rsidRPr="00334705">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31" w:name="_Toc151380936"/>
      <w:r>
        <w:t>5.4.6</w:t>
      </w:r>
      <w:r>
        <w:tab/>
        <w:t>Evaluation</w:t>
      </w:r>
      <w:bookmarkEnd w:id="131"/>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D3DD41B" w14:textId="4B67ACAD" w:rsidR="00A41549" w:rsidRPr="003125E6" w:rsidRDefault="00FF0F9A" w:rsidP="00B710A1">
      <w:pPr>
        <w:pStyle w:val="B1"/>
        <w:rPr>
          <w:lang w:eastAsia="zh-CN"/>
        </w:rPr>
      </w:pPr>
      <w:r>
        <w:rPr>
          <w:lang w:eastAsia="zh-CN"/>
        </w:rPr>
        <w:t>-</w:t>
      </w:r>
      <w:r>
        <w:rPr>
          <w:lang w:eastAsia="zh-CN"/>
        </w:rPr>
        <w:tab/>
      </w:r>
      <w:r w:rsidR="009335D4" w:rsidRPr="003125E6">
        <w:rPr>
          <w:lang w:eastAsia="zh-CN"/>
        </w:rPr>
        <w:t>Solution #4.1</w:t>
      </w:r>
      <w:r w:rsidR="003C5172">
        <w:rPr>
          <w:lang w:eastAsia="zh-CN"/>
        </w:rPr>
        <w:t xml:space="preserve">: 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r w:rsidR="00EB53A8" w:rsidRPr="00B3418D">
        <w:t>i.e.,</w:t>
      </w:r>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r w:rsidR="00B710A1">
        <w:t xml:space="preserve"> </w:t>
      </w:r>
      <w:r w:rsidR="00A41549" w:rsidRPr="00B3418D">
        <w:rPr>
          <w:rFonts w:hint="eastAsia"/>
        </w:rPr>
        <w:t>T</w:t>
      </w:r>
      <w:r w:rsidR="00A41549" w:rsidRPr="00B3418D">
        <w:t>he allocat</w:t>
      </w:r>
      <w:r w:rsidR="00A41549" w:rsidRPr="00B3418D">
        <w:rPr>
          <w:rFonts w:hint="eastAsia"/>
        </w:rPr>
        <w:t>ion</w:t>
      </w:r>
      <w:r w:rsidR="00A41549" w:rsidRPr="00B3418D">
        <w:t xml:space="preserve"> of ChargingDataRef should be unique to void duplication</w:t>
      </w:r>
      <w:r w:rsidR="00222CA7">
        <w:t>, o</w:t>
      </w:r>
      <w:r w:rsidR="00A41549" w:rsidRPr="00B3418D">
        <w:t xml:space="preserve">therwise, </w:t>
      </w:r>
      <w:r w:rsidR="00222CA7">
        <w:t xml:space="preserve">it </w:t>
      </w:r>
      <w:r w:rsidR="00A41549" w:rsidRPr="00B3418D">
        <w:t xml:space="preserve">may cause </w:t>
      </w:r>
      <w:r w:rsidR="00222CA7">
        <w:t xml:space="preserve">an </w:t>
      </w:r>
      <w:r w:rsidR="00A41549" w:rsidRPr="00B3418D">
        <w:t xml:space="preserve">error. </w:t>
      </w:r>
      <w:r w:rsidR="00A41549" w:rsidRPr="00B3418D">
        <w:rPr>
          <w:rFonts w:hint="eastAsia"/>
        </w:rPr>
        <w:t>T</w:t>
      </w:r>
      <w:r w:rsidR="00A41549"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00A41549" w:rsidRPr="00B3418D">
        <w:t xml:space="preserve"> </w:t>
      </w:r>
      <w:r w:rsidR="00B70B9F">
        <w:t>c</w:t>
      </w:r>
      <w:r w:rsidR="00B70B9F" w:rsidRPr="00B3418D">
        <w:t xml:space="preserve">harging </w:t>
      </w:r>
      <w:r w:rsidR="00B70B9F">
        <w:t>s</w:t>
      </w:r>
      <w:r w:rsidR="00B70B9F" w:rsidRPr="00B3418D">
        <w:t xml:space="preserve">ession </w:t>
      </w:r>
      <w:r w:rsidR="00B70B9F">
        <w:t>or event</w:t>
      </w:r>
      <w:r w:rsidR="00A41549" w:rsidRPr="00B3418D">
        <w:t>.</w:t>
      </w:r>
    </w:p>
    <w:p w14:paraId="59A61FE1" w14:textId="62C104EE" w:rsidR="00573F29" w:rsidRDefault="00FF0F9A" w:rsidP="00C2595B">
      <w:pPr>
        <w:pStyle w:val="B1"/>
      </w:pPr>
      <w:r>
        <w:rPr>
          <w:lang w:eastAsia="zh-CN"/>
        </w:rPr>
        <w:t>-</w:t>
      </w:r>
      <w:r>
        <w:rPr>
          <w:lang w:eastAsia="zh-CN"/>
        </w:rPr>
        <w:tab/>
      </w:r>
      <w:r w:rsidR="009335D4" w:rsidRPr="003125E6">
        <w:rPr>
          <w:lang w:eastAsia="zh-CN"/>
        </w:rPr>
        <w:t>Solution #4.2</w:t>
      </w:r>
      <w:r w:rsidR="00100116">
        <w:rPr>
          <w:lang w:eastAsia="zh-CN"/>
        </w:rPr>
        <w:t xml:space="preserve">: </w:t>
      </w:r>
      <w:r w:rsidR="00100116">
        <w:t>reuses the current event with specific information to determine refund, making the refund implicitly defined.</w:t>
      </w:r>
      <w:r w:rsidR="00B710A1">
        <w:t xml:space="preserve"> U</w:t>
      </w:r>
      <w:r w:rsidR="00222735">
        <w:t>sing a</w:t>
      </w:r>
      <w:r w:rsidR="00573F29" w:rsidRPr="00B3418D">
        <w:t xml:space="preserve"> Nchf_ConvergedCharging </w:t>
      </w:r>
      <w:r w:rsidR="00573F29">
        <w:t>Release</w:t>
      </w:r>
      <w:r w:rsidR="00573F29"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00573F29" w:rsidRPr="00E10F6E">
        <w:t xml:space="preserve">to support </w:t>
      </w:r>
      <w:r w:rsidR="008F67AB">
        <w:t xml:space="preserve">carry </w:t>
      </w:r>
      <w:r w:rsidR="00573F29" w:rsidRPr="00E10F6E">
        <w:t xml:space="preserve">the previous </w:t>
      </w:r>
      <w:r w:rsidR="00573F29" w:rsidRPr="00362E13">
        <w:t>refundInformation</w:t>
      </w:r>
      <w:r w:rsidR="00573F29" w:rsidRPr="00E10F6E">
        <w:t xml:space="preserve"> in the </w:t>
      </w:r>
      <w:r w:rsidR="000953AC">
        <w:t xml:space="preserve">case of a cancel, in essence making the event into a </w:t>
      </w:r>
      <w:r w:rsidR="00EB53A8">
        <w:t>session</w:t>
      </w:r>
      <w:r w:rsidR="000953AC" w:rsidRPr="00E10F6E">
        <w:t xml:space="preserve">. </w:t>
      </w:r>
      <w:bookmarkStart w:id="132" w:name="_Hlk142483124"/>
      <w:r w:rsidR="000953AC">
        <w:rPr>
          <w:lang w:eastAsia="zh-CN"/>
        </w:rPr>
        <w:t xml:space="preserve">The negotiation is completed based on the charging data response, if the refundinformation is included in the Charging Data Response, the CHF support the event </w:t>
      </w:r>
      <w:bookmarkEnd w:id="132"/>
      <w:r w:rsidR="00EB53A8">
        <w:rPr>
          <w:lang w:eastAsia="zh-CN"/>
        </w:rPr>
        <w:t>cancelling.</w:t>
      </w:r>
      <w:r w:rsidR="00573F29" w:rsidRPr="00E10F6E">
        <w:t xml:space="preserve"> </w:t>
      </w:r>
    </w:p>
    <w:p w14:paraId="2D4B9017" w14:textId="7FF4199C" w:rsidR="004F0982" w:rsidRDefault="00FF0F9A" w:rsidP="00276538">
      <w:pPr>
        <w:pStyle w:val="B1"/>
        <w:rPr>
          <w:lang w:eastAsia="zh-CN"/>
        </w:rPr>
      </w:pPr>
      <w:r>
        <w:rPr>
          <w:lang w:eastAsia="zh-CN"/>
        </w:rPr>
        <w:t>-</w:t>
      </w:r>
      <w:r>
        <w:rPr>
          <w:lang w:eastAsia="zh-CN"/>
        </w:rPr>
        <w:tab/>
      </w:r>
      <w:r w:rsidR="004F0982" w:rsidRPr="002A5D12">
        <w:rPr>
          <w:lang w:eastAsia="zh-CN"/>
        </w:rPr>
        <w:t>Solution #4.3:</w:t>
      </w:r>
      <w:r w:rsidR="00EB53A8">
        <w:rPr>
          <w:lang w:eastAsia="zh-CN"/>
        </w:rPr>
        <w:t xml:space="preserve"> </w:t>
      </w:r>
      <w:r w:rsidR="004F0982">
        <w:rPr>
          <w:lang w:eastAsia="zh-CN"/>
        </w:rPr>
        <w:t xml:space="preserve">requires an extension to current service operation with a specific service operation </w:t>
      </w:r>
      <w:r w:rsidR="004F0982" w:rsidRPr="00B3418D">
        <w:rPr>
          <w:lang w:eastAsia="zh-CN"/>
        </w:rPr>
        <w:t>(</w:t>
      </w:r>
      <w:r w:rsidR="00EB53A8" w:rsidRPr="00B3418D">
        <w:rPr>
          <w:lang w:eastAsia="zh-CN"/>
        </w:rPr>
        <w:t>i.e.,</w:t>
      </w:r>
      <w:r w:rsidR="004F0982">
        <w:rPr>
          <w:lang w:eastAsia="zh-CN"/>
        </w:rPr>
        <w:t xml:space="preserve"> </w:t>
      </w:r>
      <w:r w:rsidR="004F0982" w:rsidRPr="00B3418D">
        <w:rPr>
          <w:lang w:eastAsia="zh-CN"/>
        </w:rPr>
        <w:t>Nchf_ConvergedCharging</w:t>
      </w:r>
      <w:r w:rsidR="004F0982">
        <w:rPr>
          <w:lang w:eastAsia="zh-CN"/>
        </w:rPr>
        <w:t>_</w:t>
      </w:r>
      <w:r w:rsidR="004F0982" w:rsidRPr="00B3418D">
        <w:rPr>
          <w:lang w:eastAsia="zh-CN"/>
        </w:rPr>
        <w:t>Cancel)</w:t>
      </w:r>
      <w:r w:rsidR="00B61179">
        <w:rPr>
          <w:lang w:eastAsia="zh-CN"/>
        </w:rPr>
        <w:t>.</w:t>
      </w:r>
      <w:r w:rsidR="004F0982">
        <w:rPr>
          <w:lang w:eastAsia="zh-CN"/>
        </w:rPr>
        <w:t xml:space="preserve"> Requires </w:t>
      </w:r>
      <w:r w:rsidR="008566A8">
        <w:rPr>
          <w:lang w:eastAsia="zh-CN"/>
        </w:rPr>
        <w:t xml:space="preserve">an </w:t>
      </w:r>
      <w:r w:rsidR="00B710A1">
        <w:rPr>
          <w:lang w:eastAsia="zh-CN"/>
        </w:rPr>
        <w:t>extension</w:t>
      </w:r>
      <w:r w:rsidR="004F0982">
        <w:rPr>
          <w:lang w:eastAsia="zh-CN"/>
        </w:rPr>
        <w:t xml:space="preserve"> to current event type with a specific event type (</w:t>
      </w:r>
      <w:r w:rsidR="00EB53A8">
        <w:rPr>
          <w:lang w:eastAsia="zh-CN"/>
        </w:rPr>
        <w:t>i.e.,</w:t>
      </w:r>
      <w:r w:rsidR="004F0982">
        <w:rPr>
          <w:lang w:eastAsia="zh-CN"/>
        </w:rPr>
        <w:t xml:space="preserve"> Cancel)</w:t>
      </w:r>
      <w:r w:rsidR="00276538">
        <w:rPr>
          <w:lang w:eastAsia="zh-CN"/>
        </w:rPr>
        <w:t>.</w:t>
      </w:r>
      <w:r w:rsidR="004F0982">
        <w:rPr>
          <w:lang w:eastAsia="zh-CN"/>
        </w:rPr>
        <w:t xml:space="preserve"> </w:t>
      </w:r>
      <w:r w:rsidR="00276538">
        <w:rPr>
          <w:lang w:eastAsia="zh-CN"/>
        </w:rPr>
        <w:t>U</w:t>
      </w:r>
      <w:r w:rsidR="004F0982">
        <w:rPr>
          <w:lang w:eastAsia="zh-CN"/>
        </w:rPr>
        <w:t>ses the current chargingDataRef in a new attribute</w:t>
      </w:r>
      <w:r w:rsidR="00993CD1">
        <w:rPr>
          <w:lang w:eastAsia="zh-CN"/>
        </w:rPr>
        <w:t>,</w:t>
      </w:r>
      <w:r w:rsidR="004F0982">
        <w:rPr>
          <w:lang w:eastAsia="zh-CN"/>
        </w:rPr>
        <w:t xml:space="preserve"> charging id </w:t>
      </w:r>
      <w:r w:rsidR="00B8397A">
        <w:rPr>
          <w:lang w:eastAsia="zh-CN"/>
        </w:rPr>
        <w:t>or both, the use of both makes it easier to find the Charging Data Request that is to be cancelled</w:t>
      </w:r>
      <w:r w:rsidR="004F0982">
        <w:rPr>
          <w:lang w:eastAsia="zh-CN"/>
        </w:rPr>
        <w:t>.</w:t>
      </w:r>
    </w:p>
    <w:p w14:paraId="41AAF178" w14:textId="77777777" w:rsidR="009335D4" w:rsidRDefault="009335D4" w:rsidP="009335D4">
      <w:pPr>
        <w:pStyle w:val="Heading3"/>
      </w:pPr>
      <w:bookmarkStart w:id="133" w:name="_Toc151380937"/>
      <w:r>
        <w:t>5.4.7</w:t>
      </w:r>
      <w:r>
        <w:tab/>
        <w:t>Conclusions</w:t>
      </w:r>
      <w:bookmarkEnd w:id="133"/>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34" w:name="_Toc151380938"/>
      <w:bookmarkEnd w:id="130"/>
      <w:r w:rsidRPr="00362E13">
        <w:t>5.5</w:t>
      </w:r>
      <w:r w:rsidRPr="00362E13">
        <w:tab/>
        <w:t>Non-blocking mechanism enhancement</w:t>
      </w:r>
      <w:bookmarkEnd w:id="134"/>
    </w:p>
    <w:p w14:paraId="73434AAE" w14:textId="77777777" w:rsidR="000E124E" w:rsidRPr="00362E13" w:rsidRDefault="000E124E" w:rsidP="000E124E">
      <w:pPr>
        <w:pStyle w:val="Heading3"/>
      </w:pPr>
      <w:bookmarkStart w:id="135" w:name="_Toc151380939"/>
      <w:r w:rsidRPr="00362E13">
        <w:t>5.5.1</w:t>
      </w:r>
      <w:r w:rsidRPr="00362E13">
        <w:tab/>
        <w:t>General</w:t>
      </w:r>
      <w:bookmarkEnd w:id="135"/>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36"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36"/>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37" w:name="_Toc151380940"/>
      <w:r w:rsidRPr="00362E13">
        <w:rPr>
          <w:lang w:eastAsia="zh-CN"/>
        </w:rPr>
        <w:t>5.5.2</w:t>
      </w:r>
      <w:r w:rsidRPr="00362E13">
        <w:rPr>
          <w:lang w:eastAsia="zh-CN"/>
        </w:rPr>
        <w:tab/>
        <w:t>Use cases</w:t>
      </w:r>
      <w:bookmarkEnd w:id="137"/>
    </w:p>
    <w:p w14:paraId="3A1785F5" w14:textId="77777777" w:rsidR="000E124E" w:rsidRPr="00362E13" w:rsidRDefault="000E124E" w:rsidP="000E124E">
      <w:pPr>
        <w:pStyle w:val="Heading4"/>
      </w:pPr>
      <w:bookmarkStart w:id="138" w:name="_Toc151380941"/>
      <w:r w:rsidRPr="00362E13">
        <w:t>5.5.2.1</w:t>
      </w:r>
      <w:r w:rsidRPr="00362E13">
        <w:tab/>
        <w:t>Use Case # 5a: CHF failed to grant quota</w:t>
      </w:r>
      <w:bookmarkEnd w:id="138"/>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39"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3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40"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4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41"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41"/>
    </w:p>
    <w:p w14:paraId="37F621B7" w14:textId="38BD84E0" w:rsidR="000D41F4" w:rsidRPr="00362E13" w:rsidRDefault="000D41F4" w:rsidP="000D41F4">
      <w:pPr>
        <w:pStyle w:val="Heading4"/>
      </w:pPr>
      <w:bookmarkStart w:id="142"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4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4pt;height:199.5pt" o:ole="">
            <v:imagedata r:id="rId42" o:title=""/>
          </v:shape>
          <o:OLEObject Type="Embed" ProgID="Visio.Drawing.11" ShapeID="_x0000_i1039" DrawAspect="Content" ObjectID="_1761994287" r:id="rId43"/>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43"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43"/>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40" type="#_x0000_t75" style="width:3in;height:126pt" o:ole="">
            <v:imagedata r:id="rId44" o:title=""/>
          </v:shape>
          <o:OLEObject Type="Embed" ProgID="Visio.Drawing.11" ShapeID="_x0000_i1040" DrawAspect="Content" ObjectID="_1761994288" r:id="rId45"/>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44"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44"/>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75pt;height:128.25pt" o:ole="">
            <v:imagedata r:id="rId46" o:title=""/>
          </v:shape>
          <o:OLEObject Type="Embed" ProgID="Visio.Drawing.11" ShapeID="_x0000_i1041" DrawAspect="Content" ObjectID="_1761994289" r:id="rId47"/>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45"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45"/>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pt;height:123.75pt" o:ole="">
            <v:imagedata r:id="rId48" o:title=""/>
          </v:shape>
          <o:OLEObject Type="Embed" ProgID="Visio.Drawing.11" ShapeID="_x0000_i1042" DrawAspect="Content" ObjectID="_1761994290" r:id="rId49"/>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46" w:name="_Toc151380949"/>
      <w:r w:rsidRPr="00362E13">
        <w:t>5.5.5.</w:t>
      </w:r>
      <w:r w:rsidR="00EF55E5" w:rsidRPr="00362E13">
        <w:t>5</w:t>
      </w:r>
      <w:r w:rsidRPr="00362E13">
        <w:tab/>
        <w:t>Solution #5.</w:t>
      </w:r>
      <w:r w:rsidR="00EF55E5" w:rsidRPr="00362E13">
        <w:t>5</w:t>
      </w:r>
      <w:r w:rsidRPr="00362E13">
        <w:t>: Dedicated non-blocking indicator before service start</w:t>
      </w:r>
      <w:bookmarkEnd w:id="146"/>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25pt;height:168.75pt" o:ole="">
            <v:imagedata r:id="rId50" o:title=""/>
          </v:shape>
          <o:OLEObject Type="Embed" ProgID="Visio.Drawing.11" ShapeID="_x0000_i1043" DrawAspect="Content" ObjectID="_1761994291" r:id="rId51"/>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47"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47"/>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48"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48"/>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49" w:name="_Toc119935511"/>
      <w:bookmarkStart w:id="150" w:name="_Toc112317717"/>
      <w:bookmarkStart w:id="151" w:name="_Toc151380951"/>
      <w:r w:rsidRPr="00C902E5">
        <w:t>5.5.6</w:t>
      </w:r>
      <w:r w:rsidRPr="00C902E5">
        <w:tab/>
        <w:t>Evaluation</w:t>
      </w:r>
      <w:bookmarkEnd w:id="149"/>
      <w:bookmarkEnd w:id="150"/>
      <w:bookmarkEnd w:id="151"/>
    </w:p>
    <w:p w14:paraId="67C711CA" w14:textId="79B5AD8B" w:rsidR="007229AF" w:rsidRDefault="007229AF" w:rsidP="007229AF">
      <w:pPr>
        <w:keepLines/>
        <w:spacing w:after="240"/>
      </w:pPr>
      <w:bookmarkStart w:id="152" w:name="_Hlk142483252"/>
      <w:bookmarkStart w:id="153" w:name="_Toc119935512"/>
      <w:bookmarkStart w:id="154" w:name="_Toc112317718"/>
      <w:r>
        <w:t>Solution #5.2, #5.3,</w:t>
      </w:r>
      <w:r w:rsidRPr="00123410">
        <w:t xml:space="preserve"> </w:t>
      </w:r>
      <w:r>
        <w:t>#5.4 and #5.6 all solve key issue #5a, #5b and #</w:t>
      </w:r>
      <w:r w:rsidR="00BD17A7">
        <w:t>5</w:t>
      </w:r>
      <w:r>
        <w:t>c.</w:t>
      </w:r>
    </w:p>
    <w:p w14:paraId="7ABEB15B" w14:textId="07DFA4AA" w:rsidR="007229AF" w:rsidRPr="00942B16" w:rsidRDefault="00295AC1" w:rsidP="00295AC1">
      <w:pPr>
        <w:pStyle w:val="B1"/>
        <w:rPr>
          <w:lang w:eastAsia="zh-CN"/>
        </w:rPr>
      </w:pPr>
      <w:bookmarkStart w:id="155" w:name="_Hlk142483331"/>
      <w:bookmarkEnd w:id="152"/>
      <w:r>
        <w:rPr>
          <w:lang w:eastAsia="zh-CN"/>
        </w:rPr>
        <w:t>-</w:t>
      </w:r>
      <w:r>
        <w:rPr>
          <w:lang w:eastAsia="zh-CN"/>
        </w:rPr>
        <w:tab/>
      </w:r>
      <w:r w:rsidR="007229AF">
        <w:rPr>
          <w:lang w:eastAsia="zh-CN"/>
        </w:rPr>
        <w:t>Solution #5.2:</w:t>
      </w:r>
      <w:r w:rsidR="00067AAE">
        <w:rPr>
          <w:lang w:eastAsia="zh-CN"/>
        </w:rPr>
        <w:t xml:space="preserve"> a</w:t>
      </w:r>
      <w:r w:rsidR="007229AF">
        <w:rPr>
          <w:lang w:eastAsia="zh-CN"/>
        </w:rPr>
        <w:t>llows the CHF to directly control the non-blocking mode, by introducing an attribute. This means that both PCF and CHF will control the non-blocking mode.</w:t>
      </w:r>
      <w:r w:rsidR="00463DC5">
        <w:rPr>
          <w:lang w:eastAsia="zh-CN"/>
        </w:rPr>
        <w:t xml:space="preserve"> </w:t>
      </w:r>
      <w:r w:rsidR="007229AF">
        <w:rPr>
          <w:lang w:eastAsia="zh-CN"/>
        </w:rPr>
        <w:t>The change of non-blocking mode can be per service data flow or per RG.</w:t>
      </w:r>
      <w:r w:rsidR="00463DC5">
        <w:rPr>
          <w:lang w:eastAsia="zh-CN"/>
        </w:rPr>
        <w:t xml:space="preserve"> </w:t>
      </w:r>
      <w:r w:rsidR="007229AF">
        <w:rPr>
          <w:lang w:eastAsia="zh-CN"/>
        </w:rPr>
        <w:t xml:space="preserve">The </w:t>
      </w:r>
      <w:r w:rsidR="007229AF" w:rsidRPr="00942B16">
        <w:rPr>
          <w:lang w:eastAsia="zh-CN"/>
        </w:rPr>
        <w:t>Validity Period</w:t>
      </w:r>
      <w:r w:rsidR="007229AF">
        <w:rPr>
          <w:lang w:eastAsia="zh-CN"/>
        </w:rPr>
        <w:t xml:space="preserve"> of non-blocking mode change from CHF is per PDU session. When the new PDU session is established, the non-</w:t>
      </w:r>
      <w:r w:rsidR="0070171F">
        <w:rPr>
          <w:lang w:eastAsia="zh-CN"/>
        </w:rPr>
        <w:t>blocking</w:t>
      </w:r>
      <w:r w:rsidR="007229AF">
        <w:rPr>
          <w:lang w:eastAsia="zh-CN"/>
        </w:rPr>
        <w:t xml:space="preserve"> mode will reuse the PCC rule from PCF which is not </w:t>
      </w:r>
      <w:r w:rsidR="007229AF" w:rsidRPr="00942B16">
        <w:rPr>
          <w:lang w:eastAsia="zh-CN"/>
        </w:rPr>
        <w:t>able to know</w:t>
      </w:r>
      <w:r w:rsidR="007229AF">
        <w:rPr>
          <w:lang w:eastAsia="zh-CN"/>
        </w:rPr>
        <w:t xml:space="preserve"> the change from the CHF.</w:t>
      </w:r>
    </w:p>
    <w:p w14:paraId="7901D133" w14:textId="35D999D7" w:rsidR="007229AF" w:rsidRPr="00942B16" w:rsidRDefault="00463DC5" w:rsidP="007229AF">
      <w:pPr>
        <w:pStyle w:val="B1"/>
        <w:rPr>
          <w:lang w:eastAsia="zh-CN"/>
        </w:rPr>
      </w:pPr>
      <w:r>
        <w:rPr>
          <w:lang w:eastAsia="zh-CN"/>
        </w:rPr>
        <w:t>-</w:t>
      </w:r>
      <w:r>
        <w:rPr>
          <w:lang w:eastAsia="zh-CN"/>
        </w:rPr>
        <w:tab/>
      </w:r>
      <w:r w:rsidR="007229AF">
        <w:rPr>
          <w:lang w:eastAsia="zh-CN"/>
        </w:rPr>
        <w:t>Solution #5.3:</w:t>
      </w:r>
      <w:r>
        <w:rPr>
          <w:lang w:eastAsia="zh-CN"/>
        </w:rPr>
        <w:t xml:space="preserve"> a</w:t>
      </w:r>
      <w:r w:rsidR="007229AF">
        <w:rPr>
          <w:lang w:eastAsia="zh-CN"/>
        </w:rPr>
        <w:t>llows the CHF to indirectly control the non-blocking mode, by using the current policy counters. This means that only PCF will control the non-blocking mode, with input from CHF.</w:t>
      </w:r>
      <w:r w:rsidR="00477C60">
        <w:rPr>
          <w:lang w:eastAsia="zh-CN"/>
        </w:rPr>
        <w:t xml:space="preserve"> </w:t>
      </w:r>
      <w:r w:rsidR="007229AF">
        <w:rPr>
          <w:lang w:eastAsia="zh-CN"/>
        </w:rPr>
        <w:t>The change of non-blocking mode can be per service data flow or per RG.</w:t>
      </w:r>
      <w:r w:rsidR="00477C60">
        <w:rPr>
          <w:lang w:eastAsia="zh-CN"/>
        </w:rPr>
        <w:t xml:space="preserve"> </w:t>
      </w:r>
      <w:r w:rsidR="007229AF">
        <w:rPr>
          <w:lang w:eastAsia="zh-CN"/>
        </w:rPr>
        <w:t>T</w:t>
      </w:r>
      <w:r w:rsidR="007229AF">
        <w:rPr>
          <w:rFonts w:hint="eastAsia"/>
          <w:lang w:eastAsia="zh-CN"/>
        </w:rPr>
        <w:t>h</w:t>
      </w:r>
      <w:r w:rsidR="007229AF">
        <w:rPr>
          <w:lang w:eastAsia="zh-CN"/>
        </w:rPr>
        <w:t xml:space="preserve">e PCF can </w:t>
      </w:r>
      <w:r w:rsidR="007229AF" w:rsidRPr="00942B16">
        <w:rPr>
          <w:lang w:eastAsia="zh-CN"/>
        </w:rPr>
        <w:t>be able to know</w:t>
      </w:r>
      <w:r w:rsidR="007229AF">
        <w:rPr>
          <w:lang w:eastAsia="zh-CN"/>
        </w:rPr>
        <w:t xml:space="preserve"> the change of non-blocking mode from the CHF dynamically. </w:t>
      </w:r>
    </w:p>
    <w:p w14:paraId="1F759DA0" w14:textId="6B016F32" w:rsidR="007229AF" w:rsidRPr="00123410" w:rsidRDefault="00295AC1" w:rsidP="00295AC1">
      <w:pPr>
        <w:pStyle w:val="B1"/>
        <w:rPr>
          <w:lang w:eastAsia="zh-CN"/>
        </w:rPr>
      </w:pPr>
      <w:r>
        <w:rPr>
          <w:lang w:eastAsia="zh-CN"/>
        </w:rPr>
        <w:t>-</w:t>
      </w:r>
      <w:r>
        <w:rPr>
          <w:lang w:eastAsia="zh-CN"/>
        </w:rPr>
        <w:tab/>
      </w:r>
      <w:r w:rsidR="007229AF">
        <w:rPr>
          <w:lang w:eastAsia="zh-CN"/>
        </w:rPr>
        <w:t>Solution #5.4:</w:t>
      </w:r>
      <w:r w:rsidR="00477C60">
        <w:rPr>
          <w:lang w:eastAsia="zh-CN"/>
        </w:rPr>
        <w:t xml:space="preserve"> t</w:t>
      </w:r>
      <w:r w:rsidR="007229AF" w:rsidRPr="00537A1B">
        <w:rPr>
          <w:lang w:eastAsia="zh-CN"/>
        </w:rPr>
        <w:t>he granularity of the control of non-blocking</w:t>
      </w:r>
      <w:r w:rsidR="007229AF">
        <w:rPr>
          <w:lang w:eastAsia="zh-CN"/>
        </w:rPr>
        <w:t xml:space="preserve"> mode</w:t>
      </w:r>
      <w:r w:rsidR="007229AF" w:rsidRPr="00537A1B">
        <w:rPr>
          <w:lang w:eastAsia="zh-CN"/>
        </w:rPr>
        <w:t xml:space="preserve"> is per UE, not for special service data flow</w:t>
      </w:r>
      <w:r w:rsidR="007229AF">
        <w:rPr>
          <w:lang w:eastAsia="zh-CN"/>
        </w:rPr>
        <w:t xml:space="preserve"> or per RG. T</w:t>
      </w:r>
      <w:r w:rsidR="007229AF" w:rsidRPr="00537A1B">
        <w:rPr>
          <w:lang w:eastAsia="zh-CN"/>
        </w:rPr>
        <w:t>he new type of Nchf_ SpendlingLimitControl service for spending limit should be supported</w:t>
      </w:r>
      <w:r w:rsidR="007229AF">
        <w:rPr>
          <w:lang w:eastAsia="zh-CN"/>
        </w:rPr>
        <w:t>.</w:t>
      </w:r>
      <w:r w:rsidR="00477C60">
        <w:rPr>
          <w:lang w:eastAsia="zh-CN"/>
        </w:rPr>
        <w:t xml:space="preserve"> </w:t>
      </w:r>
      <w:r w:rsidR="007229AF">
        <w:rPr>
          <w:lang w:eastAsia="zh-CN"/>
        </w:rPr>
        <w:t xml:space="preserve">the controlling on the </w:t>
      </w:r>
      <w:r w:rsidR="003A3B61">
        <w:rPr>
          <w:lang w:eastAsia="zh-CN"/>
        </w:rPr>
        <w:t>non</w:t>
      </w:r>
      <w:r w:rsidR="007229AF">
        <w:rPr>
          <w:lang w:eastAsia="zh-CN"/>
        </w:rPr>
        <w:t xml:space="preserve">-blocking mode need to add the new value of </w:t>
      </w:r>
      <w:r w:rsidR="007229AF" w:rsidRPr="00CC03C7">
        <w:rPr>
          <w:lang w:eastAsia="zh-CN"/>
        </w:rPr>
        <w:t>currentStatus</w:t>
      </w:r>
      <w:r w:rsidR="007229AF">
        <w:rPr>
          <w:lang w:eastAsia="zh-CN"/>
        </w:rPr>
        <w:t xml:space="preserve"> to present that the non-blocking mode is the changing value (disable or enable) which is not specified in the standard.</w:t>
      </w:r>
      <w:bookmarkEnd w:id="155"/>
    </w:p>
    <w:p w14:paraId="7D2B2DE1" w14:textId="2A7254BC" w:rsidR="00491E09" w:rsidRPr="00C902E5" w:rsidRDefault="00295AC1" w:rsidP="00B60465">
      <w:pPr>
        <w:pStyle w:val="B1"/>
        <w:rPr>
          <w:lang w:eastAsia="zh-CN"/>
        </w:rPr>
      </w:pPr>
      <w:r>
        <w:rPr>
          <w:lang w:eastAsia="zh-CN"/>
        </w:rPr>
        <w:t>-</w:t>
      </w:r>
      <w:r>
        <w:rPr>
          <w:lang w:eastAsia="zh-CN"/>
        </w:rPr>
        <w:tab/>
      </w:r>
      <w:r w:rsidR="009D5508" w:rsidRPr="00C902E5">
        <w:rPr>
          <w:lang w:eastAsia="zh-CN"/>
        </w:rPr>
        <w:t>Solution #5.</w:t>
      </w:r>
      <w:r w:rsidR="009D5508">
        <w:rPr>
          <w:lang w:eastAsia="zh-CN"/>
        </w:rPr>
        <w:t>6</w:t>
      </w:r>
      <w:r w:rsidR="009D5508" w:rsidRPr="00C902E5">
        <w:rPr>
          <w:lang w:eastAsia="zh-CN"/>
        </w:rPr>
        <w:t>:</w:t>
      </w:r>
      <w:r>
        <w:rPr>
          <w:lang w:eastAsia="zh-CN"/>
        </w:rPr>
        <w:t xml:space="preserve"> </w:t>
      </w:r>
      <w:r w:rsidR="009D5508">
        <w:rPr>
          <w:lang w:eastAsia="zh-CN"/>
        </w:rPr>
        <w:t>reuses the current mechanism and by that t</w:t>
      </w:r>
      <w:r w:rsidR="009D5508"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009D5508" w:rsidRPr="00C902E5">
        <w:rPr>
          <w:lang w:eastAsia="zh-CN"/>
        </w:rPr>
        <w:t xml:space="preserve">alignment with the common service flow about non-blocking specified in the </w:t>
      </w:r>
      <w:r w:rsidR="009D5508">
        <w:rPr>
          <w:lang w:eastAsia="zh-CN"/>
        </w:rPr>
        <w:t>TS 32.290 [12]</w:t>
      </w:r>
      <w:r w:rsidR="009D5508" w:rsidRPr="00C902E5">
        <w:rPr>
          <w:lang w:eastAsia="zh-CN"/>
        </w:rPr>
        <w:t>.</w:t>
      </w:r>
      <w:r>
        <w:rPr>
          <w:lang w:eastAsia="zh-CN"/>
        </w:rPr>
        <w:t xml:space="preserve"> </w:t>
      </w:r>
      <w:r w:rsidR="000404B4">
        <w:rPr>
          <w:lang w:eastAsia="zh-CN"/>
        </w:rPr>
        <w:t>N</w:t>
      </w:r>
      <w:r w:rsidR="009D5508">
        <w:rPr>
          <w:lang w:eastAsia="zh-CN"/>
        </w:rPr>
        <w:t xml:space="preserve">o impact on the </w:t>
      </w:r>
      <w:r w:rsidR="009D5508" w:rsidRPr="00C902E5">
        <w:rPr>
          <w:lang w:eastAsia="zh-CN"/>
        </w:rPr>
        <w:t>charging data request.</w:t>
      </w:r>
      <w:r>
        <w:rPr>
          <w:lang w:eastAsia="zh-CN"/>
        </w:rPr>
        <w:t xml:space="preserve"> </w:t>
      </w:r>
      <w:bookmarkStart w:id="156" w:name="_Hlk142483355"/>
      <w:r w:rsidR="00614C4D">
        <w:rPr>
          <w:lang w:eastAsia="zh-CN"/>
        </w:rPr>
        <w:t>A</w:t>
      </w:r>
      <w:r w:rsidR="00491E09">
        <w:rPr>
          <w:lang w:eastAsia="zh-CN"/>
        </w:rPr>
        <w:t xml:space="preserve"> policy counter for spending limit </w:t>
      </w:r>
      <w:r w:rsidR="00614C4D">
        <w:rPr>
          <w:lang w:eastAsia="zh-CN"/>
        </w:rPr>
        <w:t xml:space="preserve">may be </w:t>
      </w:r>
      <w:r w:rsidR="00491E09">
        <w:rPr>
          <w:lang w:eastAsia="zh-CN"/>
        </w:rPr>
        <w:t xml:space="preserve">connected to one or more Rating Groups in the CHF </w:t>
      </w:r>
      <w:r w:rsidR="007E3774">
        <w:rPr>
          <w:lang w:eastAsia="zh-CN"/>
        </w:rPr>
        <w:t>to</w:t>
      </w:r>
      <w:r w:rsidR="00491E09">
        <w:rPr>
          <w:lang w:eastAsia="zh-CN"/>
        </w:rPr>
        <w:t xml:space="preserve"> support the control of non-blocking mode per service data flow or per RG.</w:t>
      </w:r>
      <w:r>
        <w:rPr>
          <w:lang w:eastAsia="zh-CN"/>
        </w:rPr>
        <w:t xml:space="preserve"> </w:t>
      </w:r>
      <w:r w:rsidR="00B60465">
        <w:rPr>
          <w:lang w:eastAsia="zh-CN"/>
        </w:rPr>
        <w:t>If control</w:t>
      </w:r>
      <w:r w:rsidR="00136055">
        <w:rPr>
          <w:lang w:eastAsia="zh-CN"/>
        </w:rPr>
        <w:t xml:space="preserve"> of</w:t>
      </w:r>
      <w:r w:rsidR="00491E09">
        <w:rPr>
          <w:lang w:eastAsia="zh-CN"/>
        </w:rPr>
        <w:t xml:space="preserve"> the </w:t>
      </w:r>
      <w:r w:rsidR="0042074F">
        <w:rPr>
          <w:lang w:eastAsia="zh-CN"/>
        </w:rPr>
        <w:t>non</w:t>
      </w:r>
      <w:r w:rsidR="00491E09">
        <w:rPr>
          <w:lang w:eastAsia="zh-CN"/>
        </w:rPr>
        <w:t xml:space="preserve">-blocking mode </w:t>
      </w:r>
      <w:r w:rsidR="0042074F">
        <w:rPr>
          <w:lang w:eastAsia="zh-CN"/>
        </w:rPr>
        <w:t>from CHF is required</w:t>
      </w:r>
      <w:r w:rsidR="00286D83">
        <w:rPr>
          <w:lang w:eastAsia="zh-CN"/>
        </w:rPr>
        <w:t xml:space="preserve"> a specific</w:t>
      </w:r>
      <w:r w:rsidR="00491E09">
        <w:rPr>
          <w:lang w:eastAsia="zh-CN"/>
        </w:rPr>
        <w:t xml:space="preserve"> value of </w:t>
      </w:r>
      <w:r w:rsidR="00491E09" w:rsidRPr="00CC03C7">
        <w:rPr>
          <w:lang w:eastAsia="zh-CN"/>
        </w:rPr>
        <w:t>currentStatus</w:t>
      </w:r>
      <w:r w:rsidR="00491E09">
        <w:rPr>
          <w:lang w:eastAsia="zh-CN"/>
        </w:rPr>
        <w:t xml:space="preserve"> to present the non-blocking mode is </w:t>
      </w:r>
      <w:r w:rsidR="00967389">
        <w:rPr>
          <w:lang w:eastAsia="zh-CN"/>
        </w:rPr>
        <w:t>required.</w:t>
      </w:r>
      <w:r w:rsidR="008369C8">
        <w:rPr>
          <w:lang w:eastAsia="zh-CN"/>
        </w:rPr>
        <w:t xml:space="preserve"> The currentStatus values is currently</w:t>
      </w:r>
      <w:r w:rsidR="00491E09">
        <w:rPr>
          <w:lang w:eastAsia="zh-CN"/>
        </w:rPr>
        <w:t xml:space="preserve"> not specified.</w:t>
      </w:r>
      <w:r>
        <w:rPr>
          <w:lang w:eastAsia="zh-CN"/>
        </w:rPr>
        <w:t xml:space="preserve"> </w:t>
      </w:r>
      <w:r w:rsidR="00545785">
        <w:rPr>
          <w:lang w:eastAsia="zh-CN"/>
        </w:rPr>
        <w:t xml:space="preserve">The CHF </w:t>
      </w:r>
      <w:r w:rsidR="00491E09">
        <w:rPr>
          <w:lang w:eastAsia="zh-CN"/>
        </w:rPr>
        <w:t xml:space="preserve">cannot be aware of the non-blocking mode, CHF provides the notification about the policy counter status for the PCF, </w:t>
      </w:r>
      <w:r w:rsidR="00C67842">
        <w:rPr>
          <w:lang w:eastAsia="zh-CN"/>
        </w:rPr>
        <w:t>which control</w:t>
      </w:r>
      <w:r w:rsidR="00F00391">
        <w:rPr>
          <w:lang w:eastAsia="zh-CN"/>
        </w:rPr>
        <w:t>s the non-blocking policy</w:t>
      </w:r>
      <w:r w:rsidR="00491E09">
        <w:rPr>
          <w:lang w:eastAsia="zh-CN"/>
        </w:rPr>
        <w:t>.</w:t>
      </w:r>
      <w:bookmarkEnd w:id="156"/>
    </w:p>
    <w:p w14:paraId="3596D13C" w14:textId="77777777" w:rsidR="003A3B61" w:rsidRPr="00C902E5" w:rsidRDefault="003A3B61" w:rsidP="003A3B61">
      <w:pPr>
        <w:keepLines/>
        <w:spacing w:after="240"/>
      </w:pPr>
      <w:r>
        <w:t>S</w:t>
      </w:r>
      <w:r w:rsidRPr="00C902E5">
        <w:t>olution #5.1</w:t>
      </w:r>
      <w:r>
        <w:t xml:space="preserve">and </w:t>
      </w:r>
      <w:r w:rsidRPr="00C902E5">
        <w:t>#5.5</w:t>
      </w:r>
      <w:r>
        <w:t xml:space="preserve"> both </w:t>
      </w:r>
      <w:r w:rsidRPr="00C902E5">
        <w:t xml:space="preserve">solve </w:t>
      </w:r>
      <w:r>
        <w:t>key issue</w:t>
      </w:r>
      <w:r w:rsidRPr="00C902E5">
        <w:t xml:space="preserve"> #5d.</w:t>
      </w:r>
    </w:p>
    <w:p w14:paraId="75E5BBA4"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p>
    <w:p w14:paraId="095C8269"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p>
    <w:p w14:paraId="7E69850A" w14:textId="77777777" w:rsidR="00FB5AE1" w:rsidRPr="00C902E5" w:rsidRDefault="00FB5AE1" w:rsidP="00FB5AE1">
      <w:pPr>
        <w:pStyle w:val="Heading3"/>
      </w:pPr>
      <w:bookmarkStart w:id="157" w:name="_Toc151380952"/>
      <w:r w:rsidRPr="00C902E5">
        <w:t>5.5.7</w:t>
      </w:r>
      <w:r w:rsidRPr="00C902E5">
        <w:tab/>
        <w:t>Conclusions</w:t>
      </w:r>
      <w:bookmarkEnd w:id="153"/>
      <w:bookmarkEnd w:id="154"/>
      <w:bookmarkEnd w:id="157"/>
    </w:p>
    <w:p w14:paraId="0662D277" w14:textId="77777777" w:rsidR="00D7293C" w:rsidRDefault="00D7293C" w:rsidP="00D7293C">
      <w:r>
        <w:rPr>
          <w:lang w:eastAsia="zh-CN"/>
        </w:rPr>
        <w:t xml:space="preserve">For </w:t>
      </w:r>
      <w:r>
        <w:t>key issues #5a, #5b and #5c, solution #5.6 with possible extension of #5.1 solution could be taken into normative work based requirements.</w:t>
      </w:r>
    </w:p>
    <w:p w14:paraId="1830D1A9" w14:textId="77777777" w:rsidR="00D7293C" w:rsidRDefault="00D7293C" w:rsidP="00D7293C">
      <w:r>
        <w:rPr>
          <w:lang w:eastAsia="zh-CN"/>
        </w:rPr>
        <w:t xml:space="preserve">For </w:t>
      </w:r>
      <w:r>
        <w:t>key issue #5d, solution #5.6 doesn’t require any support, and solution #5.4 is outside the current scope of SA5.</w:t>
      </w:r>
    </w:p>
    <w:p w14:paraId="72CE78CE" w14:textId="77777777" w:rsidR="00F92E0C" w:rsidRPr="00362E13" w:rsidRDefault="00F92E0C" w:rsidP="00F92E0C">
      <w:pPr>
        <w:pStyle w:val="Heading1"/>
      </w:pPr>
      <w:bookmarkStart w:id="158" w:name="_Toc151380953"/>
      <w:r w:rsidRPr="00362E13">
        <w:t>6</w:t>
      </w:r>
      <w:r w:rsidRPr="00362E13">
        <w:tab/>
        <w:t>Documentation improvements</w:t>
      </w:r>
      <w:bookmarkEnd w:id="158"/>
    </w:p>
    <w:p w14:paraId="58DC2D5D" w14:textId="77777777" w:rsidR="00845581" w:rsidRPr="00362E13" w:rsidRDefault="00845581" w:rsidP="00E347BE">
      <w:pPr>
        <w:pStyle w:val="Heading2"/>
        <w:rPr>
          <w:lang w:eastAsia="zh-CN"/>
        </w:rPr>
      </w:pPr>
      <w:bookmarkStart w:id="159" w:name="_Toc151380954"/>
      <w:r w:rsidRPr="00362E13">
        <w:rPr>
          <w:lang w:eastAsia="zh-CN"/>
        </w:rPr>
        <w:t>6.1</w:t>
      </w:r>
      <w:r w:rsidRPr="00362E13">
        <w:rPr>
          <w:lang w:eastAsia="zh-CN"/>
        </w:rPr>
        <w:tab/>
        <w:t>General</w:t>
      </w:r>
      <w:bookmarkEnd w:id="159"/>
    </w:p>
    <w:p w14:paraId="11C53B0E" w14:textId="2743D9B9" w:rsidR="00845581" w:rsidRPr="00362E13" w:rsidRDefault="00845581" w:rsidP="00845581">
      <w:r w:rsidRPr="00362E13">
        <w:t xml:space="preserve">The charging management documentation is today organized according to </w:t>
      </w:r>
      <w:r w:rsidR="00223659">
        <w:t>3GPP </w:t>
      </w:r>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25pt;height:480.75pt" o:ole="">
            <v:imagedata r:id="rId52" o:title=""/>
          </v:shape>
          <o:OLEObject Type="Embed" ProgID="Visio.Drawing.15" ShapeID="_x0000_i1044" DrawAspect="Content" ObjectID="_1761994292"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60" w:name="_Toc151380955"/>
      <w:bookmarkStart w:id="161" w:name="_Toc95119935"/>
      <w:bookmarkStart w:id="162" w:name="_Toc107830933"/>
      <w:r>
        <w:rPr>
          <w:lang w:eastAsia="zh-CN"/>
        </w:rPr>
        <w:t>6.</w:t>
      </w:r>
      <w:r w:rsidR="006C314D">
        <w:rPr>
          <w:lang w:eastAsia="zh-CN"/>
        </w:rPr>
        <w:t>2 Use cases</w:t>
      </w:r>
      <w:bookmarkEnd w:id="160"/>
    </w:p>
    <w:p w14:paraId="5D0C60A5" w14:textId="0075DE89" w:rsidR="00107615" w:rsidRPr="00362E13" w:rsidRDefault="00107615" w:rsidP="006C314D">
      <w:pPr>
        <w:pStyle w:val="Heading3"/>
      </w:pPr>
      <w:bookmarkStart w:id="163" w:name="_Toc151380956"/>
      <w:r>
        <w:rPr>
          <w:lang w:eastAsia="zh-CN"/>
        </w:rPr>
        <w:t>6.</w:t>
      </w:r>
      <w:r w:rsidR="006C314D">
        <w:rPr>
          <w:lang w:eastAsia="zh-CN"/>
        </w:rPr>
        <w:t>2.1</w:t>
      </w:r>
      <w:r w:rsidRPr="00362E13">
        <w:tab/>
        <w:t xml:space="preserve">Use Case # </w:t>
      </w:r>
      <w:r>
        <w:t>6</w:t>
      </w:r>
      <w:r w:rsidRPr="00362E13">
        <w:t xml:space="preserve">a: </w:t>
      </w:r>
      <w:r>
        <w:t>The binding description</w:t>
      </w:r>
      <w:bookmarkEnd w:id="163"/>
    </w:p>
    <w:p w14:paraId="3EE4749B" w14:textId="5A1C2287" w:rsidR="00107615" w:rsidRDefault="00661F2F" w:rsidP="00107615">
      <w:pPr>
        <w:rPr>
          <w:noProof/>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the CDR parameters in </w:t>
      </w:r>
      <w:r w:rsidR="00223659">
        <w:t>3GPP </w:t>
      </w:r>
      <w:r w:rsidRPr="00362E13">
        <w:t>TS </w:t>
      </w:r>
      <w:r>
        <w:t>32.298</w:t>
      </w:r>
      <w:r w:rsidRPr="00362E13">
        <w:t> </w:t>
      </w:r>
      <w:r>
        <w:t>[7]</w:t>
      </w:r>
      <w:r>
        <w:rPr>
          <w:lang w:eastAsia="zh-CN"/>
        </w:rPr>
        <w:t xml:space="preserve"> (ASN.1), and the resource attributes in the </w:t>
      </w:r>
      <w:r w:rsidR="00223659">
        <w:t>3GPP </w:t>
      </w:r>
      <w:r w:rsidRPr="00362E13">
        <w:t>TS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223659">
        <w:t>3GPP </w:t>
      </w:r>
      <w:r w:rsidR="00C00232" w:rsidRPr="00362E13">
        <w:t>TS </w:t>
      </w:r>
      <w:r w:rsidR="00C00232">
        <w:t>32.291</w:t>
      </w:r>
      <w:r w:rsidR="00C00232" w:rsidRPr="00362E13">
        <w:t> </w:t>
      </w:r>
      <w:r w:rsidR="00C00232">
        <w:t>[6] clause 7.</w:t>
      </w:r>
    </w:p>
    <w:p w14:paraId="41F17D10" w14:textId="04658238"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223659">
        <w:t>3GPP </w:t>
      </w:r>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223659">
        <w:t>3GPP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64"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64"/>
    </w:p>
    <w:p w14:paraId="21C0B897" w14:textId="4436346C" w:rsidR="005918E0" w:rsidRDefault="005918E0" w:rsidP="005918E0">
      <w:pPr>
        <w:rPr>
          <w:lang w:eastAsia="zh-CN"/>
        </w:rPr>
      </w:pPr>
      <w:r>
        <w:rPr>
          <w:lang w:eastAsia="zh-CN"/>
        </w:rPr>
        <w:t xml:space="preserve">The </w:t>
      </w:r>
      <w:r w:rsidR="00223659">
        <w:t>3GPP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65" w:name="_Toc112766195"/>
      <w:bookmarkStart w:id="166"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65"/>
      <w:r w:rsidRPr="00D91B4E">
        <w:t>Common IEs applied in the service charging specifications</w:t>
      </w:r>
      <w:bookmarkEnd w:id="166"/>
    </w:p>
    <w:p w14:paraId="4652F778" w14:textId="121C9E6D" w:rsidR="00313414" w:rsidRPr="00D11E01" w:rsidRDefault="00223659" w:rsidP="00313414">
      <w:pPr>
        <w:rPr>
          <w:noProof/>
          <w:color w:val="000000"/>
          <w:lang w:eastAsia="zh-CN"/>
        </w:rPr>
      </w:pPr>
      <w:r>
        <w:t>3GPP </w:t>
      </w:r>
      <w:r w:rsidR="0026596C" w:rsidRPr="00362E13">
        <w:t>TS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3GPP </w:t>
      </w:r>
      <w:r w:rsidR="002537CD" w:rsidRPr="00362E13">
        <w:t>TS </w:t>
      </w:r>
      <w:r w:rsidR="002537CD">
        <w:t>32.254</w:t>
      </w:r>
      <w:r w:rsidR="002537CD" w:rsidRPr="00362E13">
        <w:t> </w:t>
      </w:r>
      <w:r w:rsidR="002537CD">
        <w:t xml:space="preserve">[17], </w:t>
      </w:r>
      <w:r>
        <w:t>3GPP </w:t>
      </w:r>
      <w:r w:rsidR="002537CD" w:rsidRPr="00362E13">
        <w:t>TS 32.255 </w:t>
      </w:r>
      <w:r w:rsidR="002537CD">
        <w:t xml:space="preserve">[2], and </w:t>
      </w:r>
      <w:r>
        <w:t>3GPP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67" w:name="_Toc151380959"/>
      <w:r>
        <w:rPr>
          <w:lang w:eastAsia="zh-CN"/>
        </w:rPr>
        <w:t>6.</w:t>
      </w:r>
      <w:r w:rsidR="00D85251">
        <w:rPr>
          <w:lang w:eastAsia="zh-CN"/>
        </w:rPr>
        <w:t>3</w:t>
      </w:r>
      <w:r w:rsidRPr="002B65CC">
        <w:rPr>
          <w:lang w:eastAsia="zh-CN"/>
        </w:rPr>
        <w:tab/>
        <w:t>Key issues</w:t>
      </w:r>
      <w:bookmarkEnd w:id="161"/>
      <w:bookmarkEnd w:id="162"/>
      <w:bookmarkEnd w:id="167"/>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68"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68"/>
    </w:p>
    <w:p w14:paraId="377805F3" w14:textId="05CCE427" w:rsidR="00E867FC" w:rsidRPr="008E4913" w:rsidRDefault="00E867FC" w:rsidP="00EB0661">
      <w:pPr>
        <w:pStyle w:val="Heading3"/>
        <w:rPr>
          <w:lang w:eastAsia="zh-CN"/>
        </w:rPr>
      </w:pPr>
      <w:bookmarkStart w:id="169"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69"/>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223659">
        <w:t>3GPP </w:t>
      </w:r>
      <w:r w:rsidR="00967E70" w:rsidRPr="00362E13">
        <w:t>TS </w:t>
      </w:r>
      <w:r w:rsidR="00967E70">
        <w:t>32.254</w:t>
      </w:r>
      <w:r w:rsidR="00967E70" w:rsidRPr="00362E13">
        <w:t> </w:t>
      </w:r>
      <w:r w:rsidR="00967E70">
        <w:t xml:space="preserve">[17], </w:t>
      </w:r>
      <w:r w:rsidR="00223659">
        <w:t>3GPP </w:t>
      </w:r>
      <w:r w:rsidR="00967E70" w:rsidRPr="00362E13">
        <w:t>TS 32.255 </w:t>
      </w:r>
      <w:r w:rsidR="00967E70">
        <w:t xml:space="preserve">[2], and </w:t>
      </w:r>
      <w:r w:rsidR="00223659">
        <w:t>3GPP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223659">
        <w:t>3GPP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223659">
        <w:t>3GPP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223659">
        <w:t>3GPP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70"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70"/>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r>
        <w:rPr>
          <w:lang w:eastAsia="zh-CN"/>
        </w:rPr>
        <w:t xml:space="preserve">The </w:t>
      </w:r>
      <w:r w:rsidR="00223659">
        <w:t>3GPP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171"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171"/>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and the CDR parameters in </w:t>
      </w:r>
      <w:r w:rsidR="00223659">
        <w:t>3GPP </w:t>
      </w:r>
      <w:r w:rsidRPr="00362E13">
        <w:t>TS </w:t>
      </w:r>
      <w:r>
        <w:t>32.298</w:t>
      </w:r>
      <w:r w:rsidRPr="00362E13">
        <w:t> </w:t>
      </w:r>
      <w:r>
        <w:t>[7]</w:t>
      </w:r>
      <w:r>
        <w:rPr>
          <w:lang w:eastAsia="zh-CN"/>
        </w:rPr>
        <w:t xml:space="preserve"> (ASN.1), the Nchf attributes in the </w:t>
      </w:r>
      <w:r w:rsidR="00223659">
        <w:t>3GPP </w:t>
      </w:r>
      <w:r w:rsidRPr="00362E13">
        <w:t>TS </w:t>
      </w:r>
      <w:r>
        <w:t>32.291</w:t>
      </w:r>
      <w:r w:rsidRPr="00362E13">
        <w:t> </w:t>
      </w:r>
      <w:r>
        <w:t>[6]</w:t>
      </w:r>
      <w:r>
        <w:rPr>
          <w:lang w:eastAsia="zh-CN"/>
        </w:rPr>
        <w:t xml:space="preserve"> (OpenAPI). </w:t>
      </w:r>
    </w:p>
    <w:p w14:paraId="0DAB8F0C" w14:textId="7DD24A06" w:rsidR="00E867FC" w:rsidRDefault="00011AC0" w:rsidP="00011AC0">
      <w:r>
        <w:t xml:space="preserve">The </w:t>
      </w:r>
      <w:r w:rsidR="00223659">
        <w:t>3GPP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223659">
        <w:t>3GPP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72"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72"/>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r w:rsidR="00223659">
        <w:t>3GPP </w:t>
      </w:r>
      <w:r w:rsidR="008E0C4B" w:rsidRPr="00362E13">
        <w:t>TS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173"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73"/>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037C6DEE"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223659">
        <w:t>3GPP </w:t>
      </w:r>
      <w:r w:rsidR="00223659">
        <w:rPr>
          <w:lang w:eastAsia="zh-CN"/>
        </w:rPr>
        <w:t>TS </w:t>
      </w:r>
      <w:r>
        <w:rPr>
          <w:lang w:eastAsia="zh-CN"/>
        </w:rPr>
        <w:t>32.290</w:t>
      </w:r>
      <w:r w:rsidR="00223659">
        <w:rPr>
          <w:lang w:eastAsia="zh-CN"/>
        </w:rPr>
        <w:t> </w:t>
      </w:r>
      <w:r>
        <w:rPr>
          <w:lang w:eastAsia="zh-CN"/>
        </w:rPr>
        <w:t>[57] and describes whether to use (</w:t>
      </w:r>
      <w:r>
        <w:rPr>
          <w:lang w:bidi="ar-IQ"/>
        </w:rPr>
        <w:t xml:space="preserve">Described in </w:t>
      </w:r>
      <w:r w:rsidR="00223659">
        <w:t>3GPP </w:t>
      </w:r>
      <w:r w:rsidR="00223659">
        <w:rPr>
          <w:lang w:bidi="ar-IQ"/>
        </w:rPr>
        <w:t>TS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74"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74"/>
    </w:p>
    <w:p w14:paraId="10DE2418" w14:textId="77777777" w:rsidR="00E83313" w:rsidRPr="008721EA" w:rsidRDefault="00E83313" w:rsidP="00E83313">
      <w:pPr>
        <w:rPr>
          <w:lang w:eastAsia="zh-CN"/>
        </w:rPr>
      </w:pPr>
      <w:r>
        <w:t>A possible solution for key issue #6c.</w:t>
      </w:r>
    </w:p>
    <w:p w14:paraId="351B70D4" w14:textId="1650A023"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BD19D9">
        <w:t>3GPP </w:t>
      </w:r>
      <w:r w:rsidR="00BD19D9">
        <w:rPr>
          <w:lang w:bidi="ar-IQ"/>
        </w:rPr>
        <w:t>TS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75"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75"/>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078537D4"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DE3FE3">
        <w:t>3GPP </w:t>
      </w:r>
      <w:r w:rsidR="00DE3FE3">
        <w:rPr>
          <w:lang w:bidi="ar-IQ"/>
        </w:rPr>
        <w:t>TS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1CBB6854"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r w:rsidR="00F63260">
        <w:rPr>
          <w:rFonts w:cs="Arial"/>
          <w:noProof/>
        </w:rPr>
        <w:t>6.4.6-1</w:t>
      </w:r>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5C9E2DB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r w:rsidR="00DE3FE3">
        <w:t>3GPP </w:t>
      </w:r>
      <w:r w:rsidR="00DE3FE3">
        <w:rPr>
          <w:lang w:val="en-US" w:eastAsia="zh-CN"/>
        </w:rPr>
        <w:t>TS </w:t>
      </w:r>
      <w:r>
        <w:rPr>
          <w:lang w:val="en-US" w:eastAsia="zh-CN"/>
        </w:rPr>
        <w:t>32.290</w:t>
      </w:r>
      <w:r w:rsidR="00DE3FE3">
        <w:rPr>
          <w:lang w:val="en-US" w:eastAsia="zh-CN"/>
        </w:rPr>
        <w:t> [57]</w:t>
      </w:r>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76" w:name="_Toc151380967"/>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76"/>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r w:rsidR="00DE3FE3">
        <w:t>3GPP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77"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77"/>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78"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78"/>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05803EDA" w:rsidR="00FC1137" w:rsidRPr="00235A2E" w:rsidRDefault="00FC1137" w:rsidP="00FC1137">
      <w:r>
        <w:t xml:space="preserve">Separate the CHF CDR information belonging to different </w:t>
      </w:r>
      <w:r>
        <w:rPr>
          <w:lang w:eastAsia="zh-CN"/>
        </w:rPr>
        <w:t xml:space="preserve">5G service charging specifications (e.g., </w:t>
      </w:r>
      <w:r w:rsidR="00DE3FE3">
        <w:t>3GPP </w:t>
      </w:r>
      <w:r w:rsidRPr="00362E13">
        <w:t>TS </w:t>
      </w:r>
      <w:r>
        <w:t>32.254</w:t>
      </w:r>
      <w:r w:rsidRPr="00362E13">
        <w:t> </w:t>
      </w:r>
      <w:r>
        <w:t xml:space="preserve">[17], </w:t>
      </w:r>
      <w:r w:rsidR="00DE3FE3">
        <w:t>3GPP </w:t>
      </w:r>
      <w:r w:rsidRPr="00362E13">
        <w:t>TS 32.255 </w:t>
      </w:r>
      <w:r>
        <w:t xml:space="preserve">[2], and </w:t>
      </w:r>
      <w:r w:rsidR="00DE3FE3">
        <w:t>3GPP </w:t>
      </w:r>
      <w:r w:rsidRPr="00362E13">
        <w:t>TS </w:t>
      </w:r>
      <w:r>
        <w:t>32.256</w:t>
      </w:r>
      <w:r w:rsidRPr="00362E13">
        <w:t> </w:t>
      </w:r>
      <w:r>
        <w:t>[18]</w:t>
      </w:r>
      <w:r>
        <w:rPr>
          <w:lang w:eastAsia="zh-CN"/>
        </w:rPr>
        <w:t xml:space="preserve">) into their own sections in </w:t>
      </w:r>
      <w:r w:rsidR="00DE3FE3">
        <w:t>3GPP </w:t>
      </w:r>
      <w:r w:rsidRPr="00362E13">
        <w:t>TS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41255467" w:rsidR="006571A1" w:rsidRDefault="006571A1" w:rsidP="006571A1">
      <w:pPr>
        <w:pStyle w:val="Heading3"/>
        <w:rPr>
          <w:lang w:eastAsia="zh-CN"/>
        </w:rPr>
      </w:pPr>
      <w:bookmarkStart w:id="179" w:name="_Toc151380970"/>
      <w:r>
        <w:rPr>
          <w:rFonts w:hint="eastAsia"/>
          <w:lang w:eastAsia="zh-CN"/>
        </w:rPr>
        <w:t>6</w:t>
      </w:r>
      <w:r>
        <w:rPr>
          <w:lang w:eastAsia="zh-CN"/>
        </w:rPr>
        <w:t>.4.</w:t>
      </w:r>
      <w:r w:rsidR="00587AFD">
        <w:rPr>
          <w:lang w:eastAsia="zh-CN"/>
        </w:rPr>
        <w:t>10</w:t>
      </w:r>
      <w:r>
        <w:rPr>
          <w:lang w:eastAsia="zh-CN"/>
        </w:rPr>
        <w:tab/>
        <w:t>Solution #6.</w:t>
      </w:r>
      <w:r w:rsidR="00F412B2">
        <w:rPr>
          <w:lang w:eastAsia="zh-CN"/>
        </w:rPr>
        <w:t>10</w:t>
      </w:r>
      <w:r>
        <w:rPr>
          <w:lang w:eastAsia="zh-CN"/>
        </w:rPr>
        <w:t>: Only Applicable Common IEs</w:t>
      </w:r>
      <w:bookmarkEnd w:id="179"/>
      <w:r>
        <w:rPr>
          <w:lang w:eastAsia="zh-CN"/>
        </w:rPr>
        <w:t xml:space="preserve"> </w:t>
      </w:r>
    </w:p>
    <w:p w14:paraId="676682FE" w14:textId="77777777" w:rsidR="006571A1" w:rsidRDefault="006571A1" w:rsidP="006571A1">
      <w:r>
        <w:t xml:space="preserve">A possible solution for key issue #6c. </w:t>
      </w:r>
    </w:p>
    <w:p w14:paraId="681B2EB0" w14:textId="5F05A0E7" w:rsidR="006571A1" w:rsidRDefault="006571A1" w:rsidP="006571A1">
      <w:pPr>
        <w:rPr>
          <w:lang w:eastAsia="zh-CN"/>
        </w:rPr>
      </w:pPr>
      <w:r>
        <w:rPr>
          <w:lang w:eastAsia="zh-CN"/>
        </w:rPr>
        <w:t xml:space="preserve">Only the common IEs specified in </w:t>
      </w:r>
      <w:r>
        <w:t>3GPP </w:t>
      </w:r>
      <w:r>
        <w:rPr>
          <w:lang w:eastAsia="zh-CN"/>
        </w:rPr>
        <w:t xml:space="preserve">TS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sub-IEs.The table 6.4.</w:t>
      </w:r>
      <w:r w:rsidR="00F412B2">
        <w:rPr>
          <w:lang w:eastAsia="zh-CN"/>
        </w:rPr>
        <w:t>10</w:t>
      </w:r>
      <w:r>
        <w:rPr>
          <w:lang w:eastAsia="zh-CN"/>
        </w:rPr>
        <w:t xml:space="preserve">-1 is an example based on </w:t>
      </w:r>
      <w:r w:rsidRPr="004433AB">
        <w:rPr>
          <w:lang w:eastAsia="zh-CN"/>
        </w:rPr>
        <w:t>Table 6.4.5-1</w:t>
      </w:r>
      <w:r>
        <w:rPr>
          <w:lang w:eastAsia="zh-CN"/>
        </w:rPr>
        <w:t xml:space="preserve"> </w:t>
      </w:r>
      <w:r>
        <w:t xml:space="preserve">applied with this solution:  </w:t>
      </w:r>
    </w:p>
    <w:p w14:paraId="75DAF385" w14:textId="75FAA458" w:rsidR="006571A1" w:rsidRDefault="006571A1" w:rsidP="006571A1">
      <w:pPr>
        <w:pStyle w:val="TF"/>
      </w:pPr>
      <w:r>
        <w:t>T</w:t>
      </w:r>
      <w:r>
        <w:rPr>
          <w:rFonts w:hint="eastAsia"/>
          <w:lang w:eastAsia="zh-CN"/>
        </w:rPr>
        <w:t>able</w:t>
      </w:r>
      <w:r>
        <w:t xml:space="preserve"> </w:t>
      </w:r>
      <w:r>
        <w:rPr>
          <w:rFonts w:hint="eastAsia"/>
          <w:lang w:eastAsia="zh-CN"/>
        </w:rPr>
        <w:t>6</w:t>
      </w:r>
      <w:r>
        <w:rPr>
          <w:lang w:eastAsia="zh-CN"/>
        </w:rPr>
        <w:t>.4.</w:t>
      </w:r>
      <w:r w:rsidR="00F412B2">
        <w:rPr>
          <w:lang w:eastAsia="zh-CN"/>
        </w:rPr>
        <w:t>10</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BBD307F" w14:textId="77777777" w:rsidR="006571A1" w:rsidRDefault="006571A1" w:rsidP="006A64F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Converged Charging</w:t>
            </w:r>
          </w:p>
          <w:p w14:paraId="48B40CB3"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Description</w:t>
            </w:r>
          </w:p>
        </w:tc>
      </w:tr>
      <w:tr w:rsidR="006571A1" w14:paraId="263340C5"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lang w:bidi="ar-IQ"/>
              </w:rPr>
            </w:pPr>
            <w:r w:rsidRPr="00040F63">
              <w:rPr>
                <w:lang w:bidi="ar-IQ"/>
              </w:rPr>
              <w:t>Described in TS 32.290 [57]</w:t>
            </w:r>
            <w:r>
              <w:rPr>
                <w:lang w:bidi="ar-IQ"/>
              </w:rPr>
              <w:t>.</w:t>
            </w:r>
          </w:p>
        </w:tc>
      </w:tr>
      <w:tr w:rsidR="006571A1" w14:paraId="762553B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rFonts w:cs="Arial"/>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lang w:bidi="ar-IQ"/>
              </w:rPr>
            </w:pPr>
            <w:r w:rsidRPr="000F0283">
              <w:rPr>
                <w:lang w:bidi="ar-IQ"/>
              </w:rPr>
              <w:t>Described in TS 32.290 [57].</w:t>
            </w:r>
          </w:p>
        </w:tc>
      </w:tr>
      <w:tr w:rsidR="006571A1" w14:paraId="54C7C5D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lang w:bidi="ar-IQ"/>
              </w:rPr>
            </w:pPr>
            <w:r w:rsidRPr="000F0283">
              <w:rPr>
                <w:lang w:bidi="ar-IQ"/>
              </w:rPr>
              <w:t>Described in TS 32.290 [57].</w:t>
            </w:r>
          </w:p>
        </w:tc>
      </w:tr>
      <w:tr w:rsidR="006571A1" w14:paraId="20029DB5" w14:textId="77777777" w:rsidTr="006A64F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lang w:bidi="ar-IQ"/>
              </w:rPr>
            </w:pPr>
            <w:r w:rsidRPr="000F0283">
              <w:rPr>
                <w:lang w:bidi="ar-IQ"/>
              </w:rPr>
              <w:t>Described in TS 32.290 [57].</w:t>
            </w:r>
          </w:p>
        </w:tc>
      </w:tr>
      <w:tr w:rsidR="006571A1" w14:paraId="6D2B3502"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73DC5CB9"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281B856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lang w:bidi="ar-IQ"/>
              </w:rPr>
            </w:pPr>
            <w:r w:rsidRPr="000F0283">
              <w:rPr>
                <w:lang w:bidi="ar-IQ"/>
              </w:rPr>
              <w:t>Described in TS 32.290 [57].</w:t>
            </w:r>
          </w:p>
        </w:tc>
      </w:tr>
      <w:tr w:rsidR="006571A1" w14:paraId="26EFD4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lang w:val="x-none"/>
              </w:rPr>
            </w:pPr>
            <w:r w:rsidRPr="000F0283">
              <w:rPr>
                <w:lang w:bidi="ar-IQ"/>
              </w:rPr>
              <w:t>Described in TS 32.290 [57].</w:t>
            </w:r>
          </w:p>
        </w:tc>
      </w:tr>
      <w:tr w:rsidR="006571A1" w14:paraId="13EB4C0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lang w:bidi="ar-IQ"/>
              </w:rPr>
            </w:pPr>
            <w:r w:rsidRPr="000F0283">
              <w:rPr>
                <w:lang w:bidi="ar-IQ"/>
              </w:rPr>
              <w:t>Described in TS 32.290 [57].</w:t>
            </w:r>
          </w:p>
        </w:tc>
      </w:tr>
      <w:tr w:rsidR="006571A1" w14:paraId="21FD9174"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pPr>
            <w:r w:rsidRPr="000F0283">
              <w:rPr>
                <w:lang w:bidi="ar-IQ"/>
              </w:rPr>
              <w:t>Described in TS 32.290 [57].</w:t>
            </w:r>
          </w:p>
        </w:tc>
      </w:tr>
      <w:tr w:rsidR="006571A1" w14:paraId="1A93D930"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szCs w:val="18"/>
                <w:lang w:bidi="ar-IQ"/>
              </w:rPr>
            </w:pPr>
            <w:r>
              <w:rPr>
                <w:szCs w:val="18"/>
              </w:rPr>
              <w:t>O</w:t>
            </w:r>
            <w:r>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rFonts w:cs="Arial"/>
              </w:rPr>
            </w:pPr>
            <w:r w:rsidRPr="000F0283">
              <w:rPr>
                <w:lang w:bidi="ar-IQ"/>
              </w:rPr>
              <w:t>Described in TS 32.290 [57].</w:t>
            </w:r>
          </w:p>
        </w:tc>
      </w:tr>
      <w:tr w:rsidR="006571A1" w14:paraId="1C3310D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szCs w:val="18"/>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rFonts w:cs="Arial"/>
              </w:rPr>
            </w:pPr>
            <w:r w:rsidRPr="000F0283">
              <w:rPr>
                <w:lang w:bidi="ar-IQ"/>
              </w:rPr>
              <w:t>Described in TS 32.290 [57].</w:t>
            </w:r>
          </w:p>
        </w:tc>
      </w:tr>
      <w:tr w:rsidR="006571A1" w14:paraId="7D3D0916"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rFonts w:cs="Arial"/>
                <w:lang w:val="x-none"/>
              </w:rPr>
            </w:pPr>
            <w:r w:rsidRPr="000F0283">
              <w:rPr>
                <w:lang w:bidi="ar-IQ"/>
              </w:rPr>
              <w:t>Described in TS 32.290 [57].</w:t>
            </w:r>
          </w:p>
        </w:tc>
      </w:tr>
      <w:tr w:rsidR="006571A1" w14:paraId="03DA6E28"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lang w:bidi="ar-IQ"/>
              </w:rPr>
            </w:pPr>
            <w:r w:rsidRPr="000F0283">
              <w:rPr>
                <w:lang w:bidi="ar-IQ"/>
              </w:rPr>
              <w:t>Described in TS 32.290 [57].</w:t>
            </w:r>
          </w:p>
        </w:tc>
      </w:tr>
      <w:tr w:rsidR="006571A1" w14:paraId="107B2B6C"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rFonts w:cs="Arial"/>
                <w:noProof/>
                <w:lang w:val="x-none"/>
              </w:rPr>
            </w:pPr>
            <w:r w:rsidRPr="000F0283">
              <w:rPr>
                <w:lang w:bidi="ar-IQ"/>
              </w:rPr>
              <w:t>Described in TS 32.290 [57].</w:t>
            </w:r>
          </w:p>
        </w:tc>
      </w:tr>
      <w:tr w:rsidR="006571A1" w14:paraId="59602E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rFonts w:cs="Arial"/>
                <w:noProof/>
                <w:lang w:val="x-none"/>
              </w:rPr>
            </w:pPr>
            <w:r w:rsidRPr="000F0283">
              <w:rPr>
                <w:lang w:bidi="ar-IQ"/>
              </w:rPr>
              <w:t>Described in TS 32.290 [57].</w:t>
            </w:r>
          </w:p>
        </w:tc>
      </w:tr>
      <w:tr w:rsidR="006571A1" w14:paraId="054C117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lang w:eastAsia="zh-CN" w:bidi="ar-IQ"/>
              </w:rPr>
            </w:pPr>
            <w:r w:rsidRPr="000F0283">
              <w:rPr>
                <w:lang w:bidi="ar-IQ"/>
              </w:rPr>
              <w:t>Described in TS 32.290 [57].</w:t>
            </w:r>
          </w:p>
        </w:tc>
      </w:tr>
    </w:tbl>
    <w:p w14:paraId="5247C58C" w14:textId="77777777" w:rsidR="006571A1" w:rsidRDefault="006571A1" w:rsidP="006571A1"/>
    <w:p w14:paraId="267268BB" w14:textId="2B7FC06D" w:rsidR="006571A1" w:rsidRDefault="006571A1" w:rsidP="006571A1">
      <w:r>
        <w:rPr>
          <w:lang w:eastAsia="zh-CN"/>
        </w:rPr>
        <w:t>The table 6.4.</w:t>
      </w:r>
      <w:r w:rsidR="00F412B2">
        <w:rPr>
          <w:lang w:eastAsia="zh-CN"/>
        </w:rPr>
        <w:t>10</w:t>
      </w:r>
      <w:r>
        <w:rPr>
          <w:lang w:eastAsia="zh-CN"/>
        </w:rPr>
        <w:t xml:space="preserve">-2 is an example based on </w:t>
      </w:r>
      <w:r>
        <w:t>Table 6.4.6</w:t>
      </w:r>
      <w:r w:rsidRPr="001E2404">
        <w:t>-</w:t>
      </w:r>
      <w:r>
        <w:t xml:space="preserve">2 applied with this solution:  </w:t>
      </w:r>
    </w:p>
    <w:p w14:paraId="0E28927F" w14:textId="5F05E432" w:rsidR="006571A1" w:rsidRPr="001E2404" w:rsidRDefault="006571A1" w:rsidP="006571A1">
      <w:pPr>
        <w:pStyle w:val="TF"/>
      </w:pPr>
      <w:r>
        <w:t>Table 6.4.</w:t>
      </w:r>
      <w:r w:rsidR="00F412B2">
        <w:t>10</w:t>
      </w:r>
      <w:r w:rsidRPr="001E2404">
        <w:t>-</w:t>
      </w:r>
      <w:r>
        <w:t>2</w:t>
      </w:r>
      <w:r w:rsidRPr="001E2404">
        <w:t xml:space="preserve">: </w:t>
      </w:r>
      <w:r>
        <w:t>Requested Unit with only "Time" applicable</w:t>
      </w:r>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4588CD54"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sz w:val="20"/>
              </w:rPr>
            </w:pPr>
            <w:r>
              <w:rPr>
                <w:lang w:eastAsia="zh-CN"/>
              </w:rPr>
              <w:t>O</w:t>
            </w:r>
            <w:r>
              <w:rPr>
                <w:vertAlign w:val="subscript"/>
                <w:lang w:eastAsia="zh-CN"/>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pPr>
            <w:r>
              <w:t>Described in TS 32.290 [57].</w:t>
            </w:r>
          </w:p>
        </w:tc>
      </w:tr>
      <w:tr w:rsidR="006571A1" w14:paraId="69F2695D"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lang w:val="fr-FR"/>
              </w:rPr>
            </w:pPr>
            <w:r>
              <w:rPr>
                <w:lang w:val="fr-FR"/>
              </w:rPr>
              <w:t>Oc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pPr>
            <w:r>
              <w:t>Described in TS 32.290 [57].</w:t>
            </w:r>
          </w:p>
        </w:tc>
      </w:tr>
    </w:tbl>
    <w:p w14:paraId="13C0F958" w14:textId="77777777" w:rsidR="006571A1" w:rsidRDefault="006571A1" w:rsidP="006571A1">
      <w:pPr>
        <w:rPr>
          <w:lang w:eastAsia="zh-CN"/>
        </w:rPr>
      </w:pPr>
    </w:p>
    <w:p w14:paraId="6D2A4F4D" w14:textId="001040C3" w:rsidR="006571A1" w:rsidRDefault="006571A1" w:rsidP="006571A1">
      <w:r>
        <w:rPr>
          <w:lang w:eastAsia="zh-CN"/>
        </w:rPr>
        <w:t>The table 6.4.</w:t>
      </w:r>
      <w:r w:rsidR="00F412B2">
        <w:rPr>
          <w:lang w:eastAsia="zh-CN"/>
        </w:rPr>
        <w:t>10</w:t>
      </w:r>
      <w:r>
        <w:rPr>
          <w:lang w:eastAsia="zh-CN"/>
        </w:rPr>
        <w:t xml:space="preserve">-3 is similar to </w:t>
      </w:r>
      <w:r w:rsidRPr="004433AB">
        <w:t xml:space="preserve">Table 6.4.6-4 </w:t>
      </w:r>
      <w:r>
        <w:t xml:space="preserve">with a new common IE applicable to the service-specific TS, applied with this solution:  </w:t>
      </w:r>
    </w:p>
    <w:p w14:paraId="0B312EDE" w14:textId="7B202025" w:rsidR="006571A1" w:rsidRDefault="006571A1" w:rsidP="006571A1">
      <w:pPr>
        <w:pStyle w:val="TF"/>
      </w:pPr>
      <w:r>
        <w:t>Table 6.4.x</w:t>
      </w:r>
      <w:r w:rsidRPr="001E2404">
        <w:t>-</w:t>
      </w:r>
      <w:r>
        <w:t>2</w:t>
      </w:r>
      <w:r w:rsidRPr="001E2404">
        <w:t xml:space="preserve">: </w:t>
      </w:r>
      <w:r>
        <w:t>Requested Unit with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78DFB1B8"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pPr>
            <w:r>
              <w:t>Described in TS 32.290 [57].</w:t>
            </w:r>
          </w:p>
        </w:tc>
      </w:tr>
      <w:tr w:rsidR="006571A1" w14:paraId="056F0AF8"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lang w:eastAsia="zh-CN"/>
              </w:rPr>
            </w:pPr>
            <w:r>
              <w:t>Described in TS 32.290 [57].</w:t>
            </w:r>
          </w:p>
        </w:tc>
      </w:tr>
      <w:tr w:rsidR="006571A1" w14:paraId="3FE178EE"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pPr>
            <w:r>
              <w:t>This field is used for the …..</w:t>
            </w:r>
          </w:p>
        </w:tc>
      </w:tr>
    </w:tbl>
    <w:p w14:paraId="4EEB5FD8" w14:textId="49AE6527" w:rsidR="00FD170A" w:rsidRDefault="00FD170A" w:rsidP="00FD170A">
      <w:pPr>
        <w:pStyle w:val="Heading2"/>
      </w:pPr>
      <w:bookmarkStart w:id="180" w:name="_Toc151380971"/>
      <w:r>
        <w:t>6.</w:t>
      </w:r>
      <w:r w:rsidR="00A61FA2">
        <w:t>5</w:t>
      </w:r>
      <w:r>
        <w:tab/>
        <w:t>Evaluation</w:t>
      </w:r>
      <w:bookmarkEnd w:id="180"/>
    </w:p>
    <w:p w14:paraId="36C8ADE6" w14:textId="6130618A" w:rsidR="00FD170A" w:rsidRDefault="00FD170A" w:rsidP="00FD170A">
      <w:pPr>
        <w:keepLines/>
        <w:spacing w:after="240"/>
      </w:pPr>
      <w:r>
        <w:t>Solution #6.1, #6.2</w:t>
      </w:r>
      <w:r w:rsidR="00694E1F">
        <w:t>,</w:t>
      </w:r>
      <w:r>
        <w:t xml:space="preserve"> #6.3</w:t>
      </w:r>
      <w:r w:rsidR="00E7425C">
        <w:t>, #6.7, and #6.8</w:t>
      </w:r>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pPr>
      <w:r>
        <w:t>-</w:t>
      </w:r>
      <w:r>
        <w:tab/>
      </w:r>
      <w:r w:rsidRPr="00CE301F">
        <w:t>Solution #6.7: requires enhancement to TS 32.291, by providing the binding between information elements, and both CDR parameters in ASN.1 and Nchf attributes in OpenAPI and removing the use of CDR field.</w:t>
      </w:r>
    </w:p>
    <w:p w14:paraId="31A339B9" w14:textId="30D7789E" w:rsidR="001B342E" w:rsidRDefault="001B342E" w:rsidP="003C09A7">
      <w:pPr>
        <w:pStyle w:val="B1"/>
        <w:rPr>
          <w:lang w:eastAsia="zh-CN"/>
        </w:rPr>
      </w:pPr>
      <w:r>
        <w:t>-</w:t>
      </w:r>
      <w:r>
        <w:tab/>
      </w:r>
      <w:r w:rsidRPr="00CE301F">
        <w:t>Solution #6.8: introduce a new TS to present the binding of information elements to any other parameter, attribute or field.</w:t>
      </w:r>
    </w:p>
    <w:p w14:paraId="4BC40E85" w14:textId="0BAFA9E8" w:rsidR="00FD170A" w:rsidRDefault="00FD170A" w:rsidP="00FD170A">
      <w:pPr>
        <w:rPr>
          <w:lang w:eastAsia="zh-CN"/>
        </w:rPr>
      </w:pPr>
      <w:r>
        <w:rPr>
          <w:lang w:eastAsia="zh-CN"/>
        </w:rPr>
        <w:t>Solution #6.4</w:t>
      </w:r>
      <w:r w:rsidR="001B342E">
        <w:rPr>
          <w:lang w:eastAsia="zh-CN"/>
        </w:rPr>
        <w:t xml:space="preserve"> and #6.9</w:t>
      </w:r>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lang w:eastAsia="zh-CN"/>
        </w:rPr>
      </w:pPr>
      <w:r>
        <w:rPr>
          <w:lang w:eastAsia="zh-CN"/>
        </w:rPr>
        <w:t>-</w:t>
      </w:r>
      <w:r>
        <w:rPr>
          <w:lang w:eastAsia="zh-CN"/>
        </w:rPr>
        <w:tab/>
        <w:t>Solution #6.9 requires enhancement to TS 32.298, by providing sub-clauses for each 5G service level CDR information under the clause of CHF CDRs.</w:t>
      </w:r>
    </w:p>
    <w:p w14:paraId="3B6DE679" w14:textId="58285D6D" w:rsidR="00FD170A" w:rsidRDefault="00FD170A" w:rsidP="00FD170A">
      <w:pPr>
        <w:rPr>
          <w:lang w:eastAsia="zh-CN"/>
        </w:rPr>
      </w:pPr>
      <w:r>
        <w:rPr>
          <w:rFonts w:hint="eastAsia"/>
          <w:lang w:eastAsia="zh-CN"/>
        </w:rPr>
        <w:t>S</w:t>
      </w:r>
      <w:r>
        <w:rPr>
          <w:lang w:eastAsia="zh-CN"/>
        </w:rPr>
        <w:t>olution #6.5</w:t>
      </w:r>
      <w:r w:rsidR="00B478DF">
        <w:rPr>
          <w:lang w:eastAsia="zh-CN"/>
        </w:rPr>
        <w:t>,</w:t>
      </w:r>
      <w:r>
        <w:rPr>
          <w:lang w:eastAsia="zh-CN"/>
        </w:rPr>
        <w:t xml:space="preserve"> #6.6 </w:t>
      </w:r>
      <w:r w:rsidR="00B478DF">
        <w:rPr>
          <w:lang w:eastAsia="zh-CN"/>
        </w:rPr>
        <w:t>and #6.</w:t>
      </w:r>
      <w:r w:rsidR="003A3DDE">
        <w:rPr>
          <w:lang w:eastAsia="zh-CN"/>
        </w:rPr>
        <w:t>10</w:t>
      </w:r>
      <w:r w:rsidR="00B478DF">
        <w:rPr>
          <w:lang w:eastAsia="zh-CN"/>
        </w:rPr>
        <w:t xml:space="preserve"> </w:t>
      </w:r>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33C07331" w:rsidR="00FD170A"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r w:rsidR="00C05751">
        <w:rPr>
          <w:lang w:eastAsia="zh-CN"/>
        </w:rPr>
        <w:t xml:space="preserve">it </w:t>
      </w:r>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BA6C5F">
        <w:rPr>
          <w:lang w:eastAsia="zh-CN"/>
        </w:rPr>
        <w:t>.</w:t>
      </w:r>
    </w:p>
    <w:p w14:paraId="52870982" w14:textId="790FFC75" w:rsidR="00BA6C5F" w:rsidRPr="004F0315" w:rsidRDefault="00BA6C5F" w:rsidP="00B5675C">
      <w:pPr>
        <w:pStyle w:val="B1"/>
        <w:rPr>
          <w:lang w:eastAsia="zh-CN"/>
        </w:rPr>
      </w:pPr>
      <w:r>
        <w:rPr>
          <w:lang w:eastAsia="zh-CN"/>
        </w:rPr>
        <w:t>-</w:t>
      </w:r>
      <w:r>
        <w:rPr>
          <w:lang w:eastAsia="zh-CN"/>
        </w:rPr>
        <w:tab/>
        <w:t>Solution #6.x: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r w:rsidR="003A3DDE">
        <w:rPr>
          <w:lang w:eastAsia="zh-CN"/>
        </w:rPr>
        <w:t>i.e.,</w:t>
      </w:r>
      <w:r>
        <w:rPr>
          <w:lang w:eastAsia="zh-CN"/>
        </w:rPr>
        <w:t xml:space="preserve"> new common IEs or removed common IEs which are applicable to the service) are affected.</w:t>
      </w:r>
    </w:p>
    <w:p w14:paraId="1DD1E767" w14:textId="22E64FF1" w:rsidR="00FD170A" w:rsidRDefault="00FD170A" w:rsidP="00FD170A">
      <w:pPr>
        <w:pStyle w:val="Heading2"/>
      </w:pPr>
      <w:bookmarkStart w:id="181" w:name="_Toc151380972"/>
      <w:r>
        <w:t>6.</w:t>
      </w:r>
      <w:r w:rsidR="00A61FA2">
        <w:t>6</w:t>
      </w:r>
      <w:r>
        <w:tab/>
        <w:t>Conclusion</w:t>
      </w:r>
      <w:bookmarkEnd w:id="181"/>
    </w:p>
    <w:p w14:paraId="00E55962" w14:textId="77777777" w:rsidR="00B052F6" w:rsidRDefault="00B052F6" w:rsidP="00B052F6">
      <w:r>
        <w:rPr>
          <w:lang w:eastAsia="zh-CN"/>
        </w:rPr>
        <w:t xml:space="preserve">For </w:t>
      </w:r>
      <w:r>
        <w:t>key issue #6a, solution #6.3 is recommended into normative work, it has the least impact while still showing the mapping to ASN.1.</w:t>
      </w:r>
    </w:p>
    <w:p w14:paraId="79A2BCB8" w14:textId="77777777" w:rsidR="00B052F6" w:rsidRDefault="00B052F6" w:rsidP="00B052F6">
      <w:r>
        <w:rPr>
          <w:lang w:eastAsia="zh-CN"/>
        </w:rPr>
        <w:t xml:space="preserve">For </w:t>
      </w:r>
      <w:r>
        <w:t>key issue #6b, solution #6.4 is recommended into normative work, if there is a requirement to do a major change in the ASN.1 for other reasons then solution #6.9 should be considered.</w:t>
      </w:r>
    </w:p>
    <w:p w14:paraId="732EE0EB" w14:textId="77777777" w:rsidR="00B052F6" w:rsidRDefault="00B052F6" w:rsidP="00B052F6">
      <w:pPr>
        <w:rPr>
          <w:lang w:eastAsia="zh-CN"/>
        </w:rPr>
      </w:pPr>
      <w:r w:rsidRPr="00622516">
        <w:rPr>
          <w:lang w:eastAsia="zh-CN"/>
        </w:rPr>
        <w:t>For key issue #6c</w:t>
      </w:r>
      <w:r>
        <w:rPr>
          <w:lang w:eastAsia="zh-CN"/>
        </w:rPr>
        <w:t xml:space="preserve">, solution#6.x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82" w:name="_Toc151380973"/>
      <w:r w:rsidRPr="00362E13">
        <w:t>7</w:t>
      </w:r>
      <w:r w:rsidRPr="00362E13">
        <w:tab/>
        <w:t>Conclusions and recommendations</w:t>
      </w:r>
      <w:bookmarkEnd w:id="182"/>
    </w:p>
    <w:p w14:paraId="3BF3B0EA" w14:textId="77777777" w:rsidR="00694E1F" w:rsidRPr="00362E13" w:rsidRDefault="00694E1F" w:rsidP="00694E1F">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p>
    <w:p w14:paraId="06FAD520" w14:textId="58050983" w:rsidR="00054A22" w:rsidRPr="00362E13" w:rsidRDefault="00080512" w:rsidP="000E3897">
      <w:pPr>
        <w:pStyle w:val="Heading8"/>
      </w:pPr>
      <w:r w:rsidRPr="00362E13">
        <w:br w:type="page"/>
      </w:r>
      <w:bookmarkStart w:id="183" w:name="_Toc151380974"/>
      <w:r w:rsidRPr="00362E13">
        <w:t xml:space="preserve">Annex </w:t>
      </w:r>
      <w:r w:rsidR="00F3361C" w:rsidRPr="00362E13">
        <w:t>A</w:t>
      </w:r>
      <w:r w:rsidRPr="00362E13">
        <w:t xml:space="preserve"> (informative):</w:t>
      </w:r>
      <w:r w:rsidRPr="00362E13">
        <w:br/>
        <w:t>Change history</w:t>
      </w:r>
      <w:bookmarkStart w:id="184" w:name="historyclause"/>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c>
          <w:tcPr>
            <w:tcW w:w="800" w:type="dxa"/>
            <w:vMerge w:val="restart"/>
            <w:shd w:val="solid" w:color="FFFFFF" w:fill="auto"/>
          </w:tcPr>
          <w:p w14:paraId="485A0C5F" w14:textId="2C838F88" w:rsidR="00392ABA" w:rsidRPr="00362E13" w:rsidRDefault="00392ABA" w:rsidP="00497F77">
            <w:pPr>
              <w:pStyle w:val="TAC"/>
              <w:rPr>
                <w:sz w:val="16"/>
                <w:szCs w:val="16"/>
              </w:rPr>
            </w:pPr>
            <w:r>
              <w:rPr>
                <w:sz w:val="16"/>
                <w:szCs w:val="16"/>
              </w:rPr>
              <w:t>2023-11</w:t>
            </w:r>
          </w:p>
        </w:tc>
        <w:tc>
          <w:tcPr>
            <w:tcW w:w="901" w:type="dxa"/>
            <w:vMerge w:val="restart"/>
            <w:shd w:val="solid" w:color="FFFFFF" w:fill="auto"/>
          </w:tcPr>
          <w:p w14:paraId="4199610B" w14:textId="22EBA096" w:rsidR="00392ABA" w:rsidRDefault="00392ABA" w:rsidP="00497F77">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342CB63E" w14:textId="34E1F29F" w:rsidR="00392ABA" w:rsidRPr="004C0A85" w:rsidRDefault="00392ABA" w:rsidP="00497F77">
            <w:pPr>
              <w:pStyle w:val="TAC"/>
              <w:rPr>
                <w:sz w:val="16"/>
                <w:szCs w:val="16"/>
              </w:rPr>
            </w:pPr>
            <w:r w:rsidRPr="00497F77">
              <w:rPr>
                <w:sz w:val="16"/>
                <w:szCs w:val="16"/>
              </w:rPr>
              <w:t>S5-238038</w:t>
            </w:r>
          </w:p>
        </w:tc>
        <w:tc>
          <w:tcPr>
            <w:tcW w:w="425" w:type="dxa"/>
            <w:shd w:val="solid" w:color="FFFFFF" w:fill="auto"/>
          </w:tcPr>
          <w:p w14:paraId="32583ACC" w14:textId="77777777" w:rsidR="00392ABA" w:rsidRPr="00362E13" w:rsidRDefault="00392ABA" w:rsidP="00497F77">
            <w:pPr>
              <w:pStyle w:val="TAL"/>
              <w:rPr>
                <w:sz w:val="16"/>
                <w:szCs w:val="16"/>
              </w:rPr>
            </w:pPr>
          </w:p>
        </w:tc>
        <w:tc>
          <w:tcPr>
            <w:tcW w:w="425" w:type="dxa"/>
            <w:shd w:val="solid" w:color="FFFFFF" w:fill="auto"/>
          </w:tcPr>
          <w:p w14:paraId="7DD46884" w14:textId="77777777" w:rsidR="00392ABA" w:rsidRPr="00362E13" w:rsidRDefault="00392ABA" w:rsidP="00497F77">
            <w:pPr>
              <w:pStyle w:val="TAR"/>
              <w:rPr>
                <w:sz w:val="16"/>
                <w:szCs w:val="16"/>
              </w:rPr>
            </w:pPr>
          </w:p>
        </w:tc>
        <w:tc>
          <w:tcPr>
            <w:tcW w:w="425" w:type="dxa"/>
            <w:shd w:val="solid" w:color="FFFFFF" w:fill="auto"/>
          </w:tcPr>
          <w:p w14:paraId="58BA89EF" w14:textId="77777777" w:rsidR="00392ABA" w:rsidRPr="00362E13" w:rsidRDefault="00392ABA" w:rsidP="00497F77">
            <w:pPr>
              <w:pStyle w:val="TAC"/>
              <w:rPr>
                <w:sz w:val="16"/>
                <w:szCs w:val="16"/>
              </w:rPr>
            </w:pPr>
          </w:p>
        </w:tc>
        <w:tc>
          <w:tcPr>
            <w:tcW w:w="4962" w:type="dxa"/>
            <w:shd w:val="solid" w:color="FFFFFF" w:fill="auto"/>
          </w:tcPr>
          <w:p w14:paraId="074A8AF1" w14:textId="62985028" w:rsidR="00392ABA" w:rsidRPr="004C0A85" w:rsidRDefault="00392ABA" w:rsidP="00497F77">
            <w:pPr>
              <w:pStyle w:val="TAL"/>
              <w:rPr>
                <w:sz w:val="16"/>
                <w:szCs w:val="16"/>
              </w:rPr>
            </w:pPr>
            <w:r w:rsidRPr="00497F77">
              <w:rPr>
                <w:sz w:val="16"/>
                <w:szCs w:val="16"/>
              </w:rPr>
              <w:t>Removal of editor's note solution 1.21</w:t>
            </w:r>
          </w:p>
        </w:tc>
        <w:tc>
          <w:tcPr>
            <w:tcW w:w="708" w:type="dxa"/>
            <w:vMerge w:val="restart"/>
            <w:shd w:val="solid" w:color="FFFFFF" w:fill="auto"/>
          </w:tcPr>
          <w:p w14:paraId="51C0EF5B" w14:textId="299D6751" w:rsidR="00392ABA" w:rsidRPr="000617AF" w:rsidRDefault="00392ABA" w:rsidP="00497F77">
            <w:pPr>
              <w:pStyle w:val="TAC"/>
              <w:rPr>
                <w:sz w:val="16"/>
                <w:szCs w:val="16"/>
              </w:rPr>
            </w:pPr>
            <w:r>
              <w:rPr>
                <w:sz w:val="16"/>
                <w:szCs w:val="16"/>
              </w:rPr>
              <w:t>2.0.0</w:t>
            </w:r>
          </w:p>
        </w:tc>
      </w:tr>
      <w:tr w:rsidR="00392ABA" w:rsidRPr="00362E13" w14:paraId="78E1D008" w14:textId="77777777" w:rsidTr="001F49ED">
        <w:tc>
          <w:tcPr>
            <w:tcW w:w="800" w:type="dxa"/>
            <w:vMerge/>
            <w:shd w:val="solid" w:color="FFFFFF" w:fill="auto"/>
          </w:tcPr>
          <w:p w14:paraId="13AA7589" w14:textId="77777777" w:rsidR="00392ABA" w:rsidRDefault="00392ABA" w:rsidP="00497F77">
            <w:pPr>
              <w:pStyle w:val="TAC"/>
              <w:rPr>
                <w:sz w:val="16"/>
                <w:szCs w:val="16"/>
              </w:rPr>
            </w:pPr>
          </w:p>
        </w:tc>
        <w:tc>
          <w:tcPr>
            <w:tcW w:w="901" w:type="dxa"/>
            <w:vMerge/>
            <w:shd w:val="solid" w:color="FFFFFF" w:fill="auto"/>
          </w:tcPr>
          <w:p w14:paraId="0D6BCEE8" w14:textId="77777777" w:rsidR="00392ABA" w:rsidRDefault="00392ABA" w:rsidP="00497F77">
            <w:pPr>
              <w:pStyle w:val="TAC"/>
              <w:rPr>
                <w:sz w:val="16"/>
                <w:szCs w:val="16"/>
              </w:rPr>
            </w:pPr>
          </w:p>
        </w:tc>
        <w:tc>
          <w:tcPr>
            <w:tcW w:w="993" w:type="dxa"/>
            <w:shd w:val="solid" w:color="FFFFFF" w:fill="auto"/>
          </w:tcPr>
          <w:p w14:paraId="7BED4E5A" w14:textId="55853999" w:rsidR="00392ABA" w:rsidRPr="004C0A85" w:rsidRDefault="00392ABA" w:rsidP="00497F77">
            <w:pPr>
              <w:pStyle w:val="TAC"/>
              <w:rPr>
                <w:sz w:val="16"/>
                <w:szCs w:val="16"/>
              </w:rPr>
            </w:pPr>
            <w:r w:rsidRPr="00392ABA">
              <w:rPr>
                <w:sz w:val="16"/>
                <w:szCs w:val="16"/>
              </w:rPr>
              <w:t>S5-238039</w:t>
            </w:r>
          </w:p>
        </w:tc>
        <w:tc>
          <w:tcPr>
            <w:tcW w:w="425" w:type="dxa"/>
            <w:shd w:val="solid" w:color="FFFFFF" w:fill="auto"/>
          </w:tcPr>
          <w:p w14:paraId="59E3DC1D" w14:textId="77777777" w:rsidR="00392ABA" w:rsidRPr="00362E13" w:rsidRDefault="00392ABA" w:rsidP="00497F77">
            <w:pPr>
              <w:pStyle w:val="TAL"/>
              <w:rPr>
                <w:sz w:val="16"/>
                <w:szCs w:val="16"/>
              </w:rPr>
            </w:pPr>
          </w:p>
        </w:tc>
        <w:tc>
          <w:tcPr>
            <w:tcW w:w="425" w:type="dxa"/>
            <w:shd w:val="solid" w:color="FFFFFF" w:fill="auto"/>
          </w:tcPr>
          <w:p w14:paraId="15802379" w14:textId="77777777" w:rsidR="00392ABA" w:rsidRPr="00362E13" w:rsidRDefault="00392ABA" w:rsidP="00497F77">
            <w:pPr>
              <w:pStyle w:val="TAR"/>
              <w:rPr>
                <w:sz w:val="16"/>
                <w:szCs w:val="16"/>
              </w:rPr>
            </w:pPr>
          </w:p>
        </w:tc>
        <w:tc>
          <w:tcPr>
            <w:tcW w:w="425" w:type="dxa"/>
            <w:shd w:val="solid" w:color="FFFFFF" w:fill="auto"/>
          </w:tcPr>
          <w:p w14:paraId="6FDD91C0" w14:textId="77777777" w:rsidR="00392ABA" w:rsidRPr="00362E13" w:rsidRDefault="00392ABA" w:rsidP="00497F77">
            <w:pPr>
              <w:pStyle w:val="TAC"/>
              <w:rPr>
                <w:sz w:val="16"/>
                <w:szCs w:val="16"/>
              </w:rPr>
            </w:pPr>
          </w:p>
        </w:tc>
        <w:tc>
          <w:tcPr>
            <w:tcW w:w="4962" w:type="dxa"/>
            <w:shd w:val="solid" w:color="FFFFFF" w:fill="auto"/>
          </w:tcPr>
          <w:p w14:paraId="222D66D1" w14:textId="43D04671" w:rsidR="00392ABA" w:rsidRPr="00497F77" w:rsidRDefault="00392ABA" w:rsidP="00497F77">
            <w:pPr>
              <w:pStyle w:val="TAL"/>
              <w:rPr>
                <w:sz w:val="16"/>
                <w:szCs w:val="16"/>
              </w:rPr>
            </w:pPr>
            <w:r w:rsidRPr="00392ABA">
              <w:rPr>
                <w:sz w:val="16"/>
                <w:szCs w:val="16"/>
              </w:rPr>
              <w:t>Introduce one Solution for common IEs with clause 6 evaluation and conclusion</w:t>
            </w:r>
          </w:p>
        </w:tc>
        <w:tc>
          <w:tcPr>
            <w:tcW w:w="708" w:type="dxa"/>
            <w:vMerge/>
            <w:shd w:val="solid" w:color="FFFFFF" w:fill="auto"/>
          </w:tcPr>
          <w:p w14:paraId="42CE2157" w14:textId="77777777" w:rsidR="00392ABA" w:rsidRPr="000617AF" w:rsidRDefault="00392ABA" w:rsidP="00497F77">
            <w:pPr>
              <w:pStyle w:val="TAC"/>
              <w:rPr>
                <w:sz w:val="16"/>
                <w:szCs w:val="16"/>
              </w:rPr>
            </w:pPr>
          </w:p>
        </w:tc>
      </w:tr>
      <w:tr w:rsidR="00392ABA" w:rsidRPr="00362E13" w14:paraId="40064898" w14:textId="77777777" w:rsidTr="001F49ED">
        <w:tc>
          <w:tcPr>
            <w:tcW w:w="800" w:type="dxa"/>
            <w:vMerge/>
            <w:shd w:val="solid" w:color="FFFFFF" w:fill="auto"/>
          </w:tcPr>
          <w:p w14:paraId="3AF81465" w14:textId="77777777" w:rsidR="00392ABA" w:rsidRDefault="00392ABA" w:rsidP="00497F77">
            <w:pPr>
              <w:pStyle w:val="TAC"/>
              <w:rPr>
                <w:sz w:val="16"/>
                <w:szCs w:val="16"/>
              </w:rPr>
            </w:pPr>
          </w:p>
        </w:tc>
        <w:tc>
          <w:tcPr>
            <w:tcW w:w="901" w:type="dxa"/>
            <w:vMerge/>
            <w:shd w:val="solid" w:color="FFFFFF" w:fill="auto"/>
          </w:tcPr>
          <w:p w14:paraId="5A333391" w14:textId="77777777" w:rsidR="00392ABA" w:rsidRDefault="00392ABA" w:rsidP="00497F77">
            <w:pPr>
              <w:pStyle w:val="TAC"/>
              <w:rPr>
                <w:sz w:val="16"/>
                <w:szCs w:val="16"/>
              </w:rPr>
            </w:pPr>
          </w:p>
        </w:tc>
        <w:tc>
          <w:tcPr>
            <w:tcW w:w="993" w:type="dxa"/>
            <w:shd w:val="solid" w:color="FFFFFF" w:fill="auto"/>
          </w:tcPr>
          <w:p w14:paraId="794E2973" w14:textId="14397A55" w:rsidR="00392ABA" w:rsidRPr="004C0A85" w:rsidRDefault="00392ABA" w:rsidP="00497F77">
            <w:pPr>
              <w:pStyle w:val="TAC"/>
              <w:rPr>
                <w:sz w:val="16"/>
                <w:szCs w:val="16"/>
              </w:rPr>
            </w:pPr>
            <w:r w:rsidRPr="00392ABA">
              <w:rPr>
                <w:sz w:val="16"/>
                <w:szCs w:val="16"/>
              </w:rPr>
              <w:t>S5-238040</w:t>
            </w:r>
          </w:p>
        </w:tc>
        <w:tc>
          <w:tcPr>
            <w:tcW w:w="425" w:type="dxa"/>
            <w:shd w:val="solid" w:color="FFFFFF" w:fill="auto"/>
          </w:tcPr>
          <w:p w14:paraId="46991092" w14:textId="77777777" w:rsidR="00392ABA" w:rsidRPr="00362E13" w:rsidRDefault="00392ABA" w:rsidP="00497F77">
            <w:pPr>
              <w:pStyle w:val="TAL"/>
              <w:rPr>
                <w:sz w:val="16"/>
                <w:szCs w:val="16"/>
              </w:rPr>
            </w:pPr>
          </w:p>
        </w:tc>
        <w:tc>
          <w:tcPr>
            <w:tcW w:w="425" w:type="dxa"/>
            <w:shd w:val="solid" w:color="FFFFFF" w:fill="auto"/>
          </w:tcPr>
          <w:p w14:paraId="791D8B2D" w14:textId="77777777" w:rsidR="00392ABA" w:rsidRPr="00362E13" w:rsidRDefault="00392ABA" w:rsidP="00497F77">
            <w:pPr>
              <w:pStyle w:val="TAR"/>
              <w:rPr>
                <w:sz w:val="16"/>
                <w:szCs w:val="16"/>
              </w:rPr>
            </w:pPr>
          </w:p>
        </w:tc>
        <w:tc>
          <w:tcPr>
            <w:tcW w:w="425" w:type="dxa"/>
            <w:shd w:val="solid" w:color="FFFFFF" w:fill="auto"/>
          </w:tcPr>
          <w:p w14:paraId="7D712AE4" w14:textId="77777777" w:rsidR="00392ABA" w:rsidRPr="00362E13" w:rsidRDefault="00392ABA" w:rsidP="00497F77">
            <w:pPr>
              <w:pStyle w:val="TAC"/>
              <w:rPr>
                <w:sz w:val="16"/>
                <w:szCs w:val="16"/>
              </w:rPr>
            </w:pPr>
          </w:p>
        </w:tc>
        <w:tc>
          <w:tcPr>
            <w:tcW w:w="4962" w:type="dxa"/>
            <w:shd w:val="solid" w:color="FFFFFF" w:fill="auto"/>
          </w:tcPr>
          <w:p w14:paraId="79875C3E" w14:textId="2E590AB5" w:rsidR="00392ABA" w:rsidRPr="00392ABA" w:rsidRDefault="00392ABA" w:rsidP="00497F77">
            <w:pPr>
              <w:pStyle w:val="TAL"/>
              <w:rPr>
                <w:sz w:val="16"/>
                <w:szCs w:val="16"/>
              </w:rPr>
            </w:pPr>
            <w:r w:rsidRPr="00392ABA">
              <w:rPr>
                <w:sz w:val="16"/>
                <w:szCs w:val="16"/>
              </w:rPr>
              <w:t>Study conclusion and recommendations</w:t>
            </w:r>
          </w:p>
        </w:tc>
        <w:tc>
          <w:tcPr>
            <w:tcW w:w="708" w:type="dxa"/>
            <w:vMerge/>
            <w:shd w:val="solid" w:color="FFFFFF" w:fill="auto"/>
          </w:tcPr>
          <w:p w14:paraId="58EABA9F" w14:textId="77777777" w:rsidR="00392ABA" w:rsidRPr="000617AF" w:rsidRDefault="00392ABA" w:rsidP="00497F77">
            <w:pPr>
              <w:pStyle w:val="TAC"/>
              <w:rPr>
                <w:sz w:val="16"/>
                <w:szCs w:val="16"/>
              </w:rPr>
            </w:pP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06126" w14:textId="77777777" w:rsidR="00021B7D" w:rsidRDefault="00021B7D">
      <w:r>
        <w:separator/>
      </w:r>
    </w:p>
  </w:endnote>
  <w:endnote w:type="continuationSeparator" w:id="0">
    <w:p w14:paraId="5F3C2A4D" w14:textId="77777777" w:rsidR="00021B7D" w:rsidRDefault="00021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11544" w14:textId="77777777" w:rsidR="00021B7D" w:rsidRDefault="00021B7D">
      <w:r>
        <w:separator/>
      </w:r>
    </w:p>
  </w:footnote>
  <w:footnote w:type="continuationSeparator" w:id="0">
    <w:p w14:paraId="15CA4CEE" w14:textId="77777777" w:rsidR="00021B7D" w:rsidRDefault="00021B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A4A5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C73">
      <w:rPr>
        <w:rFonts w:ascii="Arial" w:hAnsi="Arial" w:cs="Arial"/>
        <w:b/>
        <w:noProof/>
        <w:sz w:val="18"/>
        <w:szCs w:val="18"/>
      </w:rPr>
      <w:t>3GPP TR 28.826 V.2.0.0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8FEFF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C7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7124"/>
    <w:rsid w:val="003B1755"/>
    <w:rsid w:val="003B25F6"/>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47AE"/>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10F02"/>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46C76"/>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C7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 w:type="paragraph" w:styleId="ListParagraph">
    <w:name w:val="List Paragraph"/>
    <w:basedOn w:val="Normal"/>
    <w:uiPriority w:val="34"/>
    <w:qFormat/>
    <w:rsid w:val="00463D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Pages>
  <Words>21447</Words>
  <Characters>122248</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2023-11-20T12:58:00Z</dcterms:created>
  <dcterms:modified xsi:type="dcterms:W3CDTF">2023-11-20T13:04:00Z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