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6B73A974"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447C4E">
              <w:t>2</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447C4E">
              <w:rPr>
                <w:sz w:val="32"/>
              </w:rPr>
              <w:t>04</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2138AF60" w14:textId="13A7D378" w:rsidR="00B706DB"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B706DB">
        <w:rPr>
          <w:noProof/>
        </w:rPr>
        <w:t>Foreword</w:t>
      </w:r>
      <w:r w:rsidR="00B706DB">
        <w:rPr>
          <w:noProof/>
        </w:rPr>
        <w:tab/>
      </w:r>
      <w:r w:rsidR="00B706DB">
        <w:rPr>
          <w:noProof/>
        </w:rPr>
        <w:fldChar w:fldCharType="begin"/>
      </w:r>
      <w:r w:rsidR="00B706DB">
        <w:rPr>
          <w:noProof/>
        </w:rPr>
        <w:instrText xml:space="preserve"> PAGEREF _Toc133483872 \h </w:instrText>
      </w:r>
      <w:r w:rsidR="00B706DB">
        <w:rPr>
          <w:noProof/>
        </w:rPr>
      </w:r>
      <w:r w:rsidR="00B706DB">
        <w:rPr>
          <w:noProof/>
        </w:rPr>
        <w:fldChar w:fldCharType="separate"/>
      </w:r>
      <w:r w:rsidR="00B706DB">
        <w:rPr>
          <w:noProof/>
        </w:rPr>
        <w:t>8</w:t>
      </w:r>
      <w:r w:rsidR="00B706DB">
        <w:rPr>
          <w:noProof/>
        </w:rPr>
        <w:fldChar w:fldCharType="end"/>
      </w:r>
    </w:p>
    <w:p w14:paraId="16ACCCDF" w14:textId="1EF8BC7A" w:rsidR="00B706DB" w:rsidRDefault="00B706DB">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_Toc133483873 \h </w:instrText>
      </w:r>
      <w:r>
        <w:rPr>
          <w:noProof/>
        </w:rPr>
      </w:r>
      <w:r>
        <w:rPr>
          <w:noProof/>
        </w:rPr>
        <w:fldChar w:fldCharType="separate"/>
      </w:r>
      <w:r>
        <w:rPr>
          <w:noProof/>
        </w:rPr>
        <w:t>10</w:t>
      </w:r>
      <w:r>
        <w:rPr>
          <w:noProof/>
        </w:rPr>
        <w:fldChar w:fldCharType="end"/>
      </w:r>
    </w:p>
    <w:p w14:paraId="7E3C3610" w14:textId="536BCA59" w:rsidR="00B706DB" w:rsidRDefault="00B706DB">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_Toc133483874 \h </w:instrText>
      </w:r>
      <w:r>
        <w:rPr>
          <w:noProof/>
        </w:rPr>
      </w:r>
      <w:r>
        <w:rPr>
          <w:noProof/>
        </w:rPr>
        <w:fldChar w:fldCharType="separate"/>
      </w:r>
      <w:r>
        <w:rPr>
          <w:noProof/>
        </w:rPr>
        <w:t>10</w:t>
      </w:r>
      <w:r>
        <w:rPr>
          <w:noProof/>
        </w:rPr>
        <w:fldChar w:fldCharType="end"/>
      </w:r>
    </w:p>
    <w:p w14:paraId="66F306B6" w14:textId="386533DB" w:rsidR="00B706DB" w:rsidRDefault="00B706DB">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_Toc133483875 \h </w:instrText>
      </w:r>
      <w:r>
        <w:rPr>
          <w:noProof/>
        </w:rPr>
      </w:r>
      <w:r>
        <w:rPr>
          <w:noProof/>
        </w:rPr>
        <w:fldChar w:fldCharType="separate"/>
      </w:r>
      <w:r>
        <w:rPr>
          <w:noProof/>
        </w:rPr>
        <w:t>11</w:t>
      </w:r>
      <w:r>
        <w:rPr>
          <w:noProof/>
        </w:rPr>
        <w:fldChar w:fldCharType="end"/>
      </w:r>
    </w:p>
    <w:p w14:paraId="14555A8C" w14:textId="70CF1816" w:rsidR="00B706DB" w:rsidRDefault="00B706DB">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_Toc133483876 \h </w:instrText>
      </w:r>
      <w:r>
        <w:rPr>
          <w:noProof/>
        </w:rPr>
      </w:r>
      <w:r>
        <w:rPr>
          <w:noProof/>
        </w:rPr>
        <w:fldChar w:fldCharType="separate"/>
      </w:r>
      <w:r>
        <w:rPr>
          <w:noProof/>
        </w:rPr>
        <w:t>11</w:t>
      </w:r>
      <w:r>
        <w:rPr>
          <w:noProof/>
        </w:rPr>
        <w:fldChar w:fldCharType="end"/>
      </w:r>
    </w:p>
    <w:p w14:paraId="297F6BF3" w14:textId="7F2234A6" w:rsidR="00B706DB" w:rsidRDefault="00B706DB">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_Toc133483877 \h </w:instrText>
      </w:r>
      <w:r>
        <w:rPr>
          <w:noProof/>
        </w:rPr>
      </w:r>
      <w:r>
        <w:rPr>
          <w:noProof/>
        </w:rPr>
        <w:fldChar w:fldCharType="separate"/>
      </w:r>
      <w:r>
        <w:rPr>
          <w:noProof/>
        </w:rPr>
        <w:t>11</w:t>
      </w:r>
      <w:r>
        <w:rPr>
          <w:noProof/>
        </w:rPr>
        <w:fldChar w:fldCharType="end"/>
      </w:r>
    </w:p>
    <w:p w14:paraId="185D20DF" w14:textId="40394112" w:rsidR="00B706DB" w:rsidRDefault="00B706DB">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_Toc133483878 \h </w:instrText>
      </w:r>
      <w:r>
        <w:rPr>
          <w:noProof/>
        </w:rPr>
      </w:r>
      <w:r>
        <w:rPr>
          <w:noProof/>
        </w:rPr>
        <w:fldChar w:fldCharType="separate"/>
      </w:r>
      <w:r>
        <w:rPr>
          <w:noProof/>
        </w:rPr>
        <w:t>11</w:t>
      </w:r>
      <w:r>
        <w:rPr>
          <w:noProof/>
        </w:rPr>
        <w:fldChar w:fldCharType="end"/>
      </w:r>
    </w:p>
    <w:p w14:paraId="47C2CB73" w14:textId="3FF2A72F" w:rsidR="00B706DB" w:rsidRDefault="00B706DB">
      <w:pPr>
        <w:pStyle w:val="TOC1"/>
        <w:rPr>
          <w:rFonts w:asciiTheme="minorHAnsi" w:eastAsiaTheme="minorEastAsia" w:hAnsiTheme="minorHAnsi" w:cstheme="minorBidi"/>
          <w:noProof/>
          <w:szCs w:val="22"/>
          <w:lang w:val="en-US" w:eastAsia="zh-CN"/>
        </w:rPr>
      </w:pPr>
      <w:r w:rsidRPr="000F5316">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_Toc133483879 \h </w:instrText>
      </w:r>
      <w:r>
        <w:rPr>
          <w:noProof/>
        </w:rPr>
      </w:r>
      <w:r>
        <w:rPr>
          <w:noProof/>
        </w:rPr>
        <w:fldChar w:fldCharType="separate"/>
      </w:r>
      <w:r>
        <w:rPr>
          <w:noProof/>
        </w:rPr>
        <w:t>11</w:t>
      </w:r>
      <w:r>
        <w:rPr>
          <w:noProof/>
        </w:rPr>
        <w:fldChar w:fldCharType="end"/>
      </w:r>
    </w:p>
    <w:p w14:paraId="1703DCB6" w14:textId="650C8A1A" w:rsidR="00B706DB" w:rsidRDefault="00B706DB">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_Toc133483880 \h </w:instrText>
      </w:r>
      <w:r>
        <w:rPr>
          <w:noProof/>
        </w:rPr>
      </w:r>
      <w:r>
        <w:rPr>
          <w:noProof/>
        </w:rPr>
        <w:fldChar w:fldCharType="separate"/>
      </w:r>
      <w:r>
        <w:rPr>
          <w:noProof/>
        </w:rPr>
        <w:t>11</w:t>
      </w:r>
      <w:r>
        <w:rPr>
          <w:noProof/>
        </w:rPr>
        <w:fldChar w:fldCharType="end"/>
      </w:r>
    </w:p>
    <w:p w14:paraId="0A36F51B" w14:textId="421965A5" w:rsidR="00B706DB" w:rsidRDefault="00B706DB">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_Toc133483881 \h </w:instrText>
      </w:r>
      <w:r>
        <w:rPr>
          <w:noProof/>
        </w:rPr>
      </w:r>
      <w:r>
        <w:rPr>
          <w:noProof/>
        </w:rPr>
        <w:fldChar w:fldCharType="separate"/>
      </w:r>
      <w:r>
        <w:rPr>
          <w:noProof/>
        </w:rPr>
        <w:t>11</w:t>
      </w:r>
      <w:r>
        <w:rPr>
          <w:noProof/>
        </w:rPr>
        <w:fldChar w:fldCharType="end"/>
      </w:r>
    </w:p>
    <w:p w14:paraId="7965CF1E" w14:textId="4BDA43E6" w:rsidR="00B706DB" w:rsidRDefault="00B706DB">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0F5316">
        <w:rPr>
          <w:noProof/>
          <w:lang w:val="en-US"/>
        </w:rPr>
        <w:t>AI/ML workflow for 5GS</w:t>
      </w:r>
      <w:r>
        <w:rPr>
          <w:noProof/>
        </w:rPr>
        <w:tab/>
      </w:r>
      <w:r>
        <w:rPr>
          <w:noProof/>
        </w:rPr>
        <w:fldChar w:fldCharType="begin"/>
      </w:r>
      <w:r>
        <w:rPr>
          <w:noProof/>
        </w:rPr>
        <w:instrText xml:space="preserve"> PAGEREF _Toc133483882 \h </w:instrText>
      </w:r>
      <w:r>
        <w:rPr>
          <w:noProof/>
        </w:rPr>
      </w:r>
      <w:r>
        <w:rPr>
          <w:noProof/>
        </w:rPr>
        <w:fldChar w:fldCharType="separate"/>
      </w:r>
      <w:r>
        <w:rPr>
          <w:noProof/>
        </w:rPr>
        <w:t>12</w:t>
      </w:r>
      <w:r>
        <w:rPr>
          <w:noProof/>
        </w:rPr>
        <w:fldChar w:fldCharType="end"/>
      </w:r>
    </w:p>
    <w:p w14:paraId="51C7A896" w14:textId="2E060E23" w:rsidR="00B706DB" w:rsidRDefault="00B706DB">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0F5316">
        <w:rPr>
          <w:noProof/>
          <w:lang w:val="en-US"/>
        </w:rPr>
        <w:t>AI/ML operational workflow</w:t>
      </w:r>
      <w:r>
        <w:rPr>
          <w:noProof/>
        </w:rPr>
        <w:tab/>
      </w:r>
      <w:r>
        <w:rPr>
          <w:noProof/>
        </w:rPr>
        <w:fldChar w:fldCharType="begin"/>
      </w:r>
      <w:r>
        <w:rPr>
          <w:noProof/>
        </w:rPr>
        <w:instrText xml:space="preserve"> PAGEREF _Toc133483883 \h </w:instrText>
      </w:r>
      <w:r>
        <w:rPr>
          <w:noProof/>
        </w:rPr>
      </w:r>
      <w:r>
        <w:rPr>
          <w:noProof/>
        </w:rPr>
        <w:fldChar w:fldCharType="separate"/>
      </w:r>
      <w:r>
        <w:rPr>
          <w:noProof/>
        </w:rPr>
        <w:t>12</w:t>
      </w:r>
      <w:r>
        <w:rPr>
          <w:noProof/>
        </w:rPr>
        <w:fldChar w:fldCharType="end"/>
      </w:r>
    </w:p>
    <w:p w14:paraId="739B518A" w14:textId="10D0E016" w:rsidR="00B706DB" w:rsidRDefault="00B706DB">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0F5316">
        <w:rPr>
          <w:noProof/>
          <w:lang w:val="en-US"/>
        </w:rPr>
        <w:t>AI/ML management capabilities</w:t>
      </w:r>
      <w:r>
        <w:rPr>
          <w:noProof/>
        </w:rPr>
        <w:tab/>
      </w:r>
      <w:r>
        <w:rPr>
          <w:noProof/>
        </w:rPr>
        <w:fldChar w:fldCharType="begin"/>
      </w:r>
      <w:r>
        <w:rPr>
          <w:noProof/>
        </w:rPr>
        <w:instrText xml:space="preserve"> PAGEREF _Toc133483884 \h </w:instrText>
      </w:r>
      <w:r>
        <w:rPr>
          <w:noProof/>
        </w:rPr>
      </w:r>
      <w:r>
        <w:rPr>
          <w:noProof/>
        </w:rPr>
        <w:fldChar w:fldCharType="separate"/>
      </w:r>
      <w:r>
        <w:rPr>
          <w:noProof/>
        </w:rPr>
        <w:t>13</w:t>
      </w:r>
      <w:r>
        <w:rPr>
          <w:noProof/>
        </w:rPr>
        <w:fldChar w:fldCharType="end"/>
      </w:r>
    </w:p>
    <w:p w14:paraId="28940D2D" w14:textId="080B73A6" w:rsidR="00B706DB" w:rsidRDefault="00B706DB">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_Toc133483885 \h </w:instrText>
      </w:r>
      <w:r>
        <w:rPr>
          <w:noProof/>
        </w:rPr>
      </w:r>
      <w:r>
        <w:rPr>
          <w:noProof/>
        </w:rPr>
        <w:fldChar w:fldCharType="separate"/>
      </w:r>
      <w:r>
        <w:rPr>
          <w:noProof/>
        </w:rPr>
        <w:t>14</w:t>
      </w:r>
      <w:r>
        <w:rPr>
          <w:noProof/>
        </w:rPr>
        <w:fldChar w:fldCharType="end"/>
      </w:r>
    </w:p>
    <w:p w14:paraId="52CA3C81" w14:textId="6370569A" w:rsidR="00B706DB" w:rsidRDefault="00B706DB">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_Toc133483886 \h </w:instrText>
      </w:r>
      <w:r>
        <w:rPr>
          <w:noProof/>
        </w:rPr>
      </w:r>
      <w:r>
        <w:rPr>
          <w:noProof/>
        </w:rPr>
        <w:fldChar w:fldCharType="separate"/>
      </w:r>
      <w:r>
        <w:rPr>
          <w:noProof/>
        </w:rPr>
        <w:t>14</w:t>
      </w:r>
      <w:r>
        <w:rPr>
          <w:noProof/>
        </w:rPr>
        <w:fldChar w:fldCharType="end"/>
      </w:r>
    </w:p>
    <w:p w14:paraId="338013CE" w14:textId="7238EB16" w:rsidR="00B706DB" w:rsidRDefault="00B706DB">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_Toc133483887 \h </w:instrText>
      </w:r>
      <w:r>
        <w:rPr>
          <w:noProof/>
        </w:rPr>
      </w:r>
      <w:r>
        <w:rPr>
          <w:noProof/>
        </w:rPr>
        <w:fldChar w:fldCharType="separate"/>
      </w:r>
      <w:r>
        <w:rPr>
          <w:noProof/>
        </w:rPr>
        <w:t>14</w:t>
      </w:r>
      <w:r>
        <w:rPr>
          <w:noProof/>
        </w:rPr>
        <w:fldChar w:fldCharType="end"/>
      </w:r>
    </w:p>
    <w:p w14:paraId="538491BD" w14:textId="1694E1AE"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_Toc133483888 \h </w:instrText>
      </w:r>
      <w:r>
        <w:rPr>
          <w:noProof/>
        </w:rPr>
      </w:r>
      <w:r>
        <w:rPr>
          <w:noProof/>
        </w:rPr>
        <w:fldChar w:fldCharType="separate"/>
      </w:r>
      <w:r>
        <w:rPr>
          <w:noProof/>
        </w:rPr>
        <w:t>14</w:t>
      </w:r>
      <w:r>
        <w:rPr>
          <w:noProof/>
        </w:rPr>
        <w:fldChar w:fldCharType="end"/>
      </w:r>
    </w:p>
    <w:p w14:paraId="1FD7D994" w14:textId="2EE9C878" w:rsidR="00B706DB" w:rsidRDefault="00B706DB">
      <w:pPr>
        <w:pStyle w:val="TOC4"/>
        <w:rPr>
          <w:rFonts w:asciiTheme="minorHAnsi" w:eastAsiaTheme="minorEastAsia" w:hAnsiTheme="minorHAnsi" w:cstheme="minorBidi"/>
          <w:noProof/>
          <w:sz w:val="22"/>
          <w:szCs w:val="22"/>
          <w:lang w:val="en-US" w:eastAsia="zh-CN"/>
        </w:rPr>
      </w:pPr>
      <w:r>
        <w:rPr>
          <w:noProof/>
        </w:rPr>
        <w:t>5.1.</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_Toc133483889 \h </w:instrText>
      </w:r>
      <w:r>
        <w:rPr>
          <w:noProof/>
        </w:rPr>
      </w:r>
      <w:r>
        <w:rPr>
          <w:noProof/>
        </w:rPr>
        <w:fldChar w:fldCharType="separate"/>
      </w:r>
      <w:r>
        <w:rPr>
          <w:noProof/>
        </w:rPr>
        <w:t>14</w:t>
      </w:r>
      <w:r>
        <w:rPr>
          <w:noProof/>
        </w:rPr>
        <w:fldChar w:fldCharType="end"/>
      </w:r>
    </w:p>
    <w:p w14:paraId="36C2B50B" w14:textId="0D5B5F01" w:rsidR="00B706DB" w:rsidRDefault="00B706DB">
      <w:pPr>
        <w:pStyle w:val="TOC5"/>
        <w:rPr>
          <w:rFonts w:asciiTheme="minorHAnsi" w:eastAsiaTheme="minorEastAsia" w:hAnsiTheme="minorHAnsi" w:cstheme="minorBidi"/>
          <w:noProof/>
          <w:sz w:val="22"/>
          <w:szCs w:val="22"/>
          <w:lang w:val="en-US" w:eastAsia="zh-CN"/>
        </w:rPr>
      </w:pPr>
      <w:r>
        <w:rPr>
          <w:noProof/>
        </w:rPr>
        <w:t>5.1.1</w:t>
      </w:r>
      <w:r w:rsidRPr="000F5316">
        <w:rPr>
          <w:noProof/>
          <w:lang w:val="en-US"/>
        </w:rPr>
        <w:t>.2.1</w:t>
      </w:r>
      <w:r>
        <w:rPr>
          <w:rFonts w:asciiTheme="minorHAnsi" w:eastAsiaTheme="minorEastAsia" w:hAnsiTheme="minorHAnsi" w:cstheme="minorBidi"/>
          <w:noProof/>
          <w:sz w:val="22"/>
          <w:szCs w:val="22"/>
          <w:lang w:val="en-US" w:eastAsia="zh-CN"/>
        </w:rPr>
        <w:tab/>
      </w:r>
      <w:r>
        <w:rPr>
          <w:noProof/>
        </w:rPr>
        <w:t>Pre-</w:t>
      </w:r>
      <w:r w:rsidRPr="000F5316">
        <w:rPr>
          <w:noProof/>
          <w:lang w:val="en-US"/>
        </w:rPr>
        <w:t>processed</w:t>
      </w:r>
      <w:r>
        <w:rPr>
          <w:noProof/>
        </w:rPr>
        <w:t xml:space="preserve"> event data for ML training</w:t>
      </w:r>
      <w:r>
        <w:rPr>
          <w:noProof/>
        </w:rPr>
        <w:tab/>
      </w:r>
      <w:r>
        <w:rPr>
          <w:noProof/>
        </w:rPr>
        <w:fldChar w:fldCharType="begin"/>
      </w:r>
      <w:r>
        <w:rPr>
          <w:noProof/>
        </w:rPr>
        <w:instrText xml:space="preserve"> PAGEREF _Toc133483890 \h </w:instrText>
      </w:r>
      <w:r>
        <w:rPr>
          <w:noProof/>
        </w:rPr>
      </w:r>
      <w:r>
        <w:rPr>
          <w:noProof/>
        </w:rPr>
        <w:fldChar w:fldCharType="separate"/>
      </w:r>
      <w:r>
        <w:rPr>
          <w:noProof/>
        </w:rPr>
        <w:t>14</w:t>
      </w:r>
      <w:r>
        <w:rPr>
          <w:noProof/>
        </w:rPr>
        <w:fldChar w:fldCharType="end"/>
      </w:r>
    </w:p>
    <w:p w14:paraId="66A83C43" w14:textId="5B90568F"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_Toc133483891 \h </w:instrText>
      </w:r>
      <w:r>
        <w:rPr>
          <w:noProof/>
        </w:rPr>
      </w:r>
      <w:r>
        <w:rPr>
          <w:noProof/>
        </w:rPr>
        <w:fldChar w:fldCharType="separate"/>
      </w:r>
      <w:r>
        <w:rPr>
          <w:noProof/>
        </w:rPr>
        <w:t>15</w:t>
      </w:r>
      <w:r>
        <w:rPr>
          <w:noProof/>
        </w:rPr>
        <w:fldChar w:fldCharType="end"/>
      </w:r>
    </w:p>
    <w:p w14:paraId="5F1CCB4D" w14:textId="3BD86ECF"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_Toc133483892 \h </w:instrText>
      </w:r>
      <w:r>
        <w:rPr>
          <w:noProof/>
        </w:rPr>
      </w:r>
      <w:r>
        <w:rPr>
          <w:noProof/>
        </w:rPr>
        <w:fldChar w:fldCharType="separate"/>
      </w:r>
      <w:r>
        <w:rPr>
          <w:noProof/>
        </w:rPr>
        <w:t>15</w:t>
      </w:r>
      <w:r>
        <w:rPr>
          <w:noProof/>
        </w:rPr>
        <w:fldChar w:fldCharType="end"/>
      </w:r>
    </w:p>
    <w:p w14:paraId="6EB03790" w14:textId="7D03D450"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_Toc133483893 \h </w:instrText>
      </w:r>
      <w:r>
        <w:rPr>
          <w:noProof/>
        </w:rPr>
      </w:r>
      <w:r>
        <w:rPr>
          <w:noProof/>
        </w:rPr>
        <w:fldChar w:fldCharType="separate"/>
      </w:r>
      <w:r>
        <w:rPr>
          <w:noProof/>
        </w:rPr>
        <w:t>17</w:t>
      </w:r>
      <w:r>
        <w:rPr>
          <w:noProof/>
        </w:rPr>
        <w:fldChar w:fldCharType="end"/>
      </w:r>
    </w:p>
    <w:p w14:paraId="79509368" w14:textId="56524CEF" w:rsidR="00B706DB" w:rsidRDefault="00B706DB">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_Toc133483894 \h </w:instrText>
      </w:r>
      <w:r>
        <w:rPr>
          <w:noProof/>
        </w:rPr>
      </w:r>
      <w:r>
        <w:rPr>
          <w:noProof/>
        </w:rPr>
        <w:fldChar w:fldCharType="separate"/>
      </w:r>
      <w:r>
        <w:rPr>
          <w:noProof/>
        </w:rPr>
        <w:t>17</w:t>
      </w:r>
      <w:r>
        <w:rPr>
          <w:noProof/>
        </w:rPr>
        <w:fldChar w:fldCharType="end"/>
      </w:r>
    </w:p>
    <w:p w14:paraId="233405FA" w14:textId="4B4E2AF1" w:rsidR="00B706DB" w:rsidRDefault="00B706DB">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_Toc133483895 \h </w:instrText>
      </w:r>
      <w:r>
        <w:rPr>
          <w:noProof/>
        </w:rPr>
      </w:r>
      <w:r>
        <w:rPr>
          <w:noProof/>
        </w:rPr>
        <w:fldChar w:fldCharType="separate"/>
      </w:r>
      <w:r>
        <w:rPr>
          <w:noProof/>
        </w:rPr>
        <w:t>17</w:t>
      </w:r>
      <w:r>
        <w:rPr>
          <w:noProof/>
        </w:rPr>
        <w:fldChar w:fldCharType="end"/>
      </w:r>
    </w:p>
    <w:p w14:paraId="1DD611C7" w14:textId="4593A835" w:rsidR="00B706DB" w:rsidRDefault="00B706DB">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_Toc133483896 \h </w:instrText>
      </w:r>
      <w:r>
        <w:rPr>
          <w:noProof/>
        </w:rPr>
      </w:r>
      <w:r>
        <w:rPr>
          <w:noProof/>
        </w:rPr>
        <w:fldChar w:fldCharType="separate"/>
      </w:r>
      <w:r>
        <w:rPr>
          <w:noProof/>
        </w:rPr>
        <w:t>17</w:t>
      </w:r>
      <w:r>
        <w:rPr>
          <w:noProof/>
        </w:rPr>
        <w:fldChar w:fldCharType="end"/>
      </w:r>
    </w:p>
    <w:p w14:paraId="3874BD7C" w14:textId="017D9EA1" w:rsidR="00B706DB" w:rsidRDefault="00B706DB">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0F5316">
        <w:rPr>
          <w:noProof/>
          <w:lang w:val="en-US"/>
        </w:rPr>
        <w:t>validation</w:t>
      </w:r>
      <w:r>
        <w:rPr>
          <w:noProof/>
        </w:rPr>
        <w:t xml:space="preserve"> performance reporting</w:t>
      </w:r>
      <w:r>
        <w:rPr>
          <w:noProof/>
        </w:rPr>
        <w:tab/>
      </w:r>
      <w:r>
        <w:rPr>
          <w:noProof/>
        </w:rPr>
        <w:fldChar w:fldCharType="begin"/>
      </w:r>
      <w:r>
        <w:rPr>
          <w:noProof/>
        </w:rPr>
        <w:instrText xml:space="preserve"> PAGEREF _Toc133483897 \h </w:instrText>
      </w:r>
      <w:r>
        <w:rPr>
          <w:noProof/>
        </w:rPr>
      </w:r>
      <w:r>
        <w:rPr>
          <w:noProof/>
        </w:rPr>
        <w:fldChar w:fldCharType="separate"/>
      </w:r>
      <w:r>
        <w:rPr>
          <w:noProof/>
        </w:rPr>
        <w:t>17</w:t>
      </w:r>
      <w:r>
        <w:rPr>
          <w:noProof/>
        </w:rPr>
        <w:fldChar w:fldCharType="end"/>
      </w:r>
    </w:p>
    <w:p w14:paraId="71960EBE" w14:textId="508C64C3" w:rsidR="00B706DB" w:rsidRDefault="00B706DB">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_Toc133483898 \h </w:instrText>
      </w:r>
      <w:r>
        <w:rPr>
          <w:noProof/>
        </w:rPr>
      </w:r>
      <w:r>
        <w:rPr>
          <w:noProof/>
        </w:rPr>
        <w:fldChar w:fldCharType="separate"/>
      </w:r>
      <w:r>
        <w:rPr>
          <w:noProof/>
        </w:rPr>
        <w:t>17</w:t>
      </w:r>
      <w:r>
        <w:rPr>
          <w:noProof/>
        </w:rPr>
        <w:fldChar w:fldCharType="end"/>
      </w:r>
    </w:p>
    <w:p w14:paraId="24C080EB" w14:textId="65222294" w:rsidR="00B706DB" w:rsidRDefault="00B706DB">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_Toc133483899 \h </w:instrText>
      </w:r>
      <w:r>
        <w:rPr>
          <w:noProof/>
        </w:rPr>
      </w:r>
      <w:r>
        <w:rPr>
          <w:noProof/>
        </w:rPr>
        <w:fldChar w:fldCharType="separate"/>
      </w:r>
      <w:r>
        <w:rPr>
          <w:noProof/>
        </w:rPr>
        <w:t>17</w:t>
      </w:r>
      <w:r>
        <w:rPr>
          <w:noProof/>
        </w:rPr>
        <w:fldChar w:fldCharType="end"/>
      </w:r>
    </w:p>
    <w:p w14:paraId="081E6E72" w14:textId="4C7D76EE" w:rsidR="00B706DB" w:rsidRDefault="00B706DB">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0F5316">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_Toc133483900 \h </w:instrText>
      </w:r>
      <w:r>
        <w:rPr>
          <w:noProof/>
        </w:rPr>
      </w:r>
      <w:r>
        <w:rPr>
          <w:noProof/>
        </w:rPr>
        <w:fldChar w:fldCharType="separate"/>
      </w:r>
      <w:r>
        <w:rPr>
          <w:noProof/>
        </w:rPr>
        <w:t>17</w:t>
      </w:r>
      <w:r>
        <w:rPr>
          <w:noProof/>
        </w:rPr>
        <w:fldChar w:fldCharType="end"/>
      </w:r>
    </w:p>
    <w:p w14:paraId="127FD24D" w14:textId="34E85900" w:rsidR="00B706DB" w:rsidRDefault="00B706DB">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_Toc133483901 \h </w:instrText>
      </w:r>
      <w:r>
        <w:rPr>
          <w:noProof/>
        </w:rPr>
      </w:r>
      <w:r>
        <w:rPr>
          <w:noProof/>
        </w:rPr>
        <w:fldChar w:fldCharType="separate"/>
      </w:r>
      <w:r>
        <w:rPr>
          <w:noProof/>
        </w:rPr>
        <w:t>18</w:t>
      </w:r>
      <w:r>
        <w:rPr>
          <w:noProof/>
        </w:rPr>
        <w:fldChar w:fldCharType="end"/>
      </w:r>
    </w:p>
    <w:p w14:paraId="4CB38101" w14:textId="19879100" w:rsidR="00B706DB" w:rsidRDefault="00B706DB">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_Toc133483902 \h </w:instrText>
      </w:r>
      <w:r>
        <w:rPr>
          <w:noProof/>
        </w:rPr>
      </w:r>
      <w:r>
        <w:rPr>
          <w:noProof/>
        </w:rPr>
        <w:fldChar w:fldCharType="separate"/>
      </w:r>
      <w:r>
        <w:rPr>
          <w:noProof/>
        </w:rPr>
        <w:t>18</w:t>
      </w:r>
      <w:r>
        <w:rPr>
          <w:noProof/>
        </w:rPr>
        <w:fldChar w:fldCharType="end"/>
      </w:r>
    </w:p>
    <w:p w14:paraId="1D68E393" w14:textId="6423CD2F"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_Toc133483903 \h </w:instrText>
      </w:r>
      <w:r>
        <w:rPr>
          <w:noProof/>
        </w:rPr>
      </w:r>
      <w:r>
        <w:rPr>
          <w:noProof/>
        </w:rPr>
        <w:fldChar w:fldCharType="separate"/>
      </w:r>
      <w:r>
        <w:rPr>
          <w:noProof/>
        </w:rPr>
        <w:t>18</w:t>
      </w:r>
      <w:r>
        <w:rPr>
          <w:noProof/>
        </w:rPr>
        <w:fldChar w:fldCharType="end"/>
      </w:r>
    </w:p>
    <w:p w14:paraId="5BEF3A92" w14:textId="7D103D46"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_Toc133483904 \h </w:instrText>
      </w:r>
      <w:r>
        <w:rPr>
          <w:noProof/>
        </w:rPr>
      </w:r>
      <w:r>
        <w:rPr>
          <w:noProof/>
        </w:rPr>
        <w:fldChar w:fldCharType="separate"/>
      </w:r>
      <w:r>
        <w:rPr>
          <w:noProof/>
        </w:rPr>
        <w:t>18</w:t>
      </w:r>
      <w:r>
        <w:rPr>
          <w:noProof/>
        </w:rPr>
        <w:fldChar w:fldCharType="end"/>
      </w:r>
    </w:p>
    <w:p w14:paraId="03A6C76A" w14:textId="2EEBEB90" w:rsidR="00B706DB" w:rsidRDefault="00B706DB">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0F5316">
        <w:rPr>
          <w:noProof/>
          <w:lang w:val="en-US"/>
        </w:rPr>
        <w:t>requested</w:t>
      </w:r>
      <w:r>
        <w:rPr>
          <w:noProof/>
        </w:rPr>
        <w:t xml:space="preserve"> ML entity testing</w:t>
      </w:r>
      <w:r>
        <w:rPr>
          <w:noProof/>
        </w:rPr>
        <w:tab/>
      </w:r>
      <w:r>
        <w:rPr>
          <w:noProof/>
        </w:rPr>
        <w:fldChar w:fldCharType="begin"/>
      </w:r>
      <w:r>
        <w:rPr>
          <w:noProof/>
        </w:rPr>
        <w:instrText xml:space="preserve"> PAGEREF _Toc133483905 \h </w:instrText>
      </w:r>
      <w:r>
        <w:rPr>
          <w:noProof/>
        </w:rPr>
      </w:r>
      <w:r>
        <w:rPr>
          <w:noProof/>
        </w:rPr>
        <w:fldChar w:fldCharType="separate"/>
      </w:r>
      <w:r>
        <w:rPr>
          <w:noProof/>
        </w:rPr>
        <w:t>18</w:t>
      </w:r>
      <w:r>
        <w:rPr>
          <w:noProof/>
        </w:rPr>
        <w:fldChar w:fldCharType="end"/>
      </w:r>
    </w:p>
    <w:p w14:paraId="303CCEDA" w14:textId="6E826CAA"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0F5316">
        <w:rPr>
          <w:noProof/>
          <w:lang w:val="en-US"/>
        </w:rPr>
        <w:t>entity</w:t>
      </w:r>
      <w:r>
        <w:rPr>
          <w:noProof/>
        </w:rPr>
        <w:t xml:space="preserve"> testing</w:t>
      </w:r>
      <w:r>
        <w:rPr>
          <w:noProof/>
        </w:rPr>
        <w:tab/>
      </w:r>
      <w:r>
        <w:rPr>
          <w:noProof/>
        </w:rPr>
        <w:fldChar w:fldCharType="begin"/>
      </w:r>
      <w:r>
        <w:rPr>
          <w:noProof/>
        </w:rPr>
        <w:instrText xml:space="preserve"> PAGEREF _Toc133483906 \h </w:instrText>
      </w:r>
      <w:r>
        <w:rPr>
          <w:noProof/>
        </w:rPr>
      </w:r>
      <w:r>
        <w:rPr>
          <w:noProof/>
        </w:rPr>
        <w:fldChar w:fldCharType="separate"/>
      </w:r>
      <w:r>
        <w:rPr>
          <w:noProof/>
        </w:rPr>
        <w:t>19</w:t>
      </w:r>
      <w:r>
        <w:rPr>
          <w:noProof/>
        </w:rPr>
        <w:fldChar w:fldCharType="end"/>
      </w:r>
    </w:p>
    <w:p w14:paraId="27D85484" w14:textId="3209D1B2"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_Toc133483907 \h </w:instrText>
      </w:r>
      <w:r>
        <w:rPr>
          <w:noProof/>
        </w:rPr>
      </w:r>
      <w:r>
        <w:rPr>
          <w:noProof/>
        </w:rPr>
        <w:fldChar w:fldCharType="separate"/>
      </w:r>
      <w:r>
        <w:rPr>
          <w:noProof/>
        </w:rPr>
        <w:t>19</w:t>
      </w:r>
      <w:r>
        <w:rPr>
          <w:noProof/>
        </w:rPr>
        <w:fldChar w:fldCharType="end"/>
      </w:r>
    </w:p>
    <w:p w14:paraId="312F2532" w14:textId="2A06812F"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_Toc133483908 \h </w:instrText>
      </w:r>
      <w:r>
        <w:rPr>
          <w:noProof/>
        </w:rPr>
      </w:r>
      <w:r>
        <w:rPr>
          <w:noProof/>
        </w:rPr>
        <w:fldChar w:fldCharType="separate"/>
      </w:r>
      <w:r>
        <w:rPr>
          <w:noProof/>
        </w:rPr>
        <w:t>19</w:t>
      </w:r>
      <w:r>
        <w:rPr>
          <w:noProof/>
        </w:rPr>
        <w:fldChar w:fldCharType="end"/>
      </w:r>
    </w:p>
    <w:p w14:paraId="78B2AF73" w14:textId="70AC25B5"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_Toc133483909 \h </w:instrText>
      </w:r>
      <w:r>
        <w:rPr>
          <w:noProof/>
        </w:rPr>
      </w:r>
      <w:r>
        <w:rPr>
          <w:noProof/>
        </w:rPr>
        <w:fldChar w:fldCharType="separate"/>
      </w:r>
      <w:r>
        <w:rPr>
          <w:noProof/>
        </w:rPr>
        <w:t>19</w:t>
      </w:r>
      <w:r>
        <w:rPr>
          <w:noProof/>
        </w:rPr>
        <w:fldChar w:fldCharType="end"/>
      </w:r>
    </w:p>
    <w:p w14:paraId="7A01C922" w14:textId="2BFDEF9A"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_Toc133483910 \h </w:instrText>
      </w:r>
      <w:r>
        <w:rPr>
          <w:noProof/>
        </w:rPr>
      </w:r>
      <w:r>
        <w:rPr>
          <w:noProof/>
        </w:rPr>
        <w:fldChar w:fldCharType="separate"/>
      </w:r>
      <w:r>
        <w:rPr>
          <w:noProof/>
        </w:rPr>
        <w:t>20</w:t>
      </w:r>
      <w:r>
        <w:rPr>
          <w:noProof/>
        </w:rPr>
        <w:fldChar w:fldCharType="end"/>
      </w:r>
    </w:p>
    <w:p w14:paraId="318E0F05" w14:textId="45161A29" w:rsidR="00B706DB" w:rsidRDefault="00B706DB">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0F5316">
        <w:rPr>
          <w:noProof/>
          <w:lang w:val="en-US"/>
        </w:rPr>
        <w:t>solution</w:t>
      </w:r>
      <w:r>
        <w:rPr>
          <w:noProof/>
        </w:rPr>
        <w:tab/>
      </w:r>
      <w:r>
        <w:rPr>
          <w:noProof/>
        </w:rPr>
        <w:fldChar w:fldCharType="begin"/>
      </w:r>
      <w:r>
        <w:rPr>
          <w:noProof/>
        </w:rPr>
        <w:instrText xml:space="preserve"> PAGEREF _Toc133483911 \h </w:instrText>
      </w:r>
      <w:r>
        <w:rPr>
          <w:noProof/>
        </w:rPr>
      </w:r>
      <w:r>
        <w:rPr>
          <w:noProof/>
        </w:rPr>
        <w:fldChar w:fldCharType="separate"/>
      </w:r>
      <w:r>
        <w:rPr>
          <w:noProof/>
        </w:rPr>
        <w:t>20</w:t>
      </w:r>
      <w:r>
        <w:rPr>
          <w:noProof/>
        </w:rPr>
        <w:fldChar w:fldCharType="end"/>
      </w:r>
    </w:p>
    <w:p w14:paraId="31E2FB6C" w14:textId="4670B3DA" w:rsidR="00B706DB" w:rsidRDefault="00B706DB">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_Toc133483912 \h </w:instrText>
      </w:r>
      <w:r>
        <w:rPr>
          <w:noProof/>
        </w:rPr>
      </w:r>
      <w:r>
        <w:rPr>
          <w:noProof/>
        </w:rPr>
        <w:fldChar w:fldCharType="separate"/>
      </w:r>
      <w:r>
        <w:rPr>
          <w:noProof/>
        </w:rPr>
        <w:t>21</w:t>
      </w:r>
      <w:r>
        <w:rPr>
          <w:noProof/>
        </w:rPr>
        <w:fldChar w:fldCharType="end"/>
      </w:r>
    </w:p>
    <w:p w14:paraId="6BD43872" w14:textId="706C7C47" w:rsidR="00B706DB" w:rsidRDefault="00B706DB">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0F5316">
        <w:rPr>
          <w:rFonts w:cs="Arial"/>
          <w:bCs/>
          <w:noProof/>
        </w:rPr>
        <w:t xml:space="preserve">ML </w:t>
      </w:r>
      <w:r>
        <w:rPr>
          <w:noProof/>
        </w:rPr>
        <w:t>entity</w:t>
      </w:r>
      <w:r w:rsidRPr="000F5316">
        <w:rPr>
          <w:rFonts w:cs="Arial"/>
          <w:bCs/>
          <w:noProof/>
        </w:rPr>
        <w:t xml:space="preserve"> re-training</w:t>
      </w:r>
      <w:r>
        <w:rPr>
          <w:noProof/>
        </w:rPr>
        <w:tab/>
      </w:r>
      <w:r>
        <w:rPr>
          <w:noProof/>
        </w:rPr>
        <w:fldChar w:fldCharType="begin"/>
      </w:r>
      <w:r>
        <w:rPr>
          <w:noProof/>
        </w:rPr>
        <w:instrText xml:space="preserve"> PAGEREF _Toc133483913 \h </w:instrText>
      </w:r>
      <w:r>
        <w:rPr>
          <w:noProof/>
        </w:rPr>
      </w:r>
      <w:r>
        <w:rPr>
          <w:noProof/>
        </w:rPr>
        <w:fldChar w:fldCharType="separate"/>
      </w:r>
      <w:r>
        <w:rPr>
          <w:noProof/>
        </w:rPr>
        <w:t>22</w:t>
      </w:r>
      <w:r>
        <w:rPr>
          <w:noProof/>
        </w:rPr>
        <w:fldChar w:fldCharType="end"/>
      </w:r>
    </w:p>
    <w:p w14:paraId="478661ED" w14:textId="3010CDF1" w:rsidR="00B706DB" w:rsidRDefault="00B706DB">
      <w:pPr>
        <w:pStyle w:val="TOC4"/>
        <w:rPr>
          <w:rFonts w:asciiTheme="minorHAnsi" w:eastAsiaTheme="minorEastAsia" w:hAnsiTheme="minorHAnsi" w:cstheme="minorBidi"/>
          <w:noProof/>
          <w:sz w:val="22"/>
          <w:szCs w:val="22"/>
          <w:lang w:val="en-US" w:eastAsia="zh-CN"/>
        </w:rPr>
      </w:pPr>
      <w:r>
        <w:rPr>
          <w:noProof/>
        </w:rPr>
        <w:t>5.1.4.</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_Toc133483914 \h </w:instrText>
      </w:r>
      <w:r>
        <w:rPr>
          <w:noProof/>
        </w:rPr>
      </w:r>
      <w:r>
        <w:rPr>
          <w:noProof/>
        </w:rPr>
        <w:fldChar w:fldCharType="separate"/>
      </w:r>
      <w:r>
        <w:rPr>
          <w:noProof/>
        </w:rPr>
        <w:t>22</w:t>
      </w:r>
      <w:r>
        <w:rPr>
          <w:noProof/>
        </w:rPr>
        <w:fldChar w:fldCharType="end"/>
      </w:r>
    </w:p>
    <w:p w14:paraId="0967AC53" w14:textId="6EC44DEC"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_Toc133483915 \h </w:instrText>
      </w:r>
      <w:r>
        <w:rPr>
          <w:noProof/>
        </w:rPr>
      </w:r>
      <w:r>
        <w:rPr>
          <w:noProof/>
        </w:rPr>
        <w:fldChar w:fldCharType="separate"/>
      </w:r>
      <w:r>
        <w:rPr>
          <w:noProof/>
        </w:rPr>
        <w:t>22</w:t>
      </w:r>
      <w:r>
        <w:rPr>
          <w:noProof/>
        </w:rPr>
        <w:fldChar w:fldCharType="end"/>
      </w:r>
    </w:p>
    <w:p w14:paraId="694A9CDB" w14:textId="068942BA" w:rsidR="00B706DB" w:rsidRDefault="00B706DB">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_Toc133483916 \h </w:instrText>
      </w:r>
      <w:r>
        <w:rPr>
          <w:noProof/>
        </w:rPr>
      </w:r>
      <w:r>
        <w:rPr>
          <w:noProof/>
        </w:rPr>
        <w:fldChar w:fldCharType="separate"/>
      </w:r>
      <w:r>
        <w:rPr>
          <w:noProof/>
        </w:rPr>
        <w:t>22</w:t>
      </w:r>
      <w:r>
        <w:rPr>
          <w:noProof/>
        </w:rPr>
        <w:fldChar w:fldCharType="end"/>
      </w:r>
    </w:p>
    <w:p w14:paraId="6E7059F1" w14:textId="383C1E0A"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_Toc133483917 \h </w:instrText>
      </w:r>
      <w:r>
        <w:rPr>
          <w:noProof/>
        </w:rPr>
      </w:r>
      <w:r>
        <w:rPr>
          <w:noProof/>
        </w:rPr>
        <w:fldChar w:fldCharType="separate"/>
      </w:r>
      <w:r>
        <w:rPr>
          <w:noProof/>
        </w:rPr>
        <w:t>22</w:t>
      </w:r>
      <w:r>
        <w:rPr>
          <w:noProof/>
        </w:rPr>
        <w:fldChar w:fldCharType="end"/>
      </w:r>
    </w:p>
    <w:p w14:paraId="67377154" w14:textId="6C01FCA6"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_Toc133483918 \h </w:instrText>
      </w:r>
      <w:r>
        <w:rPr>
          <w:noProof/>
        </w:rPr>
      </w:r>
      <w:r>
        <w:rPr>
          <w:noProof/>
        </w:rPr>
        <w:fldChar w:fldCharType="separate"/>
      </w:r>
      <w:r>
        <w:rPr>
          <w:noProof/>
        </w:rPr>
        <w:t>23</w:t>
      </w:r>
      <w:r>
        <w:rPr>
          <w:noProof/>
        </w:rPr>
        <w:fldChar w:fldCharType="end"/>
      </w:r>
    </w:p>
    <w:p w14:paraId="55038A3E" w14:textId="7E1D7CFC"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0F5316">
        <w:rPr>
          <w:noProof/>
          <w:lang w:val="en-US"/>
        </w:rPr>
        <w:t>Initiated</w:t>
      </w:r>
      <w:r>
        <w:rPr>
          <w:noProof/>
          <w:lang w:eastAsia="zh-CN"/>
        </w:rPr>
        <w:t xml:space="preserve"> Retraining</w:t>
      </w:r>
      <w:r>
        <w:rPr>
          <w:noProof/>
        </w:rPr>
        <w:tab/>
      </w:r>
      <w:r>
        <w:rPr>
          <w:noProof/>
        </w:rPr>
        <w:fldChar w:fldCharType="begin"/>
      </w:r>
      <w:r>
        <w:rPr>
          <w:noProof/>
        </w:rPr>
        <w:instrText xml:space="preserve"> PAGEREF _Toc133483919 \h </w:instrText>
      </w:r>
      <w:r>
        <w:rPr>
          <w:noProof/>
        </w:rPr>
      </w:r>
      <w:r>
        <w:rPr>
          <w:noProof/>
        </w:rPr>
        <w:fldChar w:fldCharType="separate"/>
      </w:r>
      <w:r>
        <w:rPr>
          <w:noProof/>
        </w:rPr>
        <w:t>23</w:t>
      </w:r>
      <w:r>
        <w:rPr>
          <w:noProof/>
        </w:rPr>
        <w:fldChar w:fldCharType="end"/>
      </w:r>
    </w:p>
    <w:p w14:paraId="03DB477E" w14:textId="44DC0265" w:rsidR="00B706DB" w:rsidRDefault="00B706DB">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0F5316">
        <w:rPr>
          <w:noProof/>
          <w:lang w:val="en-US"/>
        </w:rPr>
        <w:t>ML</w:t>
      </w:r>
      <w:r>
        <w:rPr>
          <w:noProof/>
        </w:rPr>
        <w:t xml:space="preserve"> entity re-training</w:t>
      </w:r>
      <w:r>
        <w:rPr>
          <w:noProof/>
        </w:rPr>
        <w:tab/>
      </w:r>
      <w:r>
        <w:rPr>
          <w:noProof/>
        </w:rPr>
        <w:fldChar w:fldCharType="begin"/>
      </w:r>
      <w:r>
        <w:rPr>
          <w:noProof/>
        </w:rPr>
        <w:instrText xml:space="preserve"> PAGEREF _Toc133483920 \h </w:instrText>
      </w:r>
      <w:r>
        <w:rPr>
          <w:noProof/>
        </w:rPr>
      </w:r>
      <w:r>
        <w:rPr>
          <w:noProof/>
        </w:rPr>
        <w:fldChar w:fldCharType="separate"/>
      </w:r>
      <w:r>
        <w:rPr>
          <w:noProof/>
        </w:rPr>
        <w:t>23</w:t>
      </w:r>
      <w:r>
        <w:rPr>
          <w:noProof/>
        </w:rPr>
        <w:fldChar w:fldCharType="end"/>
      </w:r>
    </w:p>
    <w:p w14:paraId="0E524D85" w14:textId="5F2A9026"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_Toc133483921 \h </w:instrText>
      </w:r>
      <w:r>
        <w:rPr>
          <w:noProof/>
        </w:rPr>
      </w:r>
      <w:r>
        <w:rPr>
          <w:noProof/>
        </w:rPr>
        <w:fldChar w:fldCharType="separate"/>
      </w:r>
      <w:r>
        <w:rPr>
          <w:noProof/>
        </w:rPr>
        <w:t>24</w:t>
      </w:r>
      <w:r>
        <w:rPr>
          <w:noProof/>
        </w:rPr>
        <w:fldChar w:fldCharType="end"/>
      </w:r>
    </w:p>
    <w:p w14:paraId="0674A942" w14:textId="0EEBB9F9" w:rsidR="00B706DB" w:rsidRDefault="00B706DB">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_Toc133483922 \h </w:instrText>
      </w:r>
      <w:r>
        <w:rPr>
          <w:noProof/>
        </w:rPr>
      </w:r>
      <w:r>
        <w:rPr>
          <w:noProof/>
        </w:rPr>
        <w:fldChar w:fldCharType="separate"/>
      </w:r>
      <w:r>
        <w:rPr>
          <w:noProof/>
        </w:rPr>
        <w:t>24</w:t>
      </w:r>
      <w:r>
        <w:rPr>
          <w:noProof/>
        </w:rPr>
        <w:fldChar w:fldCharType="end"/>
      </w:r>
    </w:p>
    <w:p w14:paraId="448DF675" w14:textId="12127392" w:rsidR="00B706DB" w:rsidRDefault="00B706DB">
      <w:pPr>
        <w:pStyle w:val="TOC4"/>
        <w:rPr>
          <w:rFonts w:asciiTheme="minorHAnsi" w:eastAsiaTheme="minorEastAsia" w:hAnsiTheme="minorHAnsi" w:cstheme="minorBidi"/>
          <w:noProof/>
          <w:sz w:val="22"/>
          <w:szCs w:val="22"/>
          <w:lang w:val="en-US" w:eastAsia="zh-CN"/>
        </w:rPr>
      </w:pPr>
      <w:r>
        <w:rPr>
          <w:noProof/>
        </w:rPr>
        <w:t>5.1.5.</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_Toc133483923 \h </w:instrText>
      </w:r>
      <w:r>
        <w:rPr>
          <w:noProof/>
        </w:rPr>
      </w:r>
      <w:r>
        <w:rPr>
          <w:noProof/>
        </w:rPr>
        <w:fldChar w:fldCharType="separate"/>
      </w:r>
      <w:r>
        <w:rPr>
          <w:noProof/>
        </w:rPr>
        <w:t>24</w:t>
      </w:r>
      <w:r>
        <w:rPr>
          <w:noProof/>
        </w:rPr>
        <w:fldChar w:fldCharType="end"/>
      </w:r>
    </w:p>
    <w:p w14:paraId="1534CA29" w14:textId="0F6B0EB5"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_Toc133483924 \h </w:instrText>
      </w:r>
      <w:r>
        <w:rPr>
          <w:noProof/>
        </w:rPr>
      </w:r>
      <w:r>
        <w:rPr>
          <w:noProof/>
        </w:rPr>
        <w:fldChar w:fldCharType="separate"/>
      </w:r>
      <w:r>
        <w:rPr>
          <w:noProof/>
        </w:rPr>
        <w:t>24</w:t>
      </w:r>
      <w:r>
        <w:rPr>
          <w:noProof/>
        </w:rPr>
        <w:fldChar w:fldCharType="end"/>
      </w:r>
    </w:p>
    <w:p w14:paraId="253C50B3" w14:textId="48F91E17"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_Toc133483925 \h </w:instrText>
      </w:r>
      <w:r>
        <w:rPr>
          <w:noProof/>
        </w:rPr>
      </w:r>
      <w:r>
        <w:rPr>
          <w:noProof/>
        </w:rPr>
        <w:fldChar w:fldCharType="separate"/>
      </w:r>
      <w:r>
        <w:rPr>
          <w:noProof/>
        </w:rPr>
        <w:t>24</w:t>
      </w:r>
      <w:r>
        <w:rPr>
          <w:noProof/>
        </w:rPr>
        <w:fldChar w:fldCharType="end"/>
      </w:r>
    </w:p>
    <w:p w14:paraId="15F0B9A6" w14:textId="4ECC0553"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_Toc133483926 \h </w:instrText>
      </w:r>
      <w:r>
        <w:rPr>
          <w:noProof/>
        </w:rPr>
      </w:r>
      <w:r>
        <w:rPr>
          <w:noProof/>
        </w:rPr>
        <w:fldChar w:fldCharType="separate"/>
      </w:r>
      <w:r>
        <w:rPr>
          <w:noProof/>
        </w:rPr>
        <w:t>25</w:t>
      </w:r>
      <w:r>
        <w:rPr>
          <w:noProof/>
        </w:rPr>
        <w:fldChar w:fldCharType="end"/>
      </w:r>
    </w:p>
    <w:p w14:paraId="4F0EC7E1" w14:textId="11128318"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_Toc133483927 \h </w:instrText>
      </w:r>
      <w:r>
        <w:rPr>
          <w:noProof/>
        </w:rPr>
      </w:r>
      <w:r>
        <w:rPr>
          <w:noProof/>
        </w:rPr>
        <w:fldChar w:fldCharType="separate"/>
      </w:r>
      <w:r>
        <w:rPr>
          <w:noProof/>
        </w:rPr>
        <w:t>25</w:t>
      </w:r>
      <w:r>
        <w:rPr>
          <w:noProof/>
        </w:rPr>
        <w:fldChar w:fldCharType="end"/>
      </w:r>
    </w:p>
    <w:p w14:paraId="0516F3E2" w14:textId="298197E5"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_Toc133483928 \h </w:instrText>
      </w:r>
      <w:r>
        <w:rPr>
          <w:noProof/>
        </w:rPr>
      </w:r>
      <w:r>
        <w:rPr>
          <w:noProof/>
        </w:rPr>
        <w:fldChar w:fldCharType="separate"/>
      </w:r>
      <w:r>
        <w:rPr>
          <w:noProof/>
        </w:rPr>
        <w:t>25</w:t>
      </w:r>
      <w:r>
        <w:rPr>
          <w:noProof/>
        </w:rPr>
        <w:fldChar w:fldCharType="end"/>
      </w:r>
    </w:p>
    <w:p w14:paraId="5C96E337" w14:textId="1D1175EE"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_Toc133483929 \h </w:instrText>
      </w:r>
      <w:r>
        <w:rPr>
          <w:noProof/>
        </w:rPr>
      </w:r>
      <w:r>
        <w:rPr>
          <w:noProof/>
        </w:rPr>
        <w:fldChar w:fldCharType="separate"/>
      </w:r>
      <w:r>
        <w:rPr>
          <w:noProof/>
        </w:rPr>
        <w:t>25</w:t>
      </w:r>
      <w:r>
        <w:rPr>
          <w:noProof/>
        </w:rPr>
        <w:fldChar w:fldCharType="end"/>
      </w:r>
    </w:p>
    <w:p w14:paraId="2397A513" w14:textId="6566099C" w:rsidR="00B706DB" w:rsidRDefault="00B706DB">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_Toc133483930 \h </w:instrText>
      </w:r>
      <w:r>
        <w:rPr>
          <w:noProof/>
        </w:rPr>
      </w:r>
      <w:r>
        <w:rPr>
          <w:noProof/>
        </w:rPr>
        <w:fldChar w:fldCharType="separate"/>
      </w:r>
      <w:r>
        <w:rPr>
          <w:noProof/>
        </w:rPr>
        <w:t>26</w:t>
      </w:r>
      <w:r>
        <w:rPr>
          <w:noProof/>
        </w:rPr>
        <w:fldChar w:fldCharType="end"/>
      </w:r>
    </w:p>
    <w:p w14:paraId="0BA4998E" w14:textId="68C1902E" w:rsidR="00B706DB" w:rsidRDefault="00B706DB">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_Toc133483931 \h </w:instrText>
      </w:r>
      <w:r>
        <w:rPr>
          <w:noProof/>
        </w:rPr>
      </w:r>
      <w:r>
        <w:rPr>
          <w:noProof/>
        </w:rPr>
        <w:fldChar w:fldCharType="separate"/>
      </w:r>
      <w:r>
        <w:rPr>
          <w:noProof/>
        </w:rPr>
        <w:t>26</w:t>
      </w:r>
      <w:r>
        <w:rPr>
          <w:noProof/>
        </w:rPr>
        <w:fldChar w:fldCharType="end"/>
      </w:r>
    </w:p>
    <w:p w14:paraId="44A39349" w14:textId="13FA85BC" w:rsidR="00B706DB" w:rsidRDefault="00B706DB">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_Toc133483932 \h </w:instrText>
      </w:r>
      <w:r>
        <w:rPr>
          <w:noProof/>
        </w:rPr>
      </w:r>
      <w:r>
        <w:rPr>
          <w:noProof/>
        </w:rPr>
        <w:fldChar w:fldCharType="separate"/>
      </w:r>
      <w:r>
        <w:rPr>
          <w:noProof/>
        </w:rPr>
        <w:t>26</w:t>
      </w:r>
      <w:r>
        <w:rPr>
          <w:noProof/>
        </w:rPr>
        <w:fldChar w:fldCharType="end"/>
      </w:r>
    </w:p>
    <w:p w14:paraId="525621EC" w14:textId="07596CC5" w:rsidR="00B706DB" w:rsidRDefault="00B706DB">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_Toc133483933 \h </w:instrText>
      </w:r>
      <w:r>
        <w:rPr>
          <w:noProof/>
        </w:rPr>
      </w:r>
      <w:r>
        <w:rPr>
          <w:noProof/>
        </w:rPr>
        <w:fldChar w:fldCharType="separate"/>
      </w:r>
      <w:r>
        <w:rPr>
          <w:noProof/>
        </w:rPr>
        <w:t>26</w:t>
      </w:r>
      <w:r>
        <w:rPr>
          <w:noProof/>
        </w:rPr>
        <w:fldChar w:fldCharType="end"/>
      </w:r>
    </w:p>
    <w:p w14:paraId="4D6042BC" w14:textId="28E904A9" w:rsidR="00B706DB" w:rsidRDefault="00B706DB">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_Toc133483934 \h </w:instrText>
      </w:r>
      <w:r>
        <w:rPr>
          <w:noProof/>
        </w:rPr>
      </w:r>
      <w:r>
        <w:rPr>
          <w:noProof/>
        </w:rPr>
        <w:fldChar w:fldCharType="separate"/>
      </w:r>
      <w:r>
        <w:rPr>
          <w:noProof/>
        </w:rPr>
        <w:t>26</w:t>
      </w:r>
      <w:r>
        <w:rPr>
          <w:noProof/>
        </w:rPr>
        <w:fldChar w:fldCharType="end"/>
      </w:r>
    </w:p>
    <w:p w14:paraId="00ED04A3" w14:textId="2CC903A3" w:rsidR="00B706DB" w:rsidRDefault="00B706DB">
      <w:pPr>
        <w:pStyle w:val="TOC5"/>
        <w:rPr>
          <w:rFonts w:asciiTheme="minorHAnsi" w:eastAsiaTheme="minorEastAsia" w:hAnsiTheme="minorHAnsi" w:cstheme="minorBidi"/>
          <w:noProof/>
          <w:sz w:val="22"/>
          <w:szCs w:val="22"/>
          <w:lang w:val="en-US" w:eastAsia="zh-CN"/>
        </w:rPr>
      </w:pPr>
      <w:r>
        <w:rPr>
          <w:noProof/>
        </w:rPr>
        <w:t>5.1.6.</w:t>
      </w:r>
      <w:r w:rsidRPr="000F5316">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0F5316">
        <w:rPr>
          <w:noProof/>
          <w:lang w:val="en-IN"/>
        </w:rPr>
        <w:t xml:space="preserve">analytics </w:t>
      </w:r>
      <w:r>
        <w:rPr>
          <w:noProof/>
        </w:rPr>
        <w:t>for ML training</w:t>
      </w:r>
      <w:r>
        <w:rPr>
          <w:noProof/>
        </w:rPr>
        <w:tab/>
      </w:r>
      <w:r>
        <w:rPr>
          <w:noProof/>
        </w:rPr>
        <w:fldChar w:fldCharType="begin"/>
      </w:r>
      <w:r>
        <w:rPr>
          <w:noProof/>
        </w:rPr>
        <w:instrText xml:space="preserve"> PAGEREF _Toc133483935 \h </w:instrText>
      </w:r>
      <w:r>
        <w:rPr>
          <w:noProof/>
        </w:rPr>
      </w:r>
      <w:r>
        <w:rPr>
          <w:noProof/>
        </w:rPr>
        <w:fldChar w:fldCharType="separate"/>
      </w:r>
      <w:r>
        <w:rPr>
          <w:noProof/>
        </w:rPr>
        <w:t>26</w:t>
      </w:r>
      <w:r>
        <w:rPr>
          <w:noProof/>
        </w:rPr>
        <w:fldChar w:fldCharType="end"/>
      </w:r>
    </w:p>
    <w:p w14:paraId="1FD788A1" w14:textId="042E4418" w:rsidR="00B706DB" w:rsidRDefault="00B706DB">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_Toc133483936 \h </w:instrText>
      </w:r>
      <w:r>
        <w:rPr>
          <w:noProof/>
        </w:rPr>
      </w:r>
      <w:r>
        <w:rPr>
          <w:noProof/>
        </w:rPr>
        <w:fldChar w:fldCharType="separate"/>
      </w:r>
      <w:r>
        <w:rPr>
          <w:noProof/>
        </w:rPr>
        <w:t>27</w:t>
      </w:r>
      <w:r>
        <w:rPr>
          <w:noProof/>
        </w:rPr>
        <w:fldChar w:fldCharType="end"/>
      </w:r>
    </w:p>
    <w:p w14:paraId="2AA150CC" w14:textId="749A8266" w:rsidR="00B706DB" w:rsidRDefault="00B706DB">
      <w:pPr>
        <w:pStyle w:val="TOC4"/>
        <w:rPr>
          <w:rFonts w:asciiTheme="minorHAnsi" w:eastAsiaTheme="minorEastAsia" w:hAnsiTheme="minorHAnsi" w:cstheme="minorBidi"/>
          <w:noProof/>
          <w:sz w:val="22"/>
          <w:szCs w:val="22"/>
          <w:lang w:val="en-US" w:eastAsia="zh-CN"/>
        </w:rPr>
      </w:pPr>
      <w:r>
        <w:rPr>
          <w:noProof/>
        </w:rPr>
        <w:t>5.1.6</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_Toc133483937 \h </w:instrText>
      </w:r>
      <w:r>
        <w:rPr>
          <w:noProof/>
        </w:rPr>
      </w:r>
      <w:r>
        <w:rPr>
          <w:noProof/>
        </w:rPr>
        <w:fldChar w:fldCharType="separate"/>
      </w:r>
      <w:r>
        <w:rPr>
          <w:noProof/>
        </w:rPr>
        <w:t>27</w:t>
      </w:r>
      <w:r>
        <w:rPr>
          <w:noProof/>
        </w:rPr>
        <w:fldChar w:fldCharType="end"/>
      </w:r>
    </w:p>
    <w:p w14:paraId="09A56BF4" w14:textId="304624A8" w:rsidR="00B706DB" w:rsidRDefault="00B706DB">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reporting</w:t>
      </w:r>
      <w:r>
        <w:rPr>
          <w:noProof/>
        </w:rPr>
        <w:tab/>
      </w:r>
      <w:r>
        <w:rPr>
          <w:noProof/>
        </w:rPr>
        <w:fldChar w:fldCharType="begin"/>
      </w:r>
      <w:r>
        <w:rPr>
          <w:noProof/>
        </w:rPr>
        <w:instrText xml:space="preserve"> PAGEREF _Toc133483938 \h </w:instrText>
      </w:r>
      <w:r>
        <w:rPr>
          <w:noProof/>
        </w:rPr>
      </w:r>
      <w:r>
        <w:rPr>
          <w:noProof/>
        </w:rPr>
        <w:fldChar w:fldCharType="separate"/>
      </w:r>
      <w:r>
        <w:rPr>
          <w:noProof/>
        </w:rPr>
        <w:t>27</w:t>
      </w:r>
      <w:r>
        <w:rPr>
          <w:noProof/>
        </w:rPr>
        <w:fldChar w:fldCharType="end"/>
      </w:r>
    </w:p>
    <w:p w14:paraId="2A2B3690" w14:textId="2E94181E" w:rsidR="00B706DB" w:rsidRDefault="00B706DB">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analytics</w:t>
      </w:r>
      <w:r>
        <w:rPr>
          <w:noProof/>
        </w:rPr>
        <w:tab/>
      </w:r>
      <w:r>
        <w:rPr>
          <w:noProof/>
        </w:rPr>
        <w:fldChar w:fldCharType="begin"/>
      </w:r>
      <w:r>
        <w:rPr>
          <w:noProof/>
        </w:rPr>
        <w:instrText xml:space="preserve"> PAGEREF _Toc133483939 \h </w:instrText>
      </w:r>
      <w:r>
        <w:rPr>
          <w:noProof/>
        </w:rPr>
      </w:r>
      <w:r>
        <w:rPr>
          <w:noProof/>
        </w:rPr>
        <w:fldChar w:fldCharType="separate"/>
      </w:r>
      <w:r>
        <w:rPr>
          <w:noProof/>
        </w:rPr>
        <w:t>28</w:t>
      </w:r>
      <w:r>
        <w:rPr>
          <w:noProof/>
        </w:rPr>
        <w:fldChar w:fldCharType="end"/>
      </w:r>
    </w:p>
    <w:p w14:paraId="56D8F602" w14:textId="4688F100" w:rsidR="00B706DB" w:rsidRDefault="00B706DB">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0F5316">
        <w:rPr>
          <w:rFonts w:cs="Arial"/>
          <w:noProof/>
          <w:color w:val="000000"/>
        </w:rPr>
        <w:t xml:space="preserve"> data correlation analytics</w:t>
      </w:r>
      <w:r>
        <w:rPr>
          <w:noProof/>
        </w:rPr>
        <w:tab/>
      </w:r>
      <w:r>
        <w:rPr>
          <w:noProof/>
        </w:rPr>
        <w:fldChar w:fldCharType="begin"/>
      </w:r>
      <w:r>
        <w:rPr>
          <w:noProof/>
        </w:rPr>
        <w:instrText xml:space="preserve"> PAGEREF _Toc133483940 \h </w:instrText>
      </w:r>
      <w:r>
        <w:rPr>
          <w:noProof/>
        </w:rPr>
      </w:r>
      <w:r>
        <w:rPr>
          <w:noProof/>
        </w:rPr>
        <w:fldChar w:fldCharType="separate"/>
      </w:r>
      <w:r>
        <w:rPr>
          <w:noProof/>
        </w:rPr>
        <w:t>28</w:t>
      </w:r>
      <w:r>
        <w:rPr>
          <w:noProof/>
        </w:rPr>
        <w:fldChar w:fldCharType="end"/>
      </w:r>
    </w:p>
    <w:p w14:paraId="5C629C0E" w14:textId="48553FBA" w:rsidR="00B706DB" w:rsidRDefault="00B706DB">
      <w:pPr>
        <w:pStyle w:val="TOC4"/>
        <w:rPr>
          <w:rFonts w:asciiTheme="minorHAnsi" w:eastAsiaTheme="minorEastAsia" w:hAnsiTheme="minorHAnsi" w:cstheme="minorBidi"/>
          <w:noProof/>
          <w:sz w:val="22"/>
          <w:szCs w:val="22"/>
          <w:lang w:val="en-US" w:eastAsia="zh-CN"/>
        </w:rPr>
      </w:pPr>
      <w:r>
        <w:rPr>
          <w:noProof/>
        </w:rPr>
        <w:t>5.1.6</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_Toc133483941 \h </w:instrText>
      </w:r>
      <w:r>
        <w:rPr>
          <w:noProof/>
        </w:rPr>
      </w:r>
      <w:r>
        <w:rPr>
          <w:noProof/>
        </w:rPr>
        <w:fldChar w:fldCharType="separate"/>
      </w:r>
      <w:r>
        <w:rPr>
          <w:noProof/>
        </w:rPr>
        <w:t>30</w:t>
      </w:r>
      <w:r>
        <w:rPr>
          <w:noProof/>
        </w:rPr>
        <w:fldChar w:fldCharType="end"/>
      </w:r>
    </w:p>
    <w:p w14:paraId="4E09A7D7" w14:textId="4B34A87F" w:rsidR="00B706DB" w:rsidRDefault="00B706DB">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_Toc133483942 \h </w:instrText>
      </w:r>
      <w:r>
        <w:rPr>
          <w:noProof/>
        </w:rPr>
      </w:r>
      <w:r>
        <w:rPr>
          <w:noProof/>
        </w:rPr>
        <w:fldChar w:fldCharType="separate"/>
      </w:r>
      <w:r>
        <w:rPr>
          <w:noProof/>
        </w:rPr>
        <w:t>30</w:t>
      </w:r>
      <w:r>
        <w:rPr>
          <w:noProof/>
        </w:rPr>
        <w:fldChar w:fldCharType="end"/>
      </w:r>
    </w:p>
    <w:p w14:paraId="6378CC61" w14:textId="4BFB300F" w:rsidR="00B706DB" w:rsidRDefault="00B706DB">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_Toc133483943 \h </w:instrText>
      </w:r>
      <w:r>
        <w:rPr>
          <w:noProof/>
        </w:rPr>
      </w:r>
      <w:r>
        <w:rPr>
          <w:noProof/>
        </w:rPr>
        <w:fldChar w:fldCharType="separate"/>
      </w:r>
      <w:r>
        <w:rPr>
          <w:noProof/>
        </w:rPr>
        <w:t>30</w:t>
      </w:r>
      <w:r>
        <w:rPr>
          <w:noProof/>
        </w:rPr>
        <w:fldChar w:fldCharType="end"/>
      </w:r>
    </w:p>
    <w:p w14:paraId="2C4586F2" w14:textId="3678B450" w:rsidR="00B706DB" w:rsidRDefault="00B706DB">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_Toc133483944 \h </w:instrText>
      </w:r>
      <w:r>
        <w:rPr>
          <w:noProof/>
        </w:rPr>
      </w:r>
      <w:r>
        <w:rPr>
          <w:noProof/>
        </w:rPr>
        <w:fldChar w:fldCharType="separate"/>
      </w:r>
      <w:r>
        <w:rPr>
          <w:noProof/>
        </w:rPr>
        <w:t>30</w:t>
      </w:r>
      <w:r>
        <w:rPr>
          <w:noProof/>
        </w:rPr>
        <w:fldChar w:fldCharType="end"/>
      </w:r>
    </w:p>
    <w:p w14:paraId="0256C65D" w14:textId="4C57CCCA" w:rsidR="00B706DB" w:rsidRDefault="00B706DB">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_Toc133483945 \h </w:instrText>
      </w:r>
      <w:r>
        <w:rPr>
          <w:noProof/>
        </w:rPr>
      </w:r>
      <w:r>
        <w:rPr>
          <w:noProof/>
        </w:rPr>
        <w:fldChar w:fldCharType="separate"/>
      </w:r>
      <w:r>
        <w:rPr>
          <w:noProof/>
        </w:rPr>
        <w:t>30</w:t>
      </w:r>
      <w:r>
        <w:rPr>
          <w:noProof/>
        </w:rPr>
        <w:fldChar w:fldCharType="end"/>
      </w:r>
    </w:p>
    <w:p w14:paraId="56048618" w14:textId="4DA81851" w:rsidR="00B706DB" w:rsidRDefault="00B706DB">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_Toc133483946 \h </w:instrText>
      </w:r>
      <w:r>
        <w:rPr>
          <w:noProof/>
        </w:rPr>
      </w:r>
      <w:r>
        <w:rPr>
          <w:noProof/>
        </w:rPr>
        <w:fldChar w:fldCharType="separate"/>
      </w:r>
      <w:r>
        <w:rPr>
          <w:noProof/>
        </w:rPr>
        <w:t>30</w:t>
      </w:r>
      <w:r>
        <w:rPr>
          <w:noProof/>
        </w:rPr>
        <w:fldChar w:fldCharType="end"/>
      </w:r>
    </w:p>
    <w:p w14:paraId="06993C4A" w14:textId="0C11C7A8" w:rsidR="00B706DB" w:rsidRDefault="00B706DB">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_Toc133483947 \h </w:instrText>
      </w:r>
      <w:r>
        <w:rPr>
          <w:noProof/>
        </w:rPr>
      </w:r>
      <w:r>
        <w:rPr>
          <w:noProof/>
        </w:rPr>
        <w:fldChar w:fldCharType="separate"/>
      </w:r>
      <w:r>
        <w:rPr>
          <w:noProof/>
        </w:rPr>
        <w:t>31</w:t>
      </w:r>
      <w:r>
        <w:rPr>
          <w:noProof/>
        </w:rPr>
        <w:fldChar w:fldCharType="end"/>
      </w:r>
    </w:p>
    <w:p w14:paraId="3FAA86C6" w14:textId="78ABE0D8" w:rsidR="00B706DB" w:rsidRDefault="00B706DB">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_Toc133483948 \h </w:instrText>
      </w:r>
      <w:r>
        <w:rPr>
          <w:noProof/>
        </w:rPr>
      </w:r>
      <w:r>
        <w:rPr>
          <w:noProof/>
        </w:rPr>
        <w:fldChar w:fldCharType="separate"/>
      </w:r>
      <w:r>
        <w:rPr>
          <w:noProof/>
        </w:rPr>
        <w:t>32</w:t>
      </w:r>
      <w:r>
        <w:rPr>
          <w:noProof/>
        </w:rPr>
        <w:fldChar w:fldCharType="end"/>
      </w:r>
    </w:p>
    <w:p w14:paraId="0C0133FF" w14:textId="0DF79D37" w:rsidR="00B706DB" w:rsidRDefault="00B706DB">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_Toc133483949 \h </w:instrText>
      </w:r>
      <w:r>
        <w:rPr>
          <w:noProof/>
        </w:rPr>
      </w:r>
      <w:r>
        <w:rPr>
          <w:noProof/>
        </w:rPr>
        <w:fldChar w:fldCharType="separate"/>
      </w:r>
      <w:r>
        <w:rPr>
          <w:noProof/>
        </w:rPr>
        <w:t>32</w:t>
      </w:r>
      <w:r>
        <w:rPr>
          <w:noProof/>
        </w:rPr>
        <w:fldChar w:fldCharType="end"/>
      </w:r>
    </w:p>
    <w:p w14:paraId="25347DDA" w14:textId="45554E05" w:rsidR="00B706DB" w:rsidRDefault="00B706DB">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0F5316">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_Toc133483950 \h </w:instrText>
      </w:r>
      <w:r>
        <w:rPr>
          <w:noProof/>
        </w:rPr>
      </w:r>
      <w:r>
        <w:rPr>
          <w:noProof/>
        </w:rPr>
        <w:fldChar w:fldCharType="separate"/>
      </w:r>
      <w:r>
        <w:rPr>
          <w:noProof/>
        </w:rPr>
        <w:t>32</w:t>
      </w:r>
      <w:r>
        <w:rPr>
          <w:noProof/>
        </w:rPr>
        <w:fldChar w:fldCharType="end"/>
      </w:r>
    </w:p>
    <w:p w14:paraId="69CCE138" w14:textId="46190F0E" w:rsidR="00B706DB" w:rsidRDefault="00B706DB">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0F5316">
        <w:rPr>
          <w:rFonts w:ascii="Courier New" w:hAnsi="Courier New" w:cs="Courier New"/>
          <w:noProof/>
        </w:rPr>
        <w:t>MLContext</w:t>
      </w:r>
      <w:r>
        <w:rPr>
          <w:noProof/>
        </w:rPr>
        <w:tab/>
      </w:r>
      <w:r>
        <w:rPr>
          <w:noProof/>
        </w:rPr>
        <w:fldChar w:fldCharType="begin"/>
      </w:r>
      <w:r>
        <w:rPr>
          <w:noProof/>
        </w:rPr>
        <w:instrText xml:space="preserve"> PAGEREF _Toc133483951 \h </w:instrText>
      </w:r>
      <w:r>
        <w:rPr>
          <w:noProof/>
        </w:rPr>
      </w:r>
      <w:r>
        <w:rPr>
          <w:noProof/>
        </w:rPr>
        <w:fldChar w:fldCharType="separate"/>
      </w:r>
      <w:r>
        <w:rPr>
          <w:noProof/>
        </w:rPr>
        <w:t>32</w:t>
      </w:r>
      <w:r>
        <w:rPr>
          <w:noProof/>
        </w:rPr>
        <w:fldChar w:fldCharType="end"/>
      </w:r>
    </w:p>
    <w:p w14:paraId="73E9170E" w14:textId="6279EB31" w:rsidR="00B706DB" w:rsidRDefault="00B706DB">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_Toc133483952 \h </w:instrText>
      </w:r>
      <w:r>
        <w:rPr>
          <w:noProof/>
        </w:rPr>
      </w:r>
      <w:r>
        <w:rPr>
          <w:noProof/>
        </w:rPr>
        <w:fldChar w:fldCharType="separate"/>
      </w:r>
      <w:r>
        <w:rPr>
          <w:noProof/>
        </w:rPr>
        <w:t>33</w:t>
      </w:r>
      <w:r>
        <w:rPr>
          <w:noProof/>
        </w:rPr>
        <w:fldChar w:fldCharType="end"/>
      </w:r>
    </w:p>
    <w:p w14:paraId="50265BA3" w14:textId="42ADEBEC" w:rsidR="00B706DB" w:rsidRDefault="00B706DB">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_Toc133483953 \h </w:instrText>
      </w:r>
      <w:r>
        <w:rPr>
          <w:noProof/>
        </w:rPr>
      </w:r>
      <w:r>
        <w:rPr>
          <w:noProof/>
        </w:rPr>
        <w:fldChar w:fldCharType="separate"/>
      </w:r>
      <w:r>
        <w:rPr>
          <w:noProof/>
        </w:rPr>
        <w:t>33</w:t>
      </w:r>
      <w:r>
        <w:rPr>
          <w:noProof/>
        </w:rPr>
        <w:fldChar w:fldCharType="end"/>
      </w:r>
    </w:p>
    <w:p w14:paraId="6A965740" w14:textId="7F4F3286" w:rsidR="00B706DB" w:rsidRDefault="00B706DB">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_Toc133483954 \h </w:instrText>
      </w:r>
      <w:r>
        <w:rPr>
          <w:noProof/>
        </w:rPr>
      </w:r>
      <w:r>
        <w:rPr>
          <w:noProof/>
        </w:rPr>
        <w:fldChar w:fldCharType="separate"/>
      </w:r>
      <w:r>
        <w:rPr>
          <w:noProof/>
        </w:rPr>
        <w:t>33</w:t>
      </w:r>
      <w:r>
        <w:rPr>
          <w:noProof/>
        </w:rPr>
        <w:fldChar w:fldCharType="end"/>
      </w:r>
    </w:p>
    <w:p w14:paraId="249E26B1" w14:textId="6E74034F" w:rsidR="00B706DB" w:rsidRDefault="00B706DB">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_Toc133483955 \h </w:instrText>
      </w:r>
      <w:r>
        <w:rPr>
          <w:noProof/>
        </w:rPr>
      </w:r>
      <w:r>
        <w:rPr>
          <w:noProof/>
        </w:rPr>
        <w:fldChar w:fldCharType="separate"/>
      </w:r>
      <w:r>
        <w:rPr>
          <w:noProof/>
        </w:rPr>
        <w:t>33</w:t>
      </w:r>
      <w:r>
        <w:rPr>
          <w:noProof/>
        </w:rPr>
        <w:fldChar w:fldCharType="end"/>
      </w:r>
    </w:p>
    <w:p w14:paraId="623F121D" w14:textId="31FE7EC6" w:rsidR="00B706DB" w:rsidRDefault="00B706DB">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_Toc133483956 \h </w:instrText>
      </w:r>
      <w:r>
        <w:rPr>
          <w:noProof/>
        </w:rPr>
      </w:r>
      <w:r>
        <w:rPr>
          <w:noProof/>
        </w:rPr>
        <w:fldChar w:fldCharType="separate"/>
      </w:r>
      <w:r>
        <w:rPr>
          <w:noProof/>
        </w:rPr>
        <w:t>33</w:t>
      </w:r>
      <w:r>
        <w:rPr>
          <w:noProof/>
        </w:rPr>
        <w:fldChar w:fldCharType="end"/>
      </w:r>
    </w:p>
    <w:p w14:paraId="28A6DD1F" w14:textId="46D61D50" w:rsidR="00B706DB" w:rsidRDefault="00B706DB">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_Toc133483957 \h </w:instrText>
      </w:r>
      <w:r>
        <w:rPr>
          <w:noProof/>
        </w:rPr>
      </w:r>
      <w:r>
        <w:rPr>
          <w:noProof/>
        </w:rPr>
        <w:fldChar w:fldCharType="separate"/>
      </w:r>
      <w:r>
        <w:rPr>
          <w:noProof/>
        </w:rPr>
        <w:t>34</w:t>
      </w:r>
      <w:r>
        <w:rPr>
          <w:noProof/>
        </w:rPr>
        <w:fldChar w:fldCharType="end"/>
      </w:r>
    </w:p>
    <w:p w14:paraId="247DA809" w14:textId="15470BCF" w:rsidR="00B706DB" w:rsidRDefault="00B706DB">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_Toc133483958 \h </w:instrText>
      </w:r>
      <w:r>
        <w:rPr>
          <w:noProof/>
        </w:rPr>
      </w:r>
      <w:r>
        <w:rPr>
          <w:noProof/>
        </w:rPr>
        <w:fldChar w:fldCharType="separate"/>
      </w:r>
      <w:r>
        <w:rPr>
          <w:noProof/>
        </w:rPr>
        <w:t>34</w:t>
      </w:r>
      <w:r>
        <w:rPr>
          <w:noProof/>
        </w:rPr>
        <w:fldChar w:fldCharType="end"/>
      </w:r>
    </w:p>
    <w:p w14:paraId="03A41679" w14:textId="6C86D760" w:rsidR="00B706DB" w:rsidRDefault="00B706DB">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_Toc133483959 \h </w:instrText>
      </w:r>
      <w:r>
        <w:rPr>
          <w:noProof/>
        </w:rPr>
      </w:r>
      <w:r>
        <w:rPr>
          <w:noProof/>
        </w:rPr>
        <w:fldChar w:fldCharType="separate"/>
      </w:r>
      <w:r>
        <w:rPr>
          <w:noProof/>
        </w:rPr>
        <w:t>35</w:t>
      </w:r>
      <w:r>
        <w:rPr>
          <w:noProof/>
        </w:rPr>
        <w:fldChar w:fldCharType="end"/>
      </w:r>
    </w:p>
    <w:p w14:paraId="48FED215" w14:textId="7DEF968A" w:rsidR="00B706DB" w:rsidRDefault="00B706DB">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_Toc133483960 \h </w:instrText>
      </w:r>
      <w:r>
        <w:rPr>
          <w:noProof/>
        </w:rPr>
      </w:r>
      <w:r>
        <w:rPr>
          <w:noProof/>
        </w:rPr>
        <w:fldChar w:fldCharType="separate"/>
      </w:r>
      <w:r>
        <w:rPr>
          <w:noProof/>
        </w:rPr>
        <w:t>36</w:t>
      </w:r>
      <w:r>
        <w:rPr>
          <w:noProof/>
        </w:rPr>
        <w:fldChar w:fldCharType="end"/>
      </w:r>
    </w:p>
    <w:p w14:paraId="72CE5D52" w14:textId="61291E7C" w:rsidR="00B706DB" w:rsidRDefault="00B706DB">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_Toc133483961 \h </w:instrText>
      </w:r>
      <w:r>
        <w:rPr>
          <w:noProof/>
        </w:rPr>
      </w:r>
      <w:r>
        <w:rPr>
          <w:noProof/>
        </w:rPr>
        <w:fldChar w:fldCharType="separate"/>
      </w:r>
      <w:r>
        <w:rPr>
          <w:noProof/>
        </w:rPr>
        <w:t>36</w:t>
      </w:r>
      <w:r>
        <w:rPr>
          <w:noProof/>
        </w:rPr>
        <w:fldChar w:fldCharType="end"/>
      </w:r>
    </w:p>
    <w:p w14:paraId="71DF0FFE" w14:textId="54C779B3" w:rsidR="00B706DB" w:rsidRDefault="00B706DB">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_Toc133483962 \h </w:instrText>
      </w:r>
      <w:r>
        <w:rPr>
          <w:noProof/>
        </w:rPr>
      </w:r>
      <w:r>
        <w:rPr>
          <w:noProof/>
        </w:rPr>
        <w:fldChar w:fldCharType="separate"/>
      </w:r>
      <w:r>
        <w:rPr>
          <w:noProof/>
        </w:rPr>
        <w:t>36</w:t>
      </w:r>
      <w:r>
        <w:rPr>
          <w:noProof/>
        </w:rPr>
        <w:fldChar w:fldCharType="end"/>
      </w:r>
    </w:p>
    <w:p w14:paraId="15757132" w14:textId="0AF2A92F" w:rsidR="00B706DB" w:rsidRDefault="00B706DB">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_Toc133483963 \h </w:instrText>
      </w:r>
      <w:r>
        <w:rPr>
          <w:noProof/>
        </w:rPr>
      </w:r>
      <w:r>
        <w:rPr>
          <w:noProof/>
        </w:rPr>
        <w:fldChar w:fldCharType="separate"/>
      </w:r>
      <w:r>
        <w:rPr>
          <w:noProof/>
        </w:rPr>
        <w:t>36</w:t>
      </w:r>
      <w:r>
        <w:rPr>
          <w:noProof/>
        </w:rPr>
        <w:fldChar w:fldCharType="end"/>
      </w:r>
    </w:p>
    <w:p w14:paraId="5584509F" w14:textId="6B5F73B2" w:rsidR="00B706DB" w:rsidRDefault="00B706DB">
      <w:pPr>
        <w:pStyle w:val="TOC5"/>
        <w:rPr>
          <w:rFonts w:asciiTheme="minorHAnsi" w:eastAsiaTheme="minorEastAsia" w:hAnsiTheme="minorHAnsi" w:cstheme="minorBidi"/>
          <w:noProof/>
          <w:sz w:val="22"/>
          <w:szCs w:val="22"/>
          <w:lang w:val="en-US" w:eastAsia="zh-CN"/>
        </w:rPr>
      </w:pPr>
      <w:r>
        <w:rPr>
          <w:noProof/>
        </w:rPr>
        <w:t>5.1.9</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0F5316">
        <w:rPr>
          <w:noProof/>
          <w:lang w:val="en-US"/>
        </w:rPr>
        <w:t>updating initiated by producer</w:t>
      </w:r>
      <w:r>
        <w:rPr>
          <w:noProof/>
        </w:rPr>
        <w:tab/>
      </w:r>
      <w:r>
        <w:rPr>
          <w:noProof/>
        </w:rPr>
        <w:fldChar w:fldCharType="begin"/>
      </w:r>
      <w:r>
        <w:rPr>
          <w:noProof/>
        </w:rPr>
        <w:instrText xml:space="preserve"> PAGEREF _Toc133483964 \h </w:instrText>
      </w:r>
      <w:r>
        <w:rPr>
          <w:noProof/>
        </w:rPr>
      </w:r>
      <w:r>
        <w:rPr>
          <w:noProof/>
        </w:rPr>
        <w:fldChar w:fldCharType="separate"/>
      </w:r>
      <w:r>
        <w:rPr>
          <w:noProof/>
        </w:rPr>
        <w:t>36</w:t>
      </w:r>
      <w:r>
        <w:rPr>
          <w:noProof/>
        </w:rPr>
        <w:fldChar w:fldCharType="end"/>
      </w:r>
    </w:p>
    <w:p w14:paraId="5015CC36" w14:textId="3DEB53C1" w:rsidR="00B706DB" w:rsidRDefault="00B706DB">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_Toc133483965 \h </w:instrText>
      </w:r>
      <w:r>
        <w:rPr>
          <w:noProof/>
        </w:rPr>
      </w:r>
      <w:r>
        <w:rPr>
          <w:noProof/>
        </w:rPr>
        <w:fldChar w:fldCharType="separate"/>
      </w:r>
      <w:r>
        <w:rPr>
          <w:noProof/>
        </w:rPr>
        <w:t>37</w:t>
      </w:r>
      <w:r>
        <w:rPr>
          <w:noProof/>
        </w:rPr>
        <w:fldChar w:fldCharType="end"/>
      </w:r>
    </w:p>
    <w:p w14:paraId="6F481565" w14:textId="39DDC115" w:rsidR="00B706DB" w:rsidRDefault="00B706DB">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_Toc133483966 \h </w:instrText>
      </w:r>
      <w:r>
        <w:rPr>
          <w:noProof/>
        </w:rPr>
      </w:r>
      <w:r>
        <w:rPr>
          <w:noProof/>
        </w:rPr>
        <w:fldChar w:fldCharType="separate"/>
      </w:r>
      <w:r>
        <w:rPr>
          <w:noProof/>
        </w:rPr>
        <w:t>37</w:t>
      </w:r>
      <w:r>
        <w:rPr>
          <w:noProof/>
        </w:rPr>
        <w:fldChar w:fldCharType="end"/>
      </w:r>
    </w:p>
    <w:p w14:paraId="3B69C578" w14:textId="667C1B0E"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rPr>
        <w:t>5.1.9.5</w:t>
      </w:r>
      <w:r>
        <w:rPr>
          <w:rFonts w:asciiTheme="minorHAnsi" w:eastAsiaTheme="minorEastAsia" w:hAnsiTheme="minorHAnsi" w:cstheme="minorBidi"/>
          <w:noProof/>
          <w:sz w:val="22"/>
          <w:szCs w:val="22"/>
          <w:lang w:val="en-US" w:eastAsia="zh-CN"/>
        </w:rPr>
        <w:tab/>
      </w:r>
      <w:r w:rsidRPr="000F5316">
        <w:rPr>
          <w:noProof/>
          <w:lang w:val="fr-FR"/>
        </w:rPr>
        <w:t>Evaluation</w:t>
      </w:r>
      <w:r>
        <w:rPr>
          <w:noProof/>
        </w:rPr>
        <w:tab/>
      </w:r>
      <w:r>
        <w:rPr>
          <w:noProof/>
        </w:rPr>
        <w:fldChar w:fldCharType="begin"/>
      </w:r>
      <w:r>
        <w:rPr>
          <w:noProof/>
        </w:rPr>
        <w:instrText xml:space="preserve"> PAGEREF _Toc133483967 \h </w:instrText>
      </w:r>
      <w:r>
        <w:rPr>
          <w:noProof/>
        </w:rPr>
      </w:r>
      <w:r>
        <w:rPr>
          <w:noProof/>
        </w:rPr>
        <w:fldChar w:fldCharType="separate"/>
      </w:r>
      <w:r>
        <w:rPr>
          <w:noProof/>
        </w:rPr>
        <w:t>37</w:t>
      </w:r>
      <w:r>
        <w:rPr>
          <w:noProof/>
        </w:rPr>
        <w:fldChar w:fldCharType="end"/>
      </w:r>
    </w:p>
    <w:p w14:paraId="63C95725" w14:textId="02C3B1A7" w:rsidR="00B706DB" w:rsidRDefault="00B706DB">
      <w:pPr>
        <w:pStyle w:val="TOC3"/>
        <w:rPr>
          <w:rFonts w:asciiTheme="minorHAnsi" w:eastAsiaTheme="minorEastAsia" w:hAnsiTheme="minorHAnsi" w:cstheme="minorBidi"/>
          <w:noProof/>
          <w:sz w:val="22"/>
          <w:szCs w:val="22"/>
          <w:lang w:val="en-US" w:eastAsia="zh-CN"/>
        </w:rPr>
      </w:pPr>
      <w:r>
        <w:rPr>
          <w:noProof/>
        </w:rPr>
        <w:t>5.</w:t>
      </w:r>
      <w:r w:rsidRPr="000F5316">
        <w:rPr>
          <w:noProof/>
          <w:lang w:val="en-US"/>
        </w:rPr>
        <w:t>1.10</w:t>
      </w:r>
      <w:r>
        <w:rPr>
          <w:rFonts w:asciiTheme="minorHAnsi" w:eastAsiaTheme="minorEastAsia" w:hAnsiTheme="minorHAnsi" w:cstheme="minorBidi"/>
          <w:noProof/>
          <w:sz w:val="22"/>
          <w:szCs w:val="22"/>
          <w:lang w:val="en-US" w:eastAsia="zh-CN"/>
        </w:rPr>
        <w:tab/>
      </w:r>
      <w:r w:rsidRPr="000F5316">
        <w:rPr>
          <w:noProof/>
          <w:lang w:val="en-US"/>
        </w:rPr>
        <w:t>Performance evaluation for ML training</w:t>
      </w:r>
      <w:r>
        <w:rPr>
          <w:noProof/>
        </w:rPr>
        <w:tab/>
      </w:r>
      <w:r>
        <w:rPr>
          <w:noProof/>
        </w:rPr>
        <w:fldChar w:fldCharType="begin"/>
      </w:r>
      <w:r>
        <w:rPr>
          <w:noProof/>
        </w:rPr>
        <w:instrText xml:space="preserve"> PAGEREF _Toc133483968 \h </w:instrText>
      </w:r>
      <w:r>
        <w:rPr>
          <w:noProof/>
        </w:rPr>
      </w:r>
      <w:r>
        <w:rPr>
          <w:noProof/>
        </w:rPr>
        <w:fldChar w:fldCharType="separate"/>
      </w:r>
      <w:r>
        <w:rPr>
          <w:noProof/>
        </w:rPr>
        <w:t>37</w:t>
      </w:r>
      <w:r>
        <w:rPr>
          <w:noProof/>
        </w:rPr>
        <w:fldChar w:fldCharType="end"/>
      </w:r>
    </w:p>
    <w:p w14:paraId="3E211C61" w14:textId="25AA3752" w:rsidR="00B706DB" w:rsidRDefault="00B706DB">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_Toc133483969 \h </w:instrText>
      </w:r>
      <w:r>
        <w:rPr>
          <w:noProof/>
        </w:rPr>
      </w:r>
      <w:r>
        <w:rPr>
          <w:noProof/>
        </w:rPr>
        <w:fldChar w:fldCharType="separate"/>
      </w:r>
      <w:r>
        <w:rPr>
          <w:noProof/>
        </w:rPr>
        <w:t>37</w:t>
      </w:r>
      <w:r>
        <w:rPr>
          <w:noProof/>
        </w:rPr>
        <w:fldChar w:fldCharType="end"/>
      </w:r>
    </w:p>
    <w:p w14:paraId="174A8B55" w14:textId="21C18C6C" w:rsidR="00B706DB" w:rsidRDefault="00B706DB">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_Toc133483970 \h </w:instrText>
      </w:r>
      <w:r>
        <w:rPr>
          <w:noProof/>
        </w:rPr>
      </w:r>
      <w:r>
        <w:rPr>
          <w:noProof/>
        </w:rPr>
        <w:fldChar w:fldCharType="separate"/>
      </w:r>
      <w:r>
        <w:rPr>
          <w:noProof/>
        </w:rPr>
        <w:t>37</w:t>
      </w:r>
      <w:r>
        <w:rPr>
          <w:noProof/>
        </w:rPr>
        <w:fldChar w:fldCharType="end"/>
      </w:r>
    </w:p>
    <w:p w14:paraId="21D00A68" w14:textId="07BF5D3A"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1.10.2.1</w:t>
      </w:r>
      <w:r>
        <w:rPr>
          <w:rFonts w:asciiTheme="minorHAnsi" w:eastAsiaTheme="minorEastAsia" w:hAnsiTheme="minorHAnsi" w:cstheme="minorBidi"/>
          <w:noProof/>
          <w:sz w:val="22"/>
          <w:szCs w:val="22"/>
          <w:lang w:val="en-US" w:eastAsia="zh-CN"/>
        </w:rPr>
        <w:tab/>
      </w:r>
      <w:r>
        <w:rPr>
          <w:noProof/>
        </w:rPr>
        <w:t>P</w:t>
      </w:r>
      <w:r w:rsidRPr="000F5316">
        <w:rPr>
          <w:noProof/>
          <w:lang w:val="en-US"/>
        </w:rPr>
        <w:t>erformance indicator selection for ML model training</w:t>
      </w:r>
      <w:r>
        <w:rPr>
          <w:noProof/>
        </w:rPr>
        <w:tab/>
      </w:r>
      <w:r>
        <w:rPr>
          <w:noProof/>
        </w:rPr>
        <w:fldChar w:fldCharType="begin"/>
      </w:r>
      <w:r>
        <w:rPr>
          <w:noProof/>
        </w:rPr>
        <w:instrText xml:space="preserve"> PAGEREF _Toc133483971 \h </w:instrText>
      </w:r>
      <w:r>
        <w:rPr>
          <w:noProof/>
        </w:rPr>
      </w:r>
      <w:r>
        <w:rPr>
          <w:noProof/>
        </w:rPr>
        <w:fldChar w:fldCharType="separate"/>
      </w:r>
      <w:r>
        <w:rPr>
          <w:noProof/>
        </w:rPr>
        <w:t>37</w:t>
      </w:r>
      <w:r>
        <w:rPr>
          <w:noProof/>
        </w:rPr>
        <w:fldChar w:fldCharType="end"/>
      </w:r>
    </w:p>
    <w:p w14:paraId="452BF90B" w14:textId="232CC1EF" w:rsidR="00B706DB" w:rsidRDefault="00B706DB">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_Toc133483972 \h </w:instrText>
      </w:r>
      <w:r>
        <w:rPr>
          <w:noProof/>
        </w:rPr>
      </w:r>
      <w:r>
        <w:rPr>
          <w:noProof/>
        </w:rPr>
        <w:fldChar w:fldCharType="separate"/>
      </w:r>
      <w:r>
        <w:rPr>
          <w:noProof/>
        </w:rPr>
        <w:t>38</w:t>
      </w:r>
      <w:r>
        <w:rPr>
          <w:noProof/>
        </w:rPr>
        <w:fldChar w:fldCharType="end"/>
      </w:r>
    </w:p>
    <w:p w14:paraId="42FDFCDA" w14:textId="3311ED00" w:rsidR="00B706DB" w:rsidRDefault="00B706DB">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_Toc133483973 \h </w:instrText>
      </w:r>
      <w:r>
        <w:rPr>
          <w:noProof/>
        </w:rPr>
      </w:r>
      <w:r>
        <w:rPr>
          <w:noProof/>
        </w:rPr>
        <w:fldChar w:fldCharType="separate"/>
      </w:r>
      <w:r>
        <w:rPr>
          <w:noProof/>
        </w:rPr>
        <w:t>38</w:t>
      </w:r>
      <w:r>
        <w:rPr>
          <w:noProof/>
        </w:rPr>
        <w:fldChar w:fldCharType="end"/>
      </w:r>
    </w:p>
    <w:p w14:paraId="24DA1994" w14:textId="0261E5EB" w:rsidR="00B706DB" w:rsidRDefault="00B706DB">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_Toc133483974 \h </w:instrText>
      </w:r>
      <w:r>
        <w:rPr>
          <w:noProof/>
        </w:rPr>
      </w:r>
      <w:r>
        <w:rPr>
          <w:noProof/>
        </w:rPr>
        <w:fldChar w:fldCharType="separate"/>
      </w:r>
      <w:r>
        <w:rPr>
          <w:noProof/>
        </w:rPr>
        <w:t>39</w:t>
      </w:r>
      <w:r>
        <w:rPr>
          <w:noProof/>
        </w:rPr>
        <w:fldChar w:fldCharType="end"/>
      </w:r>
    </w:p>
    <w:p w14:paraId="5E140932" w14:textId="7558215D"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_Toc133483975 \h </w:instrText>
      </w:r>
      <w:r>
        <w:rPr>
          <w:noProof/>
        </w:rPr>
      </w:r>
      <w:r>
        <w:rPr>
          <w:noProof/>
        </w:rPr>
        <w:fldChar w:fldCharType="separate"/>
      </w:r>
      <w:r>
        <w:rPr>
          <w:noProof/>
        </w:rPr>
        <w:t>39</w:t>
      </w:r>
      <w:r>
        <w:rPr>
          <w:noProof/>
        </w:rPr>
        <w:fldChar w:fldCharType="end"/>
      </w:r>
    </w:p>
    <w:p w14:paraId="41B1B97A" w14:textId="013B3195"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_Toc133483976 \h </w:instrText>
      </w:r>
      <w:r>
        <w:rPr>
          <w:noProof/>
        </w:rPr>
      </w:r>
      <w:r>
        <w:rPr>
          <w:noProof/>
        </w:rPr>
        <w:fldChar w:fldCharType="separate"/>
      </w:r>
      <w:r>
        <w:rPr>
          <w:noProof/>
        </w:rPr>
        <w:t>39</w:t>
      </w:r>
      <w:r>
        <w:rPr>
          <w:noProof/>
        </w:rPr>
        <w:fldChar w:fldCharType="end"/>
      </w:r>
    </w:p>
    <w:p w14:paraId="5A254FE4" w14:textId="4E3B4429" w:rsidR="00B706DB" w:rsidRDefault="00B706DB">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0F5316">
        <w:rPr>
          <w:noProof/>
          <w:lang w:val="en-US"/>
        </w:rPr>
        <w:t>performance indicator selection for ML model training</w:t>
      </w:r>
      <w:r>
        <w:rPr>
          <w:noProof/>
        </w:rPr>
        <w:tab/>
      </w:r>
      <w:r>
        <w:rPr>
          <w:noProof/>
        </w:rPr>
        <w:fldChar w:fldCharType="begin"/>
      </w:r>
      <w:r>
        <w:rPr>
          <w:noProof/>
        </w:rPr>
        <w:instrText xml:space="preserve"> PAGEREF _Toc133483977 \h </w:instrText>
      </w:r>
      <w:r>
        <w:rPr>
          <w:noProof/>
        </w:rPr>
      </w:r>
      <w:r>
        <w:rPr>
          <w:noProof/>
        </w:rPr>
        <w:fldChar w:fldCharType="separate"/>
      </w:r>
      <w:r>
        <w:rPr>
          <w:noProof/>
        </w:rPr>
        <w:t>39</w:t>
      </w:r>
      <w:r>
        <w:rPr>
          <w:noProof/>
        </w:rPr>
        <w:fldChar w:fldCharType="end"/>
      </w:r>
    </w:p>
    <w:p w14:paraId="6476BE1C" w14:textId="241FA2C7" w:rsidR="00B706DB" w:rsidRDefault="00B706DB">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_Toc133483978 \h </w:instrText>
      </w:r>
      <w:r>
        <w:rPr>
          <w:noProof/>
        </w:rPr>
      </w:r>
      <w:r>
        <w:rPr>
          <w:noProof/>
        </w:rPr>
        <w:fldChar w:fldCharType="separate"/>
      </w:r>
      <w:r>
        <w:rPr>
          <w:noProof/>
        </w:rPr>
        <w:t>40</w:t>
      </w:r>
      <w:r>
        <w:rPr>
          <w:noProof/>
        </w:rPr>
        <w:fldChar w:fldCharType="end"/>
      </w:r>
    </w:p>
    <w:p w14:paraId="3A6821AC" w14:textId="63AD47FE" w:rsidR="00B706DB" w:rsidRDefault="00B706DB">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_Toc133483979 \h </w:instrText>
      </w:r>
      <w:r>
        <w:rPr>
          <w:noProof/>
        </w:rPr>
      </w:r>
      <w:r>
        <w:rPr>
          <w:noProof/>
        </w:rPr>
        <w:fldChar w:fldCharType="separate"/>
      </w:r>
      <w:r>
        <w:rPr>
          <w:noProof/>
        </w:rPr>
        <w:t>41</w:t>
      </w:r>
      <w:r>
        <w:rPr>
          <w:noProof/>
        </w:rPr>
        <w:fldChar w:fldCharType="end"/>
      </w:r>
    </w:p>
    <w:p w14:paraId="47E093BB" w14:textId="3B206E3B" w:rsidR="00B706DB" w:rsidRDefault="00B706DB">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performance indicator selection</w:t>
      </w:r>
      <w:r>
        <w:rPr>
          <w:noProof/>
        </w:rPr>
        <w:tab/>
      </w:r>
      <w:r>
        <w:rPr>
          <w:noProof/>
        </w:rPr>
        <w:fldChar w:fldCharType="begin"/>
      </w:r>
      <w:r>
        <w:rPr>
          <w:noProof/>
        </w:rPr>
        <w:instrText xml:space="preserve"> PAGEREF _Toc133483980 \h </w:instrText>
      </w:r>
      <w:r>
        <w:rPr>
          <w:noProof/>
        </w:rPr>
      </w:r>
      <w:r>
        <w:rPr>
          <w:noProof/>
        </w:rPr>
        <w:fldChar w:fldCharType="separate"/>
      </w:r>
      <w:r>
        <w:rPr>
          <w:noProof/>
        </w:rPr>
        <w:t>41</w:t>
      </w:r>
      <w:r>
        <w:rPr>
          <w:noProof/>
        </w:rPr>
        <w:fldChar w:fldCharType="end"/>
      </w:r>
    </w:p>
    <w:p w14:paraId="0D905B62" w14:textId="68323AAF" w:rsidR="00B706DB" w:rsidRDefault="00B706DB">
      <w:pPr>
        <w:pStyle w:val="TOC4"/>
        <w:rPr>
          <w:rFonts w:asciiTheme="minorHAnsi" w:eastAsiaTheme="minorEastAsia" w:hAnsiTheme="minorHAnsi" w:cstheme="minorBidi"/>
          <w:noProof/>
          <w:sz w:val="22"/>
          <w:szCs w:val="22"/>
          <w:lang w:val="en-US" w:eastAsia="zh-CN"/>
        </w:rPr>
      </w:pPr>
      <w:r>
        <w:rPr>
          <w:noProof/>
        </w:rPr>
        <w:t>5.1</w:t>
      </w:r>
      <w:r w:rsidRPr="000F5316">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_Toc133483981 \h </w:instrText>
      </w:r>
      <w:r>
        <w:rPr>
          <w:noProof/>
        </w:rPr>
      </w:r>
      <w:r>
        <w:rPr>
          <w:noProof/>
        </w:rPr>
        <w:fldChar w:fldCharType="separate"/>
      </w:r>
      <w:r>
        <w:rPr>
          <w:noProof/>
        </w:rPr>
        <w:t>42</w:t>
      </w:r>
      <w:r>
        <w:rPr>
          <w:noProof/>
        </w:rPr>
        <w:fldChar w:fldCharType="end"/>
      </w:r>
    </w:p>
    <w:p w14:paraId="760E6809" w14:textId="5A0E9B47" w:rsidR="00B706DB" w:rsidRDefault="00B706DB">
      <w:pPr>
        <w:pStyle w:val="TOC3"/>
        <w:rPr>
          <w:rFonts w:asciiTheme="minorHAnsi" w:eastAsiaTheme="minorEastAsia" w:hAnsiTheme="minorHAnsi" w:cstheme="minorBidi"/>
          <w:noProof/>
          <w:sz w:val="22"/>
          <w:szCs w:val="22"/>
          <w:lang w:val="en-US" w:eastAsia="zh-CN"/>
        </w:rPr>
      </w:pPr>
      <w:r w:rsidRPr="000F5316">
        <w:rPr>
          <w:noProof/>
          <w:lang w:val="fr-FR"/>
        </w:rPr>
        <w:t>5.1.11</w:t>
      </w:r>
      <w:r>
        <w:rPr>
          <w:rFonts w:asciiTheme="minorHAnsi" w:eastAsiaTheme="minorEastAsia" w:hAnsiTheme="minorHAnsi" w:cstheme="minorBidi"/>
          <w:noProof/>
          <w:sz w:val="22"/>
          <w:szCs w:val="22"/>
          <w:lang w:val="en-US" w:eastAsia="zh-CN"/>
        </w:rPr>
        <w:tab/>
      </w:r>
      <w:r w:rsidRPr="000F5316">
        <w:rPr>
          <w:noProof/>
          <w:lang w:val="fr-FR"/>
        </w:rPr>
        <w:t>Configuration management for ML training phase</w:t>
      </w:r>
      <w:r>
        <w:rPr>
          <w:noProof/>
        </w:rPr>
        <w:tab/>
      </w:r>
      <w:r>
        <w:rPr>
          <w:noProof/>
        </w:rPr>
        <w:fldChar w:fldCharType="begin"/>
      </w:r>
      <w:r>
        <w:rPr>
          <w:noProof/>
        </w:rPr>
        <w:instrText xml:space="preserve"> PAGEREF _Toc133483982 \h </w:instrText>
      </w:r>
      <w:r>
        <w:rPr>
          <w:noProof/>
        </w:rPr>
      </w:r>
      <w:r>
        <w:rPr>
          <w:noProof/>
        </w:rPr>
        <w:fldChar w:fldCharType="separate"/>
      </w:r>
      <w:r>
        <w:rPr>
          <w:noProof/>
        </w:rPr>
        <w:t>42</w:t>
      </w:r>
      <w:r>
        <w:rPr>
          <w:noProof/>
        </w:rPr>
        <w:fldChar w:fldCharType="end"/>
      </w:r>
    </w:p>
    <w:p w14:paraId="21BA0C45" w14:textId="05FB0A0A"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eastAsia="ko-KR"/>
        </w:rPr>
        <w:t>5.1.11.1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_Toc133483983 \h </w:instrText>
      </w:r>
      <w:r>
        <w:rPr>
          <w:noProof/>
        </w:rPr>
      </w:r>
      <w:r>
        <w:rPr>
          <w:noProof/>
        </w:rPr>
        <w:fldChar w:fldCharType="separate"/>
      </w:r>
      <w:r>
        <w:rPr>
          <w:noProof/>
        </w:rPr>
        <w:t>42</w:t>
      </w:r>
      <w:r>
        <w:rPr>
          <w:noProof/>
        </w:rPr>
        <w:fldChar w:fldCharType="end"/>
      </w:r>
    </w:p>
    <w:p w14:paraId="7975753A" w14:textId="4A8EAD8A" w:rsidR="00B706DB" w:rsidRDefault="00B706DB">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_Toc133483984 \h </w:instrText>
      </w:r>
      <w:r>
        <w:rPr>
          <w:noProof/>
        </w:rPr>
      </w:r>
      <w:r>
        <w:rPr>
          <w:noProof/>
        </w:rPr>
        <w:fldChar w:fldCharType="separate"/>
      </w:r>
      <w:r>
        <w:rPr>
          <w:noProof/>
        </w:rPr>
        <w:t>42</w:t>
      </w:r>
      <w:r>
        <w:rPr>
          <w:noProof/>
        </w:rPr>
        <w:fldChar w:fldCharType="end"/>
      </w:r>
    </w:p>
    <w:p w14:paraId="2A1F1AD2" w14:textId="2F2B80B2" w:rsidR="00B706DB" w:rsidRDefault="00B706DB">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_Toc133483985 \h </w:instrText>
      </w:r>
      <w:r>
        <w:rPr>
          <w:noProof/>
        </w:rPr>
      </w:r>
      <w:r>
        <w:rPr>
          <w:noProof/>
        </w:rPr>
        <w:fldChar w:fldCharType="separate"/>
      </w:r>
      <w:r>
        <w:rPr>
          <w:noProof/>
        </w:rPr>
        <w:t>42</w:t>
      </w:r>
      <w:r>
        <w:rPr>
          <w:noProof/>
        </w:rPr>
        <w:fldChar w:fldCharType="end"/>
      </w:r>
    </w:p>
    <w:p w14:paraId="0654C1BC" w14:textId="2354E8AC" w:rsidR="00B706DB" w:rsidRDefault="00B706DB">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_Toc133483986 \h </w:instrText>
      </w:r>
      <w:r>
        <w:rPr>
          <w:noProof/>
        </w:rPr>
      </w:r>
      <w:r>
        <w:rPr>
          <w:noProof/>
        </w:rPr>
        <w:fldChar w:fldCharType="separate"/>
      </w:r>
      <w:r>
        <w:rPr>
          <w:noProof/>
        </w:rPr>
        <w:t>42</w:t>
      </w:r>
      <w:r>
        <w:rPr>
          <w:noProof/>
        </w:rPr>
        <w:fldChar w:fldCharType="end"/>
      </w:r>
    </w:p>
    <w:p w14:paraId="7C98FBCC" w14:textId="6973CD59" w:rsidR="00B706DB" w:rsidRDefault="00B706DB">
      <w:pPr>
        <w:pStyle w:val="TOC4"/>
        <w:rPr>
          <w:rFonts w:asciiTheme="minorHAnsi" w:eastAsiaTheme="minorEastAsia" w:hAnsiTheme="minorHAnsi" w:cstheme="minorBidi"/>
          <w:noProof/>
          <w:sz w:val="22"/>
          <w:szCs w:val="22"/>
          <w:lang w:val="en-US" w:eastAsia="zh-CN"/>
        </w:rPr>
      </w:pPr>
      <w:r>
        <w:rPr>
          <w:noProof/>
        </w:rPr>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_Toc133483987 \h </w:instrText>
      </w:r>
      <w:r>
        <w:rPr>
          <w:noProof/>
        </w:rPr>
      </w:r>
      <w:r>
        <w:rPr>
          <w:noProof/>
        </w:rPr>
        <w:fldChar w:fldCharType="separate"/>
      </w:r>
      <w:r>
        <w:rPr>
          <w:noProof/>
        </w:rPr>
        <w:t>43</w:t>
      </w:r>
      <w:r>
        <w:rPr>
          <w:noProof/>
        </w:rPr>
        <w:fldChar w:fldCharType="end"/>
      </w:r>
    </w:p>
    <w:p w14:paraId="1400AB49" w14:textId="62B420F4" w:rsidR="00B706DB" w:rsidRDefault="00B706DB">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_Toc133483988 \h </w:instrText>
      </w:r>
      <w:r>
        <w:rPr>
          <w:noProof/>
        </w:rPr>
      </w:r>
      <w:r>
        <w:rPr>
          <w:noProof/>
        </w:rPr>
        <w:fldChar w:fldCharType="separate"/>
      </w:r>
      <w:r>
        <w:rPr>
          <w:noProof/>
        </w:rPr>
        <w:t>43</w:t>
      </w:r>
      <w:r>
        <w:rPr>
          <w:noProof/>
        </w:rPr>
        <w:fldChar w:fldCharType="end"/>
      </w:r>
    </w:p>
    <w:p w14:paraId="78B7D1D4" w14:textId="4917AFFD" w:rsidR="00B706DB" w:rsidRDefault="00B706DB">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_Toc133483989 \h </w:instrText>
      </w:r>
      <w:r>
        <w:rPr>
          <w:noProof/>
        </w:rPr>
      </w:r>
      <w:r>
        <w:rPr>
          <w:noProof/>
        </w:rPr>
        <w:fldChar w:fldCharType="separate"/>
      </w:r>
      <w:r>
        <w:rPr>
          <w:noProof/>
        </w:rPr>
        <w:t>43</w:t>
      </w:r>
      <w:r>
        <w:rPr>
          <w:noProof/>
        </w:rPr>
        <w:fldChar w:fldCharType="end"/>
      </w:r>
    </w:p>
    <w:p w14:paraId="3EF9A8B4" w14:textId="7D2A3C3B" w:rsidR="00B706DB" w:rsidRDefault="00B706DB">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_Toc133483990 \h </w:instrText>
      </w:r>
      <w:r>
        <w:rPr>
          <w:noProof/>
        </w:rPr>
      </w:r>
      <w:r>
        <w:rPr>
          <w:noProof/>
        </w:rPr>
        <w:fldChar w:fldCharType="separate"/>
      </w:r>
      <w:r>
        <w:rPr>
          <w:noProof/>
        </w:rPr>
        <w:t>43</w:t>
      </w:r>
      <w:r>
        <w:rPr>
          <w:noProof/>
        </w:rPr>
        <w:fldChar w:fldCharType="end"/>
      </w:r>
    </w:p>
    <w:p w14:paraId="0AC9D072" w14:textId="30813EBA" w:rsidR="00B706DB" w:rsidRDefault="00B706DB">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_Toc133483991 \h </w:instrText>
      </w:r>
      <w:r>
        <w:rPr>
          <w:noProof/>
        </w:rPr>
      </w:r>
      <w:r>
        <w:rPr>
          <w:noProof/>
        </w:rPr>
        <w:fldChar w:fldCharType="separate"/>
      </w:r>
      <w:r>
        <w:rPr>
          <w:noProof/>
        </w:rPr>
        <w:t>43</w:t>
      </w:r>
      <w:r>
        <w:rPr>
          <w:noProof/>
        </w:rPr>
        <w:fldChar w:fldCharType="end"/>
      </w:r>
    </w:p>
    <w:p w14:paraId="7B4E4ABA" w14:textId="2B3AFE47" w:rsidR="00B706DB" w:rsidRDefault="00B706DB">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_Toc133483992 \h </w:instrText>
      </w:r>
      <w:r>
        <w:rPr>
          <w:noProof/>
        </w:rPr>
      </w:r>
      <w:r>
        <w:rPr>
          <w:noProof/>
        </w:rPr>
        <w:fldChar w:fldCharType="separate"/>
      </w:r>
      <w:r>
        <w:rPr>
          <w:noProof/>
        </w:rPr>
        <w:t>43</w:t>
      </w:r>
      <w:r>
        <w:rPr>
          <w:noProof/>
        </w:rPr>
        <w:fldChar w:fldCharType="end"/>
      </w:r>
    </w:p>
    <w:p w14:paraId="0595ACF2" w14:textId="29B2E2DC" w:rsidR="00B706DB" w:rsidRDefault="00B706DB">
      <w:pPr>
        <w:pStyle w:val="TOC4"/>
        <w:rPr>
          <w:rFonts w:asciiTheme="minorHAnsi" w:eastAsiaTheme="minorEastAsia" w:hAnsiTheme="minorHAnsi" w:cstheme="minorBidi"/>
          <w:noProof/>
          <w:sz w:val="22"/>
          <w:szCs w:val="22"/>
          <w:lang w:val="en-US" w:eastAsia="zh-CN"/>
        </w:rPr>
      </w:pPr>
      <w:r>
        <w:rPr>
          <w:noProof/>
        </w:rPr>
        <w:t>5.1.11</w:t>
      </w:r>
      <w:r w:rsidRPr="000F5316">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_Toc133483993 \h </w:instrText>
      </w:r>
      <w:r>
        <w:rPr>
          <w:noProof/>
        </w:rPr>
      </w:r>
      <w:r>
        <w:rPr>
          <w:noProof/>
        </w:rPr>
        <w:fldChar w:fldCharType="separate"/>
      </w:r>
      <w:r>
        <w:rPr>
          <w:noProof/>
        </w:rPr>
        <w:t>43</w:t>
      </w:r>
      <w:r>
        <w:rPr>
          <w:noProof/>
        </w:rPr>
        <w:fldChar w:fldCharType="end"/>
      </w:r>
    </w:p>
    <w:p w14:paraId="5A187EA1" w14:textId="254FBBEB" w:rsidR="00B706DB" w:rsidRDefault="00B706DB">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0F5316">
        <w:rPr>
          <w:noProof/>
          <w:lang w:val="en-US"/>
        </w:rPr>
        <w:t>Knowledge</w:t>
      </w:r>
      <w:r>
        <w:rPr>
          <w:noProof/>
        </w:rPr>
        <w:t xml:space="preserve"> Transfer Learning</w:t>
      </w:r>
      <w:r>
        <w:rPr>
          <w:noProof/>
        </w:rPr>
        <w:tab/>
      </w:r>
      <w:r>
        <w:rPr>
          <w:noProof/>
        </w:rPr>
        <w:fldChar w:fldCharType="begin"/>
      </w:r>
      <w:r>
        <w:rPr>
          <w:noProof/>
        </w:rPr>
        <w:instrText xml:space="preserve"> PAGEREF _Toc133483994 \h </w:instrText>
      </w:r>
      <w:r>
        <w:rPr>
          <w:noProof/>
        </w:rPr>
      </w:r>
      <w:r>
        <w:rPr>
          <w:noProof/>
        </w:rPr>
        <w:fldChar w:fldCharType="separate"/>
      </w:r>
      <w:r>
        <w:rPr>
          <w:noProof/>
        </w:rPr>
        <w:t>44</w:t>
      </w:r>
      <w:r>
        <w:rPr>
          <w:noProof/>
        </w:rPr>
        <w:fldChar w:fldCharType="end"/>
      </w:r>
    </w:p>
    <w:p w14:paraId="78BEC199" w14:textId="681303F9" w:rsidR="00B706DB" w:rsidRDefault="00B706DB">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_Toc133483995 \h </w:instrText>
      </w:r>
      <w:r>
        <w:rPr>
          <w:noProof/>
        </w:rPr>
      </w:r>
      <w:r>
        <w:rPr>
          <w:noProof/>
        </w:rPr>
        <w:fldChar w:fldCharType="separate"/>
      </w:r>
      <w:r>
        <w:rPr>
          <w:noProof/>
        </w:rPr>
        <w:t>44</w:t>
      </w:r>
      <w:r>
        <w:rPr>
          <w:noProof/>
        </w:rPr>
        <w:fldChar w:fldCharType="end"/>
      </w:r>
    </w:p>
    <w:p w14:paraId="491605FD" w14:textId="1767918B" w:rsidR="00B706DB" w:rsidRDefault="00B706DB">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_Toc133483996 \h </w:instrText>
      </w:r>
      <w:r>
        <w:rPr>
          <w:noProof/>
        </w:rPr>
      </w:r>
      <w:r>
        <w:rPr>
          <w:noProof/>
        </w:rPr>
        <w:fldChar w:fldCharType="separate"/>
      </w:r>
      <w:r>
        <w:rPr>
          <w:noProof/>
        </w:rPr>
        <w:t>44</w:t>
      </w:r>
      <w:r>
        <w:rPr>
          <w:noProof/>
        </w:rPr>
        <w:fldChar w:fldCharType="end"/>
      </w:r>
    </w:p>
    <w:p w14:paraId="6CF09B0A" w14:textId="0D0B806C" w:rsidR="00B706DB" w:rsidRDefault="00B706DB">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0F5316">
        <w:rPr>
          <w:noProof/>
          <w:lang w:val="en-US"/>
        </w:rPr>
        <w:t>Discovering</w:t>
      </w:r>
      <w:r>
        <w:rPr>
          <w:noProof/>
        </w:rPr>
        <w:t xml:space="preserve"> sharable Knowledge</w:t>
      </w:r>
      <w:r>
        <w:rPr>
          <w:noProof/>
        </w:rPr>
        <w:tab/>
      </w:r>
      <w:r>
        <w:rPr>
          <w:noProof/>
        </w:rPr>
        <w:fldChar w:fldCharType="begin"/>
      </w:r>
      <w:r>
        <w:rPr>
          <w:noProof/>
        </w:rPr>
        <w:instrText xml:space="preserve"> PAGEREF _Toc133483997 \h </w:instrText>
      </w:r>
      <w:r>
        <w:rPr>
          <w:noProof/>
        </w:rPr>
      </w:r>
      <w:r>
        <w:rPr>
          <w:noProof/>
        </w:rPr>
        <w:fldChar w:fldCharType="separate"/>
      </w:r>
      <w:r>
        <w:rPr>
          <w:noProof/>
        </w:rPr>
        <w:t>44</w:t>
      </w:r>
      <w:r>
        <w:rPr>
          <w:noProof/>
        </w:rPr>
        <w:fldChar w:fldCharType="end"/>
      </w:r>
    </w:p>
    <w:p w14:paraId="6578D08E" w14:textId="4E7E2AA4" w:rsidR="00B706DB" w:rsidRDefault="00B706DB">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0F5316">
        <w:rPr>
          <w:noProof/>
          <w:lang w:val="en-US"/>
        </w:rPr>
        <w:t>sharing</w:t>
      </w:r>
      <w:r>
        <w:rPr>
          <w:noProof/>
        </w:rPr>
        <w:t xml:space="preserve"> and transfer learning</w:t>
      </w:r>
      <w:r>
        <w:rPr>
          <w:noProof/>
        </w:rPr>
        <w:tab/>
      </w:r>
      <w:r>
        <w:rPr>
          <w:noProof/>
        </w:rPr>
        <w:fldChar w:fldCharType="begin"/>
      </w:r>
      <w:r>
        <w:rPr>
          <w:noProof/>
        </w:rPr>
        <w:instrText xml:space="preserve"> PAGEREF _Toc133483998 \h </w:instrText>
      </w:r>
      <w:r>
        <w:rPr>
          <w:noProof/>
        </w:rPr>
      </w:r>
      <w:r>
        <w:rPr>
          <w:noProof/>
        </w:rPr>
        <w:fldChar w:fldCharType="separate"/>
      </w:r>
      <w:r>
        <w:rPr>
          <w:noProof/>
        </w:rPr>
        <w:t>45</w:t>
      </w:r>
      <w:r>
        <w:rPr>
          <w:noProof/>
        </w:rPr>
        <w:fldChar w:fldCharType="end"/>
      </w:r>
    </w:p>
    <w:p w14:paraId="66E5D696" w14:textId="115DDE1D" w:rsidR="00B706DB" w:rsidRDefault="00B706DB">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_Toc133483999 \h </w:instrText>
      </w:r>
      <w:r>
        <w:rPr>
          <w:noProof/>
        </w:rPr>
      </w:r>
      <w:r>
        <w:rPr>
          <w:noProof/>
        </w:rPr>
        <w:fldChar w:fldCharType="separate"/>
      </w:r>
      <w:r>
        <w:rPr>
          <w:noProof/>
        </w:rPr>
        <w:t>47</w:t>
      </w:r>
      <w:r>
        <w:rPr>
          <w:noProof/>
        </w:rPr>
        <w:fldChar w:fldCharType="end"/>
      </w:r>
    </w:p>
    <w:p w14:paraId="1A663420" w14:textId="3F6E974A" w:rsidR="00B706DB" w:rsidRDefault="00B706DB">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_Toc133484000 \h </w:instrText>
      </w:r>
      <w:r>
        <w:rPr>
          <w:noProof/>
        </w:rPr>
      </w:r>
      <w:r>
        <w:rPr>
          <w:noProof/>
        </w:rPr>
        <w:fldChar w:fldCharType="separate"/>
      </w:r>
      <w:r>
        <w:rPr>
          <w:noProof/>
        </w:rPr>
        <w:t>47</w:t>
      </w:r>
      <w:r>
        <w:rPr>
          <w:noProof/>
        </w:rPr>
        <w:fldChar w:fldCharType="end"/>
      </w:r>
    </w:p>
    <w:p w14:paraId="5DEA7E39" w14:textId="3396EC4E" w:rsidR="00B706DB" w:rsidRDefault="00B706DB">
      <w:pPr>
        <w:pStyle w:val="TOC4"/>
        <w:rPr>
          <w:rFonts w:asciiTheme="minorHAnsi" w:eastAsiaTheme="minorEastAsia" w:hAnsiTheme="minorHAnsi" w:cstheme="minorBidi"/>
          <w:noProof/>
          <w:sz w:val="22"/>
          <w:szCs w:val="22"/>
          <w:lang w:val="en-US" w:eastAsia="zh-CN"/>
        </w:rPr>
      </w:pPr>
      <w:r>
        <w:rPr>
          <w:noProof/>
        </w:rPr>
        <w:t>5.1.12</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_Toc133484001 \h </w:instrText>
      </w:r>
      <w:r>
        <w:rPr>
          <w:noProof/>
        </w:rPr>
      </w:r>
      <w:r>
        <w:rPr>
          <w:noProof/>
        </w:rPr>
        <w:fldChar w:fldCharType="separate"/>
      </w:r>
      <w:r>
        <w:rPr>
          <w:noProof/>
        </w:rPr>
        <w:t>48</w:t>
      </w:r>
      <w:r>
        <w:rPr>
          <w:noProof/>
        </w:rPr>
        <w:fldChar w:fldCharType="end"/>
      </w:r>
    </w:p>
    <w:p w14:paraId="07F93F4E" w14:textId="0F48491A" w:rsidR="00B706DB" w:rsidRDefault="00B706DB">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_Toc133484002 \h </w:instrText>
      </w:r>
      <w:r>
        <w:rPr>
          <w:noProof/>
        </w:rPr>
      </w:r>
      <w:r>
        <w:rPr>
          <w:noProof/>
        </w:rPr>
        <w:fldChar w:fldCharType="separate"/>
      </w:r>
      <w:r>
        <w:rPr>
          <w:noProof/>
        </w:rPr>
        <w:t>48</w:t>
      </w:r>
      <w:r>
        <w:rPr>
          <w:noProof/>
        </w:rPr>
        <w:fldChar w:fldCharType="end"/>
      </w:r>
    </w:p>
    <w:p w14:paraId="7FFE4AB4" w14:textId="5E063B92" w:rsidR="00B706DB" w:rsidRDefault="00B706DB">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_Toc133484003 \h </w:instrText>
      </w:r>
      <w:r>
        <w:rPr>
          <w:noProof/>
        </w:rPr>
      </w:r>
      <w:r>
        <w:rPr>
          <w:noProof/>
        </w:rPr>
        <w:fldChar w:fldCharType="separate"/>
      </w:r>
      <w:r>
        <w:rPr>
          <w:noProof/>
        </w:rPr>
        <w:t>48</w:t>
      </w:r>
      <w:r>
        <w:rPr>
          <w:noProof/>
        </w:rPr>
        <w:fldChar w:fldCharType="end"/>
      </w:r>
    </w:p>
    <w:p w14:paraId="5984E482" w14:textId="32E2C486" w:rsidR="00B706DB" w:rsidRDefault="00B706DB">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_Toc133484004 \h </w:instrText>
      </w:r>
      <w:r>
        <w:rPr>
          <w:noProof/>
        </w:rPr>
      </w:r>
      <w:r>
        <w:rPr>
          <w:noProof/>
        </w:rPr>
        <w:fldChar w:fldCharType="separate"/>
      </w:r>
      <w:r>
        <w:rPr>
          <w:noProof/>
        </w:rPr>
        <w:t>48</w:t>
      </w:r>
      <w:r>
        <w:rPr>
          <w:noProof/>
        </w:rPr>
        <w:fldChar w:fldCharType="end"/>
      </w:r>
    </w:p>
    <w:p w14:paraId="5A3F38A6" w14:textId="30C3102C" w:rsidR="00B706DB" w:rsidRDefault="00B706DB">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_Toc133484005 \h </w:instrText>
      </w:r>
      <w:r>
        <w:rPr>
          <w:noProof/>
        </w:rPr>
      </w:r>
      <w:r>
        <w:rPr>
          <w:noProof/>
        </w:rPr>
        <w:fldChar w:fldCharType="separate"/>
      </w:r>
      <w:r>
        <w:rPr>
          <w:noProof/>
        </w:rPr>
        <w:t>48</w:t>
      </w:r>
      <w:r>
        <w:rPr>
          <w:noProof/>
        </w:rPr>
        <w:fldChar w:fldCharType="end"/>
      </w:r>
    </w:p>
    <w:p w14:paraId="466D27F3" w14:textId="2A512EC3" w:rsidR="00B706DB" w:rsidRDefault="00B706DB">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_Toc133484006 \h </w:instrText>
      </w:r>
      <w:r>
        <w:rPr>
          <w:noProof/>
        </w:rPr>
      </w:r>
      <w:r>
        <w:rPr>
          <w:noProof/>
        </w:rPr>
        <w:fldChar w:fldCharType="separate"/>
      </w:r>
      <w:r>
        <w:rPr>
          <w:noProof/>
        </w:rPr>
        <w:t>48</w:t>
      </w:r>
      <w:r>
        <w:rPr>
          <w:noProof/>
        </w:rPr>
        <w:fldChar w:fldCharType="end"/>
      </w:r>
    </w:p>
    <w:p w14:paraId="64A2617A" w14:textId="259D5389" w:rsidR="00B706DB" w:rsidRDefault="00B706DB">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_Toc133484007 \h </w:instrText>
      </w:r>
      <w:r>
        <w:rPr>
          <w:noProof/>
        </w:rPr>
      </w:r>
      <w:r>
        <w:rPr>
          <w:noProof/>
        </w:rPr>
        <w:fldChar w:fldCharType="separate"/>
      </w:r>
      <w:r>
        <w:rPr>
          <w:noProof/>
        </w:rPr>
        <w:t>49</w:t>
      </w:r>
      <w:r>
        <w:rPr>
          <w:noProof/>
        </w:rPr>
        <w:fldChar w:fldCharType="end"/>
      </w:r>
    </w:p>
    <w:p w14:paraId="44827B1C" w14:textId="1CAF6688" w:rsidR="00B706DB" w:rsidRDefault="00B706DB">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_Toc133484008 \h </w:instrText>
      </w:r>
      <w:r>
        <w:rPr>
          <w:noProof/>
        </w:rPr>
      </w:r>
      <w:r>
        <w:rPr>
          <w:noProof/>
        </w:rPr>
        <w:fldChar w:fldCharType="separate"/>
      </w:r>
      <w:r>
        <w:rPr>
          <w:noProof/>
        </w:rPr>
        <w:t>49</w:t>
      </w:r>
      <w:r>
        <w:rPr>
          <w:noProof/>
        </w:rPr>
        <w:fldChar w:fldCharType="end"/>
      </w:r>
    </w:p>
    <w:p w14:paraId="5CB9A954" w14:textId="388DE95D" w:rsidR="00B706DB" w:rsidRDefault="00B706DB">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_Toc133484009 \h </w:instrText>
      </w:r>
      <w:r>
        <w:rPr>
          <w:noProof/>
        </w:rPr>
      </w:r>
      <w:r>
        <w:rPr>
          <w:noProof/>
        </w:rPr>
        <w:fldChar w:fldCharType="separate"/>
      </w:r>
      <w:r>
        <w:rPr>
          <w:noProof/>
        </w:rPr>
        <w:t>50</w:t>
      </w:r>
      <w:r>
        <w:rPr>
          <w:noProof/>
        </w:rPr>
        <w:fldChar w:fldCharType="end"/>
      </w:r>
    </w:p>
    <w:p w14:paraId="59A1D248" w14:textId="3A7A8D3D" w:rsidR="00B706DB" w:rsidRDefault="00B706DB">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_Toc133484010 \h </w:instrText>
      </w:r>
      <w:r>
        <w:rPr>
          <w:noProof/>
        </w:rPr>
      </w:r>
      <w:r>
        <w:rPr>
          <w:noProof/>
        </w:rPr>
        <w:fldChar w:fldCharType="separate"/>
      </w:r>
      <w:r>
        <w:rPr>
          <w:noProof/>
        </w:rPr>
        <w:t>50</w:t>
      </w:r>
      <w:r>
        <w:rPr>
          <w:noProof/>
        </w:rPr>
        <w:fldChar w:fldCharType="end"/>
      </w:r>
    </w:p>
    <w:p w14:paraId="300CFB09" w14:textId="14347876" w:rsidR="00B706DB" w:rsidRDefault="00B706DB">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_Toc133484011 \h </w:instrText>
      </w:r>
      <w:r>
        <w:rPr>
          <w:noProof/>
        </w:rPr>
      </w:r>
      <w:r>
        <w:rPr>
          <w:noProof/>
        </w:rPr>
        <w:fldChar w:fldCharType="separate"/>
      </w:r>
      <w:r>
        <w:rPr>
          <w:noProof/>
        </w:rPr>
        <w:t>50</w:t>
      </w:r>
      <w:r>
        <w:rPr>
          <w:noProof/>
        </w:rPr>
        <w:fldChar w:fldCharType="end"/>
      </w:r>
    </w:p>
    <w:p w14:paraId="7D074ACD" w14:textId="7DBDFDE2" w:rsidR="00B706DB" w:rsidRDefault="00B706DB">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_Toc133484012 \h </w:instrText>
      </w:r>
      <w:r>
        <w:rPr>
          <w:noProof/>
        </w:rPr>
      </w:r>
      <w:r>
        <w:rPr>
          <w:noProof/>
        </w:rPr>
        <w:fldChar w:fldCharType="separate"/>
      </w:r>
      <w:r>
        <w:rPr>
          <w:noProof/>
        </w:rPr>
        <w:t>50</w:t>
      </w:r>
      <w:r>
        <w:rPr>
          <w:noProof/>
        </w:rPr>
        <w:fldChar w:fldCharType="end"/>
      </w:r>
    </w:p>
    <w:p w14:paraId="1BCDA611" w14:textId="179DBB9F" w:rsidR="00B706DB" w:rsidRDefault="00B706DB">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_Toc133484013 \h </w:instrText>
      </w:r>
      <w:r>
        <w:rPr>
          <w:noProof/>
        </w:rPr>
      </w:r>
      <w:r>
        <w:rPr>
          <w:noProof/>
        </w:rPr>
        <w:fldChar w:fldCharType="separate"/>
      </w:r>
      <w:r>
        <w:rPr>
          <w:noProof/>
        </w:rPr>
        <w:t>50</w:t>
      </w:r>
      <w:r>
        <w:rPr>
          <w:noProof/>
        </w:rPr>
        <w:fldChar w:fldCharType="end"/>
      </w:r>
    </w:p>
    <w:p w14:paraId="3B689CF0" w14:textId="4EF6C560" w:rsidR="00B706DB" w:rsidRDefault="00B706DB">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_Toc133484014 \h </w:instrText>
      </w:r>
      <w:r>
        <w:rPr>
          <w:noProof/>
        </w:rPr>
      </w:r>
      <w:r>
        <w:rPr>
          <w:noProof/>
        </w:rPr>
        <w:fldChar w:fldCharType="separate"/>
      </w:r>
      <w:r>
        <w:rPr>
          <w:noProof/>
        </w:rPr>
        <w:t>50</w:t>
      </w:r>
      <w:r>
        <w:rPr>
          <w:noProof/>
        </w:rPr>
        <w:fldChar w:fldCharType="end"/>
      </w:r>
    </w:p>
    <w:p w14:paraId="375976F5" w14:textId="021C97B8" w:rsidR="00B706DB" w:rsidRDefault="00B706DB">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_Toc133484015 \h </w:instrText>
      </w:r>
      <w:r>
        <w:rPr>
          <w:noProof/>
        </w:rPr>
      </w:r>
      <w:r>
        <w:rPr>
          <w:noProof/>
        </w:rPr>
        <w:fldChar w:fldCharType="separate"/>
      </w:r>
      <w:r>
        <w:rPr>
          <w:noProof/>
        </w:rPr>
        <w:t>51</w:t>
      </w:r>
      <w:r>
        <w:rPr>
          <w:noProof/>
        </w:rPr>
        <w:fldChar w:fldCharType="end"/>
      </w:r>
    </w:p>
    <w:p w14:paraId="7E3571B0" w14:textId="13FFB0DF" w:rsidR="00B706DB" w:rsidRDefault="00B706DB">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_Toc133484016 \h </w:instrText>
      </w:r>
      <w:r>
        <w:rPr>
          <w:noProof/>
        </w:rPr>
      </w:r>
      <w:r>
        <w:rPr>
          <w:noProof/>
        </w:rPr>
        <w:fldChar w:fldCharType="separate"/>
      </w:r>
      <w:r>
        <w:rPr>
          <w:noProof/>
        </w:rPr>
        <w:t>51</w:t>
      </w:r>
      <w:r>
        <w:rPr>
          <w:noProof/>
        </w:rPr>
        <w:fldChar w:fldCharType="end"/>
      </w:r>
    </w:p>
    <w:p w14:paraId="63576139" w14:textId="34D59442" w:rsidR="00B706DB" w:rsidRDefault="00B706DB">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_Toc133484017 \h </w:instrText>
      </w:r>
      <w:r>
        <w:rPr>
          <w:noProof/>
        </w:rPr>
      </w:r>
      <w:r>
        <w:rPr>
          <w:noProof/>
        </w:rPr>
        <w:fldChar w:fldCharType="separate"/>
      </w:r>
      <w:r>
        <w:rPr>
          <w:noProof/>
        </w:rPr>
        <w:t>52</w:t>
      </w:r>
      <w:r>
        <w:rPr>
          <w:noProof/>
        </w:rPr>
        <w:fldChar w:fldCharType="end"/>
      </w:r>
    </w:p>
    <w:p w14:paraId="2A39C450" w14:textId="12BCB917" w:rsidR="00B706DB" w:rsidRDefault="00B706DB">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_Toc133484018 \h </w:instrText>
      </w:r>
      <w:r>
        <w:rPr>
          <w:noProof/>
        </w:rPr>
      </w:r>
      <w:r>
        <w:rPr>
          <w:noProof/>
        </w:rPr>
        <w:fldChar w:fldCharType="separate"/>
      </w:r>
      <w:r>
        <w:rPr>
          <w:noProof/>
        </w:rPr>
        <w:t>52</w:t>
      </w:r>
      <w:r>
        <w:rPr>
          <w:noProof/>
        </w:rPr>
        <w:fldChar w:fldCharType="end"/>
      </w:r>
    </w:p>
    <w:p w14:paraId="052D0D87" w14:textId="7A6C5DF4" w:rsidR="00B706DB" w:rsidRDefault="00B706DB">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_Toc133484019 \h </w:instrText>
      </w:r>
      <w:r>
        <w:rPr>
          <w:noProof/>
        </w:rPr>
      </w:r>
      <w:r>
        <w:rPr>
          <w:noProof/>
        </w:rPr>
        <w:fldChar w:fldCharType="separate"/>
      </w:r>
      <w:r>
        <w:rPr>
          <w:noProof/>
        </w:rPr>
        <w:t>53</w:t>
      </w:r>
      <w:r>
        <w:rPr>
          <w:noProof/>
        </w:rPr>
        <w:fldChar w:fldCharType="end"/>
      </w:r>
    </w:p>
    <w:p w14:paraId="2C6CAD11" w14:textId="003E6C60" w:rsidR="00B706DB" w:rsidRDefault="00B706DB">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_Toc133484020 \h </w:instrText>
      </w:r>
      <w:r>
        <w:rPr>
          <w:noProof/>
        </w:rPr>
      </w:r>
      <w:r>
        <w:rPr>
          <w:noProof/>
        </w:rPr>
        <w:fldChar w:fldCharType="separate"/>
      </w:r>
      <w:r>
        <w:rPr>
          <w:noProof/>
        </w:rPr>
        <w:t>59</w:t>
      </w:r>
      <w:r>
        <w:rPr>
          <w:noProof/>
        </w:rPr>
        <w:fldChar w:fldCharType="end"/>
      </w:r>
    </w:p>
    <w:p w14:paraId="6038216B" w14:textId="7FFC02C2" w:rsidR="00B706DB" w:rsidRDefault="00B706DB">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_Toc133484021 \h </w:instrText>
      </w:r>
      <w:r>
        <w:rPr>
          <w:noProof/>
        </w:rPr>
      </w:r>
      <w:r>
        <w:rPr>
          <w:noProof/>
        </w:rPr>
        <w:fldChar w:fldCharType="separate"/>
      </w:r>
      <w:r>
        <w:rPr>
          <w:noProof/>
        </w:rPr>
        <w:t>60</w:t>
      </w:r>
      <w:r>
        <w:rPr>
          <w:noProof/>
        </w:rPr>
        <w:fldChar w:fldCharType="end"/>
      </w:r>
    </w:p>
    <w:p w14:paraId="6466E135" w14:textId="2A9BF169" w:rsidR="00B706DB" w:rsidRDefault="00B706DB">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_Toc133484022 \h </w:instrText>
      </w:r>
      <w:r>
        <w:rPr>
          <w:noProof/>
        </w:rPr>
      </w:r>
      <w:r>
        <w:rPr>
          <w:noProof/>
        </w:rPr>
        <w:fldChar w:fldCharType="separate"/>
      </w:r>
      <w:r>
        <w:rPr>
          <w:noProof/>
        </w:rPr>
        <w:t>60</w:t>
      </w:r>
      <w:r>
        <w:rPr>
          <w:noProof/>
        </w:rPr>
        <w:fldChar w:fldCharType="end"/>
      </w:r>
    </w:p>
    <w:p w14:paraId="59DA9834" w14:textId="46350AFD" w:rsidR="00B706DB" w:rsidRDefault="00B706DB">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_Toc133484023 \h </w:instrText>
      </w:r>
      <w:r>
        <w:rPr>
          <w:noProof/>
        </w:rPr>
      </w:r>
      <w:r>
        <w:rPr>
          <w:noProof/>
        </w:rPr>
        <w:fldChar w:fldCharType="separate"/>
      </w:r>
      <w:r>
        <w:rPr>
          <w:noProof/>
        </w:rPr>
        <w:t>60</w:t>
      </w:r>
      <w:r>
        <w:rPr>
          <w:noProof/>
        </w:rPr>
        <w:fldChar w:fldCharType="end"/>
      </w:r>
    </w:p>
    <w:p w14:paraId="320DD696" w14:textId="06734EE8" w:rsidR="00B706DB" w:rsidRDefault="00B706DB">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_Toc133484024 \h </w:instrText>
      </w:r>
      <w:r>
        <w:rPr>
          <w:noProof/>
        </w:rPr>
      </w:r>
      <w:r>
        <w:rPr>
          <w:noProof/>
        </w:rPr>
        <w:fldChar w:fldCharType="separate"/>
      </w:r>
      <w:r>
        <w:rPr>
          <w:noProof/>
        </w:rPr>
        <w:t>60</w:t>
      </w:r>
      <w:r>
        <w:rPr>
          <w:noProof/>
        </w:rPr>
        <w:fldChar w:fldCharType="end"/>
      </w:r>
    </w:p>
    <w:p w14:paraId="57EE0E36" w14:textId="2F5D968D" w:rsidR="00B706DB" w:rsidRDefault="00B706DB">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_Toc133484025 \h </w:instrText>
      </w:r>
      <w:r>
        <w:rPr>
          <w:noProof/>
        </w:rPr>
      </w:r>
      <w:r>
        <w:rPr>
          <w:noProof/>
        </w:rPr>
        <w:fldChar w:fldCharType="separate"/>
      </w:r>
      <w:r>
        <w:rPr>
          <w:noProof/>
        </w:rPr>
        <w:t>60</w:t>
      </w:r>
      <w:r>
        <w:rPr>
          <w:noProof/>
        </w:rPr>
        <w:fldChar w:fldCharType="end"/>
      </w:r>
    </w:p>
    <w:p w14:paraId="62A3FFA9" w14:textId="6D9B612D" w:rsidR="00B706DB" w:rsidRDefault="00B706DB">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_Toc133484026 \h </w:instrText>
      </w:r>
      <w:r>
        <w:rPr>
          <w:noProof/>
        </w:rPr>
      </w:r>
      <w:r>
        <w:rPr>
          <w:noProof/>
        </w:rPr>
        <w:fldChar w:fldCharType="separate"/>
      </w:r>
      <w:r>
        <w:rPr>
          <w:noProof/>
        </w:rPr>
        <w:t>60</w:t>
      </w:r>
      <w:r>
        <w:rPr>
          <w:noProof/>
        </w:rPr>
        <w:fldChar w:fldCharType="end"/>
      </w:r>
    </w:p>
    <w:p w14:paraId="4893F2A0" w14:textId="69FE6C5A" w:rsidR="00B706DB" w:rsidRDefault="00B706DB">
      <w:pPr>
        <w:pStyle w:val="TOC5"/>
        <w:rPr>
          <w:rFonts w:asciiTheme="minorHAnsi" w:eastAsiaTheme="minorEastAsia" w:hAnsiTheme="minorHAnsi" w:cstheme="minorBidi"/>
          <w:noProof/>
          <w:sz w:val="22"/>
          <w:szCs w:val="22"/>
          <w:lang w:val="en-US" w:eastAsia="zh-CN"/>
        </w:rPr>
      </w:pPr>
      <w:r w:rsidRPr="000F5316">
        <w:rPr>
          <w:noProof/>
          <w:lang w:val="fr-FR"/>
        </w:rPr>
        <w:t>5.2.3.4.1</w:t>
      </w:r>
      <w:r>
        <w:rPr>
          <w:rFonts w:asciiTheme="minorHAnsi" w:eastAsiaTheme="minorEastAsia" w:hAnsiTheme="minorHAnsi" w:cstheme="minorBidi"/>
          <w:noProof/>
          <w:sz w:val="22"/>
          <w:szCs w:val="22"/>
          <w:lang w:val="en-US" w:eastAsia="zh-CN"/>
        </w:rPr>
        <w:tab/>
      </w:r>
      <w:r w:rsidRPr="000F5316">
        <w:rPr>
          <w:noProof/>
          <w:lang w:val="fr-FR"/>
        </w:rPr>
        <w:t xml:space="preserve">Possible </w:t>
      </w:r>
      <w:r>
        <w:rPr>
          <w:noProof/>
        </w:rPr>
        <w:t xml:space="preserve">solution </w:t>
      </w:r>
      <w:r w:rsidRPr="000F5316">
        <w:rPr>
          <w:noProof/>
          <w:lang w:val="fr-FR" w:eastAsia="zh-CN"/>
        </w:rPr>
        <w:t>#1</w:t>
      </w:r>
      <w:r>
        <w:rPr>
          <w:noProof/>
        </w:rPr>
        <w:tab/>
      </w:r>
      <w:r>
        <w:rPr>
          <w:noProof/>
        </w:rPr>
        <w:fldChar w:fldCharType="begin"/>
      </w:r>
      <w:r>
        <w:rPr>
          <w:noProof/>
        </w:rPr>
        <w:instrText xml:space="preserve"> PAGEREF _Toc133484027 \h </w:instrText>
      </w:r>
      <w:r>
        <w:rPr>
          <w:noProof/>
        </w:rPr>
      </w:r>
      <w:r>
        <w:rPr>
          <w:noProof/>
        </w:rPr>
        <w:fldChar w:fldCharType="separate"/>
      </w:r>
      <w:r>
        <w:rPr>
          <w:noProof/>
        </w:rPr>
        <w:t>60</w:t>
      </w:r>
      <w:r>
        <w:rPr>
          <w:noProof/>
        </w:rPr>
        <w:fldChar w:fldCharType="end"/>
      </w:r>
    </w:p>
    <w:p w14:paraId="6ECFC41B" w14:textId="41D57A0A" w:rsidR="00B706DB" w:rsidRDefault="00B706DB">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_Toc133484028 \h </w:instrText>
      </w:r>
      <w:r>
        <w:rPr>
          <w:noProof/>
        </w:rPr>
      </w:r>
      <w:r>
        <w:rPr>
          <w:noProof/>
        </w:rPr>
        <w:fldChar w:fldCharType="separate"/>
      </w:r>
      <w:r>
        <w:rPr>
          <w:noProof/>
        </w:rPr>
        <w:t>61</w:t>
      </w:r>
      <w:r>
        <w:rPr>
          <w:noProof/>
        </w:rPr>
        <w:fldChar w:fldCharType="end"/>
      </w:r>
    </w:p>
    <w:p w14:paraId="33A333CC" w14:textId="4BC95E47" w:rsidR="00B706DB" w:rsidRDefault="00B706DB">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_Toc133484029 \h </w:instrText>
      </w:r>
      <w:r>
        <w:rPr>
          <w:noProof/>
        </w:rPr>
      </w:r>
      <w:r>
        <w:rPr>
          <w:noProof/>
        </w:rPr>
        <w:fldChar w:fldCharType="separate"/>
      </w:r>
      <w:r>
        <w:rPr>
          <w:noProof/>
        </w:rPr>
        <w:t>61</w:t>
      </w:r>
      <w:r>
        <w:rPr>
          <w:noProof/>
        </w:rPr>
        <w:fldChar w:fldCharType="end"/>
      </w:r>
    </w:p>
    <w:p w14:paraId="1706F9D8" w14:textId="7FDC7730" w:rsidR="00B706DB" w:rsidRDefault="00B706DB">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_Toc133484030 \h </w:instrText>
      </w:r>
      <w:r>
        <w:rPr>
          <w:noProof/>
        </w:rPr>
      </w:r>
      <w:r>
        <w:rPr>
          <w:noProof/>
        </w:rPr>
        <w:fldChar w:fldCharType="separate"/>
      </w:r>
      <w:r>
        <w:rPr>
          <w:noProof/>
        </w:rPr>
        <w:t>61</w:t>
      </w:r>
      <w:r>
        <w:rPr>
          <w:noProof/>
        </w:rPr>
        <w:fldChar w:fldCharType="end"/>
      </w:r>
    </w:p>
    <w:p w14:paraId="01AB9A0E" w14:textId="3B25C739" w:rsidR="00B706DB" w:rsidRDefault="00B706DB">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_Toc133484031 \h </w:instrText>
      </w:r>
      <w:r>
        <w:rPr>
          <w:noProof/>
        </w:rPr>
      </w:r>
      <w:r>
        <w:rPr>
          <w:noProof/>
        </w:rPr>
        <w:fldChar w:fldCharType="separate"/>
      </w:r>
      <w:r>
        <w:rPr>
          <w:noProof/>
        </w:rPr>
        <w:t>62</w:t>
      </w:r>
      <w:r>
        <w:rPr>
          <w:noProof/>
        </w:rPr>
        <w:fldChar w:fldCharType="end"/>
      </w:r>
    </w:p>
    <w:p w14:paraId="2F41C29C" w14:textId="5BF418A1" w:rsidR="00B706DB" w:rsidRDefault="00B706DB">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0F5316">
        <w:rPr>
          <w:noProof/>
          <w:lang w:val="en-US"/>
        </w:rPr>
        <w:t xml:space="preserve"> control and monitoring</w:t>
      </w:r>
      <w:r>
        <w:rPr>
          <w:noProof/>
        </w:rPr>
        <w:tab/>
      </w:r>
      <w:r>
        <w:rPr>
          <w:noProof/>
        </w:rPr>
        <w:fldChar w:fldCharType="begin"/>
      </w:r>
      <w:r>
        <w:rPr>
          <w:noProof/>
        </w:rPr>
        <w:instrText xml:space="preserve"> PAGEREF _Toc133484032 \h </w:instrText>
      </w:r>
      <w:r>
        <w:rPr>
          <w:noProof/>
        </w:rPr>
      </w:r>
      <w:r>
        <w:rPr>
          <w:noProof/>
        </w:rPr>
        <w:fldChar w:fldCharType="separate"/>
      </w:r>
      <w:r>
        <w:rPr>
          <w:noProof/>
        </w:rPr>
        <w:t>62</w:t>
      </w:r>
      <w:r>
        <w:rPr>
          <w:noProof/>
        </w:rPr>
        <w:fldChar w:fldCharType="end"/>
      </w:r>
    </w:p>
    <w:p w14:paraId="08D3A502" w14:textId="23E39600" w:rsidR="00B706DB" w:rsidRDefault="00B706DB">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_Toc133484033 \h </w:instrText>
      </w:r>
      <w:r>
        <w:rPr>
          <w:noProof/>
        </w:rPr>
      </w:r>
      <w:r>
        <w:rPr>
          <w:noProof/>
        </w:rPr>
        <w:fldChar w:fldCharType="separate"/>
      </w:r>
      <w:r>
        <w:rPr>
          <w:noProof/>
        </w:rPr>
        <w:t>62</w:t>
      </w:r>
      <w:r>
        <w:rPr>
          <w:noProof/>
        </w:rPr>
        <w:fldChar w:fldCharType="end"/>
      </w:r>
    </w:p>
    <w:p w14:paraId="3A6DE909" w14:textId="324628A2" w:rsidR="00B706DB" w:rsidRDefault="00B706DB">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_Toc133484034 \h </w:instrText>
      </w:r>
      <w:r>
        <w:rPr>
          <w:noProof/>
        </w:rPr>
      </w:r>
      <w:r>
        <w:rPr>
          <w:noProof/>
        </w:rPr>
        <w:fldChar w:fldCharType="separate"/>
      </w:r>
      <w:r>
        <w:rPr>
          <w:noProof/>
        </w:rPr>
        <w:t>62</w:t>
      </w:r>
      <w:r>
        <w:rPr>
          <w:noProof/>
        </w:rPr>
        <w:fldChar w:fldCharType="end"/>
      </w:r>
    </w:p>
    <w:p w14:paraId="2591D7A9" w14:textId="757FCD69" w:rsidR="00B706DB" w:rsidRDefault="00B706DB">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_Toc133484035 \h </w:instrText>
      </w:r>
      <w:r>
        <w:rPr>
          <w:noProof/>
        </w:rPr>
      </w:r>
      <w:r>
        <w:rPr>
          <w:noProof/>
        </w:rPr>
        <w:fldChar w:fldCharType="separate"/>
      </w:r>
      <w:r>
        <w:rPr>
          <w:noProof/>
        </w:rPr>
        <w:t>62</w:t>
      </w:r>
      <w:r>
        <w:rPr>
          <w:noProof/>
        </w:rPr>
        <w:fldChar w:fldCharType="end"/>
      </w:r>
    </w:p>
    <w:p w14:paraId="670B3C9E" w14:textId="588EE281" w:rsidR="00B706DB" w:rsidRDefault="00B706DB">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_Toc133484036 \h </w:instrText>
      </w:r>
      <w:r>
        <w:rPr>
          <w:noProof/>
        </w:rPr>
      </w:r>
      <w:r>
        <w:rPr>
          <w:noProof/>
        </w:rPr>
        <w:fldChar w:fldCharType="separate"/>
      </w:r>
      <w:r>
        <w:rPr>
          <w:noProof/>
        </w:rPr>
        <w:t>64</w:t>
      </w:r>
      <w:r>
        <w:rPr>
          <w:noProof/>
        </w:rPr>
        <w:fldChar w:fldCharType="end"/>
      </w:r>
    </w:p>
    <w:p w14:paraId="35216B84" w14:textId="05313DFF" w:rsidR="00B706DB" w:rsidRDefault="00B706DB">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_Toc133484037 \h </w:instrText>
      </w:r>
      <w:r>
        <w:rPr>
          <w:noProof/>
        </w:rPr>
      </w:r>
      <w:r>
        <w:rPr>
          <w:noProof/>
        </w:rPr>
        <w:fldChar w:fldCharType="separate"/>
      </w:r>
      <w:r>
        <w:rPr>
          <w:noProof/>
        </w:rPr>
        <w:t>64</w:t>
      </w:r>
      <w:r>
        <w:rPr>
          <w:noProof/>
        </w:rPr>
        <w:fldChar w:fldCharType="end"/>
      </w:r>
    </w:p>
    <w:p w14:paraId="5E2672EE" w14:textId="2D6EE182" w:rsidR="00B706DB" w:rsidRDefault="00B706DB">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_Toc133484038 \h </w:instrText>
      </w:r>
      <w:r>
        <w:rPr>
          <w:noProof/>
        </w:rPr>
      </w:r>
      <w:r>
        <w:rPr>
          <w:noProof/>
        </w:rPr>
        <w:fldChar w:fldCharType="separate"/>
      </w:r>
      <w:r>
        <w:rPr>
          <w:noProof/>
        </w:rPr>
        <w:t>64</w:t>
      </w:r>
      <w:r>
        <w:rPr>
          <w:noProof/>
        </w:rPr>
        <w:fldChar w:fldCharType="end"/>
      </w:r>
    </w:p>
    <w:p w14:paraId="0413F559" w14:textId="04D7F579" w:rsidR="00B706DB" w:rsidRDefault="00B706DB">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_Toc133484039 \h </w:instrText>
      </w:r>
      <w:r>
        <w:rPr>
          <w:noProof/>
        </w:rPr>
      </w:r>
      <w:r>
        <w:rPr>
          <w:noProof/>
        </w:rPr>
        <w:fldChar w:fldCharType="separate"/>
      </w:r>
      <w:r>
        <w:rPr>
          <w:noProof/>
        </w:rPr>
        <w:t>64</w:t>
      </w:r>
      <w:r>
        <w:rPr>
          <w:noProof/>
        </w:rPr>
        <w:fldChar w:fldCharType="end"/>
      </w:r>
    </w:p>
    <w:p w14:paraId="0CB8057E" w14:textId="1A37E54D" w:rsidR="00B706DB" w:rsidRDefault="00B706DB">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_Toc133484040 \h </w:instrText>
      </w:r>
      <w:r>
        <w:rPr>
          <w:noProof/>
        </w:rPr>
      </w:r>
      <w:r>
        <w:rPr>
          <w:noProof/>
        </w:rPr>
        <w:fldChar w:fldCharType="separate"/>
      </w:r>
      <w:r>
        <w:rPr>
          <w:noProof/>
        </w:rPr>
        <w:t>64</w:t>
      </w:r>
      <w:r>
        <w:rPr>
          <w:noProof/>
        </w:rPr>
        <w:fldChar w:fldCharType="end"/>
      </w:r>
    </w:p>
    <w:p w14:paraId="0AB7620F" w14:textId="3173400A" w:rsidR="00B706DB" w:rsidRDefault="00B706DB">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sidRPr="000F5316">
        <w:rPr>
          <w:rFonts w:cs="Arial"/>
          <w:noProof/>
        </w:rPr>
        <w:t xml:space="preserve">Managing </w:t>
      </w:r>
      <w:r>
        <w:rPr>
          <w:noProof/>
        </w:rPr>
        <w:t>ML inference emulation</w:t>
      </w:r>
      <w:r>
        <w:rPr>
          <w:noProof/>
        </w:rPr>
        <w:tab/>
      </w:r>
      <w:r>
        <w:rPr>
          <w:noProof/>
        </w:rPr>
        <w:fldChar w:fldCharType="begin"/>
      </w:r>
      <w:r>
        <w:rPr>
          <w:noProof/>
        </w:rPr>
        <w:instrText xml:space="preserve"> PAGEREF _Toc133484041 \h </w:instrText>
      </w:r>
      <w:r>
        <w:rPr>
          <w:noProof/>
        </w:rPr>
      </w:r>
      <w:r>
        <w:rPr>
          <w:noProof/>
        </w:rPr>
        <w:fldChar w:fldCharType="separate"/>
      </w:r>
      <w:r>
        <w:rPr>
          <w:noProof/>
        </w:rPr>
        <w:t>65</w:t>
      </w:r>
      <w:r>
        <w:rPr>
          <w:noProof/>
        </w:rPr>
        <w:fldChar w:fldCharType="end"/>
      </w:r>
    </w:p>
    <w:p w14:paraId="38397E2A" w14:textId="2FBD1FA2" w:rsidR="00B706DB" w:rsidRDefault="00B706DB">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_Toc133484042 \h </w:instrText>
      </w:r>
      <w:r>
        <w:rPr>
          <w:noProof/>
        </w:rPr>
      </w:r>
      <w:r>
        <w:rPr>
          <w:noProof/>
        </w:rPr>
        <w:fldChar w:fldCharType="separate"/>
      </w:r>
      <w:r>
        <w:rPr>
          <w:noProof/>
        </w:rPr>
        <w:t>65</w:t>
      </w:r>
      <w:r>
        <w:rPr>
          <w:noProof/>
        </w:rPr>
        <w:fldChar w:fldCharType="end"/>
      </w:r>
    </w:p>
    <w:p w14:paraId="10A9EB40" w14:textId="3A396F9E" w:rsidR="00B706DB" w:rsidRDefault="00B706DB">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_Toc133484043 \h </w:instrText>
      </w:r>
      <w:r>
        <w:rPr>
          <w:noProof/>
        </w:rPr>
      </w:r>
      <w:r>
        <w:rPr>
          <w:noProof/>
        </w:rPr>
        <w:fldChar w:fldCharType="separate"/>
      </w:r>
      <w:r>
        <w:rPr>
          <w:noProof/>
        </w:rPr>
        <w:t>66</w:t>
      </w:r>
      <w:r>
        <w:rPr>
          <w:noProof/>
        </w:rPr>
        <w:fldChar w:fldCharType="end"/>
      </w:r>
    </w:p>
    <w:p w14:paraId="61B2AF7E" w14:textId="043CD9A3" w:rsidR="00B706DB" w:rsidRDefault="00B706DB">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_Toc133484044 \h </w:instrText>
      </w:r>
      <w:r>
        <w:rPr>
          <w:noProof/>
        </w:rPr>
      </w:r>
      <w:r>
        <w:rPr>
          <w:noProof/>
        </w:rPr>
        <w:fldChar w:fldCharType="separate"/>
      </w:r>
      <w:r>
        <w:rPr>
          <w:noProof/>
        </w:rPr>
        <w:t>67</w:t>
      </w:r>
      <w:r>
        <w:rPr>
          <w:noProof/>
        </w:rPr>
        <w:fldChar w:fldCharType="end"/>
      </w:r>
    </w:p>
    <w:p w14:paraId="1F036C49" w14:textId="2316CE18" w:rsidR="00B706DB" w:rsidRDefault="00B706DB">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_Toc133484045 \h </w:instrText>
      </w:r>
      <w:r>
        <w:rPr>
          <w:noProof/>
        </w:rPr>
      </w:r>
      <w:r>
        <w:rPr>
          <w:noProof/>
        </w:rPr>
        <w:fldChar w:fldCharType="separate"/>
      </w:r>
      <w:r>
        <w:rPr>
          <w:noProof/>
        </w:rPr>
        <w:t>67</w:t>
      </w:r>
      <w:r>
        <w:rPr>
          <w:noProof/>
        </w:rPr>
        <w:fldChar w:fldCharType="end"/>
      </w:r>
    </w:p>
    <w:p w14:paraId="615DFB7E" w14:textId="568F2058" w:rsidR="00B706DB" w:rsidRDefault="00B706DB">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_Toc133484046 \h </w:instrText>
      </w:r>
      <w:r>
        <w:rPr>
          <w:noProof/>
        </w:rPr>
      </w:r>
      <w:r>
        <w:rPr>
          <w:noProof/>
        </w:rPr>
        <w:fldChar w:fldCharType="separate"/>
      </w:r>
      <w:r>
        <w:rPr>
          <w:noProof/>
        </w:rPr>
        <w:t>67</w:t>
      </w:r>
      <w:r>
        <w:rPr>
          <w:noProof/>
        </w:rPr>
        <w:fldChar w:fldCharType="end"/>
      </w:r>
    </w:p>
    <w:p w14:paraId="6D85FBD8" w14:textId="19F8EB2B" w:rsidR="00B706DB" w:rsidRDefault="00B706DB">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_Toc133484047 \h </w:instrText>
      </w:r>
      <w:r>
        <w:rPr>
          <w:noProof/>
        </w:rPr>
      </w:r>
      <w:r>
        <w:rPr>
          <w:noProof/>
        </w:rPr>
        <w:fldChar w:fldCharType="separate"/>
      </w:r>
      <w:r>
        <w:rPr>
          <w:noProof/>
        </w:rPr>
        <w:t>67</w:t>
      </w:r>
      <w:r>
        <w:rPr>
          <w:noProof/>
        </w:rPr>
        <w:fldChar w:fldCharType="end"/>
      </w:r>
    </w:p>
    <w:p w14:paraId="481B7CF6" w14:textId="3E575B49" w:rsidR="00B706DB" w:rsidRDefault="00B706DB">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0F5316">
        <w:rPr>
          <w:noProof/>
          <w:lang w:val="en-US"/>
        </w:rPr>
        <w:t>performance evaluation in inference phase</w:t>
      </w:r>
      <w:r>
        <w:rPr>
          <w:noProof/>
        </w:rPr>
        <w:tab/>
      </w:r>
      <w:r>
        <w:rPr>
          <w:noProof/>
        </w:rPr>
        <w:fldChar w:fldCharType="begin"/>
      </w:r>
      <w:r>
        <w:rPr>
          <w:noProof/>
        </w:rPr>
        <w:instrText xml:space="preserve"> PAGEREF _Toc133484048 \h </w:instrText>
      </w:r>
      <w:r>
        <w:rPr>
          <w:noProof/>
        </w:rPr>
      </w:r>
      <w:r>
        <w:rPr>
          <w:noProof/>
        </w:rPr>
        <w:fldChar w:fldCharType="separate"/>
      </w:r>
      <w:r>
        <w:rPr>
          <w:noProof/>
        </w:rPr>
        <w:t>67</w:t>
      </w:r>
      <w:r>
        <w:rPr>
          <w:noProof/>
        </w:rPr>
        <w:fldChar w:fldCharType="end"/>
      </w:r>
    </w:p>
    <w:p w14:paraId="6195CDFF" w14:textId="1361DD6A" w:rsidR="00B706DB" w:rsidRDefault="00B706DB">
      <w:pPr>
        <w:pStyle w:val="TOC5"/>
        <w:rPr>
          <w:rFonts w:asciiTheme="minorHAnsi" w:eastAsiaTheme="minorEastAsia" w:hAnsiTheme="minorHAnsi" w:cstheme="minorBidi"/>
          <w:noProof/>
          <w:sz w:val="22"/>
          <w:szCs w:val="22"/>
          <w:lang w:val="en-US" w:eastAsia="zh-CN"/>
        </w:rPr>
      </w:pPr>
      <w:r>
        <w:rPr>
          <w:noProof/>
        </w:rPr>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_Toc133484049 \h </w:instrText>
      </w:r>
      <w:r>
        <w:rPr>
          <w:noProof/>
        </w:rPr>
      </w:r>
      <w:r>
        <w:rPr>
          <w:noProof/>
        </w:rPr>
        <w:fldChar w:fldCharType="separate"/>
      </w:r>
      <w:r>
        <w:rPr>
          <w:noProof/>
        </w:rPr>
        <w:t>68</w:t>
      </w:r>
      <w:r>
        <w:rPr>
          <w:noProof/>
        </w:rPr>
        <w:fldChar w:fldCharType="end"/>
      </w:r>
    </w:p>
    <w:p w14:paraId="4B0C874D" w14:textId="054C702F" w:rsidR="00B706DB" w:rsidRDefault="00B706DB">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_Toc133484050 \h </w:instrText>
      </w:r>
      <w:r>
        <w:rPr>
          <w:noProof/>
        </w:rPr>
      </w:r>
      <w:r>
        <w:rPr>
          <w:noProof/>
        </w:rPr>
        <w:fldChar w:fldCharType="separate"/>
      </w:r>
      <w:r>
        <w:rPr>
          <w:noProof/>
        </w:rPr>
        <w:t>68</w:t>
      </w:r>
      <w:r>
        <w:rPr>
          <w:noProof/>
        </w:rPr>
        <w:fldChar w:fldCharType="end"/>
      </w:r>
    </w:p>
    <w:p w14:paraId="3AAF82BE" w14:textId="467796B6" w:rsidR="00B706DB" w:rsidRDefault="00B706DB">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_Toc133484051 \h </w:instrText>
      </w:r>
      <w:r>
        <w:rPr>
          <w:noProof/>
        </w:rPr>
      </w:r>
      <w:r>
        <w:rPr>
          <w:noProof/>
        </w:rPr>
        <w:fldChar w:fldCharType="separate"/>
      </w:r>
      <w:r>
        <w:rPr>
          <w:noProof/>
        </w:rPr>
        <w:t>69</w:t>
      </w:r>
      <w:r>
        <w:rPr>
          <w:noProof/>
        </w:rPr>
        <w:fldChar w:fldCharType="end"/>
      </w:r>
    </w:p>
    <w:p w14:paraId="7A3790D5" w14:textId="776762E6" w:rsidR="00B706DB" w:rsidRDefault="00B706DB">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_Toc133484052 \h </w:instrText>
      </w:r>
      <w:r>
        <w:rPr>
          <w:noProof/>
        </w:rPr>
      </w:r>
      <w:r>
        <w:rPr>
          <w:noProof/>
        </w:rPr>
        <w:fldChar w:fldCharType="separate"/>
      </w:r>
      <w:r>
        <w:rPr>
          <w:noProof/>
        </w:rPr>
        <w:t>69</w:t>
      </w:r>
      <w:r>
        <w:rPr>
          <w:noProof/>
        </w:rPr>
        <w:fldChar w:fldCharType="end"/>
      </w:r>
    </w:p>
    <w:p w14:paraId="40BC251A" w14:textId="68A3032E" w:rsidR="00B706DB" w:rsidRDefault="00B706DB">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_Toc133484053 \h </w:instrText>
      </w:r>
      <w:r>
        <w:rPr>
          <w:noProof/>
        </w:rPr>
      </w:r>
      <w:r>
        <w:rPr>
          <w:noProof/>
        </w:rPr>
        <w:fldChar w:fldCharType="separate"/>
      </w:r>
      <w:r>
        <w:rPr>
          <w:noProof/>
        </w:rPr>
        <w:t>70</w:t>
      </w:r>
      <w:r>
        <w:rPr>
          <w:noProof/>
        </w:rPr>
        <w:fldChar w:fldCharType="end"/>
      </w:r>
    </w:p>
    <w:p w14:paraId="0CE83BAD" w14:textId="0264E42F" w:rsidR="00B706DB" w:rsidRDefault="00B706DB">
      <w:pPr>
        <w:pStyle w:val="TOC5"/>
        <w:rPr>
          <w:rFonts w:asciiTheme="minorHAnsi" w:eastAsiaTheme="minorEastAsia" w:hAnsiTheme="minorHAnsi" w:cstheme="minorBidi"/>
          <w:noProof/>
          <w:sz w:val="22"/>
          <w:szCs w:val="22"/>
          <w:lang w:val="en-US" w:eastAsia="zh-CN"/>
        </w:rPr>
      </w:pPr>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0F5316">
        <w:rPr>
          <w:noProof/>
          <w:lang w:val="en-US"/>
        </w:rPr>
        <w:t>performance evaluation in inference phase</w:t>
      </w:r>
      <w:r>
        <w:rPr>
          <w:noProof/>
        </w:rPr>
        <w:tab/>
      </w:r>
      <w:r>
        <w:rPr>
          <w:noProof/>
        </w:rPr>
        <w:fldChar w:fldCharType="begin"/>
      </w:r>
      <w:r>
        <w:rPr>
          <w:noProof/>
        </w:rPr>
        <w:instrText xml:space="preserve"> PAGEREF _Toc133484054 \h </w:instrText>
      </w:r>
      <w:r>
        <w:rPr>
          <w:noProof/>
        </w:rPr>
      </w:r>
      <w:r>
        <w:rPr>
          <w:noProof/>
        </w:rPr>
        <w:fldChar w:fldCharType="separate"/>
      </w:r>
      <w:r>
        <w:rPr>
          <w:noProof/>
        </w:rPr>
        <w:t>70</w:t>
      </w:r>
      <w:r>
        <w:rPr>
          <w:noProof/>
        </w:rPr>
        <w:fldChar w:fldCharType="end"/>
      </w:r>
    </w:p>
    <w:p w14:paraId="44461E89" w14:textId="4B1EC57F" w:rsidR="00B706DB" w:rsidRDefault="00B706DB">
      <w:pPr>
        <w:pStyle w:val="TOC5"/>
        <w:rPr>
          <w:rFonts w:asciiTheme="minorHAnsi" w:eastAsiaTheme="minorEastAsia" w:hAnsiTheme="minorHAnsi" w:cstheme="minorBidi"/>
          <w:noProof/>
          <w:sz w:val="22"/>
          <w:szCs w:val="22"/>
          <w:lang w:val="en-US" w:eastAsia="zh-CN"/>
        </w:rPr>
      </w:pPr>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_Toc133484055 \h </w:instrText>
      </w:r>
      <w:r>
        <w:rPr>
          <w:noProof/>
        </w:rPr>
      </w:r>
      <w:r>
        <w:rPr>
          <w:noProof/>
        </w:rPr>
        <w:fldChar w:fldCharType="separate"/>
      </w:r>
      <w:r>
        <w:rPr>
          <w:noProof/>
        </w:rPr>
        <w:t>71</w:t>
      </w:r>
      <w:r>
        <w:rPr>
          <w:noProof/>
        </w:rPr>
        <w:fldChar w:fldCharType="end"/>
      </w:r>
    </w:p>
    <w:p w14:paraId="510E3A92" w14:textId="565B6B09" w:rsidR="00B706DB" w:rsidRDefault="00B706DB">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_Toc133484056 \h </w:instrText>
      </w:r>
      <w:r>
        <w:rPr>
          <w:noProof/>
        </w:rPr>
      </w:r>
      <w:r>
        <w:rPr>
          <w:noProof/>
        </w:rPr>
        <w:fldChar w:fldCharType="separate"/>
      </w:r>
      <w:r>
        <w:rPr>
          <w:noProof/>
        </w:rPr>
        <w:t>71</w:t>
      </w:r>
      <w:r>
        <w:rPr>
          <w:noProof/>
        </w:rPr>
        <w:fldChar w:fldCharType="end"/>
      </w:r>
    </w:p>
    <w:p w14:paraId="29E9D3D9" w14:textId="5E12E8A2" w:rsidR="00B706DB" w:rsidRDefault="00B706DB">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0F5316">
        <w:rPr>
          <w:noProof/>
          <w:lang w:val="en-US"/>
        </w:rPr>
        <w:t xml:space="preserve"> abstraction</w:t>
      </w:r>
      <w:r>
        <w:rPr>
          <w:noProof/>
        </w:rPr>
        <w:tab/>
      </w:r>
      <w:r>
        <w:rPr>
          <w:noProof/>
        </w:rPr>
        <w:fldChar w:fldCharType="begin"/>
      </w:r>
      <w:r>
        <w:rPr>
          <w:noProof/>
        </w:rPr>
        <w:instrText xml:space="preserve"> PAGEREF _Toc133484057 \h </w:instrText>
      </w:r>
      <w:r>
        <w:rPr>
          <w:noProof/>
        </w:rPr>
      </w:r>
      <w:r>
        <w:rPr>
          <w:noProof/>
        </w:rPr>
        <w:fldChar w:fldCharType="separate"/>
      </w:r>
      <w:r>
        <w:rPr>
          <w:noProof/>
        </w:rPr>
        <w:t>71</w:t>
      </w:r>
      <w:r>
        <w:rPr>
          <w:noProof/>
        </w:rPr>
        <w:fldChar w:fldCharType="end"/>
      </w:r>
    </w:p>
    <w:p w14:paraId="0A70F963" w14:textId="01F716A6" w:rsidR="00B706DB" w:rsidRDefault="00B706DB">
      <w:pPr>
        <w:pStyle w:val="TOC4"/>
        <w:rPr>
          <w:rFonts w:asciiTheme="minorHAnsi" w:eastAsiaTheme="minorEastAsia" w:hAnsiTheme="minorHAnsi" w:cstheme="minorBidi"/>
          <w:noProof/>
          <w:sz w:val="22"/>
          <w:szCs w:val="22"/>
          <w:lang w:val="en-US" w:eastAsia="zh-CN"/>
        </w:rPr>
      </w:pPr>
      <w:r>
        <w:rPr>
          <w:noProof/>
        </w:rPr>
        <w:t>5.2</w:t>
      </w:r>
      <w:r w:rsidRPr="000F5316">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_Toc133484058 \h </w:instrText>
      </w:r>
      <w:r>
        <w:rPr>
          <w:noProof/>
        </w:rPr>
      </w:r>
      <w:r>
        <w:rPr>
          <w:noProof/>
        </w:rPr>
        <w:fldChar w:fldCharType="separate"/>
      </w:r>
      <w:r>
        <w:rPr>
          <w:noProof/>
        </w:rPr>
        <w:t>72</w:t>
      </w:r>
      <w:r>
        <w:rPr>
          <w:noProof/>
        </w:rPr>
        <w:fldChar w:fldCharType="end"/>
      </w:r>
    </w:p>
    <w:p w14:paraId="2B1BFE5E" w14:textId="2A94D5C2" w:rsidR="00B706DB" w:rsidRDefault="00B706DB">
      <w:pPr>
        <w:pStyle w:val="TOC3"/>
        <w:rPr>
          <w:rFonts w:asciiTheme="minorHAnsi" w:eastAsiaTheme="minorEastAsia" w:hAnsiTheme="minorHAnsi" w:cstheme="minorBidi"/>
          <w:noProof/>
          <w:sz w:val="22"/>
          <w:szCs w:val="22"/>
          <w:lang w:val="en-US" w:eastAsia="zh-CN"/>
        </w:rPr>
      </w:pPr>
      <w:r w:rsidRPr="000F5316">
        <w:rPr>
          <w:noProof/>
          <w:lang w:val="fr-FR"/>
        </w:rPr>
        <w:t>5.2.7</w:t>
      </w:r>
      <w:r>
        <w:rPr>
          <w:rFonts w:asciiTheme="minorHAnsi" w:eastAsiaTheme="minorEastAsia" w:hAnsiTheme="minorHAnsi" w:cstheme="minorBidi"/>
          <w:noProof/>
          <w:sz w:val="22"/>
          <w:szCs w:val="22"/>
          <w:lang w:val="en-US" w:eastAsia="zh-CN"/>
        </w:rPr>
        <w:tab/>
      </w:r>
      <w:r w:rsidRPr="000F5316">
        <w:rPr>
          <w:noProof/>
          <w:lang w:val="fr-FR"/>
        </w:rPr>
        <w:t>Configuration management for AI/ML inference phase</w:t>
      </w:r>
      <w:r>
        <w:rPr>
          <w:noProof/>
        </w:rPr>
        <w:tab/>
      </w:r>
      <w:r>
        <w:rPr>
          <w:noProof/>
        </w:rPr>
        <w:fldChar w:fldCharType="begin"/>
      </w:r>
      <w:r>
        <w:rPr>
          <w:noProof/>
        </w:rPr>
        <w:instrText xml:space="preserve"> PAGEREF _Toc133484059 \h </w:instrText>
      </w:r>
      <w:r>
        <w:rPr>
          <w:noProof/>
        </w:rPr>
      </w:r>
      <w:r>
        <w:rPr>
          <w:noProof/>
        </w:rPr>
        <w:fldChar w:fldCharType="separate"/>
      </w:r>
      <w:r>
        <w:rPr>
          <w:noProof/>
        </w:rPr>
        <w:t>73</w:t>
      </w:r>
      <w:r>
        <w:rPr>
          <w:noProof/>
        </w:rPr>
        <w:fldChar w:fldCharType="end"/>
      </w:r>
    </w:p>
    <w:p w14:paraId="6BFA26D9" w14:textId="72149FF3"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eastAsia="ko-KR"/>
        </w:rPr>
        <w:t>5.2.7.1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_Toc133484060 \h </w:instrText>
      </w:r>
      <w:r>
        <w:rPr>
          <w:noProof/>
        </w:rPr>
      </w:r>
      <w:r>
        <w:rPr>
          <w:noProof/>
        </w:rPr>
        <w:fldChar w:fldCharType="separate"/>
      </w:r>
      <w:r>
        <w:rPr>
          <w:noProof/>
        </w:rPr>
        <w:t>73</w:t>
      </w:r>
      <w:r>
        <w:rPr>
          <w:noProof/>
        </w:rPr>
        <w:fldChar w:fldCharType="end"/>
      </w:r>
    </w:p>
    <w:p w14:paraId="76B156B4" w14:textId="096F73B1" w:rsidR="00B706DB" w:rsidRDefault="00B706DB">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_Toc133484061 \h </w:instrText>
      </w:r>
      <w:r>
        <w:rPr>
          <w:noProof/>
        </w:rPr>
      </w:r>
      <w:r>
        <w:rPr>
          <w:noProof/>
        </w:rPr>
        <w:fldChar w:fldCharType="separate"/>
      </w:r>
      <w:r>
        <w:rPr>
          <w:noProof/>
        </w:rPr>
        <w:t>73</w:t>
      </w:r>
      <w:r>
        <w:rPr>
          <w:noProof/>
        </w:rPr>
        <w:fldChar w:fldCharType="end"/>
      </w:r>
    </w:p>
    <w:p w14:paraId="0C582B9C" w14:textId="72A052F6" w:rsidR="00B706DB" w:rsidRDefault="00B706DB">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0F5316">
        <w:rPr>
          <w:noProof/>
          <w:lang w:val="en-US" w:eastAsia="zh-CN"/>
        </w:rPr>
        <w:t xml:space="preserve"> for RAN domain ES </w:t>
      </w:r>
      <w:r w:rsidRPr="000F5316">
        <w:rPr>
          <w:noProof/>
          <w:lang w:val="en-US"/>
        </w:rPr>
        <w:t>initiated by consumer</w:t>
      </w:r>
      <w:r>
        <w:rPr>
          <w:noProof/>
        </w:rPr>
        <w:tab/>
      </w:r>
      <w:r>
        <w:rPr>
          <w:noProof/>
        </w:rPr>
        <w:fldChar w:fldCharType="begin"/>
      </w:r>
      <w:r>
        <w:rPr>
          <w:noProof/>
        </w:rPr>
        <w:instrText xml:space="preserve"> PAGEREF _Toc133484062 \h </w:instrText>
      </w:r>
      <w:r>
        <w:rPr>
          <w:noProof/>
        </w:rPr>
      </w:r>
      <w:r>
        <w:rPr>
          <w:noProof/>
        </w:rPr>
        <w:fldChar w:fldCharType="separate"/>
      </w:r>
      <w:r>
        <w:rPr>
          <w:noProof/>
        </w:rPr>
        <w:t>73</w:t>
      </w:r>
      <w:r>
        <w:rPr>
          <w:noProof/>
        </w:rPr>
        <w:fldChar w:fldCharType="end"/>
      </w:r>
    </w:p>
    <w:p w14:paraId="2D8DA8A9" w14:textId="7951C568" w:rsidR="00B706DB" w:rsidRDefault="00B706DB">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0F5316">
        <w:rPr>
          <w:noProof/>
          <w:lang w:val="en-US" w:eastAsia="zh-CN"/>
        </w:rPr>
        <w:t xml:space="preserve"> </w:t>
      </w:r>
      <w:r w:rsidRPr="000F5316">
        <w:rPr>
          <w:noProof/>
          <w:lang w:val="en-US"/>
        </w:rPr>
        <w:t>initiated by producer</w:t>
      </w:r>
      <w:r>
        <w:rPr>
          <w:noProof/>
        </w:rPr>
        <w:tab/>
      </w:r>
      <w:r>
        <w:rPr>
          <w:noProof/>
        </w:rPr>
        <w:fldChar w:fldCharType="begin"/>
      </w:r>
      <w:r>
        <w:rPr>
          <w:noProof/>
        </w:rPr>
        <w:instrText xml:space="preserve"> PAGEREF _Toc133484063 \h </w:instrText>
      </w:r>
      <w:r>
        <w:rPr>
          <w:noProof/>
        </w:rPr>
      </w:r>
      <w:r>
        <w:rPr>
          <w:noProof/>
        </w:rPr>
        <w:fldChar w:fldCharType="separate"/>
      </w:r>
      <w:r>
        <w:rPr>
          <w:noProof/>
        </w:rPr>
        <w:t>73</w:t>
      </w:r>
      <w:r>
        <w:rPr>
          <w:noProof/>
        </w:rPr>
        <w:fldChar w:fldCharType="end"/>
      </w:r>
    </w:p>
    <w:p w14:paraId="2E8C1C95" w14:textId="562D6171" w:rsidR="00B706DB" w:rsidRDefault="00B706DB">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_Toc133484064 \h </w:instrText>
      </w:r>
      <w:r>
        <w:rPr>
          <w:noProof/>
        </w:rPr>
      </w:r>
      <w:r>
        <w:rPr>
          <w:noProof/>
        </w:rPr>
        <w:fldChar w:fldCharType="separate"/>
      </w:r>
      <w:r>
        <w:rPr>
          <w:noProof/>
        </w:rPr>
        <w:t>74</w:t>
      </w:r>
      <w:r>
        <w:rPr>
          <w:noProof/>
        </w:rPr>
        <w:fldChar w:fldCharType="end"/>
      </w:r>
    </w:p>
    <w:p w14:paraId="50315B04" w14:textId="7D68B413" w:rsidR="00B706DB" w:rsidRDefault="00B706DB">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0F5316">
        <w:rPr>
          <w:noProof/>
          <w:lang w:val="en-US"/>
        </w:rPr>
        <w:t>initiated by MnS consumer</w:t>
      </w:r>
      <w:r>
        <w:rPr>
          <w:noProof/>
        </w:rPr>
        <w:tab/>
      </w:r>
      <w:r>
        <w:rPr>
          <w:noProof/>
        </w:rPr>
        <w:fldChar w:fldCharType="begin"/>
      </w:r>
      <w:r>
        <w:rPr>
          <w:noProof/>
        </w:rPr>
        <w:instrText xml:space="preserve"> PAGEREF _Toc133484065 \h </w:instrText>
      </w:r>
      <w:r>
        <w:rPr>
          <w:noProof/>
        </w:rPr>
      </w:r>
      <w:r>
        <w:rPr>
          <w:noProof/>
        </w:rPr>
        <w:fldChar w:fldCharType="separate"/>
      </w:r>
      <w:r>
        <w:rPr>
          <w:noProof/>
        </w:rPr>
        <w:t>74</w:t>
      </w:r>
      <w:r>
        <w:rPr>
          <w:noProof/>
        </w:rPr>
        <w:fldChar w:fldCharType="end"/>
      </w:r>
    </w:p>
    <w:p w14:paraId="107D8EF5" w14:textId="664058F7" w:rsidR="00B706DB" w:rsidRDefault="00B706DB">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0F5316">
        <w:rPr>
          <w:noProof/>
          <w:lang w:val="en-US" w:eastAsia="zh-CN"/>
        </w:rPr>
        <w:t xml:space="preserve"> </w:t>
      </w:r>
      <w:r>
        <w:rPr>
          <w:noProof/>
          <w:lang w:eastAsia="zh-CN"/>
        </w:rPr>
        <w:t xml:space="preserve">for AI/ML inference </w:t>
      </w:r>
      <w:r>
        <w:rPr>
          <w:noProof/>
        </w:rPr>
        <w:t xml:space="preserve">selected </w:t>
      </w:r>
      <w:r w:rsidRPr="000F5316">
        <w:rPr>
          <w:noProof/>
          <w:lang w:val="en-US"/>
        </w:rPr>
        <w:t>by producer</w:t>
      </w:r>
      <w:r>
        <w:rPr>
          <w:noProof/>
        </w:rPr>
        <w:tab/>
      </w:r>
      <w:r>
        <w:rPr>
          <w:noProof/>
        </w:rPr>
        <w:fldChar w:fldCharType="begin"/>
      </w:r>
      <w:r>
        <w:rPr>
          <w:noProof/>
        </w:rPr>
        <w:instrText xml:space="preserve"> PAGEREF _Toc133484066 \h </w:instrText>
      </w:r>
      <w:r>
        <w:rPr>
          <w:noProof/>
        </w:rPr>
      </w:r>
      <w:r>
        <w:rPr>
          <w:noProof/>
        </w:rPr>
        <w:fldChar w:fldCharType="separate"/>
      </w:r>
      <w:r>
        <w:rPr>
          <w:noProof/>
        </w:rPr>
        <w:t>75</w:t>
      </w:r>
      <w:r>
        <w:rPr>
          <w:noProof/>
        </w:rPr>
        <w:fldChar w:fldCharType="end"/>
      </w:r>
    </w:p>
    <w:p w14:paraId="3BE21310" w14:textId="314257EC" w:rsidR="00B706DB" w:rsidRDefault="00B706DB">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_Toc133484067 \h </w:instrText>
      </w:r>
      <w:r>
        <w:rPr>
          <w:noProof/>
        </w:rPr>
      </w:r>
      <w:r>
        <w:rPr>
          <w:noProof/>
        </w:rPr>
        <w:fldChar w:fldCharType="separate"/>
      </w:r>
      <w:r>
        <w:rPr>
          <w:noProof/>
        </w:rPr>
        <w:t>75</w:t>
      </w:r>
      <w:r>
        <w:rPr>
          <w:noProof/>
        </w:rPr>
        <w:fldChar w:fldCharType="end"/>
      </w:r>
    </w:p>
    <w:p w14:paraId="6B022048" w14:textId="642A5343" w:rsidR="00B706DB" w:rsidRDefault="00B706DB">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_Toc133484068 \h </w:instrText>
      </w:r>
      <w:r>
        <w:rPr>
          <w:noProof/>
        </w:rPr>
      </w:r>
      <w:r>
        <w:rPr>
          <w:noProof/>
        </w:rPr>
        <w:fldChar w:fldCharType="separate"/>
      </w:r>
      <w:r>
        <w:rPr>
          <w:noProof/>
        </w:rPr>
        <w:t>75</w:t>
      </w:r>
      <w:r>
        <w:rPr>
          <w:noProof/>
        </w:rPr>
        <w:fldChar w:fldCharType="end"/>
      </w:r>
    </w:p>
    <w:p w14:paraId="4B9D5155" w14:textId="6877DEE0" w:rsidR="00B706DB" w:rsidRDefault="00B706DB">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_Toc133484069 \h </w:instrText>
      </w:r>
      <w:r>
        <w:rPr>
          <w:noProof/>
        </w:rPr>
      </w:r>
      <w:r>
        <w:rPr>
          <w:noProof/>
        </w:rPr>
        <w:fldChar w:fldCharType="separate"/>
      </w:r>
      <w:r>
        <w:rPr>
          <w:noProof/>
        </w:rPr>
        <w:t>76</w:t>
      </w:r>
      <w:r>
        <w:rPr>
          <w:noProof/>
        </w:rPr>
        <w:fldChar w:fldCharType="end"/>
      </w:r>
    </w:p>
    <w:p w14:paraId="6D46085C" w14:textId="7405E763" w:rsidR="00B706DB" w:rsidRDefault="00B706DB">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_Toc133484070 \h </w:instrText>
      </w:r>
      <w:r>
        <w:rPr>
          <w:noProof/>
        </w:rPr>
      </w:r>
      <w:r>
        <w:rPr>
          <w:noProof/>
        </w:rPr>
        <w:fldChar w:fldCharType="separate"/>
      </w:r>
      <w:r>
        <w:rPr>
          <w:noProof/>
        </w:rPr>
        <w:t>76</w:t>
      </w:r>
      <w:r>
        <w:rPr>
          <w:noProof/>
        </w:rPr>
        <w:fldChar w:fldCharType="end"/>
      </w:r>
    </w:p>
    <w:p w14:paraId="32BBB380" w14:textId="22E91A17" w:rsidR="00B706DB" w:rsidRDefault="00B706DB">
      <w:pPr>
        <w:pStyle w:val="TOC6"/>
        <w:rPr>
          <w:rFonts w:asciiTheme="minorHAnsi" w:eastAsiaTheme="minorEastAsia" w:hAnsiTheme="minorHAnsi" w:cstheme="minorBidi"/>
          <w:noProof/>
          <w:sz w:val="22"/>
          <w:szCs w:val="22"/>
          <w:lang w:val="en-US" w:eastAsia="zh-CN"/>
        </w:rPr>
      </w:pPr>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_Toc133484071 \h </w:instrText>
      </w:r>
      <w:r>
        <w:rPr>
          <w:noProof/>
        </w:rPr>
      </w:r>
      <w:r>
        <w:rPr>
          <w:noProof/>
        </w:rPr>
        <w:fldChar w:fldCharType="separate"/>
      </w:r>
      <w:r>
        <w:rPr>
          <w:noProof/>
        </w:rPr>
        <w:t>76</w:t>
      </w:r>
      <w:r>
        <w:rPr>
          <w:noProof/>
        </w:rPr>
        <w:fldChar w:fldCharType="end"/>
      </w:r>
    </w:p>
    <w:p w14:paraId="65E1F590" w14:textId="2CEC990D" w:rsidR="00B706DB" w:rsidRDefault="00B706DB">
      <w:pPr>
        <w:pStyle w:val="TOC6"/>
        <w:rPr>
          <w:rFonts w:asciiTheme="minorHAnsi" w:eastAsiaTheme="minorEastAsia" w:hAnsiTheme="minorHAnsi" w:cstheme="minorBidi"/>
          <w:noProof/>
          <w:sz w:val="22"/>
          <w:szCs w:val="22"/>
          <w:lang w:val="en-US" w:eastAsia="zh-CN"/>
        </w:rPr>
      </w:pPr>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_Toc133484072 \h </w:instrText>
      </w:r>
      <w:r>
        <w:rPr>
          <w:noProof/>
        </w:rPr>
      </w:r>
      <w:r>
        <w:rPr>
          <w:noProof/>
        </w:rPr>
        <w:fldChar w:fldCharType="separate"/>
      </w:r>
      <w:r>
        <w:rPr>
          <w:noProof/>
        </w:rPr>
        <w:t>76</w:t>
      </w:r>
      <w:r>
        <w:rPr>
          <w:noProof/>
        </w:rPr>
        <w:fldChar w:fldCharType="end"/>
      </w:r>
    </w:p>
    <w:p w14:paraId="28967AC4" w14:textId="4DF04293" w:rsidR="00B706DB" w:rsidRDefault="00B706DB">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_Toc133484073 \h </w:instrText>
      </w:r>
      <w:r>
        <w:rPr>
          <w:noProof/>
        </w:rPr>
      </w:r>
      <w:r>
        <w:rPr>
          <w:noProof/>
        </w:rPr>
        <w:fldChar w:fldCharType="separate"/>
      </w:r>
      <w:r>
        <w:rPr>
          <w:noProof/>
        </w:rPr>
        <w:t>76</w:t>
      </w:r>
      <w:r>
        <w:rPr>
          <w:noProof/>
        </w:rPr>
        <w:fldChar w:fldCharType="end"/>
      </w:r>
    </w:p>
    <w:p w14:paraId="2FF088CC" w14:textId="40961BB9" w:rsidR="00B706DB" w:rsidRDefault="00B706DB">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_Toc133484074 \h </w:instrText>
      </w:r>
      <w:r>
        <w:rPr>
          <w:noProof/>
        </w:rPr>
      </w:r>
      <w:r>
        <w:rPr>
          <w:noProof/>
        </w:rPr>
        <w:fldChar w:fldCharType="separate"/>
      </w:r>
      <w:r>
        <w:rPr>
          <w:noProof/>
        </w:rPr>
        <w:t>76</w:t>
      </w:r>
      <w:r>
        <w:rPr>
          <w:noProof/>
        </w:rPr>
        <w:fldChar w:fldCharType="end"/>
      </w:r>
    </w:p>
    <w:p w14:paraId="39BCBA8C" w14:textId="3B3692E9" w:rsidR="00B706DB" w:rsidRDefault="00B706DB">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_Toc133484075 \h </w:instrText>
      </w:r>
      <w:r>
        <w:rPr>
          <w:noProof/>
        </w:rPr>
      </w:r>
      <w:r>
        <w:rPr>
          <w:noProof/>
        </w:rPr>
        <w:fldChar w:fldCharType="separate"/>
      </w:r>
      <w:r>
        <w:rPr>
          <w:noProof/>
        </w:rPr>
        <w:t>77</w:t>
      </w:r>
      <w:r>
        <w:rPr>
          <w:noProof/>
        </w:rPr>
        <w:fldChar w:fldCharType="end"/>
      </w:r>
    </w:p>
    <w:p w14:paraId="184D6ECB" w14:textId="67D05C4F" w:rsidR="00B706DB" w:rsidRDefault="00B706DB">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_Toc133484076 \h </w:instrText>
      </w:r>
      <w:r>
        <w:rPr>
          <w:noProof/>
        </w:rPr>
      </w:r>
      <w:r>
        <w:rPr>
          <w:noProof/>
        </w:rPr>
        <w:fldChar w:fldCharType="separate"/>
      </w:r>
      <w:r>
        <w:rPr>
          <w:noProof/>
        </w:rPr>
        <w:t>77</w:t>
      </w:r>
      <w:r>
        <w:rPr>
          <w:noProof/>
        </w:rPr>
        <w:fldChar w:fldCharType="end"/>
      </w:r>
    </w:p>
    <w:p w14:paraId="6DA024BB" w14:textId="3E853694" w:rsidR="00B706DB" w:rsidRDefault="00B706DB">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_Toc133484077 \h </w:instrText>
      </w:r>
      <w:r>
        <w:rPr>
          <w:noProof/>
        </w:rPr>
      </w:r>
      <w:r>
        <w:rPr>
          <w:noProof/>
        </w:rPr>
        <w:fldChar w:fldCharType="separate"/>
      </w:r>
      <w:r>
        <w:rPr>
          <w:noProof/>
        </w:rPr>
        <w:t>77</w:t>
      </w:r>
      <w:r>
        <w:rPr>
          <w:noProof/>
        </w:rPr>
        <w:fldChar w:fldCharType="end"/>
      </w:r>
    </w:p>
    <w:p w14:paraId="33AE029C" w14:textId="6F6A323F" w:rsidR="00B706DB" w:rsidRDefault="00B706DB">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_Toc133484078 \h </w:instrText>
      </w:r>
      <w:r>
        <w:rPr>
          <w:noProof/>
        </w:rPr>
      </w:r>
      <w:r>
        <w:rPr>
          <w:noProof/>
        </w:rPr>
        <w:fldChar w:fldCharType="separate"/>
      </w:r>
      <w:r>
        <w:rPr>
          <w:noProof/>
        </w:rPr>
        <w:t>77</w:t>
      </w:r>
      <w:r>
        <w:rPr>
          <w:noProof/>
        </w:rPr>
        <w:fldChar w:fldCharType="end"/>
      </w:r>
    </w:p>
    <w:p w14:paraId="35A6EB12" w14:textId="2DF3361E" w:rsidR="00B706DB" w:rsidRDefault="00B706DB">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_Toc133484079 \h </w:instrText>
      </w:r>
      <w:r>
        <w:rPr>
          <w:noProof/>
        </w:rPr>
      </w:r>
      <w:r>
        <w:rPr>
          <w:noProof/>
        </w:rPr>
        <w:fldChar w:fldCharType="separate"/>
      </w:r>
      <w:r>
        <w:rPr>
          <w:noProof/>
        </w:rPr>
        <w:t>78</w:t>
      </w:r>
      <w:r>
        <w:rPr>
          <w:noProof/>
        </w:rPr>
        <w:fldChar w:fldCharType="end"/>
      </w:r>
    </w:p>
    <w:p w14:paraId="5F94E78E" w14:textId="4332F592" w:rsidR="00B706DB" w:rsidRDefault="00B706DB">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_Toc133484080 \h </w:instrText>
      </w:r>
      <w:r>
        <w:rPr>
          <w:noProof/>
        </w:rPr>
      </w:r>
      <w:r>
        <w:rPr>
          <w:noProof/>
        </w:rPr>
        <w:fldChar w:fldCharType="separate"/>
      </w:r>
      <w:r>
        <w:rPr>
          <w:noProof/>
        </w:rPr>
        <w:t>78</w:t>
      </w:r>
      <w:r>
        <w:rPr>
          <w:noProof/>
        </w:rPr>
        <w:fldChar w:fldCharType="end"/>
      </w:r>
    </w:p>
    <w:p w14:paraId="6E842081" w14:textId="40E48CF1" w:rsidR="00B706DB" w:rsidRDefault="00B706DB">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_Toc133484081 \h </w:instrText>
      </w:r>
      <w:r>
        <w:rPr>
          <w:noProof/>
        </w:rPr>
      </w:r>
      <w:r>
        <w:rPr>
          <w:noProof/>
        </w:rPr>
        <w:fldChar w:fldCharType="separate"/>
      </w:r>
      <w:r>
        <w:rPr>
          <w:noProof/>
        </w:rPr>
        <w:t>78</w:t>
      </w:r>
      <w:r>
        <w:rPr>
          <w:noProof/>
        </w:rPr>
        <w:fldChar w:fldCharType="end"/>
      </w:r>
    </w:p>
    <w:p w14:paraId="5DDFE09C" w14:textId="447F1A60" w:rsidR="00B706DB" w:rsidRDefault="00B706DB">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_Toc133484082 \h </w:instrText>
      </w:r>
      <w:r>
        <w:rPr>
          <w:noProof/>
        </w:rPr>
      </w:r>
      <w:r>
        <w:rPr>
          <w:noProof/>
        </w:rPr>
        <w:fldChar w:fldCharType="separate"/>
      </w:r>
      <w:r>
        <w:rPr>
          <w:noProof/>
        </w:rPr>
        <w:t>79</w:t>
      </w:r>
      <w:r>
        <w:rPr>
          <w:noProof/>
        </w:rPr>
        <w:fldChar w:fldCharType="end"/>
      </w:r>
    </w:p>
    <w:p w14:paraId="70B8A24D" w14:textId="5B607870" w:rsidR="00B706DB" w:rsidRDefault="00B706DB">
      <w:pPr>
        <w:pStyle w:val="TOC5"/>
        <w:rPr>
          <w:rFonts w:asciiTheme="minorHAnsi" w:eastAsiaTheme="minorEastAsia" w:hAnsiTheme="minorHAnsi" w:cstheme="minorBidi"/>
          <w:noProof/>
          <w:sz w:val="22"/>
          <w:szCs w:val="22"/>
          <w:lang w:val="en-US" w:eastAsia="zh-CN"/>
        </w:rPr>
      </w:pPr>
      <w:r>
        <w:rPr>
          <w:noProof/>
        </w:rPr>
        <w:t>5.2.8</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0F5316">
        <w:rPr>
          <w:noProof/>
          <w:lang w:val="en-US"/>
        </w:rPr>
        <w:t>new</w:t>
      </w:r>
      <w:r>
        <w:rPr>
          <w:noProof/>
        </w:rPr>
        <w:t xml:space="preserve"> capabilities </w:t>
      </w:r>
      <w:r w:rsidRPr="000F5316">
        <w:rPr>
          <w:rFonts w:cs="Arial"/>
          <w:noProof/>
        </w:rPr>
        <w:t>or ML entities</w:t>
      </w:r>
      <w:r>
        <w:rPr>
          <w:noProof/>
        </w:rPr>
        <w:tab/>
      </w:r>
      <w:r>
        <w:rPr>
          <w:noProof/>
        </w:rPr>
        <w:fldChar w:fldCharType="begin"/>
      </w:r>
      <w:r>
        <w:rPr>
          <w:noProof/>
        </w:rPr>
        <w:instrText xml:space="preserve"> PAGEREF _Toc133484083 \h </w:instrText>
      </w:r>
      <w:r>
        <w:rPr>
          <w:noProof/>
        </w:rPr>
      </w:r>
      <w:r>
        <w:rPr>
          <w:noProof/>
        </w:rPr>
        <w:fldChar w:fldCharType="separate"/>
      </w:r>
      <w:r>
        <w:rPr>
          <w:noProof/>
        </w:rPr>
        <w:t>79</w:t>
      </w:r>
      <w:r>
        <w:rPr>
          <w:noProof/>
        </w:rPr>
        <w:fldChar w:fldCharType="end"/>
      </w:r>
    </w:p>
    <w:p w14:paraId="763757CF" w14:textId="19047533" w:rsidR="00B706DB" w:rsidRDefault="00B706DB">
      <w:pPr>
        <w:pStyle w:val="TOC5"/>
        <w:rPr>
          <w:rFonts w:asciiTheme="minorHAnsi" w:eastAsiaTheme="minorEastAsia" w:hAnsiTheme="minorHAnsi" w:cstheme="minorBidi"/>
          <w:noProof/>
          <w:sz w:val="22"/>
          <w:szCs w:val="22"/>
          <w:lang w:val="en-US" w:eastAsia="zh-CN"/>
        </w:rPr>
      </w:pPr>
      <w:r>
        <w:rPr>
          <w:noProof/>
        </w:rPr>
        <w:t>5.2.8</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0F5316">
        <w:rPr>
          <w:noProof/>
          <w:lang w:val="en-US"/>
        </w:rPr>
        <w:t>entity</w:t>
      </w:r>
      <w:r>
        <w:rPr>
          <w:noProof/>
        </w:rPr>
        <w:t xml:space="preserve"> update</w:t>
      </w:r>
      <w:r>
        <w:rPr>
          <w:noProof/>
        </w:rPr>
        <w:tab/>
      </w:r>
      <w:r>
        <w:rPr>
          <w:noProof/>
        </w:rPr>
        <w:fldChar w:fldCharType="begin"/>
      </w:r>
      <w:r>
        <w:rPr>
          <w:noProof/>
        </w:rPr>
        <w:instrText xml:space="preserve"> PAGEREF _Toc133484084 \h </w:instrText>
      </w:r>
      <w:r>
        <w:rPr>
          <w:noProof/>
        </w:rPr>
      </w:r>
      <w:r>
        <w:rPr>
          <w:noProof/>
        </w:rPr>
        <w:fldChar w:fldCharType="separate"/>
      </w:r>
      <w:r>
        <w:rPr>
          <w:noProof/>
        </w:rPr>
        <w:t>79</w:t>
      </w:r>
      <w:r>
        <w:rPr>
          <w:noProof/>
        </w:rPr>
        <w:fldChar w:fldCharType="end"/>
      </w:r>
    </w:p>
    <w:p w14:paraId="44309982" w14:textId="2D10C541" w:rsidR="00B706DB" w:rsidRDefault="00B706DB">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_Toc133484085 \h </w:instrText>
      </w:r>
      <w:r>
        <w:rPr>
          <w:noProof/>
        </w:rPr>
      </w:r>
      <w:r>
        <w:rPr>
          <w:noProof/>
        </w:rPr>
        <w:fldChar w:fldCharType="separate"/>
      </w:r>
      <w:r>
        <w:rPr>
          <w:noProof/>
        </w:rPr>
        <w:t>79</w:t>
      </w:r>
      <w:r>
        <w:rPr>
          <w:noProof/>
        </w:rPr>
        <w:fldChar w:fldCharType="end"/>
      </w:r>
    </w:p>
    <w:p w14:paraId="177DED11" w14:textId="03C956F3" w:rsidR="00B706DB" w:rsidRDefault="00B706DB">
      <w:pPr>
        <w:pStyle w:val="TOC4"/>
        <w:rPr>
          <w:rFonts w:asciiTheme="minorHAnsi" w:eastAsiaTheme="minorEastAsia" w:hAnsiTheme="minorHAnsi" w:cstheme="minorBidi"/>
          <w:noProof/>
          <w:sz w:val="22"/>
          <w:szCs w:val="22"/>
          <w:lang w:val="en-US" w:eastAsia="zh-CN"/>
        </w:rPr>
      </w:pPr>
      <w:r>
        <w:rPr>
          <w:noProof/>
        </w:rPr>
        <w:t>5.2.8</w:t>
      </w:r>
      <w:r w:rsidRPr="000F5316">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_Toc133484086 \h </w:instrText>
      </w:r>
      <w:r>
        <w:rPr>
          <w:noProof/>
        </w:rPr>
      </w:r>
      <w:r>
        <w:rPr>
          <w:noProof/>
        </w:rPr>
        <w:fldChar w:fldCharType="separate"/>
      </w:r>
      <w:r>
        <w:rPr>
          <w:noProof/>
        </w:rPr>
        <w:t>80</w:t>
      </w:r>
      <w:r>
        <w:rPr>
          <w:noProof/>
        </w:rPr>
        <w:fldChar w:fldCharType="end"/>
      </w:r>
    </w:p>
    <w:p w14:paraId="54FC5AAC" w14:textId="165D25D0" w:rsidR="00B706DB" w:rsidRDefault="00B706DB">
      <w:pPr>
        <w:pStyle w:val="TOC4"/>
        <w:rPr>
          <w:rFonts w:asciiTheme="minorHAnsi" w:eastAsiaTheme="minorEastAsia" w:hAnsiTheme="minorHAnsi" w:cstheme="minorBidi"/>
          <w:noProof/>
          <w:sz w:val="22"/>
          <w:szCs w:val="22"/>
          <w:lang w:val="en-US" w:eastAsia="zh-CN"/>
        </w:rPr>
      </w:pPr>
      <w:r>
        <w:rPr>
          <w:noProof/>
        </w:rPr>
        <w:t>5.2.8</w:t>
      </w:r>
      <w:r w:rsidRPr="000F5316">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_Toc133484087 \h </w:instrText>
      </w:r>
      <w:r>
        <w:rPr>
          <w:noProof/>
        </w:rPr>
      </w:r>
      <w:r>
        <w:rPr>
          <w:noProof/>
        </w:rPr>
        <w:fldChar w:fldCharType="separate"/>
      </w:r>
      <w:r>
        <w:rPr>
          <w:noProof/>
        </w:rPr>
        <w:t>80</w:t>
      </w:r>
      <w:r>
        <w:rPr>
          <w:noProof/>
        </w:rPr>
        <w:fldChar w:fldCharType="end"/>
      </w:r>
    </w:p>
    <w:p w14:paraId="702F6CD8" w14:textId="1A4670A2" w:rsidR="00B706DB" w:rsidRDefault="00B706DB">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_Toc133484088 \h </w:instrText>
      </w:r>
      <w:r>
        <w:rPr>
          <w:noProof/>
        </w:rPr>
      </w:r>
      <w:r>
        <w:rPr>
          <w:noProof/>
        </w:rPr>
        <w:fldChar w:fldCharType="separate"/>
      </w:r>
      <w:r>
        <w:rPr>
          <w:noProof/>
        </w:rPr>
        <w:t>81</w:t>
      </w:r>
      <w:r>
        <w:rPr>
          <w:noProof/>
        </w:rPr>
        <w:fldChar w:fldCharType="end"/>
      </w:r>
    </w:p>
    <w:p w14:paraId="666F9E0A" w14:textId="1E6DB335" w:rsidR="00B706DB" w:rsidRDefault="00B706DB">
      <w:pPr>
        <w:pStyle w:val="TOC3"/>
        <w:rPr>
          <w:rFonts w:asciiTheme="minorHAnsi" w:eastAsiaTheme="minorEastAsia" w:hAnsiTheme="minorHAnsi" w:cstheme="minorBidi"/>
          <w:noProof/>
          <w:sz w:val="22"/>
          <w:szCs w:val="22"/>
          <w:lang w:val="en-US" w:eastAsia="zh-CN"/>
        </w:rPr>
      </w:pPr>
      <w:r>
        <w:rPr>
          <w:noProof/>
        </w:rPr>
        <w:t>5.</w:t>
      </w:r>
      <w:r w:rsidRPr="000F5316">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0F5316">
        <w:rPr>
          <w:noProof/>
          <w:lang w:val="en-US"/>
        </w:rPr>
        <w:t xml:space="preserve"> Machine Learning</w:t>
      </w:r>
      <w:r>
        <w:rPr>
          <w:noProof/>
        </w:rPr>
        <w:tab/>
      </w:r>
      <w:r>
        <w:rPr>
          <w:noProof/>
        </w:rPr>
        <w:fldChar w:fldCharType="begin"/>
      </w:r>
      <w:r>
        <w:rPr>
          <w:noProof/>
        </w:rPr>
        <w:instrText xml:space="preserve"> PAGEREF _Toc133484089 \h </w:instrText>
      </w:r>
      <w:r>
        <w:rPr>
          <w:noProof/>
        </w:rPr>
      </w:r>
      <w:r>
        <w:rPr>
          <w:noProof/>
        </w:rPr>
        <w:fldChar w:fldCharType="separate"/>
      </w:r>
      <w:r>
        <w:rPr>
          <w:noProof/>
        </w:rPr>
        <w:t>81</w:t>
      </w:r>
      <w:r>
        <w:rPr>
          <w:noProof/>
        </w:rPr>
        <w:fldChar w:fldCharType="end"/>
      </w:r>
    </w:p>
    <w:p w14:paraId="630EE456" w14:textId="7E8D549C" w:rsidR="00B706DB" w:rsidRDefault="00B706DB">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_Toc133484090 \h </w:instrText>
      </w:r>
      <w:r>
        <w:rPr>
          <w:noProof/>
        </w:rPr>
      </w:r>
      <w:r>
        <w:rPr>
          <w:noProof/>
        </w:rPr>
        <w:fldChar w:fldCharType="separate"/>
      </w:r>
      <w:r>
        <w:rPr>
          <w:noProof/>
        </w:rPr>
        <w:t>81</w:t>
      </w:r>
      <w:r>
        <w:rPr>
          <w:noProof/>
        </w:rPr>
        <w:fldChar w:fldCharType="end"/>
      </w:r>
    </w:p>
    <w:p w14:paraId="4D5A9700" w14:textId="2F205B6D" w:rsidR="00B706DB" w:rsidRDefault="00B706DB">
      <w:pPr>
        <w:pStyle w:val="TOC4"/>
        <w:rPr>
          <w:rFonts w:asciiTheme="minorHAnsi" w:eastAsiaTheme="minorEastAsia" w:hAnsiTheme="minorHAnsi" w:cstheme="minorBidi"/>
          <w:noProof/>
          <w:sz w:val="22"/>
          <w:szCs w:val="22"/>
          <w:lang w:val="en-US" w:eastAsia="zh-CN"/>
        </w:rPr>
      </w:pPr>
      <w:r>
        <w:rPr>
          <w:noProof/>
        </w:rPr>
        <w:t>5.3</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_Toc133484091 \h </w:instrText>
      </w:r>
      <w:r>
        <w:rPr>
          <w:noProof/>
        </w:rPr>
      </w:r>
      <w:r>
        <w:rPr>
          <w:noProof/>
        </w:rPr>
        <w:fldChar w:fldCharType="separate"/>
      </w:r>
      <w:r>
        <w:rPr>
          <w:noProof/>
        </w:rPr>
        <w:t>81</w:t>
      </w:r>
      <w:r>
        <w:rPr>
          <w:noProof/>
        </w:rPr>
        <w:fldChar w:fldCharType="end"/>
      </w:r>
    </w:p>
    <w:p w14:paraId="275FBA16" w14:textId="23673BD8"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.1.2.1</w:t>
      </w:r>
      <w:r>
        <w:rPr>
          <w:rFonts w:asciiTheme="minorHAnsi" w:eastAsiaTheme="minorEastAsia" w:hAnsiTheme="minorHAnsi" w:cstheme="minorBidi"/>
          <w:noProof/>
          <w:sz w:val="22"/>
          <w:szCs w:val="22"/>
          <w:lang w:val="en-US" w:eastAsia="zh-CN"/>
        </w:rPr>
        <w:tab/>
      </w:r>
      <w:r w:rsidRPr="000F5316">
        <w:rPr>
          <w:noProof/>
          <w:lang w:val="en-US"/>
        </w:rPr>
        <w:t>AI/ML trustworthiness indicators</w:t>
      </w:r>
      <w:r>
        <w:rPr>
          <w:noProof/>
        </w:rPr>
        <w:tab/>
      </w:r>
      <w:r>
        <w:rPr>
          <w:noProof/>
        </w:rPr>
        <w:fldChar w:fldCharType="begin"/>
      </w:r>
      <w:r>
        <w:rPr>
          <w:noProof/>
        </w:rPr>
        <w:instrText xml:space="preserve"> PAGEREF _Toc133484092 \h </w:instrText>
      </w:r>
      <w:r>
        <w:rPr>
          <w:noProof/>
        </w:rPr>
      </w:r>
      <w:r>
        <w:rPr>
          <w:noProof/>
        </w:rPr>
        <w:fldChar w:fldCharType="separate"/>
      </w:r>
      <w:r>
        <w:rPr>
          <w:noProof/>
        </w:rPr>
        <w:t>81</w:t>
      </w:r>
      <w:r>
        <w:rPr>
          <w:noProof/>
        </w:rPr>
        <w:fldChar w:fldCharType="end"/>
      </w:r>
    </w:p>
    <w:p w14:paraId="1E72A4BA" w14:textId="3D0FFCFF"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3.1.2.2</w:t>
      </w:r>
      <w:r>
        <w:rPr>
          <w:rFonts w:asciiTheme="minorHAnsi" w:eastAsiaTheme="minorEastAsia" w:hAnsiTheme="minorHAnsi" w:cstheme="minorBidi"/>
          <w:noProof/>
          <w:sz w:val="22"/>
          <w:szCs w:val="22"/>
          <w:lang w:val="en-US" w:eastAsia="zh-CN"/>
        </w:rPr>
        <w:tab/>
      </w:r>
      <w:r w:rsidRPr="000F5316">
        <w:rPr>
          <w:noProof/>
          <w:lang w:val="en-US"/>
        </w:rPr>
        <w:t>AI/ML data trustworthiness</w:t>
      </w:r>
      <w:r>
        <w:rPr>
          <w:noProof/>
        </w:rPr>
        <w:tab/>
      </w:r>
      <w:r>
        <w:rPr>
          <w:noProof/>
        </w:rPr>
        <w:fldChar w:fldCharType="begin"/>
      </w:r>
      <w:r>
        <w:rPr>
          <w:noProof/>
        </w:rPr>
        <w:instrText xml:space="preserve"> PAGEREF _Toc133484093 \h </w:instrText>
      </w:r>
      <w:r>
        <w:rPr>
          <w:noProof/>
        </w:rPr>
      </w:r>
      <w:r>
        <w:rPr>
          <w:noProof/>
        </w:rPr>
        <w:fldChar w:fldCharType="separate"/>
      </w:r>
      <w:r>
        <w:rPr>
          <w:noProof/>
        </w:rPr>
        <w:t>82</w:t>
      </w:r>
      <w:r>
        <w:rPr>
          <w:noProof/>
        </w:rPr>
        <w:fldChar w:fldCharType="end"/>
      </w:r>
    </w:p>
    <w:p w14:paraId="2F263908" w14:textId="2A7F3E2A"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_Toc133484094 \h </w:instrText>
      </w:r>
      <w:r>
        <w:rPr>
          <w:noProof/>
        </w:rPr>
      </w:r>
      <w:r>
        <w:rPr>
          <w:noProof/>
        </w:rPr>
        <w:fldChar w:fldCharType="separate"/>
      </w:r>
      <w:r>
        <w:rPr>
          <w:noProof/>
        </w:rPr>
        <w:t>82</w:t>
      </w:r>
      <w:r>
        <w:rPr>
          <w:noProof/>
        </w:rPr>
        <w:fldChar w:fldCharType="end"/>
      </w:r>
    </w:p>
    <w:p w14:paraId="6866A9FE" w14:textId="0B2F0D06"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_Toc133484095 \h </w:instrText>
      </w:r>
      <w:r>
        <w:rPr>
          <w:noProof/>
        </w:rPr>
      </w:r>
      <w:r>
        <w:rPr>
          <w:noProof/>
        </w:rPr>
        <w:fldChar w:fldCharType="separate"/>
      </w:r>
      <w:r>
        <w:rPr>
          <w:noProof/>
        </w:rPr>
        <w:t>83</w:t>
      </w:r>
      <w:r>
        <w:rPr>
          <w:noProof/>
        </w:rPr>
        <w:fldChar w:fldCharType="end"/>
      </w:r>
    </w:p>
    <w:p w14:paraId="4594570E" w14:textId="3996B3D3" w:rsidR="00B706DB" w:rsidRDefault="00B706DB">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_Toc133484096 \h </w:instrText>
      </w:r>
      <w:r>
        <w:rPr>
          <w:noProof/>
        </w:rPr>
      </w:r>
      <w:r>
        <w:rPr>
          <w:noProof/>
        </w:rPr>
        <w:fldChar w:fldCharType="separate"/>
      </w:r>
      <w:r>
        <w:rPr>
          <w:noProof/>
        </w:rPr>
        <w:t>83</w:t>
      </w:r>
      <w:r>
        <w:rPr>
          <w:noProof/>
        </w:rPr>
        <w:fldChar w:fldCharType="end"/>
      </w:r>
    </w:p>
    <w:p w14:paraId="66DC8F7F" w14:textId="00CA74FD"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_Toc133484097 \h </w:instrText>
      </w:r>
      <w:r>
        <w:rPr>
          <w:noProof/>
        </w:rPr>
      </w:r>
      <w:r>
        <w:rPr>
          <w:noProof/>
        </w:rPr>
        <w:fldChar w:fldCharType="separate"/>
      </w:r>
      <w:r>
        <w:rPr>
          <w:noProof/>
        </w:rPr>
        <w:t>83</w:t>
      </w:r>
      <w:r>
        <w:rPr>
          <w:noProof/>
        </w:rPr>
        <w:fldChar w:fldCharType="end"/>
      </w:r>
    </w:p>
    <w:p w14:paraId="3679EC0E" w14:textId="46B0E21D" w:rsidR="00B706DB" w:rsidRDefault="00B706DB">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_Toc133484098 \h </w:instrText>
      </w:r>
      <w:r>
        <w:rPr>
          <w:noProof/>
        </w:rPr>
      </w:r>
      <w:r>
        <w:rPr>
          <w:noProof/>
        </w:rPr>
        <w:fldChar w:fldCharType="separate"/>
      </w:r>
      <w:r>
        <w:rPr>
          <w:noProof/>
        </w:rPr>
        <w:t>85</w:t>
      </w:r>
      <w:r>
        <w:rPr>
          <w:noProof/>
        </w:rPr>
        <w:fldChar w:fldCharType="end"/>
      </w:r>
    </w:p>
    <w:p w14:paraId="7E61A4A8" w14:textId="23D7F805" w:rsidR="00B706DB" w:rsidRDefault="00B706DB">
      <w:pPr>
        <w:pStyle w:val="TOC5"/>
        <w:rPr>
          <w:rFonts w:asciiTheme="minorHAnsi" w:eastAsiaTheme="minorEastAsia" w:hAnsiTheme="minorHAnsi" w:cstheme="minorBidi"/>
          <w:noProof/>
          <w:sz w:val="22"/>
          <w:szCs w:val="22"/>
          <w:lang w:val="en-US" w:eastAsia="zh-CN"/>
        </w:rPr>
      </w:pPr>
      <w:r w:rsidRPr="000F5316">
        <w:rPr>
          <w:noProof/>
          <w:color w:val="000000"/>
        </w:rPr>
        <w:t>5.3.1.4.1</w:t>
      </w:r>
      <w:r>
        <w:rPr>
          <w:rFonts w:asciiTheme="minorHAnsi" w:eastAsiaTheme="minorEastAsia" w:hAnsiTheme="minorHAnsi" w:cstheme="minorBidi"/>
          <w:noProof/>
          <w:sz w:val="22"/>
          <w:szCs w:val="22"/>
          <w:lang w:val="en-US" w:eastAsia="zh-CN"/>
        </w:rPr>
        <w:tab/>
      </w:r>
      <w:r w:rsidRPr="000F5316">
        <w:rPr>
          <w:noProof/>
          <w:color w:val="000000"/>
        </w:rPr>
        <w:t xml:space="preserve">ML </w:t>
      </w:r>
      <w:r w:rsidRPr="000F5316">
        <w:rPr>
          <w:noProof/>
          <w:lang w:val="en-US"/>
        </w:rPr>
        <w:t>trustworthiness</w:t>
      </w:r>
      <w:r w:rsidRPr="000F5316">
        <w:rPr>
          <w:noProof/>
          <w:color w:val="000000"/>
        </w:rPr>
        <w:t xml:space="preserve"> indicators</w:t>
      </w:r>
      <w:r>
        <w:rPr>
          <w:noProof/>
        </w:rPr>
        <w:tab/>
      </w:r>
      <w:r>
        <w:rPr>
          <w:noProof/>
        </w:rPr>
        <w:fldChar w:fldCharType="begin"/>
      </w:r>
      <w:r>
        <w:rPr>
          <w:noProof/>
        </w:rPr>
        <w:instrText xml:space="preserve"> PAGEREF _Toc133484099 \h </w:instrText>
      </w:r>
      <w:r>
        <w:rPr>
          <w:noProof/>
        </w:rPr>
      </w:r>
      <w:r>
        <w:rPr>
          <w:noProof/>
        </w:rPr>
        <w:fldChar w:fldCharType="separate"/>
      </w:r>
      <w:r>
        <w:rPr>
          <w:noProof/>
        </w:rPr>
        <w:t>85</w:t>
      </w:r>
      <w:r>
        <w:rPr>
          <w:noProof/>
        </w:rPr>
        <w:fldChar w:fldCharType="end"/>
      </w:r>
    </w:p>
    <w:p w14:paraId="02F6BD7E" w14:textId="52310F8C" w:rsidR="00B706DB" w:rsidRDefault="00B706DB">
      <w:pPr>
        <w:pStyle w:val="TOC5"/>
        <w:rPr>
          <w:rFonts w:asciiTheme="minorHAnsi" w:eastAsiaTheme="minorEastAsia" w:hAnsiTheme="minorHAnsi" w:cstheme="minorBidi"/>
          <w:noProof/>
          <w:sz w:val="22"/>
          <w:szCs w:val="22"/>
          <w:lang w:val="en-US" w:eastAsia="zh-CN"/>
        </w:rPr>
      </w:pPr>
      <w:r w:rsidRPr="000F5316">
        <w:rPr>
          <w:noProof/>
          <w:color w:val="000000"/>
        </w:rPr>
        <w:t>5.3.1.4.2</w:t>
      </w:r>
      <w:r>
        <w:rPr>
          <w:rFonts w:asciiTheme="minorHAnsi" w:eastAsiaTheme="minorEastAsia" w:hAnsiTheme="minorHAnsi" w:cstheme="minorBidi"/>
          <w:noProof/>
          <w:sz w:val="22"/>
          <w:szCs w:val="22"/>
          <w:lang w:val="en-US" w:eastAsia="zh-CN"/>
        </w:rPr>
        <w:tab/>
      </w:r>
      <w:r w:rsidRPr="000F5316">
        <w:rPr>
          <w:noProof/>
          <w:color w:val="000000"/>
        </w:rPr>
        <w:t>AI/ML data trustworthiness</w:t>
      </w:r>
      <w:r>
        <w:rPr>
          <w:noProof/>
        </w:rPr>
        <w:tab/>
      </w:r>
      <w:r>
        <w:rPr>
          <w:noProof/>
        </w:rPr>
        <w:fldChar w:fldCharType="begin"/>
      </w:r>
      <w:r>
        <w:rPr>
          <w:noProof/>
        </w:rPr>
        <w:instrText xml:space="preserve"> PAGEREF _Toc133484100 \h </w:instrText>
      </w:r>
      <w:r>
        <w:rPr>
          <w:noProof/>
        </w:rPr>
      </w:r>
      <w:r>
        <w:rPr>
          <w:noProof/>
        </w:rPr>
        <w:fldChar w:fldCharType="separate"/>
      </w:r>
      <w:r>
        <w:rPr>
          <w:noProof/>
        </w:rPr>
        <w:t>86</w:t>
      </w:r>
      <w:r>
        <w:rPr>
          <w:noProof/>
        </w:rPr>
        <w:fldChar w:fldCharType="end"/>
      </w:r>
    </w:p>
    <w:p w14:paraId="4ED03302" w14:textId="46F9F747" w:rsidR="00B706DB" w:rsidRDefault="00B706DB">
      <w:pPr>
        <w:pStyle w:val="TOC5"/>
        <w:rPr>
          <w:rFonts w:asciiTheme="minorHAnsi" w:eastAsiaTheme="minorEastAsia" w:hAnsiTheme="minorHAnsi" w:cstheme="minorBidi"/>
          <w:noProof/>
          <w:sz w:val="22"/>
          <w:szCs w:val="22"/>
          <w:lang w:val="en-US" w:eastAsia="zh-CN"/>
        </w:rPr>
      </w:pPr>
      <w:r w:rsidRPr="000F5316">
        <w:rPr>
          <w:rFonts w:cs="Arial"/>
          <w:noProof/>
        </w:rPr>
        <w:t>5.3.1.4.3</w:t>
      </w:r>
      <w:r>
        <w:rPr>
          <w:rFonts w:asciiTheme="minorHAnsi" w:eastAsiaTheme="minorEastAsia" w:hAnsiTheme="minorHAnsi" w:cstheme="minorBidi"/>
          <w:noProof/>
          <w:sz w:val="22"/>
          <w:szCs w:val="22"/>
          <w:lang w:val="en-US" w:eastAsia="zh-CN"/>
        </w:rPr>
        <w:tab/>
      </w:r>
      <w:r w:rsidRPr="000F5316">
        <w:rPr>
          <w:noProof/>
          <w:lang w:val="en-US"/>
        </w:rPr>
        <w:t>ML</w:t>
      </w:r>
      <w:r w:rsidRPr="000F5316">
        <w:rPr>
          <w:rFonts w:cs="Arial"/>
          <w:noProof/>
        </w:rPr>
        <w:t xml:space="preserve"> </w:t>
      </w:r>
      <w:r w:rsidRPr="000F5316">
        <w:rPr>
          <w:noProof/>
          <w:lang w:val="en-US"/>
        </w:rPr>
        <w:t>training</w:t>
      </w:r>
      <w:r w:rsidRPr="000F5316">
        <w:rPr>
          <w:rFonts w:cs="Arial"/>
          <w:noProof/>
        </w:rPr>
        <w:t xml:space="preserve"> trustworthiness</w:t>
      </w:r>
      <w:r>
        <w:rPr>
          <w:noProof/>
        </w:rPr>
        <w:tab/>
      </w:r>
      <w:r>
        <w:rPr>
          <w:noProof/>
        </w:rPr>
        <w:fldChar w:fldCharType="begin"/>
      </w:r>
      <w:r>
        <w:rPr>
          <w:noProof/>
        </w:rPr>
        <w:instrText xml:space="preserve"> PAGEREF _Toc133484101 \h </w:instrText>
      </w:r>
      <w:r>
        <w:rPr>
          <w:noProof/>
        </w:rPr>
      </w:r>
      <w:r>
        <w:rPr>
          <w:noProof/>
        </w:rPr>
        <w:fldChar w:fldCharType="separate"/>
      </w:r>
      <w:r>
        <w:rPr>
          <w:noProof/>
        </w:rPr>
        <w:t>86</w:t>
      </w:r>
      <w:r>
        <w:rPr>
          <w:noProof/>
        </w:rPr>
        <w:fldChar w:fldCharType="end"/>
      </w:r>
    </w:p>
    <w:p w14:paraId="2441C253" w14:textId="37BB5876" w:rsidR="00B706DB" w:rsidRDefault="00B706DB">
      <w:pPr>
        <w:pStyle w:val="TOC5"/>
        <w:rPr>
          <w:rFonts w:asciiTheme="minorHAnsi" w:eastAsiaTheme="minorEastAsia" w:hAnsiTheme="minorHAnsi" w:cstheme="minorBidi"/>
          <w:noProof/>
          <w:sz w:val="22"/>
          <w:szCs w:val="22"/>
          <w:lang w:val="en-US" w:eastAsia="zh-CN"/>
        </w:rPr>
      </w:pPr>
      <w:r w:rsidRPr="000F5316">
        <w:rPr>
          <w:noProof/>
          <w:lang w:val="en-US"/>
        </w:rPr>
        <w:t>5.3.1.4.4</w:t>
      </w:r>
      <w:r>
        <w:rPr>
          <w:rFonts w:asciiTheme="minorHAnsi" w:eastAsiaTheme="minorEastAsia" w:hAnsiTheme="minorHAnsi" w:cstheme="minorBidi"/>
          <w:noProof/>
          <w:sz w:val="22"/>
          <w:szCs w:val="22"/>
          <w:lang w:val="en-US" w:eastAsia="zh-CN"/>
        </w:rPr>
        <w:tab/>
      </w:r>
      <w:r w:rsidRPr="000F5316">
        <w:rPr>
          <w:noProof/>
          <w:lang w:val="en-US"/>
        </w:rPr>
        <w:t>AI/ML inference trustworthiness</w:t>
      </w:r>
      <w:r>
        <w:rPr>
          <w:noProof/>
        </w:rPr>
        <w:tab/>
      </w:r>
      <w:r>
        <w:rPr>
          <w:noProof/>
        </w:rPr>
        <w:fldChar w:fldCharType="begin"/>
      </w:r>
      <w:r>
        <w:rPr>
          <w:noProof/>
        </w:rPr>
        <w:instrText xml:space="preserve"> PAGEREF _Toc133484102 \h </w:instrText>
      </w:r>
      <w:r>
        <w:rPr>
          <w:noProof/>
        </w:rPr>
      </w:r>
      <w:r>
        <w:rPr>
          <w:noProof/>
        </w:rPr>
        <w:fldChar w:fldCharType="separate"/>
      </w:r>
      <w:r>
        <w:rPr>
          <w:noProof/>
        </w:rPr>
        <w:t>87</w:t>
      </w:r>
      <w:r>
        <w:rPr>
          <w:noProof/>
        </w:rPr>
        <w:fldChar w:fldCharType="end"/>
      </w:r>
    </w:p>
    <w:p w14:paraId="09C8B888" w14:textId="2793ABBC" w:rsidR="00B706DB" w:rsidRDefault="00B706DB">
      <w:pPr>
        <w:pStyle w:val="TOC5"/>
        <w:rPr>
          <w:rFonts w:asciiTheme="minorHAnsi" w:eastAsiaTheme="minorEastAsia" w:hAnsiTheme="minorHAnsi" w:cstheme="minorBidi"/>
          <w:noProof/>
          <w:sz w:val="22"/>
          <w:szCs w:val="22"/>
          <w:lang w:val="en-US" w:eastAsia="zh-CN"/>
        </w:rPr>
      </w:pPr>
      <w:r w:rsidRPr="000F5316">
        <w:rPr>
          <w:noProof/>
          <w:lang w:val="en-US"/>
        </w:rPr>
        <w:t>5.3.1.4.5</w:t>
      </w:r>
      <w:r>
        <w:rPr>
          <w:rFonts w:asciiTheme="minorHAnsi" w:eastAsiaTheme="minorEastAsia" w:hAnsiTheme="minorHAnsi" w:cstheme="minorBidi"/>
          <w:noProof/>
          <w:sz w:val="22"/>
          <w:szCs w:val="22"/>
          <w:lang w:val="en-US" w:eastAsia="zh-CN"/>
        </w:rPr>
        <w:tab/>
      </w:r>
      <w:r w:rsidRPr="000F5316">
        <w:rPr>
          <w:noProof/>
          <w:lang w:val="en-US"/>
        </w:rPr>
        <w:t>Assessment of AI/ML trustworthiness</w:t>
      </w:r>
      <w:r>
        <w:rPr>
          <w:noProof/>
        </w:rPr>
        <w:tab/>
      </w:r>
      <w:r>
        <w:rPr>
          <w:noProof/>
        </w:rPr>
        <w:fldChar w:fldCharType="begin"/>
      </w:r>
      <w:r>
        <w:rPr>
          <w:noProof/>
        </w:rPr>
        <w:instrText xml:space="preserve"> PAGEREF _Toc133484103 \h </w:instrText>
      </w:r>
      <w:r>
        <w:rPr>
          <w:noProof/>
        </w:rPr>
      </w:r>
      <w:r>
        <w:rPr>
          <w:noProof/>
        </w:rPr>
        <w:fldChar w:fldCharType="separate"/>
      </w:r>
      <w:r>
        <w:rPr>
          <w:noProof/>
        </w:rPr>
        <w:t>87</w:t>
      </w:r>
      <w:r>
        <w:rPr>
          <w:noProof/>
        </w:rPr>
        <w:fldChar w:fldCharType="end"/>
      </w:r>
    </w:p>
    <w:p w14:paraId="745BECBB" w14:textId="6C51660B" w:rsidR="00B706DB" w:rsidRDefault="00B706DB">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_Toc133484104 \h </w:instrText>
      </w:r>
      <w:r>
        <w:rPr>
          <w:noProof/>
        </w:rPr>
      </w:r>
      <w:r>
        <w:rPr>
          <w:noProof/>
        </w:rPr>
        <w:fldChar w:fldCharType="separate"/>
      </w:r>
      <w:r>
        <w:rPr>
          <w:noProof/>
        </w:rPr>
        <w:t>88</w:t>
      </w:r>
      <w:r>
        <w:rPr>
          <w:noProof/>
        </w:rPr>
        <w:fldChar w:fldCharType="end"/>
      </w:r>
    </w:p>
    <w:p w14:paraId="0595AC09" w14:textId="38000B3E" w:rsidR="00B706DB" w:rsidRDefault="00B706DB">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sidRPr="000F5316">
        <w:rPr>
          <w:noProof/>
          <w:lang w:val="en-US"/>
        </w:rPr>
        <w:t>Deployment scenarios</w:t>
      </w:r>
      <w:r>
        <w:rPr>
          <w:noProof/>
        </w:rPr>
        <w:tab/>
      </w:r>
      <w:r>
        <w:rPr>
          <w:noProof/>
        </w:rPr>
        <w:fldChar w:fldCharType="begin"/>
      </w:r>
      <w:r>
        <w:rPr>
          <w:noProof/>
        </w:rPr>
        <w:instrText xml:space="preserve"> PAGEREF _Toc133484105 \h </w:instrText>
      </w:r>
      <w:r>
        <w:rPr>
          <w:noProof/>
        </w:rPr>
      </w:r>
      <w:r>
        <w:rPr>
          <w:noProof/>
        </w:rPr>
        <w:fldChar w:fldCharType="separate"/>
      </w:r>
      <w:r>
        <w:rPr>
          <w:noProof/>
        </w:rPr>
        <w:t>88</w:t>
      </w:r>
      <w:r>
        <w:rPr>
          <w:noProof/>
        </w:rPr>
        <w:fldChar w:fldCharType="end"/>
      </w:r>
    </w:p>
    <w:p w14:paraId="59F59089" w14:textId="13B9A659" w:rsidR="00B706DB" w:rsidRDefault="00B706DB">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_Toc133484106 \h </w:instrText>
      </w:r>
      <w:r>
        <w:rPr>
          <w:noProof/>
        </w:rPr>
      </w:r>
      <w:r>
        <w:rPr>
          <w:noProof/>
        </w:rPr>
        <w:fldChar w:fldCharType="separate"/>
      </w:r>
      <w:r>
        <w:rPr>
          <w:noProof/>
        </w:rPr>
        <w:t>91</w:t>
      </w:r>
      <w:r>
        <w:rPr>
          <w:noProof/>
        </w:rPr>
        <w:fldChar w:fldCharType="end"/>
      </w:r>
    </w:p>
    <w:p w14:paraId="3CB6CB9C" w14:textId="4FF74376" w:rsidR="00B706DB" w:rsidRDefault="00B706DB">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_Toc133484107 \h </w:instrText>
      </w:r>
      <w:r>
        <w:rPr>
          <w:noProof/>
        </w:rPr>
      </w:r>
      <w:r>
        <w:rPr>
          <w:noProof/>
        </w:rPr>
        <w:fldChar w:fldCharType="separate"/>
      </w:r>
      <w:r>
        <w:rPr>
          <w:noProof/>
        </w:rPr>
        <w:t>93</w:t>
      </w:r>
      <w:r>
        <w:rPr>
          <w:noProof/>
        </w:rPr>
        <w:fldChar w:fldCharType="end"/>
      </w:r>
    </w:p>
    <w:p w14:paraId="4BADF278" w14:textId="4A9E3840" w:rsidR="00B706DB" w:rsidRDefault="00B706DB">
      <w:pPr>
        <w:pStyle w:val="TOC8"/>
        <w:rPr>
          <w:rFonts w:asciiTheme="minorHAnsi" w:eastAsiaTheme="minorEastAsia" w:hAnsiTheme="minorHAnsi" w:cstheme="minorBidi"/>
          <w:b w:val="0"/>
          <w:noProof/>
          <w:szCs w:val="22"/>
          <w:lang w:val="en-US" w:eastAsia="zh-CN"/>
        </w:rPr>
      </w:pPr>
      <w:r>
        <w:rPr>
          <w:noProof/>
        </w:rPr>
        <w:t>Annex B (informative): UML source codes</w:t>
      </w:r>
      <w:r>
        <w:rPr>
          <w:noProof/>
        </w:rPr>
        <w:tab/>
      </w:r>
      <w:r>
        <w:rPr>
          <w:noProof/>
        </w:rPr>
        <w:fldChar w:fldCharType="begin"/>
      </w:r>
      <w:r>
        <w:rPr>
          <w:noProof/>
        </w:rPr>
        <w:instrText xml:space="preserve"> PAGEREF _Toc133484108 \h </w:instrText>
      </w:r>
      <w:r>
        <w:rPr>
          <w:noProof/>
        </w:rPr>
      </w:r>
      <w:r>
        <w:rPr>
          <w:noProof/>
        </w:rPr>
        <w:fldChar w:fldCharType="separate"/>
      </w:r>
      <w:r>
        <w:rPr>
          <w:noProof/>
        </w:rPr>
        <w:t>95</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33417732"/>
      <w:bookmarkStart w:id="25" w:name="_Toc133482780"/>
      <w:bookmarkStart w:id="26" w:name="_Toc133483872"/>
      <w:bookmarkEnd w:id="16"/>
      <w:bookmarkEnd w:id="17"/>
      <w:r w:rsidR="00DA539D" w:rsidRPr="004D3578">
        <w:t>Foreword</w:t>
      </w:r>
      <w:bookmarkEnd w:id="18"/>
      <w:bookmarkEnd w:id="19"/>
      <w:bookmarkEnd w:id="20"/>
      <w:bookmarkEnd w:id="21"/>
      <w:bookmarkEnd w:id="22"/>
      <w:bookmarkEnd w:id="23"/>
      <w:bookmarkEnd w:id="24"/>
      <w:bookmarkEnd w:id="25"/>
      <w:bookmarkEnd w:id="26"/>
    </w:p>
    <w:p w14:paraId="0877C6B0" w14:textId="7E001B2E" w:rsidR="00DA539D" w:rsidRPr="004D3578" w:rsidRDefault="00DA539D" w:rsidP="00DA539D">
      <w:r w:rsidRPr="004D3578">
        <w:t xml:space="preserve">This Technical </w:t>
      </w:r>
      <w:bookmarkStart w:id="27" w:name="spectype3"/>
      <w:r w:rsidRPr="00DA539D">
        <w:t>Specification</w:t>
      </w:r>
      <w:bookmarkEnd w:id="27"/>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8" w:name="scope"/>
      <w:bookmarkStart w:id="29" w:name="_Toc120096642"/>
      <w:bookmarkStart w:id="30" w:name="_Toc120097002"/>
      <w:bookmarkStart w:id="31" w:name="_Toc128685129"/>
      <w:bookmarkStart w:id="32" w:name="_Toc129028381"/>
      <w:bookmarkStart w:id="33" w:name="_Toc129029910"/>
      <w:bookmarkStart w:id="34" w:name="_Toc133417733"/>
      <w:bookmarkStart w:id="35" w:name="_Toc133482781"/>
      <w:bookmarkStart w:id="36" w:name="_Toc133483873"/>
      <w:bookmarkEnd w:id="28"/>
      <w:r w:rsidRPr="004D3578">
        <w:t>1</w:t>
      </w:r>
      <w:r w:rsidRPr="004D3578">
        <w:tab/>
        <w:t>Scope</w:t>
      </w:r>
      <w:bookmarkEnd w:id="29"/>
      <w:bookmarkEnd w:id="30"/>
      <w:bookmarkEnd w:id="31"/>
      <w:bookmarkEnd w:id="32"/>
      <w:bookmarkEnd w:id="33"/>
      <w:bookmarkEnd w:id="34"/>
      <w:bookmarkEnd w:id="35"/>
      <w:bookmarkEnd w:id="36"/>
    </w:p>
    <w:p w14:paraId="798B4A76" w14:textId="3F8D4486" w:rsidR="00C46B61" w:rsidRPr="005F740F" w:rsidRDefault="00C46B61" w:rsidP="00C46B61">
      <w:pPr>
        <w:rPr>
          <w:lang w:eastAsia="zh-CN"/>
        </w:rPr>
      </w:pPr>
      <w:bookmarkStart w:id="37" w:name="references"/>
      <w:bookmarkEnd w:id="37"/>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r w:rsidR="009113C4">
        <w:t>,</w:t>
      </w:r>
      <w:r>
        <w:t xml:space="preserve"> 5G</w:t>
      </w:r>
      <w:r w:rsidR="00F27C31">
        <w:t>C</w:t>
      </w:r>
      <w:r>
        <w:t xml:space="preserve"> (e.g., NWDAF, see TS 23.288 [</w:t>
      </w:r>
      <w:r w:rsidR="00A30B25">
        <w:t>3</w:t>
      </w:r>
      <w:r>
        <w:t>]</w:t>
      </w:r>
      <w:r w:rsidR="009113C4">
        <w:t xml:space="preserve">, and </w:t>
      </w:r>
      <w:r w:rsidR="009113C4" w:rsidRPr="009113C4">
        <w:t>NG-RAN (e.g., RAN intelligence defined in TS 38.300 [16] and TS 38.401 [19]</w:t>
      </w:r>
      <w:r>
        <w:t>).</w:t>
      </w:r>
    </w:p>
    <w:p w14:paraId="2B5E2FE4" w14:textId="77777777" w:rsidR="00080512" w:rsidRPr="004D3578" w:rsidRDefault="00080512">
      <w:pPr>
        <w:pStyle w:val="Heading1"/>
      </w:pPr>
      <w:bookmarkStart w:id="38" w:name="_Toc120096643"/>
      <w:bookmarkStart w:id="39" w:name="_Toc120097003"/>
      <w:bookmarkStart w:id="40" w:name="_Toc128685130"/>
      <w:bookmarkStart w:id="41" w:name="_Toc129028382"/>
      <w:bookmarkStart w:id="42" w:name="_Toc129029911"/>
      <w:bookmarkStart w:id="43" w:name="_Toc133417734"/>
      <w:bookmarkStart w:id="44" w:name="_Toc133482782"/>
      <w:bookmarkStart w:id="45" w:name="_Toc133483874"/>
      <w:r w:rsidRPr="004D3578">
        <w:t>2</w:t>
      </w:r>
      <w:r w:rsidRPr="004D3578">
        <w:tab/>
        <w:t>References</w:t>
      </w:r>
      <w:bookmarkEnd w:id="38"/>
      <w:bookmarkEnd w:id="39"/>
      <w:bookmarkEnd w:id="40"/>
      <w:bookmarkEnd w:id="41"/>
      <w:bookmarkEnd w:id="42"/>
      <w:bookmarkEnd w:id="43"/>
      <w:bookmarkEnd w:id="44"/>
      <w:bookmarkEnd w:id="45"/>
    </w:p>
    <w:p w14:paraId="3BE0A835" w14:textId="77777777" w:rsidR="00016CE7" w:rsidRPr="00016CE7" w:rsidRDefault="00016CE7" w:rsidP="00016CE7">
      <w:bookmarkStart w:id="46" w:name="definitions"/>
      <w:bookmarkStart w:id="47" w:name="_Toc2086437"/>
      <w:bookmarkEnd w:id="46"/>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8"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p>
    <w:p w14:paraId="6AA49AC4" w14:textId="77777777" w:rsidR="00B63F75" w:rsidRPr="004D3578" w:rsidRDefault="00B63F75" w:rsidP="00B63F75">
      <w:pPr>
        <w:pStyle w:val="Heading1"/>
      </w:pPr>
      <w:bookmarkStart w:id="49" w:name="_Toc120096644"/>
      <w:bookmarkStart w:id="50" w:name="_Toc120097004"/>
      <w:bookmarkStart w:id="51" w:name="_Toc128685131"/>
      <w:bookmarkStart w:id="52" w:name="_Toc129028383"/>
      <w:bookmarkStart w:id="53" w:name="_Toc129029912"/>
      <w:bookmarkStart w:id="54" w:name="_Toc133417735"/>
      <w:bookmarkStart w:id="55" w:name="_Toc133482783"/>
      <w:bookmarkStart w:id="56" w:name="_Toc133483875"/>
      <w:bookmarkEnd w:id="48"/>
      <w:r w:rsidRPr="004D3578">
        <w:t>3</w:t>
      </w:r>
      <w:r w:rsidRPr="004D3578">
        <w:tab/>
        <w:t>Definitions</w:t>
      </w:r>
      <w:r>
        <w:t xml:space="preserve"> of terms, symbols and abbreviations</w:t>
      </w:r>
      <w:bookmarkEnd w:id="47"/>
      <w:bookmarkEnd w:id="49"/>
      <w:bookmarkEnd w:id="50"/>
      <w:bookmarkEnd w:id="51"/>
      <w:bookmarkEnd w:id="52"/>
      <w:bookmarkEnd w:id="53"/>
      <w:bookmarkEnd w:id="54"/>
      <w:bookmarkEnd w:id="55"/>
      <w:bookmarkEnd w:id="56"/>
    </w:p>
    <w:p w14:paraId="69872017" w14:textId="77777777" w:rsidR="00B63F75" w:rsidRPr="004D3578" w:rsidRDefault="00B63F75" w:rsidP="00B63F75">
      <w:pPr>
        <w:pStyle w:val="Heading2"/>
      </w:pPr>
      <w:bookmarkStart w:id="57" w:name="_Toc2086438"/>
      <w:bookmarkStart w:id="58" w:name="_Toc120096645"/>
      <w:bookmarkStart w:id="59" w:name="_Toc120097005"/>
      <w:bookmarkStart w:id="60" w:name="_Toc128685132"/>
      <w:bookmarkStart w:id="61" w:name="_Toc129028384"/>
      <w:bookmarkStart w:id="62" w:name="_Toc129029913"/>
      <w:bookmarkStart w:id="63" w:name="_Toc133417736"/>
      <w:bookmarkStart w:id="64" w:name="_Toc133482784"/>
      <w:bookmarkStart w:id="65" w:name="_Toc133483876"/>
      <w:r w:rsidRPr="004D3578">
        <w:t>3.1</w:t>
      </w:r>
      <w:r w:rsidRPr="004D3578">
        <w:tab/>
      </w:r>
      <w:r>
        <w:t>Terms</w:t>
      </w:r>
      <w:bookmarkEnd w:id="57"/>
      <w:bookmarkEnd w:id="58"/>
      <w:bookmarkEnd w:id="59"/>
      <w:bookmarkEnd w:id="60"/>
      <w:bookmarkEnd w:id="61"/>
      <w:bookmarkEnd w:id="62"/>
      <w:bookmarkEnd w:id="63"/>
      <w:bookmarkEnd w:id="64"/>
      <w:bookmarkEnd w:id="65"/>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6" w:name="_Toc2086439"/>
      <w:bookmarkStart w:id="67" w:name="_Toc120096646"/>
      <w:bookmarkStart w:id="68" w:name="_Toc120097006"/>
      <w:bookmarkStart w:id="69" w:name="_Toc128685133"/>
      <w:bookmarkStart w:id="70" w:name="_Toc129028385"/>
      <w:bookmarkStart w:id="71" w:name="_Toc129029914"/>
      <w:bookmarkStart w:id="72" w:name="_Toc133417737"/>
      <w:bookmarkStart w:id="73" w:name="_Toc133482785"/>
      <w:bookmarkStart w:id="74" w:name="_Toc133483877"/>
      <w:r w:rsidRPr="004D3578">
        <w:t>3.2</w:t>
      </w:r>
      <w:r w:rsidRPr="004D3578">
        <w:tab/>
        <w:t>Symbols</w:t>
      </w:r>
      <w:bookmarkEnd w:id="66"/>
      <w:bookmarkEnd w:id="67"/>
      <w:bookmarkEnd w:id="68"/>
      <w:bookmarkEnd w:id="69"/>
      <w:bookmarkEnd w:id="70"/>
      <w:bookmarkEnd w:id="71"/>
      <w:bookmarkEnd w:id="72"/>
      <w:bookmarkEnd w:id="73"/>
      <w:bookmarkEnd w:id="74"/>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75" w:name="_Toc2086440"/>
      <w:bookmarkStart w:id="76" w:name="_Toc120096647"/>
      <w:bookmarkStart w:id="77" w:name="_Toc120097007"/>
      <w:bookmarkStart w:id="78" w:name="_Toc128685134"/>
      <w:bookmarkStart w:id="79" w:name="_Toc129028386"/>
      <w:bookmarkStart w:id="80" w:name="_Toc129029915"/>
      <w:bookmarkStart w:id="81" w:name="_Toc133417738"/>
      <w:bookmarkStart w:id="82" w:name="_Toc133482786"/>
      <w:bookmarkStart w:id="83" w:name="_Toc133483878"/>
      <w:r w:rsidRPr="004D3578">
        <w:t>3.3</w:t>
      </w:r>
      <w:r w:rsidRPr="004D3578">
        <w:tab/>
        <w:t>Abbreviations</w:t>
      </w:r>
      <w:bookmarkEnd w:id="75"/>
      <w:bookmarkEnd w:id="76"/>
      <w:bookmarkEnd w:id="77"/>
      <w:bookmarkEnd w:id="78"/>
      <w:bookmarkEnd w:id="79"/>
      <w:bookmarkEnd w:id="80"/>
      <w:bookmarkEnd w:id="81"/>
      <w:bookmarkEnd w:id="82"/>
      <w:bookmarkEnd w:id="83"/>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84" w:name="clause4"/>
      <w:bookmarkStart w:id="85" w:name="_Toc95724042"/>
      <w:bookmarkStart w:id="86" w:name="_Toc120096648"/>
      <w:bookmarkStart w:id="87" w:name="_Toc120097008"/>
      <w:bookmarkStart w:id="88" w:name="_Toc128685135"/>
      <w:bookmarkStart w:id="89" w:name="_Toc129028387"/>
      <w:bookmarkStart w:id="90" w:name="_Toc129029916"/>
      <w:bookmarkStart w:id="91" w:name="_Toc133417739"/>
      <w:bookmarkStart w:id="92" w:name="_Toc133482787"/>
      <w:bookmarkStart w:id="93" w:name="_Toc133483879"/>
      <w:bookmarkStart w:id="94" w:name="_Toc95724043"/>
      <w:bookmarkEnd w:id="84"/>
      <w:r>
        <w:rPr>
          <w:rFonts w:cs="Arial"/>
          <w:szCs w:val="36"/>
        </w:rPr>
        <w:t>4</w:t>
      </w:r>
      <w:r w:rsidR="00DF3BC1">
        <w:rPr>
          <w:rFonts w:cs="Arial"/>
          <w:szCs w:val="36"/>
        </w:rPr>
        <w:tab/>
      </w:r>
      <w:r w:rsidR="00DF3BC1">
        <w:t>Concepts and overview</w:t>
      </w:r>
      <w:bookmarkEnd w:id="85"/>
      <w:bookmarkEnd w:id="86"/>
      <w:bookmarkEnd w:id="87"/>
      <w:bookmarkEnd w:id="88"/>
      <w:bookmarkEnd w:id="89"/>
      <w:bookmarkEnd w:id="90"/>
      <w:bookmarkEnd w:id="91"/>
      <w:bookmarkEnd w:id="92"/>
      <w:bookmarkEnd w:id="93"/>
    </w:p>
    <w:p w14:paraId="5306B6A7" w14:textId="5417555E" w:rsidR="00BD569C" w:rsidRDefault="00BD569C" w:rsidP="00BD569C">
      <w:pPr>
        <w:pStyle w:val="Heading2"/>
      </w:pPr>
      <w:bookmarkStart w:id="95" w:name="_Toc120528456"/>
      <w:bookmarkStart w:id="96" w:name="_Toc129028388"/>
      <w:bookmarkStart w:id="97" w:name="_Toc129029917"/>
      <w:bookmarkStart w:id="98" w:name="_Toc133417740"/>
      <w:bookmarkStart w:id="99" w:name="_Toc133482788"/>
      <w:bookmarkStart w:id="100" w:name="_Toc133483880"/>
      <w:bookmarkStart w:id="101" w:name="_Toc120096649"/>
      <w:bookmarkStart w:id="102" w:name="_Toc120097009"/>
      <w:bookmarkStart w:id="103" w:name="_Toc128685136"/>
      <w:r>
        <w:t>4.1</w:t>
      </w:r>
      <w:r>
        <w:tab/>
      </w:r>
      <w:bookmarkEnd w:id="95"/>
      <w:r>
        <w:t>Concepts and terminologies</w:t>
      </w:r>
      <w:bookmarkEnd w:id="96"/>
      <w:bookmarkEnd w:id="97"/>
      <w:bookmarkEnd w:id="98"/>
      <w:bookmarkEnd w:id="99"/>
      <w:bookmarkEnd w:id="100"/>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04" w:name="_Toc129028389"/>
      <w:bookmarkStart w:id="105" w:name="_Toc129029918"/>
      <w:bookmarkStart w:id="106" w:name="_Toc133417741"/>
      <w:bookmarkStart w:id="107" w:name="_Toc133482789"/>
      <w:bookmarkStart w:id="108" w:name="_Toc133483881"/>
      <w:r>
        <w:t>4</w:t>
      </w:r>
      <w:r w:rsidR="00DF3BC1">
        <w:t>.</w:t>
      </w:r>
      <w:r w:rsidR="00BD569C">
        <w:t>2</w:t>
      </w:r>
      <w:r w:rsidR="00DF3BC1">
        <w:tab/>
        <w:t>Overview</w:t>
      </w:r>
      <w:bookmarkEnd w:id="94"/>
      <w:bookmarkEnd w:id="101"/>
      <w:bookmarkEnd w:id="102"/>
      <w:bookmarkEnd w:id="103"/>
      <w:bookmarkEnd w:id="104"/>
      <w:bookmarkEnd w:id="105"/>
      <w:bookmarkEnd w:id="106"/>
      <w:bookmarkEnd w:id="107"/>
      <w:bookmarkEnd w:id="108"/>
    </w:p>
    <w:p w14:paraId="0525223B" w14:textId="67DC6D84" w:rsidR="00016CE7" w:rsidRPr="00016CE7" w:rsidRDefault="00016CE7" w:rsidP="00016CE7">
      <w:r w:rsidRPr="00016CE7">
        <w:t>Artificial Intelligence/Machine Learning (</w:t>
      </w:r>
      <w:bookmarkStart w:id="109" w:name="_Hlk99022162"/>
      <w:r w:rsidRPr="00016CE7">
        <w:t>AI/ML</w:t>
      </w:r>
      <w:bookmarkEnd w:id="10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t xml:space="preserve">(NWDAF) </w:t>
      </w:r>
      <w:r w:rsidRPr="00016CE7">
        <w:t>in the 5G core network domain [3]</w:t>
      </w:r>
      <w:r w:rsidR="009113C4">
        <w:t xml:space="preserve">, </w:t>
      </w:r>
      <w:r w:rsidR="009113C4" w:rsidRPr="009113C4">
        <w:t>and NG-RAN (e.g., RAN intelligence</w:t>
      </w:r>
      <w:r w:rsidR="009113C4">
        <w:t>)</w:t>
      </w:r>
      <w:r w:rsidR="009113C4" w:rsidRPr="009113C4">
        <w:t xml:space="preserve"> defined in TS 38.300 [16] and TS 38.401 [19]</w:t>
      </w:r>
      <w:r w:rsidR="009113C4">
        <w:t>.</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r w:rsidR="005D6FEB">
        <w:tab/>
      </w:r>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10" w:name="_Toc89158535"/>
      <w:bookmarkStart w:id="111" w:name="_Toc120096650"/>
      <w:bookmarkStart w:id="112" w:name="_Toc120097010"/>
      <w:bookmarkStart w:id="113" w:name="_Toc128685137"/>
      <w:bookmarkStart w:id="114" w:name="_Toc129028390"/>
      <w:bookmarkStart w:id="115" w:name="_Toc129029919"/>
      <w:bookmarkStart w:id="116" w:name="_Toc133417742"/>
      <w:bookmarkStart w:id="117" w:name="_Toc133482790"/>
      <w:bookmarkStart w:id="118" w:name="_Toc133483882"/>
      <w:r>
        <w:t>4.</w:t>
      </w:r>
      <w:r w:rsidR="00BD569C">
        <w:t>3</w:t>
      </w:r>
      <w:r w:rsidRPr="0049166C">
        <w:tab/>
      </w:r>
      <w:r w:rsidRPr="0049166C">
        <w:rPr>
          <w:lang w:val="en-US"/>
        </w:rPr>
        <w:t>AI/ML workflow for 5GS</w:t>
      </w:r>
      <w:bookmarkEnd w:id="110"/>
      <w:bookmarkEnd w:id="111"/>
      <w:bookmarkEnd w:id="112"/>
      <w:bookmarkEnd w:id="113"/>
      <w:bookmarkEnd w:id="114"/>
      <w:bookmarkEnd w:id="115"/>
      <w:bookmarkEnd w:id="116"/>
      <w:bookmarkEnd w:id="117"/>
      <w:bookmarkEnd w:id="118"/>
    </w:p>
    <w:p w14:paraId="39136298" w14:textId="19CFBC32" w:rsidR="007B44C9" w:rsidRPr="005C57B2" w:rsidRDefault="007B44C9" w:rsidP="007B44C9">
      <w:pPr>
        <w:pStyle w:val="Heading3"/>
        <w:rPr>
          <w:lang w:val="en-US"/>
        </w:rPr>
      </w:pPr>
      <w:bookmarkStart w:id="119" w:name="_Toc120096651"/>
      <w:bookmarkStart w:id="120" w:name="_Toc120097011"/>
      <w:bookmarkStart w:id="121" w:name="_Toc128685138"/>
      <w:bookmarkStart w:id="122" w:name="_Toc129028391"/>
      <w:bookmarkStart w:id="123" w:name="_Toc129029920"/>
      <w:bookmarkStart w:id="124" w:name="_Toc133417743"/>
      <w:bookmarkStart w:id="125" w:name="_Toc133482791"/>
      <w:bookmarkStart w:id="126" w:name="_Toc133483883"/>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19"/>
      <w:bookmarkEnd w:id="120"/>
      <w:bookmarkEnd w:id="121"/>
      <w:bookmarkEnd w:id="122"/>
      <w:bookmarkEnd w:id="123"/>
      <w:bookmarkEnd w:id="124"/>
      <w:bookmarkEnd w:id="125"/>
      <w:bookmarkEnd w:id="126"/>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6pt" o:ole="">
            <v:imagedata r:id="rId12" o:title=""/>
          </v:shape>
          <o:OLEObject Type="Embed" ProgID="Visio.Drawing.15" ShapeID="_x0000_i1025" DrawAspect="Content" ObjectID="_1744098209"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27"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27"/>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28"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28"/>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0E6254F2" w:rsidR="00916283" w:rsidRDefault="00916283" w:rsidP="008B500D">
      <w:r>
        <w:t xml:space="preserve">In telco-grade environments, it is worth noting that the selected learning method (see examples of learning methods captured in Table 4.1-1 in </w:t>
      </w:r>
      <w:bookmarkStart w:id="129" w:name="_Hlk128991186"/>
      <w:r w:rsidR="00376A4D">
        <w:t>TS 28.105 [4]</w:t>
      </w:r>
      <w:bookmarkEnd w:id="129"/>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0" w:name="_Toc120096652"/>
      <w:bookmarkStart w:id="131" w:name="_Toc120097012"/>
      <w:bookmarkStart w:id="132" w:name="_Toc128685139"/>
      <w:bookmarkStart w:id="133" w:name="_Toc129028392"/>
      <w:bookmarkStart w:id="134" w:name="_Toc129029921"/>
      <w:bookmarkStart w:id="135" w:name="_Toc133417744"/>
      <w:bookmarkStart w:id="136" w:name="_Toc133482792"/>
      <w:bookmarkStart w:id="137" w:name="_Toc133483884"/>
      <w:r>
        <w:t>4.</w:t>
      </w:r>
      <w:r w:rsidR="00BD569C">
        <w:t>3</w:t>
      </w:r>
      <w:r>
        <w:t>.2</w:t>
      </w:r>
      <w:r w:rsidRPr="0049166C">
        <w:tab/>
      </w:r>
      <w:r w:rsidRPr="0049166C">
        <w:rPr>
          <w:lang w:val="en-US"/>
        </w:rPr>
        <w:t xml:space="preserve">AI/ML </w:t>
      </w:r>
      <w:r>
        <w:rPr>
          <w:lang w:val="en-US"/>
        </w:rPr>
        <w:t>management capabilities</w:t>
      </w:r>
      <w:bookmarkEnd w:id="130"/>
      <w:bookmarkEnd w:id="131"/>
      <w:bookmarkEnd w:id="132"/>
      <w:bookmarkEnd w:id="133"/>
      <w:bookmarkEnd w:id="134"/>
      <w:bookmarkEnd w:id="135"/>
      <w:bookmarkEnd w:id="136"/>
      <w:bookmarkEnd w:id="137"/>
    </w:p>
    <w:p w14:paraId="31710ADC" w14:textId="6D6190AB" w:rsidR="00DB2E83" w:rsidRPr="0049166C" w:rsidRDefault="00DB2E83" w:rsidP="00DB2E83">
      <w:bookmarkStart w:id="138" w:name="_Hlk121225828"/>
      <w:bookmarkStart w:id="139" w:name="_Toc120096653"/>
      <w:bookmarkStart w:id="140" w:name="_Toc120097013"/>
      <w:bookmarkStart w:id="141" w:name="_Toc128685140"/>
      <w:r w:rsidRPr="0049166C">
        <w:t>Each operational step in the workflow</w:t>
      </w:r>
      <w:r>
        <w:t xml:space="preserve"> (as depicted in clause 4.3.1)</w:t>
      </w:r>
      <w:r w:rsidRPr="0049166C">
        <w:t xml:space="preserve"> </w:t>
      </w:r>
      <w:r>
        <w:t xml:space="preserve">may be related to one or more </w:t>
      </w:r>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52F7D845"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r w:rsidR="00374249">
        <w:t xml:space="preserve">also </w:t>
      </w:r>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0930BB7E"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r w:rsidR="00374249">
        <w:t>and/</w:t>
      </w:r>
      <w:r>
        <w:t xml:space="preserve">or </w:t>
      </w:r>
      <w:r w:rsidRPr="0049166C">
        <w:t xml:space="preserve"> ML entity</w:t>
      </w:r>
      <w:r w:rsidR="00B3739F">
        <w:t>/</w:t>
      </w:r>
      <w:r w:rsidR="00374249">
        <w:t>entities</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42" w:name="_Toc129028393"/>
      <w:bookmarkStart w:id="143" w:name="_Toc129029922"/>
      <w:bookmarkStart w:id="144" w:name="_Toc133417745"/>
      <w:bookmarkStart w:id="145" w:name="_Toc133482793"/>
      <w:bookmarkStart w:id="146" w:name="_Toc133483885"/>
      <w:bookmarkEnd w:id="138"/>
      <w:r>
        <w:t>5</w:t>
      </w:r>
      <w:r>
        <w:tab/>
        <w:t>Use cases, potential requirements and possible solutions</w:t>
      </w:r>
      <w:bookmarkEnd w:id="139"/>
      <w:bookmarkEnd w:id="140"/>
      <w:bookmarkEnd w:id="141"/>
      <w:bookmarkEnd w:id="142"/>
      <w:bookmarkEnd w:id="143"/>
      <w:bookmarkEnd w:id="144"/>
      <w:bookmarkEnd w:id="145"/>
      <w:bookmarkEnd w:id="146"/>
    </w:p>
    <w:p w14:paraId="064B81F6" w14:textId="61BCFB3E" w:rsidR="001E6C99" w:rsidRPr="001E6C99" w:rsidRDefault="001E6C99" w:rsidP="00B94A07">
      <w:pPr>
        <w:pStyle w:val="Heading2"/>
      </w:pPr>
      <w:bookmarkStart w:id="147" w:name="_Toc128685141"/>
      <w:bookmarkStart w:id="148" w:name="_Toc129028394"/>
      <w:bookmarkStart w:id="149" w:name="_Toc129029923"/>
      <w:bookmarkStart w:id="150" w:name="_Toc133417746"/>
      <w:bookmarkStart w:id="151" w:name="_Toc133482794"/>
      <w:bookmarkStart w:id="152" w:name="_Toc133483886"/>
      <w:r>
        <w:t>5.1</w:t>
      </w:r>
      <w:r>
        <w:tab/>
      </w:r>
      <w:r w:rsidRPr="001E6C99">
        <w:t xml:space="preserve">Management Capabilities for ML </w:t>
      </w:r>
      <w:r w:rsidR="0010510D">
        <w:t xml:space="preserve">training </w:t>
      </w:r>
      <w:r w:rsidRPr="001E6C99">
        <w:t>phase</w:t>
      </w:r>
      <w:bookmarkEnd w:id="147"/>
      <w:bookmarkEnd w:id="148"/>
      <w:bookmarkEnd w:id="149"/>
      <w:bookmarkEnd w:id="150"/>
      <w:bookmarkEnd w:id="151"/>
      <w:bookmarkEnd w:id="152"/>
    </w:p>
    <w:p w14:paraId="0D77E768" w14:textId="2E485A29" w:rsidR="00036BFD" w:rsidRPr="00687E68" w:rsidRDefault="00036BFD" w:rsidP="00B94A07">
      <w:pPr>
        <w:pStyle w:val="Heading3"/>
      </w:pPr>
      <w:bookmarkStart w:id="153" w:name="_Toc120096672"/>
      <w:bookmarkStart w:id="154" w:name="_Toc120097032"/>
      <w:bookmarkStart w:id="155" w:name="_Toc128685142"/>
      <w:bookmarkStart w:id="156" w:name="_Toc129028395"/>
      <w:bookmarkStart w:id="157" w:name="_Toc129029924"/>
      <w:bookmarkStart w:id="158" w:name="_Toc133417747"/>
      <w:bookmarkStart w:id="159" w:name="_Toc133482795"/>
      <w:bookmarkStart w:id="160" w:name="_Toc133483887"/>
      <w:bookmarkStart w:id="161" w:name="_Toc74058889"/>
      <w:r w:rsidRPr="00687E68">
        <w:t>5.</w:t>
      </w:r>
      <w:r w:rsidR="002936B4">
        <w:t>1.</w:t>
      </w:r>
      <w:r w:rsidR="00A42447">
        <w:t>1</w:t>
      </w:r>
      <w:r w:rsidRPr="00687E68">
        <w:tab/>
        <w:t>Event data for ML training</w:t>
      </w:r>
      <w:bookmarkEnd w:id="153"/>
      <w:bookmarkEnd w:id="154"/>
      <w:bookmarkEnd w:id="155"/>
      <w:bookmarkEnd w:id="156"/>
      <w:bookmarkEnd w:id="157"/>
      <w:bookmarkEnd w:id="158"/>
      <w:bookmarkEnd w:id="159"/>
      <w:bookmarkEnd w:id="160"/>
    </w:p>
    <w:p w14:paraId="4BF53ADA" w14:textId="28B79576" w:rsidR="00036BFD" w:rsidRPr="00687E68" w:rsidRDefault="00036BFD" w:rsidP="00B94A07">
      <w:pPr>
        <w:pStyle w:val="Heading4"/>
      </w:pPr>
      <w:bookmarkStart w:id="162" w:name="_Toc120096673"/>
      <w:bookmarkStart w:id="163" w:name="_Toc120097033"/>
      <w:bookmarkStart w:id="164" w:name="_Toc128685143"/>
      <w:bookmarkStart w:id="165" w:name="_Toc129028396"/>
      <w:bookmarkStart w:id="166" w:name="_Toc129029925"/>
      <w:bookmarkStart w:id="167" w:name="_Toc133417748"/>
      <w:bookmarkStart w:id="168" w:name="_Toc133482796"/>
      <w:bookmarkStart w:id="169" w:name="_Toc133483888"/>
      <w:r w:rsidRPr="00687E68">
        <w:t>5.</w:t>
      </w:r>
      <w:r w:rsidR="002936B4">
        <w:t>1.</w:t>
      </w:r>
      <w:r w:rsidR="00A42447">
        <w:t>1</w:t>
      </w:r>
      <w:r>
        <w:t>.</w:t>
      </w:r>
      <w:r w:rsidRPr="00687E68">
        <w:rPr>
          <w:lang w:val="en-US"/>
        </w:rPr>
        <w:t>1</w:t>
      </w:r>
      <w:r w:rsidRPr="00687E68">
        <w:tab/>
        <w:t>Description</w:t>
      </w:r>
      <w:bookmarkEnd w:id="162"/>
      <w:bookmarkEnd w:id="163"/>
      <w:bookmarkEnd w:id="164"/>
      <w:bookmarkEnd w:id="165"/>
      <w:bookmarkEnd w:id="166"/>
      <w:bookmarkEnd w:id="167"/>
      <w:bookmarkEnd w:id="168"/>
      <w:bookmarkEnd w:id="169"/>
    </w:p>
    <w:p w14:paraId="19DF8E45" w14:textId="0B5F0FEC" w:rsidR="00036BFD" w:rsidRPr="00687E68" w:rsidRDefault="00036BFD" w:rsidP="00036BFD">
      <w:pPr>
        <w:rPr>
          <w:lang w:val="en-IN"/>
        </w:rPr>
      </w:pPr>
      <w:r w:rsidRPr="00687E68">
        <w:rPr>
          <w:lang w:val="en-IN"/>
        </w:rPr>
        <w:t xml:space="preserve">In analytics solutions, Performance Measurements (PMs) and </w:t>
      </w:r>
      <w:r w:rsidR="00F27C31">
        <w:rPr>
          <w:lang w:val="en-IN"/>
        </w:rPr>
        <w:t xml:space="preserve"> alarm </w:t>
      </w:r>
      <w:r w:rsidR="00B3739F">
        <w:rPr>
          <w:lang w:val="en-IN"/>
        </w:rPr>
        <w:t>data</w:t>
      </w:r>
      <w:r w:rsidRPr="00687E68">
        <w:rPr>
          <w:lang w:val="en-IN"/>
        </w:rPr>
        <w:t xml:space="preserve"> from various network function</w:t>
      </w:r>
      <w:r w:rsidR="00B3739F">
        <w:rPr>
          <w:lang w:val="en-IN"/>
        </w:rPr>
        <w:t>s</w:t>
      </w:r>
      <w:r w:rsidRPr="00687E68">
        <w:rPr>
          <w:lang w:val="en-IN"/>
        </w:rPr>
        <w:t xml:space="preserve"> </w:t>
      </w:r>
      <w:r w:rsidR="0064738D">
        <w:rPr>
          <w:lang w:val="en-IN"/>
        </w:rPr>
        <w:t xml:space="preserve">and/or management functions </w:t>
      </w:r>
      <w:r w:rsidRPr="00687E68">
        <w:rPr>
          <w:lang w:val="en-IN"/>
        </w:rPr>
        <w:t>are collected and analy</w:t>
      </w:r>
      <w:r w:rsidR="00B3739F">
        <w:rPr>
          <w:lang w:val="en-IN"/>
        </w:rPr>
        <w:t>sed</w:t>
      </w:r>
      <w:r w:rsidRPr="00687E68">
        <w:rPr>
          <w:lang w:val="en-IN"/>
        </w:rPr>
        <w:t xml:space="preserve">  </w:t>
      </w:r>
      <w:r w:rsidR="00744D5F">
        <w:rPr>
          <w:lang w:val="en-IN"/>
        </w:rPr>
        <w:t xml:space="preserve">(e.g., by employing MDA) </w:t>
      </w:r>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r w:rsidR="00D1455F">
        <w:rPr>
          <w:lang w:val="en-IN"/>
        </w:rPr>
        <w:t xml:space="preserve">it is possible that </w:t>
      </w:r>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r w:rsidR="009F77BF">
        <w:rPr>
          <w:lang w:val="en-IN"/>
        </w:rPr>
        <w:t xml:space="preserve"> As such the</w:t>
      </w:r>
      <w:r w:rsidR="00437849">
        <w:rPr>
          <w:lang w:val="en-IN"/>
        </w:rPr>
        <w:t xml:space="preserve"> collected</w:t>
      </w:r>
      <w:r w:rsidR="009F77BF">
        <w:rPr>
          <w:lang w:val="en-IN"/>
        </w:rPr>
        <w:t xml:space="preserve"> raw data as well as the </w:t>
      </w:r>
      <w:r w:rsidR="007371D8">
        <w:rPr>
          <w:lang w:val="en-IN"/>
        </w:rPr>
        <w:t xml:space="preserve">derived </w:t>
      </w:r>
      <w:r w:rsidR="009F77BF">
        <w:rPr>
          <w:lang w:val="en-IN"/>
        </w:rPr>
        <w:t xml:space="preserve">events may be pre-processed both in terms of volume and quality in order to produce </w:t>
      </w:r>
      <w:r w:rsidR="006D0CC1">
        <w:rPr>
          <w:lang w:val="en-IN"/>
        </w:rPr>
        <w:t>optimised</w:t>
      </w:r>
      <w:r w:rsidR="00437849">
        <w:rPr>
          <w:lang w:val="en-IN"/>
        </w:rPr>
        <w:t>/</w:t>
      </w:r>
      <w:r w:rsidR="009F77BF">
        <w:rPr>
          <w:lang w:val="en-IN"/>
        </w:rPr>
        <w:t>accurate training data.</w:t>
      </w:r>
    </w:p>
    <w:p w14:paraId="3061B513" w14:textId="25ED9D0C" w:rsidR="00036BFD" w:rsidRPr="00687E68" w:rsidRDefault="00036BFD" w:rsidP="006E7F85">
      <w:pPr>
        <w:pStyle w:val="Heading4"/>
      </w:pPr>
      <w:bookmarkStart w:id="170" w:name="_Toc120096674"/>
      <w:bookmarkStart w:id="171" w:name="_Toc120097034"/>
      <w:bookmarkStart w:id="172" w:name="_Toc128685144"/>
      <w:bookmarkStart w:id="173" w:name="_Toc129028397"/>
      <w:bookmarkStart w:id="174" w:name="_Toc129029926"/>
      <w:bookmarkStart w:id="175" w:name="_Toc133417749"/>
      <w:bookmarkStart w:id="176" w:name="_Toc133482797"/>
      <w:bookmarkStart w:id="177" w:name="_Toc133483889"/>
      <w:r w:rsidRPr="00687E68">
        <w:t>5.</w:t>
      </w:r>
      <w:r w:rsidR="002936B4">
        <w:t>1.</w:t>
      </w:r>
      <w:r w:rsidR="006A47AA">
        <w:rPr>
          <w:lang w:val="en-US"/>
        </w:rPr>
        <w:t>1</w:t>
      </w:r>
      <w:r w:rsidRPr="00687E68">
        <w:rPr>
          <w:lang w:val="en-US"/>
        </w:rPr>
        <w:t>.2</w:t>
      </w:r>
      <w:r w:rsidRPr="00687E68">
        <w:tab/>
        <w:t>Use cases</w:t>
      </w:r>
      <w:bookmarkEnd w:id="170"/>
      <w:bookmarkEnd w:id="171"/>
      <w:bookmarkEnd w:id="172"/>
      <w:bookmarkEnd w:id="173"/>
      <w:bookmarkEnd w:id="174"/>
      <w:bookmarkEnd w:id="175"/>
      <w:bookmarkEnd w:id="176"/>
      <w:bookmarkEnd w:id="177"/>
    </w:p>
    <w:p w14:paraId="2F6C62BC" w14:textId="27AE8C49" w:rsidR="00036BFD" w:rsidRPr="00687E68" w:rsidRDefault="00036BFD" w:rsidP="006E7F85">
      <w:pPr>
        <w:pStyle w:val="Heading5"/>
        <w:rPr>
          <w:lang w:val="en-US"/>
        </w:rPr>
      </w:pPr>
      <w:bookmarkStart w:id="178" w:name="_Toc120096675"/>
      <w:bookmarkStart w:id="179" w:name="_Toc120097035"/>
      <w:bookmarkStart w:id="180" w:name="_Toc128685145"/>
      <w:bookmarkStart w:id="181" w:name="_Toc129028398"/>
      <w:bookmarkStart w:id="182" w:name="_Toc129029927"/>
      <w:bookmarkStart w:id="183" w:name="_Toc133417750"/>
      <w:bookmarkStart w:id="184" w:name="_Toc133482798"/>
      <w:bookmarkStart w:id="185" w:name="_Toc133483890"/>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78"/>
      <w:bookmarkEnd w:id="179"/>
      <w:bookmarkEnd w:id="180"/>
      <w:bookmarkEnd w:id="181"/>
      <w:bookmarkEnd w:id="182"/>
      <w:bookmarkEnd w:id="183"/>
      <w:bookmarkEnd w:id="184"/>
      <w:bookmarkEnd w:id="185"/>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r w:rsidR="00D1455F">
        <w:rPr>
          <w:lang w:val="en-IN"/>
        </w:rPr>
        <w:t>s</w:t>
      </w:r>
      <w:r w:rsidR="00496500">
        <w:rPr>
          <w:lang w:val="en-IN"/>
        </w:rPr>
        <w:t xml:space="preserve"> which</w:t>
      </w:r>
      <w:r w:rsidR="00D1455F">
        <w:rPr>
          <w:lang w:val="en-IN"/>
        </w:rPr>
        <w:t xml:space="preserve"> are</w:t>
      </w:r>
      <w:r w:rsidR="00496500">
        <w:rPr>
          <w:lang w:val="en-IN"/>
        </w:rPr>
        <w:t xml:space="preserve"> derived from</w:t>
      </w:r>
      <w:r w:rsidRPr="00687E68">
        <w:rPr>
          <w:lang w:val="en-IN"/>
        </w:rPr>
        <w:t xml:space="preserve"> </w:t>
      </w:r>
      <w:r w:rsidR="00D1455F">
        <w:rPr>
          <w:lang w:val="en-IN"/>
        </w:rPr>
        <w:t xml:space="preserve">PM </w:t>
      </w:r>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r w:rsidR="00D1455F">
        <w:rPr>
          <w:lang w:val="en-IN"/>
        </w:rPr>
        <w:t>/redundant</w:t>
      </w:r>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9113C4">
        <w:t xml:space="preserve">MnS consumer </w:t>
      </w:r>
      <w:r w:rsidR="007E42F5">
        <w:t xml:space="preserve">(e.g., </w:t>
      </w:r>
      <w:r w:rsidR="000F4960">
        <w:t>o</w:t>
      </w:r>
      <w:r w:rsidRPr="00687E68">
        <w:t>perator</w:t>
      </w:r>
      <w:r w:rsidR="007E42F5">
        <w:t>)</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43EF5">
      <w:pPr>
        <w:pStyle w:val="TH"/>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58F28E19" w:rsidR="00BE07DE" w:rsidRDefault="000F4960" w:rsidP="00AD5230">
      <w:r>
        <w:t>As maybe seen in Fig</w:t>
      </w:r>
      <w:r w:rsidR="00AF13FD">
        <w:t>ure</w:t>
      </w:r>
      <w:r>
        <w:t xml:space="preserve"> </w:t>
      </w:r>
      <w:r w:rsidR="00AF13FD">
        <w:t>5.</w:t>
      </w:r>
      <w:r w:rsidR="006E7F85">
        <w:t>1.</w:t>
      </w:r>
      <w:r w:rsidR="0064738D">
        <w:t>1</w:t>
      </w:r>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86"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86"/>
    </w:p>
    <w:p w14:paraId="46A35D09" w14:textId="6F3501DD" w:rsidR="00036BFD" w:rsidRPr="00687E68" w:rsidRDefault="00036BFD" w:rsidP="00031F87">
      <w:pPr>
        <w:pStyle w:val="Heading4"/>
      </w:pPr>
      <w:bookmarkStart w:id="187" w:name="_Toc120096677"/>
      <w:bookmarkStart w:id="188" w:name="_Toc120097036"/>
      <w:bookmarkStart w:id="189" w:name="_Toc128685146"/>
      <w:bookmarkStart w:id="190" w:name="_Toc129028399"/>
      <w:bookmarkStart w:id="191" w:name="_Toc129029928"/>
      <w:bookmarkStart w:id="192" w:name="_Toc133417751"/>
      <w:bookmarkStart w:id="193" w:name="_Toc133482799"/>
      <w:bookmarkStart w:id="194" w:name="_Toc133483891"/>
      <w:r w:rsidRPr="00687E68">
        <w:t>5.</w:t>
      </w:r>
      <w:r w:rsidR="002936B4">
        <w:t>1.</w:t>
      </w:r>
      <w:r w:rsidR="006A47AA">
        <w:t>1</w:t>
      </w:r>
      <w:r w:rsidRPr="00687E68">
        <w:rPr>
          <w:lang w:val="en-US"/>
        </w:rPr>
        <w:t>.3</w:t>
      </w:r>
      <w:r w:rsidRPr="00687E68">
        <w:tab/>
        <w:t>Potential requirements</w:t>
      </w:r>
      <w:bookmarkEnd w:id="187"/>
      <w:bookmarkEnd w:id="188"/>
      <w:bookmarkEnd w:id="189"/>
      <w:bookmarkEnd w:id="190"/>
      <w:bookmarkEnd w:id="191"/>
      <w:bookmarkEnd w:id="192"/>
      <w:bookmarkEnd w:id="193"/>
      <w:bookmarkEnd w:id="194"/>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95" w:name="_Toc120096678"/>
      <w:bookmarkStart w:id="196" w:name="_Toc120097037"/>
      <w:bookmarkStart w:id="197" w:name="_Toc128685147"/>
      <w:bookmarkStart w:id="198" w:name="_Toc129028400"/>
      <w:bookmarkStart w:id="199" w:name="_Toc129029929"/>
      <w:bookmarkStart w:id="200" w:name="_Toc133417752"/>
      <w:bookmarkStart w:id="201" w:name="_Toc133482800"/>
      <w:bookmarkStart w:id="202" w:name="_Toc133483892"/>
      <w:r w:rsidRPr="00687E68">
        <w:t>5.</w:t>
      </w:r>
      <w:r w:rsidR="002936B4">
        <w:t>1.</w:t>
      </w:r>
      <w:r w:rsidR="006A47AA">
        <w:t>1</w:t>
      </w:r>
      <w:r w:rsidRPr="00687E68">
        <w:rPr>
          <w:lang w:val="en-US"/>
        </w:rPr>
        <w:t>.</w:t>
      </w:r>
      <w:r w:rsidRPr="00687E68">
        <w:t>4</w:t>
      </w:r>
      <w:r w:rsidRPr="00687E68">
        <w:tab/>
        <w:t>Possible solutions</w:t>
      </w:r>
      <w:bookmarkEnd w:id="195"/>
      <w:bookmarkEnd w:id="196"/>
      <w:bookmarkEnd w:id="197"/>
      <w:bookmarkEnd w:id="198"/>
      <w:bookmarkEnd w:id="199"/>
      <w:bookmarkEnd w:id="200"/>
      <w:bookmarkEnd w:id="201"/>
      <w:bookmarkEnd w:id="202"/>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6C424C37"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203" w:name="_Ref69556118"/>
      <w:r w:rsidRPr="007B40B4">
        <w:t xml:space="preserve">Examples of </w:t>
      </w:r>
      <w:bookmarkStart w:id="204" w:name="_Hlk109125620"/>
      <w:r>
        <w:t xml:space="preserve">potential </w:t>
      </w:r>
      <w:r w:rsidRPr="00BD1DE5">
        <w:t>Metric Threshold Crossing events</w:t>
      </w:r>
      <w:bookmarkEnd w:id="203"/>
      <w:bookmarkEnd w:id="204"/>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443EF5">
            <w:pPr>
              <w:ind w:hanging="8"/>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pPr>
    </w:p>
    <w:p w14:paraId="4161E4D4" w14:textId="4672D2D7" w:rsidR="00AC2F0F" w:rsidRDefault="003957D4" w:rsidP="00443EF5">
      <w:pPr>
        <w:spacing w:after="0" w:line="264" w:lineRule="auto"/>
        <w:jc w:val="both"/>
      </w:pPr>
      <w:r>
        <w:t>Note that some events are the results of combinations of multiple thresholds (derived from the success of multiple threshold</w:t>
      </w:r>
      <w:r w:rsidR="00F27C31">
        <w:t>s</w:t>
      </w:r>
      <w:r>
        <w:t xml:space="preserve"> monitor</w:t>
      </w:r>
      <w:r w:rsidR="00F27C31">
        <w:t>ing</w:t>
      </w:r>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443EF5">
            <w:pPr>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3E0F5B7F"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443EF5">
            <w:pPr>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6E35E55C"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443EF5">
            <w:pPr>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443EF5">
            <w:pPr>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443EF5">
            <w:pPr>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443EF5">
            <w:pPr>
              <w:rPr>
                <w:rFonts w:cs="Arial"/>
                <w:sz w:val="18"/>
                <w:szCs w:val="18"/>
              </w:rPr>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r w:rsidR="007B61DB">
              <w:rPr>
                <w:rFonts w:cs="Arial"/>
                <w:sz w:val="18"/>
                <w:szCs w:val="18"/>
                <w:lang w:val="fr-FR"/>
              </w:rPr>
              <w:t>-</w:t>
            </w:r>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24ACEC8A"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18FB3630"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205" w:name="_Toc120096679"/>
      <w:bookmarkStart w:id="206" w:name="_Toc120097038"/>
      <w:bookmarkStart w:id="207" w:name="_Toc128685148"/>
      <w:bookmarkStart w:id="208" w:name="_Toc129028401"/>
      <w:bookmarkStart w:id="209" w:name="_Toc129029930"/>
      <w:bookmarkStart w:id="210" w:name="_Toc133417753"/>
      <w:bookmarkStart w:id="211" w:name="_Toc133482801"/>
      <w:bookmarkStart w:id="212" w:name="_Toc133483893"/>
      <w:r>
        <w:t>5.</w:t>
      </w:r>
      <w:r w:rsidR="002936B4">
        <w:t>1.</w:t>
      </w:r>
      <w:r w:rsidR="006A47AA">
        <w:t>1</w:t>
      </w:r>
      <w:r>
        <w:rPr>
          <w:lang w:val="en-US"/>
        </w:rPr>
        <w:t>.</w:t>
      </w:r>
      <w:r>
        <w:t>5</w:t>
      </w:r>
      <w:r w:rsidRPr="00DE54AA">
        <w:tab/>
      </w:r>
      <w:r>
        <w:t>Evaluation</w:t>
      </w:r>
      <w:bookmarkEnd w:id="205"/>
      <w:bookmarkEnd w:id="206"/>
      <w:bookmarkEnd w:id="207"/>
      <w:bookmarkEnd w:id="208"/>
      <w:bookmarkEnd w:id="209"/>
      <w:bookmarkEnd w:id="210"/>
      <w:bookmarkEnd w:id="211"/>
      <w:bookmarkEnd w:id="212"/>
    </w:p>
    <w:p w14:paraId="6756953F" w14:textId="4576A47F"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r w:rsidR="006D0CC1">
        <w:t xml:space="preserve">based on </w:t>
      </w:r>
      <w:r>
        <w:t xml:space="preserve"> the MnS consumer</w:t>
      </w:r>
      <w:r w:rsidR="006D0CC1">
        <w:t>’s request</w:t>
      </w:r>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213" w:name="_Toc120096680"/>
      <w:bookmarkStart w:id="214" w:name="_Toc120097039"/>
      <w:bookmarkStart w:id="215" w:name="_Toc128685149"/>
      <w:bookmarkStart w:id="216" w:name="_Toc129028402"/>
      <w:bookmarkStart w:id="217" w:name="_Toc129029931"/>
      <w:bookmarkStart w:id="218" w:name="_Toc133417754"/>
      <w:bookmarkStart w:id="219" w:name="_Toc133482802"/>
      <w:bookmarkStart w:id="220" w:name="_Toc133483894"/>
      <w:bookmarkStart w:id="221" w:name="_Hlk118283231"/>
      <w:r w:rsidRPr="005D4A70">
        <w:t>5.</w:t>
      </w:r>
      <w:r w:rsidR="002936B4" w:rsidRPr="005D4A70">
        <w:t>1.</w:t>
      </w:r>
      <w:r w:rsidR="006A47AA" w:rsidRPr="005D4A70">
        <w:t>2</w:t>
      </w:r>
      <w:r w:rsidR="00592843" w:rsidRPr="00687E68">
        <w:tab/>
      </w:r>
      <w:r w:rsidRPr="005D4A70">
        <w:t>ML entity validation</w:t>
      </w:r>
      <w:bookmarkEnd w:id="213"/>
      <w:bookmarkEnd w:id="214"/>
      <w:bookmarkEnd w:id="215"/>
      <w:bookmarkEnd w:id="216"/>
      <w:bookmarkEnd w:id="217"/>
      <w:bookmarkEnd w:id="218"/>
      <w:bookmarkEnd w:id="219"/>
      <w:bookmarkEnd w:id="220"/>
    </w:p>
    <w:p w14:paraId="2707994E" w14:textId="1A2A72A5" w:rsidR="00036BFD" w:rsidRPr="00EF2E83" w:rsidRDefault="00036BFD" w:rsidP="001E6F5B">
      <w:pPr>
        <w:pStyle w:val="Heading4"/>
      </w:pPr>
      <w:bookmarkStart w:id="222" w:name="_Toc120096681"/>
      <w:bookmarkStart w:id="223" w:name="_Toc120097040"/>
      <w:bookmarkStart w:id="224" w:name="_Toc128685150"/>
      <w:bookmarkStart w:id="225" w:name="_Toc129028403"/>
      <w:bookmarkStart w:id="226" w:name="_Toc129029932"/>
      <w:bookmarkStart w:id="227" w:name="_Toc133417755"/>
      <w:bookmarkStart w:id="228" w:name="_Toc133482803"/>
      <w:bookmarkStart w:id="229" w:name="_Toc133483895"/>
      <w:r w:rsidRPr="00EF2E83">
        <w:t>5.</w:t>
      </w:r>
      <w:r w:rsidR="002936B4">
        <w:t>1.</w:t>
      </w:r>
      <w:r w:rsidR="006A47AA">
        <w:t>2</w:t>
      </w:r>
      <w:r w:rsidRPr="00EF2E83">
        <w:t>.1</w:t>
      </w:r>
      <w:r w:rsidRPr="00EF2E83">
        <w:tab/>
        <w:t>Description</w:t>
      </w:r>
      <w:bookmarkEnd w:id="222"/>
      <w:bookmarkEnd w:id="223"/>
      <w:bookmarkEnd w:id="224"/>
      <w:bookmarkEnd w:id="225"/>
      <w:bookmarkEnd w:id="226"/>
      <w:bookmarkEnd w:id="227"/>
      <w:bookmarkEnd w:id="228"/>
      <w:bookmarkEnd w:id="229"/>
    </w:p>
    <w:p w14:paraId="69911C1A" w14:textId="313D09AE" w:rsidR="00036BFD" w:rsidRPr="00EF2E83" w:rsidRDefault="00036BFD" w:rsidP="00036BFD">
      <w:bookmarkStart w:id="230"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r w:rsidR="00F4172F">
        <w:t xml:space="preserve"> </w:t>
      </w:r>
      <w:r w:rsidR="00F4172F" w:rsidRPr="00F4172F">
        <w:t>The training data set is used to create</w:t>
      </w:r>
      <w:r w:rsidR="00F4172F">
        <w:t xml:space="preserve"> (fine-tune)</w:t>
      </w:r>
      <w:r w:rsidR="00F4172F" w:rsidRPr="00F4172F">
        <w:t xml:space="preserve"> the </w:t>
      </w:r>
      <w:r w:rsidR="00F4172F">
        <w:t xml:space="preserve">ML </w:t>
      </w:r>
      <w:r w:rsidR="00A74466">
        <w:t>entity</w:t>
      </w:r>
      <w:r w:rsidR="00F4172F" w:rsidRPr="00F4172F">
        <w:t>, while the validation data set is used to qualify performance</w:t>
      </w:r>
      <w:r w:rsidR="00F439B7">
        <w:t xml:space="preserve"> of the trained entity</w:t>
      </w:r>
      <w:r w:rsidR="00F4172F" w:rsidRPr="00F4172F">
        <w:t>.</w:t>
      </w:r>
    </w:p>
    <w:p w14:paraId="57164AB0" w14:textId="697CD10C" w:rsidR="00036BFD" w:rsidRPr="00EF2E83" w:rsidRDefault="00036BFD" w:rsidP="001E6F5B">
      <w:pPr>
        <w:pStyle w:val="Heading4"/>
      </w:pPr>
      <w:bookmarkStart w:id="231" w:name="_Toc120096682"/>
      <w:bookmarkStart w:id="232" w:name="_Toc120097041"/>
      <w:bookmarkStart w:id="233" w:name="_Toc128685151"/>
      <w:bookmarkStart w:id="234" w:name="_Toc129028404"/>
      <w:bookmarkStart w:id="235" w:name="_Toc129029933"/>
      <w:bookmarkStart w:id="236" w:name="_Toc133417756"/>
      <w:bookmarkStart w:id="237" w:name="_Toc133482804"/>
      <w:bookmarkStart w:id="238" w:name="_Toc133483896"/>
      <w:bookmarkEnd w:id="221"/>
      <w:bookmarkEnd w:id="230"/>
      <w:r w:rsidRPr="00EF2E83">
        <w:t>5.</w:t>
      </w:r>
      <w:r w:rsidR="002936B4">
        <w:t>1.</w:t>
      </w:r>
      <w:r w:rsidR="006A47AA">
        <w:t>2</w:t>
      </w:r>
      <w:r w:rsidRPr="00EF2E83">
        <w:t>.2</w:t>
      </w:r>
      <w:r w:rsidRPr="00EF2E83">
        <w:tab/>
        <w:t>Use cases</w:t>
      </w:r>
      <w:bookmarkEnd w:id="231"/>
      <w:bookmarkEnd w:id="232"/>
      <w:bookmarkEnd w:id="233"/>
      <w:bookmarkEnd w:id="234"/>
      <w:bookmarkEnd w:id="235"/>
      <w:bookmarkEnd w:id="236"/>
      <w:bookmarkEnd w:id="237"/>
      <w:bookmarkEnd w:id="238"/>
    </w:p>
    <w:p w14:paraId="0D3C272B" w14:textId="746CA088" w:rsidR="00036BFD" w:rsidRPr="00EF2E83" w:rsidRDefault="00036BFD" w:rsidP="001E6F5B">
      <w:pPr>
        <w:pStyle w:val="Heading5"/>
      </w:pPr>
      <w:bookmarkStart w:id="239" w:name="_Toc120096683"/>
      <w:bookmarkStart w:id="240" w:name="_Toc120097042"/>
      <w:bookmarkStart w:id="241" w:name="_Toc128685152"/>
      <w:bookmarkStart w:id="242" w:name="_Toc129028405"/>
      <w:bookmarkStart w:id="243" w:name="_Toc129029934"/>
      <w:bookmarkStart w:id="244" w:name="_Toc133417757"/>
      <w:bookmarkStart w:id="245" w:name="_Toc133482805"/>
      <w:bookmarkStart w:id="246" w:name="_Toc133483897"/>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39"/>
      <w:bookmarkEnd w:id="240"/>
      <w:bookmarkEnd w:id="241"/>
      <w:bookmarkEnd w:id="242"/>
      <w:bookmarkEnd w:id="243"/>
      <w:bookmarkEnd w:id="244"/>
      <w:bookmarkEnd w:id="245"/>
      <w:bookmarkEnd w:id="246"/>
    </w:p>
    <w:p w14:paraId="57B75F4E" w14:textId="7391723A"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t>s</w:t>
      </w:r>
      <w:r w:rsidRPr="00EF2E83">
        <w:t xml:space="preserve"> to be reported.</w:t>
      </w:r>
    </w:p>
    <w:p w14:paraId="30D02681" w14:textId="1DB725F0" w:rsidR="00036BFD" w:rsidRPr="00EF2E83" w:rsidRDefault="00036BFD" w:rsidP="00036BFD">
      <w:r w:rsidRPr="00EF2E83">
        <w:t xml:space="preserve">The performance result of the </w:t>
      </w:r>
      <w:r w:rsidR="00B6352E">
        <w:t>validation</w:t>
      </w:r>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47" w:name="_Toc120096684"/>
      <w:bookmarkStart w:id="248" w:name="_Toc120097043"/>
      <w:bookmarkStart w:id="249" w:name="_Toc128685153"/>
      <w:bookmarkStart w:id="250" w:name="_Toc129028406"/>
      <w:bookmarkStart w:id="251" w:name="_Toc129029935"/>
      <w:bookmarkStart w:id="252" w:name="_Toc133417758"/>
      <w:bookmarkStart w:id="253" w:name="_Toc133482806"/>
      <w:bookmarkStart w:id="254" w:name="_Toc133483898"/>
      <w:r w:rsidRPr="00EF2E83">
        <w:t>5.</w:t>
      </w:r>
      <w:r w:rsidR="002936B4">
        <w:t>1.</w:t>
      </w:r>
      <w:r w:rsidR="006A47AA">
        <w:t>2</w:t>
      </w:r>
      <w:r w:rsidRPr="00EF2E83">
        <w:t>.3</w:t>
      </w:r>
      <w:r w:rsidRPr="00EF2E83">
        <w:tab/>
        <w:t>Potential requirements</w:t>
      </w:r>
      <w:bookmarkEnd w:id="247"/>
      <w:bookmarkEnd w:id="248"/>
      <w:bookmarkEnd w:id="249"/>
      <w:bookmarkEnd w:id="250"/>
      <w:bookmarkEnd w:id="251"/>
      <w:bookmarkEnd w:id="252"/>
      <w:bookmarkEnd w:id="253"/>
      <w:bookmarkEnd w:id="254"/>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55" w:name="_Toc120096685"/>
      <w:bookmarkStart w:id="256" w:name="_Toc120097044"/>
      <w:bookmarkStart w:id="257" w:name="_Toc128685154"/>
      <w:bookmarkStart w:id="258" w:name="_Toc129028407"/>
      <w:bookmarkStart w:id="259" w:name="_Toc129029936"/>
      <w:bookmarkStart w:id="260" w:name="_Toc133417759"/>
      <w:bookmarkStart w:id="261" w:name="_Toc133482807"/>
      <w:bookmarkStart w:id="262" w:name="_Toc133483899"/>
      <w:r w:rsidRPr="00EF2E83">
        <w:t>5.</w:t>
      </w:r>
      <w:r w:rsidR="002936B4">
        <w:t>1.</w:t>
      </w:r>
      <w:r w:rsidR="006A47AA">
        <w:t>2</w:t>
      </w:r>
      <w:r w:rsidRPr="00EF2E83">
        <w:t>.4</w:t>
      </w:r>
      <w:r w:rsidRPr="00EF2E83">
        <w:tab/>
        <w:t>Possible solutions</w:t>
      </w:r>
      <w:bookmarkEnd w:id="255"/>
      <w:bookmarkEnd w:id="256"/>
      <w:bookmarkEnd w:id="257"/>
      <w:bookmarkEnd w:id="258"/>
      <w:bookmarkEnd w:id="259"/>
      <w:bookmarkEnd w:id="260"/>
      <w:bookmarkEnd w:id="261"/>
      <w:bookmarkEnd w:id="262"/>
    </w:p>
    <w:p w14:paraId="503F8A0B" w14:textId="7164B7B0" w:rsidR="00036BFD" w:rsidRPr="00F71413" w:rsidRDefault="00036BFD" w:rsidP="00C90A1D">
      <w:pPr>
        <w:pStyle w:val="Heading5"/>
      </w:pPr>
      <w:bookmarkStart w:id="263" w:name="_Toc120096686"/>
      <w:bookmarkStart w:id="264" w:name="_Toc120097045"/>
      <w:bookmarkStart w:id="265" w:name="_Toc128685155"/>
      <w:bookmarkStart w:id="266" w:name="_Toc129028408"/>
      <w:bookmarkStart w:id="267" w:name="_Toc129029937"/>
      <w:bookmarkStart w:id="268" w:name="_Toc133417760"/>
      <w:bookmarkStart w:id="269" w:name="_Toc133482808"/>
      <w:bookmarkStart w:id="270" w:name="_Toc133483900"/>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63"/>
      <w:bookmarkEnd w:id="264"/>
      <w:bookmarkEnd w:id="265"/>
      <w:bookmarkEnd w:id="266"/>
      <w:bookmarkEnd w:id="267"/>
      <w:bookmarkEnd w:id="268"/>
      <w:bookmarkEnd w:id="269"/>
      <w:bookmarkEnd w:id="270"/>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71" w:name="MCCQCTEMPBM_00000057"/>
      <w:r w:rsidRPr="00F17505">
        <w:rPr>
          <w:rFonts w:ascii="Courier New" w:hAnsi="Courier New" w:cs="Courier New"/>
        </w:rPr>
        <w:t>MLTrainingReport</w:t>
      </w:r>
      <w:bookmarkEnd w:id="271"/>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72" w:name="_Toc66877274"/>
      <w:bookmarkStart w:id="273" w:name="_Toc120096687"/>
      <w:bookmarkStart w:id="274" w:name="_Toc120097046"/>
      <w:bookmarkStart w:id="275" w:name="_Toc128685156"/>
      <w:bookmarkStart w:id="276" w:name="_Toc129028409"/>
      <w:bookmarkStart w:id="277" w:name="_Toc129029938"/>
      <w:bookmarkStart w:id="278" w:name="_Toc133417761"/>
      <w:bookmarkStart w:id="279" w:name="_Toc133482809"/>
      <w:bookmarkStart w:id="280" w:name="_Toc133483901"/>
      <w:r w:rsidRPr="00EF2E83">
        <w:t>5.</w:t>
      </w:r>
      <w:r w:rsidR="002936B4">
        <w:t>1.</w:t>
      </w:r>
      <w:r w:rsidR="006A47AA">
        <w:t>2</w:t>
      </w:r>
      <w:r w:rsidRPr="00EF2E83">
        <w:t>.5</w:t>
      </w:r>
      <w:r w:rsidRPr="00EF2E83">
        <w:tab/>
        <w:t>Evaluation</w:t>
      </w:r>
      <w:bookmarkEnd w:id="272"/>
      <w:bookmarkEnd w:id="273"/>
      <w:bookmarkEnd w:id="274"/>
      <w:bookmarkEnd w:id="275"/>
      <w:bookmarkEnd w:id="276"/>
      <w:bookmarkEnd w:id="277"/>
      <w:bookmarkEnd w:id="278"/>
      <w:bookmarkEnd w:id="279"/>
      <w:bookmarkEnd w:id="28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81" w:name="_Toc120096688"/>
      <w:bookmarkStart w:id="282" w:name="_Toc120097047"/>
      <w:bookmarkStart w:id="283" w:name="_Toc128685157"/>
      <w:bookmarkStart w:id="284" w:name="_Toc129028410"/>
      <w:bookmarkStart w:id="285" w:name="_Toc129029939"/>
      <w:bookmarkStart w:id="286" w:name="_Toc133417762"/>
      <w:bookmarkStart w:id="287" w:name="_Toc133482810"/>
      <w:bookmarkStart w:id="288" w:name="_Toc133483902"/>
      <w:bookmarkStart w:id="289" w:name="_Hlk107690143"/>
      <w:r w:rsidRPr="00077B80">
        <w:t>5.</w:t>
      </w:r>
      <w:r w:rsidR="002936B4">
        <w:t>1.</w:t>
      </w:r>
      <w:r w:rsidR="006A47AA">
        <w:t>3</w:t>
      </w:r>
      <w:r w:rsidRPr="00077B80">
        <w:tab/>
      </w:r>
      <w:bookmarkStart w:id="290" w:name="_Hlk106014540"/>
      <w:r w:rsidRPr="00077B80">
        <w:t xml:space="preserve">ML </w:t>
      </w:r>
      <w:bookmarkEnd w:id="290"/>
      <w:r w:rsidRPr="00077B80">
        <w:t>entity testing</w:t>
      </w:r>
      <w:bookmarkEnd w:id="281"/>
      <w:bookmarkEnd w:id="282"/>
      <w:bookmarkEnd w:id="283"/>
      <w:bookmarkEnd w:id="284"/>
      <w:bookmarkEnd w:id="285"/>
      <w:bookmarkEnd w:id="286"/>
      <w:bookmarkEnd w:id="287"/>
      <w:bookmarkEnd w:id="288"/>
    </w:p>
    <w:p w14:paraId="1FCE88FC" w14:textId="4BF1A3CB" w:rsidR="00036BFD" w:rsidRPr="00077B80" w:rsidRDefault="00036BFD" w:rsidP="00C90A1D">
      <w:pPr>
        <w:pStyle w:val="Heading4"/>
      </w:pPr>
      <w:bookmarkStart w:id="291" w:name="_Toc120096689"/>
      <w:bookmarkStart w:id="292" w:name="_Toc120097048"/>
      <w:bookmarkStart w:id="293" w:name="_Toc128685158"/>
      <w:bookmarkStart w:id="294" w:name="_Toc129028411"/>
      <w:bookmarkStart w:id="295" w:name="_Toc129029940"/>
      <w:bookmarkStart w:id="296" w:name="_Toc133417763"/>
      <w:bookmarkStart w:id="297" w:name="_Toc133482811"/>
      <w:bookmarkStart w:id="298" w:name="_Toc133483903"/>
      <w:bookmarkStart w:id="299" w:name="_Hlk96012523"/>
      <w:r w:rsidRPr="00077B80">
        <w:t>5.</w:t>
      </w:r>
      <w:r w:rsidR="002936B4">
        <w:t>1.</w:t>
      </w:r>
      <w:r w:rsidR="006A47AA">
        <w:t>3</w:t>
      </w:r>
      <w:r w:rsidRPr="00077B80">
        <w:t>.</w:t>
      </w:r>
      <w:r w:rsidRPr="00077B80">
        <w:rPr>
          <w:lang w:val="en-US"/>
        </w:rPr>
        <w:t>1</w:t>
      </w:r>
      <w:r w:rsidRPr="00077B80">
        <w:tab/>
        <w:t>Description</w:t>
      </w:r>
      <w:bookmarkEnd w:id="291"/>
      <w:bookmarkEnd w:id="292"/>
      <w:bookmarkEnd w:id="293"/>
      <w:bookmarkEnd w:id="294"/>
      <w:bookmarkEnd w:id="295"/>
      <w:bookmarkEnd w:id="296"/>
      <w:bookmarkEnd w:id="297"/>
      <w:bookmarkEnd w:id="298"/>
    </w:p>
    <w:p w14:paraId="5169EDA2" w14:textId="5FD604C2"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r w:rsidR="00F4172F">
        <w:rPr>
          <w:lang w:val="en-US"/>
        </w:rPr>
        <w:t xml:space="preserve">ML entity </w:t>
      </w:r>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ML training </w:t>
      </w:r>
      <w:r w:rsidR="00F4172F">
        <w:rPr>
          <w:lang w:val="en-US"/>
        </w:rPr>
        <w:t xml:space="preserve">MnS producer (MLT </w:t>
      </w:r>
      <w:r w:rsidRPr="00077B80">
        <w:rPr>
          <w:lang w:val="en-US"/>
        </w:rPr>
        <w:t>function), e.g.</w:t>
      </w:r>
      <w:r w:rsidR="006F15DE">
        <w:rPr>
          <w:lang w:val="en-US"/>
        </w:rPr>
        <w:t>,</w:t>
      </w:r>
      <w:r w:rsidRPr="00077B80">
        <w:rPr>
          <w:lang w:val="en-US"/>
        </w:rPr>
        <w:t xml:space="preserve"> the operator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00"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01" w:name="_Hlk106278050"/>
      <w:bookmarkEnd w:id="300"/>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01"/>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r w:rsidR="00BF5D2A">
        <w:rPr>
          <w:lang w:val="en-US"/>
        </w:rPr>
        <w:t>,</w:t>
      </w:r>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302" w:name="_Toc120096690"/>
      <w:bookmarkStart w:id="303" w:name="_Toc120097049"/>
      <w:bookmarkStart w:id="304" w:name="_Toc128685159"/>
      <w:bookmarkStart w:id="305" w:name="_Toc129028412"/>
      <w:bookmarkStart w:id="306" w:name="_Toc129029941"/>
      <w:bookmarkStart w:id="307" w:name="_Toc133417764"/>
      <w:bookmarkStart w:id="308" w:name="_Toc133482812"/>
      <w:bookmarkStart w:id="309" w:name="_Toc133483904"/>
      <w:r w:rsidRPr="00077B80">
        <w:t>5.</w:t>
      </w:r>
      <w:r w:rsidR="0010510D">
        <w:t>1.</w:t>
      </w:r>
      <w:r w:rsidR="006A47AA">
        <w:t>3</w:t>
      </w:r>
      <w:r w:rsidRPr="00077B80">
        <w:rPr>
          <w:lang w:val="en-US"/>
        </w:rPr>
        <w:t>.2</w:t>
      </w:r>
      <w:r w:rsidRPr="00077B80">
        <w:tab/>
        <w:t>Use cases</w:t>
      </w:r>
      <w:bookmarkEnd w:id="302"/>
      <w:bookmarkEnd w:id="303"/>
      <w:bookmarkEnd w:id="304"/>
      <w:bookmarkEnd w:id="305"/>
      <w:bookmarkEnd w:id="306"/>
      <w:bookmarkEnd w:id="307"/>
      <w:bookmarkEnd w:id="308"/>
      <w:bookmarkEnd w:id="309"/>
    </w:p>
    <w:p w14:paraId="30C2D9A0" w14:textId="008DA3A6" w:rsidR="00036BFD" w:rsidRPr="00077B80" w:rsidRDefault="00036BFD" w:rsidP="00C90A1D">
      <w:pPr>
        <w:pStyle w:val="Heading5"/>
      </w:pPr>
      <w:bookmarkStart w:id="310" w:name="_Toc120096691"/>
      <w:bookmarkStart w:id="311" w:name="_Toc120097050"/>
      <w:bookmarkStart w:id="312" w:name="_Toc128685160"/>
      <w:bookmarkStart w:id="313" w:name="_Toc129028413"/>
      <w:bookmarkStart w:id="314" w:name="_Toc129029942"/>
      <w:bookmarkStart w:id="315" w:name="_Toc133417765"/>
      <w:bookmarkStart w:id="316" w:name="_Toc133482813"/>
      <w:bookmarkStart w:id="317" w:name="_Toc133483905"/>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310"/>
      <w:bookmarkEnd w:id="311"/>
      <w:bookmarkEnd w:id="312"/>
      <w:bookmarkEnd w:id="313"/>
      <w:bookmarkEnd w:id="314"/>
      <w:bookmarkEnd w:id="315"/>
      <w:bookmarkEnd w:id="316"/>
      <w:bookmarkEnd w:id="317"/>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318" w:name="_Toc120096692"/>
      <w:bookmarkStart w:id="319" w:name="_Toc120097051"/>
      <w:bookmarkStart w:id="320" w:name="_Toc128685161"/>
      <w:bookmarkStart w:id="321" w:name="_Toc129028414"/>
      <w:bookmarkStart w:id="322" w:name="_Toc129029943"/>
      <w:bookmarkStart w:id="323" w:name="_Toc133417766"/>
      <w:bookmarkStart w:id="324" w:name="_Toc133482814"/>
      <w:bookmarkStart w:id="325" w:name="_Toc133483906"/>
      <w:r w:rsidRPr="00077B80">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326" w:name="_Hlk106016564"/>
      <w:r w:rsidRPr="00077B80">
        <w:t>testing</w:t>
      </w:r>
      <w:bookmarkEnd w:id="318"/>
      <w:bookmarkEnd w:id="319"/>
      <w:bookmarkEnd w:id="320"/>
      <w:bookmarkEnd w:id="321"/>
      <w:bookmarkEnd w:id="322"/>
      <w:bookmarkEnd w:id="323"/>
      <w:bookmarkEnd w:id="324"/>
      <w:bookmarkEnd w:id="325"/>
      <w:bookmarkEnd w:id="326"/>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443EF5">
      <w:pPr>
        <w:pStyle w:val="TH"/>
      </w:pPr>
      <w:bookmarkStart w:id="327" w:name="_Ref102461957"/>
      <w:bookmarkEnd w:id="299"/>
      <w:r w:rsidRPr="00777D5F">
        <w:t>Figure 5.</w:t>
      </w:r>
      <w:r w:rsidR="00C90A1D">
        <w:t>1.</w:t>
      </w:r>
      <w:r w:rsidR="005D4A70">
        <w:t>3</w:t>
      </w:r>
      <w:r w:rsidRPr="00777D5F">
        <w:t>.2.2-1</w:t>
      </w:r>
      <w:bookmarkEnd w:id="327"/>
      <w:r w:rsidRPr="00777D5F">
        <w:t>: ML entity testing and control</w:t>
      </w:r>
    </w:p>
    <w:p w14:paraId="22F3E953" w14:textId="15851491" w:rsidR="00EB2DAB" w:rsidRDefault="00EB2DAB" w:rsidP="00EB2DAB">
      <w:pPr>
        <w:pStyle w:val="Heading5"/>
      </w:pPr>
      <w:bookmarkStart w:id="328" w:name="_Toc129028415"/>
      <w:bookmarkStart w:id="329" w:name="_Toc129029944"/>
      <w:bookmarkStart w:id="330" w:name="_Toc133417767"/>
      <w:bookmarkStart w:id="331" w:name="_Toc133482815"/>
      <w:bookmarkStart w:id="332" w:name="_Toc133483907"/>
      <w:bookmarkStart w:id="333" w:name="OLE_LINK41"/>
      <w:r w:rsidRPr="00077B80">
        <w:t>5.</w:t>
      </w:r>
      <w:r>
        <w:t>1.3</w:t>
      </w:r>
      <w:r w:rsidRPr="00077B80">
        <w:rPr>
          <w:lang w:val="en-US"/>
        </w:rPr>
        <w:t>.2.</w:t>
      </w:r>
      <w:r>
        <w:rPr>
          <w:lang w:val="en-US"/>
        </w:rPr>
        <w:t>3</w:t>
      </w:r>
      <w:r w:rsidRPr="00077B80">
        <w:tab/>
      </w:r>
      <w:bookmarkStart w:id="334" w:name="OLE_LINK25"/>
      <w:r w:rsidRPr="00B177D1">
        <w:t>Multi</w:t>
      </w:r>
      <w:r>
        <w:t xml:space="preserve">ple </w:t>
      </w:r>
      <w:r w:rsidRPr="00077B80">
        <w:t>ML entit</w:t>
      </w:r>
      <w:r>
        <w:t xml:space="preserve">ies </w:t>
      </w:r>
      <w:r w:rsidRPr="00B177D1">
        <w:t>joint</w:t>
      </w:r>
      <w:r w:rsidRPr="00077B80">
        <w:t xml:space="preserve"> testing</w:t>
      </w:r>
      <w:bookmarkEnd w:id="328"/>
      <w:bookmarkEnd w:id="329"/>
      <w:bookmarkEnd w:id="330"/>
      <w:bookmarkEnd w:id="331"/>
      <w:bookmarkEnd w:id="332"/>
      <w:bookmarkEnd w:id="334"/>
    </w:p>
    <w:p w14:paraId="024AEAD6" w14:textId="30816FFA" w:rsidR="00EB2DAB" w:rsidRDefault="00EB2DAB" w:rsidP="00EB2DAB">
      <w:pPr>
        <w:rPr>
          <w:lang w:eastAsia="zh-CN"/>
        </w:rPr>
      </w:pPr>
      <w:bookmarkStart w:id="335" w:name="OLE_LINK11"/>
      <w:r>
        <w:t>For a given use case, d</w:t>
      </w:r>
      <w:r w:rsidRPr="005D5A15">
        <w:t xml:space="preserve">ifferent </w:t>
      </w:r>
      <w:r>
        <w:t>entities apply the respective ML model to fulfil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36" w:name="OLE_LINK12"/>
      <w:r w:rsidRPr="00A31107">
        <w:t>synergically</w:t>
      </w:r>
      <w:r>
        <w:t xml:space="preserve"> </w:t>
      </w:r>
      <w:bookmarkEnd w:id="336"/>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333"/>
    </w:p>
    <w:bookmarkEnd w:id="335"/>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37" w:name="_Hlk128511836"/>
      <w:bookmarkStart w:id="338" w:name="OLE_LINK13"/>
      <w:r w:rsidRPr="00476FA1">
        <w:rPr>
          <w:lang w:val="en-US"/>
        </w:rPr>
        <w:t xml:space="preserve">irrelevant </w:t>
      </w:r>
      <w:r>
        <w:rPr>
          <w:lang w:val="en-US"/>
        </w:rPr>
        <w:t>to the testing cases</w:t>
      </w:r>
      <w:bookmarkEnd w:id="337"/>
      <w:r>
        <w:rPr>
          <w:lang w:val="en-US"/>
        </w:rPr>
        <w:t xml:space="preserve"> that the ML entities have been deployed</w:t>
      </w:r>
      <w:bookmarkEnd w:id="338"/>
      <w:r w:rsidRPr="00476FA1">
        <w:rPr>
          <w:lang w:val="en-US"/>
        </w:rPr>
        <w:t>.</w:t>
      </w:r>
    </w:p>
    <w:p w14:paraId="2FE835BD" w14:textId="70B17BB7" w:rsidR="00D66A6C" w:rsidRDefault="00D66A6C" w:rsidP="00D66A6C">
      <w:pPr>
        <w:pStyle w:val="Heading5"/>
      </w:pPr>
      <w:bookmarkStart w:id="339" w:name="_Toc133417768"/>
      <w:bookmarkStart w:id="340" w:name="_Toc133482816"/>
      <w:bookmarkStart w:id="341" w:name="_Toc133483908"/>
      <w:bookmarkStart w:id="342" w:name="OLE_LINK33"/>
      <w:bookmarkStart w:id="343" w:name="OLE_LINK40"/>
      <w:r>
        <w:t>5.1.3</w:t>
      </w:r>
      <w:r>
        <w:rPr>
          <w:lang w:val="en-US"/>
        </w:rPr>
        <w:t>.2.4</w:t>
      </w:r>
      <w:r>
        <w:tab/>
        <w:t>Model evaluation for ML testing</w:t>
      </w:r>
      <w:bookmarkEnd w:id="339"/>
      <w:bookmarkEnd w:id="340"/>
      <w:bookmarkEnd w:id="341"/>
    </w:p>
    <w:p w14:paraId="7A625C0A" w14:textId="77777777" w:rsidR="00D66A6C" w:rsidRDefault="00D66A6C" w:rsidP="00D66A6C">
      <w:pPr>
        <w:rPr>
          <w:lang w:val="en-US" w:eastAsia="zh-CN"/>
        </w:rPr>
      </w:pPr>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p>
    <w:p w14:paraId="2A71D74E" w14:textId="77777777" w:rsidR="00D66A6C" w:rsidRDefault="00D66A6C" w:rsidP="00D66A6C">
      <w:pPr>
        <w:rPr>
          <w:lang w:val="en-US" w:eastAsia="zh-CN"/>
        </w:rPr>
      </w:pPr>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p>
    <w:p w14:paraId="6C5DA5EC" w14:textId="77777777" w:rsidR="00D66A6C" w:rsidRPr="00D66A6C" w:rsidRDefault="00D66A6C" w:rsidP="00D66A6C">
      <w:pPr>
        <w:rPr>
          <w:lang w:val="en-US" w:eastAsia="zh-CN"/>
        </w:rPr>
      </w:pPr>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p>
    <w:p w14:paraId="6841513F" w14:textId="5918EB3B" w:rsidR="00EB2DAB" w:rsidRPr="00EB2DAB" w:rsidRDefault="00D66A6C" w:rsidP="00D66A6C">
      <w:pPr>
        <w:rPr>
          <w:lang w:val="en-US"/>
        </w:rPr>
      </w:pPr>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bookmarkEnd w:id="342"/>
      <w:bookmarkEnd w:id="343"/>
    </w:p>
    <w:p w14:paraId="6BCD1D9F" w14:textId="01F1C554" w:rsidR="00036BFD" w:rsidRPr="00077B80" w:rsidRDefault="00036BFD" w:rsidP="00C90A1D">
      <w:pPr>
        <w:pStyle w:val="Heading4"/>
      </w:pPr>
      <w:bookmarkStart w:id="344" w:name="_Toc120096693"/>
      <w:bookmarkStart w:id="345" w:name="_Toc120097052"/>
      <w:bookmarkStart w:id="346" w:name="_Toc128685162"/>
      <w:bookmarkStart w:id="347" w:name="_Toc129028416"/>
      <w:bookmarkStart w:id="348" w:name="_Toc129029945"/>
      <w:bookmarkStart w:id="349" w:name="_Toc133417769"/>
      <w:bookmarkStart w:id="350" w:name="_Toc133482817"/>
      <w:bookmarkStart w:id="351" w:name="_Toc133483909"/>
      <w:r w:rsidRPr="00077B80">
        <w:t>5.</w:t>
      </w:r>
      <w:r w:rsidR="0010510D">
        <w:t>1.</w:t>
      </w:r>
      <w:r w:rsidR="006A47AA">
        <w:t>3</w:t>
      </w:r>
      <w:r w:rsidRPr="00077B80">
        <w:rPr>
          <w:lang w:val="en-US"/>
        </w:rPr>
        <w:t>.3</w:t>
      </w:r>
      <w:r w:rsidRPr="00077B80">
        <w:tab/>
        <w:t>Potential requirements</w:t>
      </w:r>
      <w:bookmarkEnd w:id="344"/>
      <w:bookmarkEnd w:id="345"/>
      <w:bookmarkEnd w:id="346"/>
      <w:bookmarkEnd w:id="347"/>
      <w:bookmarkEnd w:id="348"/>
      <w:bookmarkEnd w:id="349"/>
      <w:bookmarkEnd w:id="350"/>
      <w:bookmarkEnd w:id="351"/>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r w:rsidR="00723B8E">
        <w:t xml:space="preserve"> set</w:t>
      </w:r>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r w:rsidR="00723B8E">
        <w:t xml:space="preserve">set </w:t>
      </w:r>
      <w:r w:rsidRPr="00077B80">
        <w:t>specified by the consumer</w:t>
      </w:r>
      <w:r w:rsidR="004A064F">
        <w:t>,</w:t>
      </w:r>
      <w:r w:rsidRPr="00077B80">
        <w:t xml:space="preserve"> using data </w:t>
      </w:r>
      <w:r w:rsidR="00723B8E">
        <w:t xml:space="preserve">set </w:t>
      </w:r>
      <w:r w:rsidRPr="00077B80">
        <w:t>at a location address specified by the consumer</w:t>
      </w:r>
      <w:r w:rsidR="004A064F">
        <w:t>,</w:t>
      </w:r>
      <w:r w:rsidRPr="00077B80">
        <w:t xml:space="preserve"> using data </w:t>
      </w:r>
      <w:r w:rsidR="00723B8E">
        <w:t xml:space="preserve">set </w:t>
      </w:r>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p>
    <w:p w14:paraId="0BF4F745" w14:textId="05F74B40" w:rsidR="00036BFD" w:rsidRPr="00077B80" w:rsidRDefault="00036BFD" w:rsidP="00C90A1D">
      <w:pPr>
        <w:pStyle w:val="Heading4"/>
      </w:pPr>
      <w:bookmarkStart w:id="352" w:name="_Toc120096694"/>
      <w:bookmarkStart w:id="353" w:name="_Toc120097053"/>
      <w:bookmarkStart w:id="354" w:name="_Toc128685163"/>
      <w:bookmarkStart w:id="355" w:name="_Toc129028417"/>
      <w:bookmarkStart w:id="356" w:name="_Toc129029946"/>
      <w:bookmarkStart w:id="357" w:name="_Toc133417770"/>
      <w:bookmarkStart w:id="358" w:name="_Toc133482818"/>
      <w:bookmarkStart w:id="359" w:name="_Toc133483910"/>
      <w:r w:rsidRPr="00077B80">
        <w:t>5.</w:t>
      </w:r>
      <w:r w:rsidR="0010510D">
        <w:t>1.</w:t>
      </w:r>
      <w:r w:rsidR="006A47AA">
        <w:t>3</w:t>
      </w:r>
      <w:r w:rsidRPr="00077B80">
        <w:rPr>
          <w:lang w:val="en-US"/>
        </w:rPr>
        <w:t>.</w:t>
      </w:r>
      <w:r w:rsidRPr="00077B80">
        <w:t>4</w:t>
      </w:r>
      <w:r w:rsidRPr="00077B80">
        <w:tab/>
        <w:t>Possible solutions</w:t>
      </w:r>
      <w:bookmarkEnd w:id="352"/>
      <w:bookmarkEnd w:id="353"/>
      <w:bookmarkEnd w:id="354"/>
      <w:bookmarkEnd w:id="355"/>
      <w:bookmarkEnd w:id="356"/>
      <w:bookmarkEnd w:id="357"/>
      <w:bookmarkEnd w:id="358"/>
      <w:bookmarkEnd w:id="359"/>
    </w:p>
    <w:p w14:paraId="4FBEB941" w14:textId="7B0E7F15" w:rsidR="00036BFD" w:rsidRPr="00F71413" w:rsidRDefault="00036BFD" w:rsidP="00C90A1D">
      <w:pPr>
        <w:pStyle w:val="Heading5"/>
      </w:pPr>
      <w:bookmarkStart w:id="360" w:name="_Toc120096695"/>
      <w:bookmarkStart w:id="361" w:name="_Toc120097054"/>
      <w:bookmarkStart w:id="362" w:name="_Toc128685164"/>
      <w:bookmarkStart w:id="363" w:name="_Toc129028418"/>
      <w:bookmarkStart w:id="364" w:name="_Toc129029947"/>
      <w:bookmarkStart w:id="365" w:name="_Toc133417771"/>
      <w:bookmarkStart w:id="366" w:name="_Toc133482819"/>
      <w:bookmarkStart w:id="367" w:name="_Toc133483911"/>
      <w:r w:rsidRPr="00EF2E83">
        <w:t>5.</w:t>
      </w:r>
      <w:r w:rsidR="0010510D">
        <w:t>1.</w:t>
      </w:r>
      <w:r w:rsidR="006A47AA">
        <w:t>3</w:t>
      </w:r>
      <w:r w:rsidRPr="00EF2E83">
        <w:t>.4</w:t>
      </w:r>
      <w:r>
        <w:t>.1</w:t>
      </w:r>
      <w:r>
        <w:tab/>
        <w:t xml:space="preserve">NRM based </w:t>
      </w:r>
      <w:r w:rsidRPr="00C90A1D">
        <w:rPr>
          <w:lang w:val="en-US"/>
        </w:rPr>
        <w:t>solution</w:t>
      </w:r>
      <w:bookmarkEnd w:id="360"/>
      <w:bookmarkEnd w:id="361"/>
      <w:bookmarkEnd w:id="362"/>
      <w:bookmarkEnd w:id="363"/>
      <w:bookmarkEnd w:id="364"/>
      <w:bookmarkEnd w:id="365"/>
      <w:bookmarkEnd w:id="366"/>
      <w:bookmarkEnd w:id="367"/>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368" w:name="MCCQCTEMPBM_00000041"/>
      <w:r w:rsidRPr="00BF1A6F">
        <w:rPr>
          <w:rFonts w:ascii="Courier New" w:hAnsi="Courier New" w:cs="Courier New"/>
        </w:rPr>
        <w:t>MLTestingRequest</w:t>
      </w:r>
      <w:bookmarkEnd w:id="368"/>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70B19A11"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r w:rsidR="00DD2F3E">
        <w:rPr>
          <w:rFonts w:hint="eastAsia"/>
          <w:lang w:eastAsia="zh-CN"/>
        </w:rPr>
        <w:t>；</w:t>
      </w:r>
    </w:p>
    <w:p w14:paraId="6EEB054C" w14:textId="0321084F" w:rsidR="00DD2F3E" w:rsidRDefault="00DD2F3E" w:rsidP="00036BFD">
      <w:pPr>
        <w:ind w:left="990" w:hanging="270"/>
      </w:pPr>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p>
    <w:p w14:paraId="48FBBFEC" w14:textId="6B8A0E29" w:rsidR="00036BFD" w:rsidRDefault="00036BFD" w:rsidP="00036BFD">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4pt" o:ole="">
            <v:imagedata r:id="rId16" o:title=""/>
          </v:shape>
          <o:OLEObject Type="Embed" ProgID="Visio.Drawing.15" ShapeID="_x0000_i1026" DrawAspect="Content" ObjectID="_1744098210" r:id="rId17"/>
        </w:object>
      </w:r>
    </w:p>
    <w:p w14:paraId="4DE751CC" w14:textId="7AB59940" w:rsidR="00036BFD" w:rsidRDefault="00036BFD" w:rsidP="00443EF5">
      <w:pPr>
        <w:pStyle w:val="TH"/>
      </w:pPr>
      <w:r>
        <w:t xml:space="preserve">Figure </w:t>
      </w:r>
      <w:r w:rsidRPr="00EF2E83">
        <w:t>5.</w:t>
      </w:r>
      <w:r w:rsidR="005D4A70">
        <w:t>1</w:t>
      </w:r>
      <w:r w:rsidRPr="00EF2E83">
        <w:t>.</w:t>
      </w:r>
      <w:r w:rsidR="005D4A70">
        <w:t>3.</w:t>
      </w:r>
      <w:r w:rsidRPr="00EF2E83">
        <w:t>4</w:t>
      </w:r>
      <w:r>
        <w:t>.1-1: Example of ML entity testing related NRMs</w:t>
      </w:r>
      <w:r w:rsidR="00BF5D2A">
        <w:t>.</w:t>
      </w:r>
    </w:p>
    <w:p w14:paraId="3E39EF21" w14:textId="0FF5F9E6" w:rsidR="00036BFD" w:rsidRPr="00EF2E83" w:rsidRDefault="00036BFD" w:rsidP="00036BFD">
      <w:pPr>
        <w:pStyle w:val="NO"/>
      </w:pPr>
      <w:r>
        <w:t xml:space="preserve">NOTE: </w:t>
      </w:r>
      <w:r w:rsidR="005D6FEB">
        <w:tab/>
      </w:r>
      <w:r>
        <w:t>The name of the IOCs and attributes are to be decided in normative phase.</w:t>
      </w:r>
    </w:p>
    <w:p w14:paraId="4F978DAB" w14:textId="68A44570" w:rsidR="00036BFD" w:rsidRPr="00EF2E83" w:rsidRDefault="00036BFD" w:rsidP="00C90A1D">
      <w:pPr>
        <w:pStyle w:val="Heading4"/>
      </w:pPr>
      <w:bookmarkStart w:id="369" w:name="_Toc120096696"/>
      <w:bookmarkStart w:id="370" w:name="_Toc120097055"/>
      <w:bookmarkStart w:id="371" w:name="_Toc128685165"/>
      <w:bookmarkStart w:id="372" w:name="_Toc129028419"/>
      <w:bookmarkStart w:id="373" w:name="_Toc129029948"/>
      <w:bookmarkStart w:id="374" w:name="_Toc133417772"/>
      <w:bookmarkStart w:id="375" w:name="_Toc133482820"/>
      <w:bookmarkStart w:id="376" w:name="_Toc133483912"/>
      <w:r w:rsidRPr="00EF2E83">
        <w:t>5.</w:t>
      </w:r>
      <w:r w:rsidR="0010510D">
        <w:t>1.</w:t>
      </w:r>
      <w:r w:rsidR="006A47AA">
        <w:t>3</w:t>
      </w:r>
      <w:r w:rsidRPr="00EF2E83">
        <w:t>.5</w:t>
      </w:r>
      <w:r w:rsidRPr="00EF2E83">
        <w:tab/>
        <w:t>Evaluation</w:t>
      </w:r>
      <w:bookmarkEnd w:id="369"/>
      <w:bookmarkEnd w:id="370"/>
      <w:bookmarkEnd w:id="371"/>
      <w:bookmarkEnd w:id="372"/>
      <w:bookmarkEnd w:id="373"/>
      <w:bookmarkEnd w:id="374"/>
      <w:bookmarkEnd w:id="375"/>
      <w:bookmarkEnd w:id="376"/>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377" w:name="_Toc128685166"/>
      <w:bookmarkStart w:id="378" w:name="_Toc129028420"/>
      <w:bookmarkStart w:id="379" w:name="_Toc129029949"/>
      <w:bookmarkStart w:id="380" w:name="_Toc133417773"/>
      <w:bookmarkStart w:id="381" w:name="_Toc133482821"/>
      <w:bookmarkStart w:id="382" w:name="_Toc133483913"/>
      <w:bookmarkStart w:id="383" w:name="_Hlk130472770"/>
      <w:bookmarkStart w:id="384" w:name="_Hlk131602145"/>
      <w:r>
        <w:t>5.1.</w:t>
      </w:r>
      <w:r w:rsidR="006A47AA">
        <w:t>4</w:t>
      </w:r>
      <w:r>
        <w:tab/>
      </w:r>
      <w:bookmarkStart w:id="385" w:name="_Hlk131601963"/>
      <w:r>
        <w:rPr>
          <w:rFonts w:cs="Arial"/>
          <w:bCs/>
        </w:rPr>
        <w:t xml:space="preserve">ML </w:t>
      </w:r>
      <w:r w:rsidRPr="004160AE">
        <w:t>entity</w:t>
      </w:r>
      <w:r>
        <w:rPr>
          <w:rFonts w:cs="Arial"/>
          <w:bCs/>
        </w:rPr>
        <w:t xml:space="preserve"> re-training</w:t>
      </w:r>
      <w:bookmarkEnd w:id="377"/>
      <w:bookmarkEnd w:id="378"/>
      <w:bookmarkEnd w:id="379"/>
      <w:bookmarkEnd w:id="380"/>
      <w:bookmarkEnd w:id="381"/>
      <w:bookmarkEnd w:id="382"/>
      <w:bookmarkEnd w:id="385"/>
    </w:p>
    <w:p w14:paraId="0AC14DF4" w14:textId="03916126" w:rsidR="00AC5635" w:rsidRDefault="00AC5635" w:rsidP="00C90A1D">
      <w:pPr>
        <w:pStyle w:val="Heading4"/>
      </w:pPr>
      <w:bookmarkStart w:id="386" w:name="_Toc128685167"/>
      <w:bookmarkStart w:id="387" w:name="_Toc129028421"/>
      <w:bookmarkStart w:id="388" w:name="_Toc129029950"/>
      <w:bookmarkStart w:id="389" w:name="_Toc133417774"/>
      <w:bookmarkStart w:id="390" w:name="_Toc133482822"/>
      <w:bookmarkStart w:id="391" w:name="_Toc133483914"/>
      <w:r>
        <w:t>5.1.</w:t>
      </w:r>
      <w:r w:rsidR="006A47AA">
        <w:t>4</w:t>
      </w:r>
      <w:r>
        <w:t>.</w:t>
      </w:r>
      <w:r>
        <w:rPr>
          <w:lang w:val="en-US"/>
        </w:rPr>
        <w:t>1</w:t>
      </w:r>
      <w:r>
        <w:tab/>
        <w:t>Description</w:t>
      </w:r>
      <w:bookmarkEnd w:id="386"/>
      <w:bookmarkEnd w:id="387"/>
      <w:bookmarkEnd w:id="388"/>
      <w:bookmarkEnd w:id="389"/>
      <w:bookmarkEnd w:id="390"/>
      <w:bookmarkEnd w:id="391"/>
    </w:p>
    <w:p w14:paraId="5A842FFE" w14:textId="77777777" w:rsidR="00C61487" w:rsidRDefault="00C61487" w:rsidP="00C61487">
      <w:pPr>
        <w:jc w:val="both"/>
        <w:rPr>
          <w:rFonts w:cs="Arial"/>
          <w:color w:val="000000"/>
        </w:rPr>
      </w:pPr>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p>
    <w:p w14:paraId="44F61123" w14:textId="68706C9E" w:rsidR="00C61487" w:rsidRDefault="00C61487" w:rsidP="00C61487">
      <w:pPr>
        <w:jc w:val="both"/>
        <w:rPr>
          <w:rFonts w:cs="Arial"/>
          <w:color w:val="000000"/>
        </w:rPr>
      </w:pPr>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p>
    <w:p w14:paraId="64F2CD7C" w14:textId="7B489829" w:rsidR="00AC5635" w:rsidRDefault="00AC5635" w:rsidP="00C90A1D">
      <w:pPr>
        <w:pStyle w:val="Heading4"/>
      </w:pPr>
      <w:bookmarkStart w:id="392" w:name="_Toc128685168"/>
      <w:bookmarkStart w:id="393" w:name="_Toc129028422"/>
      <w:bookmarkStart w:id="394" w:name="_Toc129029951"/>
      <w:bookmarkStart w:id="395" w:name="_Toc133417775"/>
      <w:bookmarkStart w:id="396" w:name="_Toc133482823"/>
      <w:bookmarkStart w:id="397" w:name="_Toc133483915"/>
      <w:bookmarkEnd w:id="383"/>
      <w:r>
        <w:t>5.</w:t>
      </w:r>
      <w:r>
        <w:rPr>
          <w:lang w:val="en-US"/>
        </w:rPr>
        <w:t>1.</w:t>
      </w:r>
      <w:r w:rsidR="006A47AA">
        <w:rPr>
          <w:lang w:val="en-US"/>
        </w:rPr>
        <w:t>4</w:t>
      </w:r>
      <w:r>
        <w:rPr>
          <w:lang w:val="en-US"/>
        </w:rPr>
        <w:t>.2</w:t>
      </w:r>
      <w:r>
        <w:tab/>
        <w:t>Use cases</w:t>
      </w:r>
      <w:bookmarkEnd w:id="392"/>
      <w:bookmarkEnd w:id="393"/>
      <w:bookmarkEnd w:id="394"/>
      <w:bookmarkEnd w:id="395"/>
      <w:bookmarkEnd w:id="396"/>
      <w:bookmarkEnd w:id="397"/>
    </w:p>
    <w:p w14:paraId="708ADF09" w14:textId="7BAA1BAF" w:rsidR="00890510" w:rsidRPr="005107AB" w:rsidRDefault="00890510" w:rsidP="00890510">
      <w:pPr>
        <w:keepNext/>
        <w:keepLines/>
        <w:spacing w:before="120"/>
        <w:ind w:left="1701" w:hanging="1701"/>
        <w:outlineLvl w:val="4"/>
        <w:rPr>
          <w:rFonts w:ascii="Arial" w:hAnsi="Arial"/>
          <w:sz w:val="22"/>
          <w:lang w:val="en-US"/>
        </w:rPr>
      </w:pPr>
      <w:bookmarkStart w:id="398" w:name="_Toc128685169"/>
      <w:bookmarkStart w:id="399" w:name="_Toc129028423"/>
      <w:bookmarkStart w:id="400" w:name="_Toc129029952"/>
      <w:bookmarkStart w:id="401" w:name="_Toc128685170"/>
      <w:bookmarkStart w:id="402" w:name="_Toc129028424"/>
      <w:bookmarkStart w:id="403"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based ML entity re-training</w:t>
      </w:r>
      <w:bookmarkEnd w:id="398"/>
      <w:bookmarkEnd w:id="399"/>
      <w:bookmarkEnd w:id="400"/>
      <w:r w:rsidRPr="005107AB">
        <w:rPr>
          <w:rFonts w:ascii="Arial" w:hAnsi="Arial"/>
          <w:sz w:val="22"/>
          <w:lang w:val="en-US"/>
        </w:rPr>
        <w:t xml:space="preserve"> </w:t>
      </w:r>
    </w:p>
    <w:p w14:paraId="1A9B4493" w14:textId="0EA463DF" w:rsidR="00890510" w:rsidRPr="005107AB" w:rsidRDefault="00890510" w:rsidP="00890510">
      <w:pPr>
        <w:rPr>
          <w:lang w:val="en-US"/>
        </w:rPr>
      </w:pPr>
      <w:r w:rsidRPr="005107AB">
        <w:rPr>
          <w:lang w:val="en-US"/>
        </w:rPr>
        <w:t xml:space="preserve">The performance of the ML entity depends on the </w:t>
      </w:r>
      <w:r>
        <w:rPr>
          <w:lang w:val="en-US"/>
        </w:rPr>
        <w:t xml:space="preserve">degree of </w:t>
      </w:r>
      <w:r w:rsidRPr="005107AB">
        <w:rPr>
          <w:lang w:val="en-US"/>
        </w:rPr>
        <w:t xml:space="preserve">commonality of the distribution of the data used for training </w:t>
      </w:r>
      <w:r>
        <w:rPr>
          <w:lang w:val="en-US"/>
        </w:rPr>
        <w:t xml:space="preserve">in comparison to </w:t>
      </w:r>
      <w:r w:rsidRPr="005107AB">
        <w:rPr>
          <w:lang w:val="en-US"/>
        </w:rPr>
        <w:t xml:space="preserve">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Pr>
          <w:lang w:val="en-US"/>
        </w:rPr>
        <w:t xml:space="preserve">the </w:t>
      </w:r>
      <w:r w:rsidRPr="005107AB">
        <w:rPr>
          <w:lang w:val="en-US"/>
        </w:rPr>
        <w:t>same. As the time progresses, the distribution of the network data might change as compared to the distribution of the training data. In such scenario</w:t>
      </w:r>
      <w:r w:rsidR="0080788F">
        <w:rPr>
          <w:lang w:val="en-US"/>
        </w:rPr>
        <w:t>s</w:t>
      </w:r>
      <w:r w:rsidRPr="005107AB">
        <w:rPr>
          <w:lang w:val="en-US"/>
        </w:rPr>
        <w:t xml:space="preserve">, the performance of the ML entity degrades over time. Hence there is a need for monitoring the </w:t>
      </w:r>
      <w:r>
        <w:rPr>
          <w:lang w:val="en-US"/>
        </w:rPr>
        <w:t xml:space="preserve">performance of the </w:t>
      </w:r>
      <w:r w:rsidRPr="005107AB">
        <w:rPr>
          <w:lang w:val="en-US"/>
        </w:rPr>
        <w:t>network</w:t>
      </w:r>
      <w:r>
        <w:rPr>
          <w:lang w:val="en-US"/>
        </w:rPr>
        <w:t xml:space="preserve"> using </w:t>
      </w:r>
      <w:r w:rsidRPr="005107AB">
        <w:rPr>
          <w:lang w:val="en-US"/>
        </w:rPr>
        <w:t>counters</w:t>
      </w:r>
      <w:r>
        <w:rPr>
          <w:lang w:val="en-US"/>
        </w:rPr>
        <w:t xml:space="preserve"> </w:t>
      </w:r>
      <w:r w:rsidRPr="005107AB">
        <w:rPr>
          <w:lang w:val="en-US"/>
        </w:rPr>
        <w:t>and thresholds</w:t>
      </w:r>
      <w:r>
        <w:rPr>
          <w:lang w:val="en-US"/>
        </w:rPr>
        <w:t xml:space="preserve">, </w:t>
      </w:r>
      <w:r w:rsidRPr="005107AB">
        <w:rPr>
          <w:lang w:val="en-US"/>
        </w:rPr>
        <w:t>such as PMs, KPIs alarms etc.,</w:t>
      </w:r>
      <w:r>
        <w:rPr>
          <w:lang w:val="en-US"/>
        </w:rPr>
        <w:t xml:space="preserve"> </w:t>
      </w:r>
      <w:r w:rsidRPr="005107AB">
        <w:rPr>
          <w:lang w:val="en-US"/>
        </w:rPr>
        <w:t xml:space="preserve">and use this information in the </w:t>
      </w:r>
      <w:r>
        <w:rPr>
          <w:lang w:val="en-US"/>
        </w:rPr>
        <w:t xml:space="preserve">ML training </w:t>
      </w:r>
      <w:r w:rsidRPr="005107AB">
        <w:rPr>
          <w:lang w:val="en-US"/>
        </w:rPr>
        <w:t>producer to decide on the re</w:t>
      </w:r>
      <w:r>
        <w:rPr>
          <w:lang w:val="en-US"/>
        </w:rPr>
        <w:t>-</w:t>
      </w:r>
      <w:r w:rsidRPr="005107AB">
        <w:rPr>
          <w:lang w:val="en-US"/>
        </w:rPr>
        <w:t>training.</w:t>
      </w:r>
    </w:p>
    <w:p w14:paraId="4B73B75D" w14:textId="1641483E" w:rsidR="00AC5635" w:rsidRPr="00A5305E" w:rsidRDefault="00AC5635" w:rsidP="00C90A1D">
      <w:pPr>
        <w:pStyle w:val="Heading5"/>
        <w:rPr>
          <w:b/>
          <w:bCs/>
        </w:rPr>
      </w:pPr>
      <w:bookmarkStart w:id="404" w:name="_Toc133417776"/>
      <w:bookmarkStart w:id="405" w:name="_Toc133482824"/>
      <w:bookmarkStart w:id="406" w:name="_Toc133483916"/>
      <w:r w:rsidRPr="00A5305E">
        <w:t>5.</w:t>
      </w:r>
      <w:r>
        <w:t>1.</w:t>
      </w:r>
      <w:r w:rsidR="006A47AA">
        <w:t>4</w:t>
      </w:r>
      <w:r>
        <w:t>.2</w:t>
      </w:r>
      <w:r w:rsidRPr="00A5305E">
        <w:t>.</w:t>
      </w:r>
      <w:r>
        <w:t>2</w:t>
      </w:r>
      <w:r w:rsidRPr="00A5305E">
        <w:tab/>
      </w:r>
      <w:r>
        <w:t>Efficient ML entity re-training</w:t>
      </w:r>
      <w:bookmarkEnd w:id="401"/>
      <w:bookmarkEnd w:id="402"/>
      <w:bookmarkEnd w:id="403"/>
      <w:bookmarkEnd w:id="404"/>
      <w:bookmarkEnd w:id="405"/>
      <w:bookmarkEnd w:id="406"/>
      <w:r>
        <w:t xml:space="preserve"> </w:t>
      </w:r>
    </w:p>
    <w:p w14:paraId="1C9A9CED" w14:textId="77777777" w:rsidR="00890510" w:rsidRPr="005107AB" w:rsidRDefault="00890510" w:rsidP="00890510">
      <w:pPr>
        <w:jc w:val="both"/>
        <w:rPr>
          <w:lang w:val="en-US"/>
        </w:rPr>
      </w:pPr>
      <w:bookmarkStart w:id="407" w:name="_Toc128685171"/>
      <w:bookmarkStart w:id="408" w:name="_Toc129028425"/>
      <w:bookmarkStart w:id="409"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r>
        <w:rPr>
          <w:lang w:val="en-US"/>
        </w:rPr>
        <w:t>-</w:t>
      </w:r>
      <w:r w:rsidRPr="005107AB">
        <w:rPr>
          <w:lang w:val="en-US"/>
        </w:rPr>
        <w:t>training generates a</w:t>
      </w:r>
      <w:r>
        <w:rPr>
          <w:lang w:val="en-US"/>
        </w:rPr>
        <w:t xml:space="preserve"> need for</w:t>
      </w:r>
      <w:r w:rsidRPr="005107AB">
        <w:rPr>
          <w:lang w:val="en-US"/>
        </w:rPr>
        <w:t xml:space="preserve"> high effort </w:t>
      </w:r>
      <w:r>
        <w:rPr>
          <w:lang w:val="en-US"/>
        </w:rPr>
        <w:t xml:space="preserve">and resources </w:t>
      </w:r>
      <w:r w:rsidRPr="005107AB">
        <w:rPr>
          <w:lang w:val="en-US"/>
        </w:rPr>
        <w:t xml:space="preserve">for data labelling, data provision (signalling) and model training, and this effort is not feasible in environments with limited resources. </w:t>
      </w:r>
    </w:p>
    <w:p w14:paraId="7282E7C4" w14:textId="36FA5C87" w:rsidR="00890510" w:rsidRPr="005107AB" w:rsidRDefault="00890510" w:rsidP="00890510">
      <w:pPr>
        <w:jc w:val="both"/>
        <w:rPr>
          <w:lang w:val="en-US"/>
        </w:rPr>
      </w:pPr>
      <w:r w:rsidRPr="005107AB">
        <w:rPr>
          <w:lang w:val="en-US"/>
        </w:rPr>
        <w:t xml:space="preserve">In the case that re-training/model adaptation is performed at the entity </w:t>
      </w:r>
      <w:r>
        <w:rPr>
          <w:lang w:val="en-US"/>
        </w:rPr>
        <w:t>under the conditions of</w:t>
      </w:r>
      <w:r w:rsidRPr="005107AB">
        <w:rPr>
          <w:lang w:val="en-US"/>
        </w:rPr>
        <w:t xml:space="preserve"> low processing power </w:t>
      </w:r>
      <w:r>
        <w:rPr>
          <w:lang w:val="en-US"/>
        </w:rPr>
        <w:t>and/</w:t>
      </w:r>
      <w:r w:rsidRPr="005107AB">
        <w:rPr>
          <w:lang w:val="en-US"/>
        </w:rPr>
        <w:t>or limited energy</w:t>
      </w:r>
      <w:r>
        <w:rPr>
          <w:lang w:val="en-US"/>
        </w:rPr>
        <w:t xml:space="preserve"> consumption, then</w:t>
      </w:r>
      <w:r w:rsidRPr="005107AB">
        <w:rPr>
          <w:lang w:val="en-US"/>
        </w:rPr>
        <w:t xml:space="preserve"> the amount of data used for re-training and the time needed for model to converge towards maximum performance is critical and therefore need to be minimized. </w:t>
      </w:r>
    </w:p>
    <w:p w14:paraId="230248D6" w14:textId="3DBC7C76" w:rsidR="00890510" w:rsidRPr="005107AB" w:rsidRDefault="00890510" w:rsidP="00890510">
      <w:pPr>
        <w:rPr>
          <w:lang w:val="en-US"/>
        </w:rPr>
      </w:pPr>
      <w:r w:rsidRPr="005107AB">
        <w:rPr>
          <w:lang w:val="en-US"/>
        </w:rPr>
        <w:t xml:space="preserve">In order to optimize the re-training, it is necessary to reduce the number of training samples, by extracting the most supporting data samples for re-training from all </w:t>
      </w:r>
      <w:r>
        <w:rPr>
          <w:lang w:val="en-US"/>
        </w:rPr>
        <w:t xml:space="preserve">available </w:t>
      </w:r>
      <w:r w:rsidRPr="005107AB">
        <w:rPr>
          <w:lang w:val="en-US"/>
        </w:rPr>
        <w:t>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Default="00AC5635" w:rsidP="00C90A1D">
      <w:pPr>
        <w:pStyle w:val="Heading4"/>
      </w:pPr>
      <w:bookmarkStart w:id="410" w:name="_Toc133417777"/>
      <w:bookmarkStart w:id="411" w:name="_Toc133482825"/>
      <w:bookmarkStart w:id="412" w:name="_Toc133483917"/>
      <w:r>
        <w:t>5.</w:t>
      </w:r>
      <w:r>
        <w:rPr>
          <w:lang w:val="en-US"/>
        </w:rPr>
        <w:t>1.</w:t>
      </w:r>
      <w:r w:rsidR="006A47AA">
        <w:rPr>
          <w:lang w:val="en-US"/>
        </w:rPr>
        <w:t>4</w:t>
      </w:r>
      <w:r>
        <w:rPr>
          <w:lang w:val="en-US"/>
        </w:rPr>
        <w:t>.3</w:t>
      </w:r>
      <w:r>
        <w:tab/>
        <w:t>Potential requirements</w:t>
      </w:r>
      <w:bookmarkEnd w:id="407"/>
      <w:bookmarkEnd w:id="408"/>
      <w:bookmarkEnd w:id="409"/>
      <w:bookmarkEnd w:id="410"/>
      <w:bookmarkEnd w:id="411"/>
      <w:bookmarkEnd w:id="412"/>
    </w:p>
    <w:p w14:paraId="6A45DAF5" w14:textId="5F3BD40D" w:rsidR="00890510" w:rsidRPr="005107AB" w:rsidRDefault="00890510" w:rsidP="00890510">
      <w:bookmarkStart w:id="413" w:name="_Toc128685172"/>
      <w:bookmarkStart w:id="414" w:name="_Toc129028426"/>
      <w:bookmarkStart w:id="415"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provide the </w:t>
      </w:r>
      <w:r w:rsidRPr="005107AB">
        <w:rPr>
          <w:lang w:val="en-US"/>
        </w:rPr>
        <w:t xml:space="preserve">counters and thresholds </w:t>
      </w:r>
      <w:r w:rsidRPr="005107AB">
        <w:t>to be monitored to trigger the re</w:t>
      </w:r>
      <w:r>
        <w:t>-</w:t>
      </w:r>
      <w:r w:rsidRPr="005107AB">
        <w:t>training of an ML entity</w:t>
      </w:r>
      <w:r w:rsidRPr="005107AB">
        <w:rPr>
          <w:rFonts w:hint="eastAsia"/>
        </w:rPr>
        <w:t>.</w:t>
      </w:r>
    </w:p>
    <w:p w14:paraId="14EDD940" w14:textId="5061D2C4"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update the ML entity with  </w:t>
      </w:r>
      <w:r w:rsidRPr="005107AB">
        <w:rPr>
          <w:lang w:val="en-US"/>
        </w:rPr>
        <w:t xml:space="preserve">counters data and thresholds </w:t>
      </w:r>
      <w:r w:rsidRPr="005107AB">
        <w:t>to be monitored to trigger the re</w:t>
      </w:r>
      <w:r>
        <w:t>-</w:t>
      </w:r>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have a capability for the AI/ML MnS inference producer to provide to the ML training MnS producer the most supporting data samples and/or monitored events for re-training.</w:t>
      </w:r>
    </w:p>
    <w:p w14:paraId="5DC2B037" w14:textId="1C609A8F" w:rsidR="00AC5635" w:rsidRDefault="00AC5635" w:rsidP="00C90A1D">
      <w:pPr>
        <w:pStyle w:val="Heading4"/>
      </w:pPr>
      <w:bookmarkStart w:id="416" w:name="_Toc133417778"/>
      <w:bookmarkStart w:id="417" w:name="_Toc133482826"/>
      <w:bookmarkStart w:id="418" w:name="_Toc133483918"/>
      <w:r>
        <w:t>5.</w:t>
      </w:r>
      <w:r>
        <w:rPr>
          <w:lang w:val="en-US"/>
        </w:rPr>
        <w:t>1.</w:t>
      </w:r>
      <w:r w:rsidR="006A47AA">
        <w:rPr>
          <w:lang w:val="en-US"/>
        </w:rPr>
        <w:t>4</w:t>
      </w:r>
      <w:r>
        <w:rPr>
          <w:lang w:val="en-US"/>
        </w:rPr>
        <w:t>.4</w:t>
      </w:r>
      <w:r>
        <w:tab/>
        <w:t>Possible solutions</w:t>
      </w:r>
      <w:bookmarkEnd w:id="413"/>
      <w:bookmarkEnd w:id="414"/>
      <w:bookmarkEnd w:id="415"/>
      <w:bookmarkEnd w:id="416"/>
      <w:bookmarkEnd w:id="417"/>
      <w:bookmarkEnd w:id="418"/>
    </w:p>
    <w:p w14:paraId="10EF22F2" w14:textId="4116197F" w:rsidR="00AC5635" w:rsidRPr="00A83A69" w:rsidRDefault="00AC5635" w:rsidP="00C90A1D">
      <w:pPr>
        <w:pStyle w:val="Heading5"/>
      </w:pPr>
      <w:bookmarkStart w:id="419" w:name="_Toc128685173"/>
      <w:bookmarkStart w:id="420" w:name="_Toc129028427"/>
      <w:bookmarkStart w:id="421" w:name="_Toc129029956"/>
      <w:bookmarkStart w:id="422" w:name="_Toc133417779"/>
      <w:bookmarkStart w:id="423" w:name="_Toc133482827"/>
      <w:bookmarkStart w:id="424" w:name="_Toc133483919"/>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419"/>
      <w:bookmarkEnd w:id="420"/>
      <w:bookmarkEnd w:id="421"/>
      <w:bookmarkEnd w:id="422"/>
      <w:bookmarkEnd w:id="423"/>
      <w:bookmarkEnd w:id="424"/>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379373DE"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r w:rsidR="00BF1A6F">
        <w:rPr>
          <w:lang w:eastAsia="zh-CN"/>
        </w:rPr>
        <w:t>“</w:t>
      </w:r>
      <w:r>
        <w:rPr>
          <w:lang w:eastAsia="zh-CN"/>
        </w:rPr>
        <w:t>monitoredDataEvents</w:t>
      </w:r>
      <w:r w:rsidR="00BF1A6F">
        <w:rPr>
          <w:lang w:eastAsia="zh-CN"/>
        </w:rPr>
        <w:t>”</w:t>
      </w:r>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r w:rsidR="00BF1A6F">
        <w:rPr>
          <w:lang w:eastAsia="zh-CN"/>
        </w:rPr>
        <w:t>“</w:t>
      </w:r>
      <w:r>
        <w:rPr>
          <w:lang w:eastAsia="zh-CN"/>
        </w:rPr>
        <w:t>monitoredDataEvent</w:t>
      </w:r>
      <w:r w:rsidR="00BF1A6F">
        <w:rPr>
          <w:lang w:eastAsia="zh-CN"/>
        </w:rPr>
        <w:t>”</w:t>
      </w:r>
      <w:r>
        <w:rPr>
          <w:lang w:eastAsia="zh-CN"/>
        </w:rPr>
        <w:t xml:space="preserve"> that contains the following information:</w:t>
      </w:r>
    </w:p>
    <w:p w14:paraId="47DDC9D4" w14:textId="48316CC6"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ThresholdInfoList</w:t>
      </w:r>
      <w:r w:rsidR="00BF1A6F">
        <w:rPr>
          <w:lang w:eastAsia="zh-CN"/>
        </w:rPr>
        <w:t>”</w:t>
      </w:r>
      <w:r>
        <w:rPr>
          <w:lang w:eastAsia="zh-CN"/>
        </w:rPr>
        <w:t xml:space="preserve"> as a list of threshold information with each entry a </w:t>
      </w:r>
      <w:r w:rsidR="00BF1A6F">
        <w:rPr>
          <w:lang w:eastAsia="zh-CN"/>
        </w:rPr>
        <w:t>“</w:t>
      </w:r>
      <w:r w:rsidRPr="00A577AE">
        <w:rPr>
          <w:rFonts w:ascii="Courier New" w:hAnsi="Courier New" w:cs="Courier New"/>
          <w:lang w:eastAsia="zh-CN"/>
        </w:rPr>
        <w:t>ThresholdInfo</w:t>
      </w:r>
      <w:r w:rsidR="00BF1A6F">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2B26C764"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monitored and collected by the AIML inference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16795025"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as a list of KPIs t be monitored for the particular data event. Each entry of the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is a </w:t>
      </w:r>
      <w:r w:rsidR="00BF1A6F">
        <w:rPr>
          <w:lang w:eastAsia="zh-CN"/>
        </w:rPr>
        <w:t>“</w:t>
      </w:r>
      <w:r w:rsidRPr="00A577AE">
        <w:rPr>
          <w:rFonts w:ascii="Courier New" w:hAnsi="Courier New" w:cs="Courier New"/>
          <w:lang w:eastAsia="zh-CN"/>
        </w:rPr>
        <w:t>kPIName</w:t>
      </w:r>
      <w:r w:rsidR="00BF1A6F">
        <w:rPr>
          <w:lang w:eastAsia="zh-CN"/>
        </w:rPr>
        <w:t>”</w:t>
      </w:r>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425" w:name="_Toc128685174"/>
      <w:bookmarkStart w:id="426" w:name="_Toc129028428"/>
      <w:bookmarkStart w:id="427" w:name="_Toc129029957"/>
      <w:bookmarkStart w:id="428" w:name="_Toc133417780"/>
      <w:bookmarkStart w:id="429" w:name="_Toc133482828"/>
      <w:bookmarkStart w:id="430" w:name="_Toc133483920"/>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425"/>
      <w:bookmarkEnd w:id="426"/>
      <w:bookmarkEnd w:id="427"/>
      <w:bookmarkEnd w:id="428"/>
      <w:bookmarkEnd w:id="429"/>
      <w:bookmarkEnd w:id="430"/>
    </w:p>
    <w:p w14:paraId="42914166" w14:textId="77777777" w:rsidR="00AC5635" w:rsidRDefault="00AC5635" w:rsidP="00AC5635">
      <w:r>
        <w:t xml:space="preserve">This solution uses the instances of following IOCs for </w:t>
      </w:r>
      <w:bookmarkStart w:id="431" w:name="_Hlk131769240"/>
      <w:r>
        <w:t>interaction between ML inference MnS producer and MnS consumer (e.g. the ML training function) to support efficient re-training of ML entity</w:t>
      </w:r>
      <w:bookmarkEnd w:id="431"/>
      <w:r>
        <w:t xml:space="preserve">: </w:t>
      </w:r>
    </w:p>
    <w:p w14:paraId="4F04BED3" w14:textId="0EE3960D" w:rsidR="00890510" w:rsidRPr="005107AB" w:rsidRDefault="00AC5635" w:rsidP="00890510">
      <w:pPr>
        <w:ind w:left="450" w:hanging="270"/>
      </w:pPr>
      <w:r>
        <w:t xml:space="preserve">- </w:t>
      </w:r>
      <w:r>
        <w:tab/>
      </w:r>
      <w:r>
        <w:rPr>
          <w:rFonts w:ascii="Courier New" w:hAnsi="Courier New" w:cs="Courier New"/>
        </w:rPr>
        <w:t>MLDataSamplesRequest</w:t>
      </w:r>
      <w:r>
        <w:t xml:space="preserve"> </w:t>
      </w:r>
      <w:r w:rsidR="00BF1A6F">
        <w:t>–</w:t>
      </w:r>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have more value for re-training among 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 samples/events features</w:t>
      </w:r>
    </w:p>
    <w:p w14:paraId="6183B487" w14:textId="77777777" w:rsidR="00890510" w:rsidRPr="005107AB" w:rsidRDefault="00890510" w:rsidP="00890510">
      <w:pPr>
        <w:ind w:left="810" w:hanging="270"/>
      </w:pPr>
      <w:r w:rsidRPr="005107AB">
        <w:t>-</w:t>
      </w:r>
      <w:r w:rsidRPr="005107AB">
        <w:tab/>
        <w:t xml:space="preserve">minimum number of data samples/events to be obtained </w:t>
      </w:r>
    </w:p>
    <w:p w14:paraId="14B19BA7" w14:textId="77777777" w:rsidR="00890510" w:rsidRPr="005107AB" w:rsidRDefault="00890510" w:rsidP="00890510">
      <w:pPr>
        <w:ind w:left="810" w:hanging="270"/>
      </w:pPr>
      <w:r w:rsidRPr="005107AB">
        <w:t>-</w:t>
      </w:r>
      <w:r w:rsidRPr="005107AB">
        <w:tab/>
        <w:t xml:space="preserve">criteria for obtaining the most supporting data samples/events  </w:t>
      </w:r>
    </w:p>
    <w:p w14:paraId="7CAD0BC3" w14:textId="4C0021BA" w:rsidR="00890510" w:rsidRPr="005107AB" w:rsidRDefault="00890510" w:rsidP="00890510">
      <w:pPr>
        <w:ind w:left="450"/>
      </w:pPr>
      <w:r w:rsidRPr="005107AB">
        <w:rPr>
          <w:lang w:val="en-US"/>
        </w:rPr>
        <w:t>All data samples/events that have been used for inference</w:t>
      </w:r>
      <w:r w:rsidRPr="005107AB">
        <w:t xml:space="preserve"> are filtered in accordance with the one or more requested features and other provided criteria in order to obtain the most supporting data samples/events to allow efficient ML entity re-training. </w:t>
      </w:r>
    </w:p>
    <w:p w14:paraId="436581CA" w14:textId="3C1AAE78" w:rsidR="00AC5635" w:rsidRDefault="00AC5635" w:rsidP="00890510">
      <w:pPr>
        <w:ind w:left="450" w:hanging="270"/>
      </w:pPr>
      <w:r>
        <w:t xml:space="preserve">- </w:t>
      </w:r>
      <w:r>
        <w:tab/>
      </w:r>
      <w:r>
        <w:rPr>
          <w:rFonts w:ascii="Courier New" w:hAnsi="Courier New" w:cs="Courier New"/>
        </w:rPr>
        <w:t>MLDataSamplesResponse</w:t>
      </w:r>
      <w:r>
        <w:t xml:space="preserve"> </w:t>
      </w:r>
      <w:r w:rsidR="00BF1A6F">
        <w:t>–</w:t>
      </w:r>
      <w:r>
        <w:t xml:space="preserve"> this IOC represents the response indicating the data obtained according to the </w:t>
      </w:r>
      <w:r w:rsidR="00890510" w:rsidRPr="005107AB">
        <w:rPr>
          <w:rFonts w:ascii="Courier New" w:hAnsi="Courier New" w:cs="Courier New"/>
        </w:rPr>
        <w:t>MLDataSamplesRequest</w:t>
      </w:r>
      <w:r w:rsidR="00890510" w:rsidRPr="005107AB">
        <w:t xml:space="preserve">. This IOC is created by the AI/ML MnS inference producer towards the MnS consumer and includes at least the requested minimum number of data samples/events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 collected data sample/event.</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r w:rsidRPr="00BA6958">
        <w:t>Figure 5.1.4.4.2-1: Interaction between AI/ML inference MnS producer and MnS consumer (e.g., the ML training function) ) to support efficient re-training of ML entity.</w:t>
      </w:r>
    </w:p>
    <w:p w14:paraId="56781CB6" w14:textId="401BC79A" w:rsidR="00AC5635" w:rsidRDefault="00AC5635" w:rsidP="00B94A07">
      <w:pPr>
        <w:pStyle w:val="Heading4"/>
      </w:pPr>
      <w:bookmarkStart w:id="432" w:name="_Toc128685175"/>
      <w:bookmarkStart w:id="433" w:name="_Toc129028429"/>
      <w:bookmarkStart w:id="434" w:name="_Toc129029958"/>
      <w:bookmarkStart w:id="435" w:name="_Toc133417781"/>
      <w:bookmarkStart w:id="436" w:name="_Toc133482829"/>
      <w:bookmarkStart w:id="437" w:name="_Toc133483921"/>
      <w:bookmarkEnd w:id="384"/>
      <w:r>
        <w:t>5.</w:t>
      </w:r>
      <w:r>
        <w:rPr>
          <w:lang w:val="en-US"/>
        </w:rPr>
        <w:t>1.</w:t>
      </w:r>
      <w:r w:rsidR="006A47AA">
        <w:rPr>
          <w:lang w:val="en-US"/>
        </w:rPr>
        <w:t>4</w:t>
      </w:r>
      <w:r>
        <w:rPr>
          <w:lang w:val="en-US"/>
        </w:rPr>
        <w:t>.5</w:t>
      </w:r>
      <w:r>
        <w:tab/>
        <w:t>Evaluation</w:t>
      </w:r>
      <w:bookmarkEnd w:id="432"/>
      <w:bookmarkEnd w:id="433"/>
      <w:bookmarkEnd w:id="434"/>
      <w:bookmarkEnd w:id="435"/>
      <w:bookmarkEnd w:id="436"/>
      <w:bookmarkEnd w:id="437"/>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66A3F986"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438" w:name="_Toc128685176"/>
      <w:bookmarkStart w:id="439" w:name="_Toc129028430"/>
      <w:bookmarkStart w:id="440" w:name="_Toc129029959"/>
      <w:bookmarkStart w:id="441" w:name="_Toc133417782"/>
      <w:bookmarkStart w:id="442" w:name="_Toc133482830"/>
      <w:bookmarkStart w:id="443" w:name="_Toc133483922"/>
      <w:bookmarkStart w:id="444" w:name="_Hlk130473063"/>
      <w:r>
        <w:t>5.1.</w:t>
      </w:r>
      <w:r w:rsidR="006A47AA">
        <w:t>5</w:t>
      </w:r>
      <w:r>
        <w:tab/>
        <w:t xml:space="preserve">ML </w:t>
      </w:r>
      <w:r w:rsidRPr="004160AE">
        <w:t>entity</w:t>
      </w:r>
      <w:r>
        <w:t xml:space="preserve"> joint training</w:t>
      </w:r>
      <w:bookmarkEnd w:id="438"/>
      <w:bookmarkEnd w:id="439"/>
      <w:bookmarkEnd w:id="440"/>
      <w:bookmarkEnd w:id="441"/>
      <w:bookmarkEnd w:id="442"/>
      <w:bookmarkEnd w:id="443"/>
    </w:p>
    <w:p w14:paraId="4D8CD9FC" w14:textId="6C341F1E" w:rsidR="00AC5635" w:rsidRDefault="00AC5635" w:rsidP="00B94A07">
      <w:pPr>
        <w:pStyle w:val="Heading4"/>
      </w:pPr>
      <w:bookmarkStart w:id="445" w:name="_Toc128685177"/>
      <w:bookmarkStart w:id="446" w:name="_Toc129028431"/>
      <w:bookmarkStart w:id="447" w:name="_Toc129029960"/>
      <w:bookmarkStart w:id="448" w:name="_Toc133417783"/>
      <w:bookmarkStart w:id="449" w:name="_Toc133482831"/>
      <w:bookmarkStart w:id="450" w:name="_Toc133483923"/>
      <w:r>
        <w:t>5.1.</w:t>
      </w:r>
      <w:r w:rsidR="006A47AA">
        <w:t>5</w:t>
      </w:r>
      <w:r>
        <w:t>.</w:t>
      </w:r>
      <w:r>
        <w:rPr>
          <w:lang w:val="en-US"/>
        </w:rPr>
        <w:t>1</w:t>
      </w:r>
      <w:r>
        <w:tab/>
        <w:t>Description</w:t>
      </w:r>
      <w:bookmarkEnd w:id="445"/>
      <w:bookmarkEnd w:id="446"/>
      <w:bookmarkEnd w:id="447"/>
      <w:bookmarkEnd w:id="448"/>
      <w:bookmarkEnd w:id="449"/>
      <w:bookmarkEnd w:id="450"/>
    </w:p>
    <w:p w14:paraId="2F936C05" w14:textId="3BA871E8" w:rsidR="00AC5635" w:rsidRDefault="00ED063F" w:rsidP="00AC5635">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p>
    <w:p w14:paraId="45A3BCA1" w14:textId="269AA99A" w:rsidR="00AC5635" w:rsidRDefault="00AC5635" w:rsidP="00A577AE">
      <w:pPr>
        <w:pStyle w:val="Heading4"/>
      </w:pPr>
      <w:bookmarkStart w:id="451" w:name="_Toc128685178"/>
      <w:bookmarkStart w:id="452" w:name="_Toc129028432"/>
      <w:bookmarkStart w:id="453" w:name="_Toc129029961"/>
      <w:bookmarkStart w:id="454" w:name="_Toc133417784"/>
      <w:bookmarkStart w:id="455" w:name="_Toc133482832"/>
      <w:bookmarkStart w:id="456" w:name="_Toc133483924"/>
      <w:bookmarkEnd w:id="444"/>
      <w:r>
        <w:t>5.</w:t>
      </w:r>
      <w:r>
        <w:rPr>
          <w:lang w:val="en-US"/>
        </w:rPr>
        <w:t>1.</w:t>
      </w:r>
      <w:r w:rsidR="006A47AA">
        <w:rPr>
          <w:lang w:val="en-US"/>
        </w:rPr>
        <w:t>5</w:t>
      </w:r>
      <w:r>
        <w:rPr>
          <w:lang w:val="en-US"/>
        </w:rPr>
        <w:t>.2</w:t>
      </w:r>
      <w:r>
        <w:tab/>
        <w:t>Use cases</w:t>
      </w:r>
      <w:bookmarkEnd w:id="451"/>
      <w:bookmarkEnd w:id="452"/>
      <w:bookmarkEnd w:id="453"/>
      <w:bookmarkEnd w:id="454"/>
      <w:bookmarkEnd w:id="455"/>
      <w:bookmarkEnd w:id="456"/>
    </w:p>
    <w:p w14:paraId="35884AE6" w14:textId="16693B69" w:rsidR="00AC5635" w:rsidRDefault="00AC5635" w:rsidP="00A577AE">
      <w:pPr>
        <w:pStyle w:val="Heading5"/>
        <w:rPr>
          <w:lang w:val="en-US"/>
        </w:rPr>
      </w:pPr>
      <w:bookmarkStart w:id="457" w:name="_Toc128685179"/>
      <w:bookmarkStart w:id="458" w:name="_Toc129028433"/>
      <w:bookmarkStart w:id="459" w:name="_Toc129029962"/>
      <w:bookmarkStart w:id="460" w:name="_Toc133417785"/>
      <w:bookmarkStart w:id="461" w:name="_Toc133482833"/>
      <w:bookmarkStart w:id="462" w:name="_Toc133483925"/>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57"/>
      <w:bookmarkEnd w:id="458"/>
      <w:bookmarkEnd w:id="459"/>
      <w:bookmarkEnd w:id="460"/>
      <w:bookmarkEnd w:id="461"/>
      <w:bookmarkEnd w:id="462"/>
    </w:p>
    <w:p w14:paraId="48AE2E4C" w14:textId="48269E28"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r w:rsidR="00BF1A6F">
        <w:rPr>
          <w:rFonts w:cs="Arial"/>
          <w:lang w:val="en-US"/>
        </w:rPr>
        <w:t>’</w:t>
      </w:r>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38999821"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463" w:name="_Hlk133402389"/>
      <w:r w:rsidR="001D4251">
        <w:rPr>
          <w:rFonts w:cs="Arial"/>
          <w:lang w:val="en-US"/>
        </w:rPr>
        <w:t>employed in</w:t>
      </w:r>
      <w:r w:rsidR="001D4251" w:rsidRPr="00A945E5">
        <w:rPr>
          <w:rFonts w:cs="Arial"/>
          <w:lang w:val="en-US"/>
        </w:rPr>
        <w:t xml:space="preserve"> </w:t>
      </w:r>
      <w:r w:rsidR="001D4251">
        <w:rPr>
          <w:rFonts w:cs="Arial"/>
          <w:lang w:val="en-US"/>
        </w:rPr>
        <w:t xml:space="preserve">a potentially </w:t>
      </w:r>
      <w:r w:rsidR="001D4251" w:rsidRPr="009169B7">
        <w:rPr>
          <w:rFonts w:cs="Arial"/>
          <w:lang w:val="en-US"/>
        </w:rPr>
        <w:t>coordinated</w:t>
      </w:r>
      <w:r w:rsidR="001D4251">
        <w:rPr>
          <w:rFonts w:cs="Arial"/>
          <w:lang w:val="en-US"/>
        </w:rPr>
        <w:t xml:space="preserve"> way</w:t>
      </w:r>
      <w:bookmarkEnd w:id="463"/>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r w:rsidR="00A40C95">
        <w:rPr>
          <w:rFonts w:cs="Arial"/>
          <w:lang w:val="en-US"/>
        </w:rPr>
        <w:t xml:space="preserve">management </w:t>
      </w:r>
      <w:r>
        <w:rPr>
          <w:rFonts w:cs="Arial"/>
          <w:lang w:val="en-US"/>
        </w:rPr>
        <w:t xml:space="preserve">services should be supported to facilitate </w:t>
      </w:r>
      <w:r w:rsidR="00A40C95">
        <w:rPr>
          <w:rFonts w:cs="Arial"/>
          <w:lang w:val="en-US"/>
        </w:rPr>
        <w:t>such</w:t>
      </w:r>
      <w:r>
        <w:rPr>
          <w:rFonts w:cs="Arial"/>
          <w:lang w:val="en-US"/>
        </w:rPr>
        <w:t xml:space="preserve"> mapping, e.g., determination </w:t>
      </w:r>
      <w:r w:rsidR="001D4251">
        <w:rPr>
          <w:rFonts w:cs="Arial"/>
          <w:lang w:val="en-US"/>
        </w:rPr>
        <w:t xml:space="preserve">of whether </w:t>
      </w:r>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r w:rsidR="00D921DB">
        <w:rPr>
          <w:rFonts w:cs="Arial"/>
          <w:lang w:val="en-US"/>
        </w:rPr>
        <w:t>(</w:t>
      </w:r>
      <w:r w:rsidR="00BF1A6F">
        <w:rPr>
          <w:rFonts w:cs="Arial"/>
          <w:lang w:val="en-US"/>
        </w:rPr>
        <w:t xml:space="preserve">e.g., </w:t>
      </w:r>
      <w:r w:rsidR="00A40C95">
        <w:rPr>
          <w:rFonts w:cs="Arial"/>
          <w:lang w:val="en-US"/>
        </w:rPr>
        <w:t>re-training</w:t>
      </w:r>
      <w:r w:rsidR="00D921DB">
        <w:rPr>
          <w:rFonts w:cs="Arial"/>
          <w:lang w:val="en-US"/>
        </w:rPr>
        <w:t>)</w:t>
      </w:r>
      <w:r w:rsidR="00A40C95">
        <w:rPr>
          <w:rFonts w:cs="Arial"/>
          <w:lang w:val="en-US"/>
        </w:rPr>
        <w:t xml:space="preserve"> </w:t>
      </w:r>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464" w:name="_Toc128685180"/>
      <w:bookmarkStart w:id="465" w:name="_Toc129028434"/>
      <w:bookmarkStart w:id="466" w:name="_Toc129029963"/>
      <w:bookmarkStart w:id="467" w:name="_Toc133417786"/>
      <w:bookmarkStart w:id="468" w:name="_Toc133482834"/>
      <w:bookmarkStart w:id="469" w:name="_Toc133483926"/>
      <w:r>
        <w:t>5.</w:t>
      </w:r>
      <w:r>
        <w:rPr>
          <w:lang w:val="en-US"/>
        </w:rPr>
        <w:t>1.</w:t>
      </w:r>
      <w:r w:rsidR="006A47AA">
        <w:rPr>
          <w:lang w:val="en-US"/>
        </w:rPr>
        <w:t>5</w:t>
      </w:r>
      <w:r>
        <w:rPr>
          <w:lang w:val="en-US"/>
        </w:rPr>
        <w:t>.3</w:t>
      </w:r>
      <w:r>
        <w:tab/>
        <w:t>Potential requirements</w:t>
      </w:r>
      <w:bookmarkEnd w:id="464"/>
      <w:bookmarkEnd w:id="465"/>
      <w:bookmarkEnd w:id="466"/>
      <w:bookmarkEnd w:id="467"/>
      <w:bookmarkEnd w:id="468"/>
      <w:bookmarkEnd w:id="469"/>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470" w:name="_Toc128685181"/>
      <w:bookmarkStart w:id="471" w:name="_Toc129028435"/>
      <w:bookmarkStart w:id="472" w:name="_Toc129029964"/>
      <w:bookmarkStart w:id="473" w:name="_Toc133417787"/>
      <w:bookmarkStart w:id="474" w:name="_Toc133482835"/>
      <w:bookmarkStart w:id="475" w:name="_Toc133483927"/>
      <w:r>
        <w:t>5.</w:t>
      </w:r>
      <w:r>
        <w:rPr>
          <w:lang w:val="en-US"/>
        </w:rPr>
        <w:t>1.</w:t>
      </w:r>
      <w:r w:rsidR="006A47AA">
        <w:rPr>
          <w:lang w:val="en-US"/>
        </w:rPr>
        <w:t>5</w:t>
      </w:r>
      <w:r>
        <w:rPr>
          <w:lang w:val="en-US"/>
        </w:rPr>
        <w:t>.4</w:t>
      </w:r>
      <w:r>
        <w:tab/>
        <w:t>Possible solutions</w:t>
      </w:r>
      <w:bookmarkEnd w:id="470"/>
      <w:bookmarkEnd w:id="471"/>
      <w:bookmarkEnd w:id="472"/>
      <w:bookmarkEnd w:id="473"/>
      <w:bookmarkEnd w:id="474"/>
      <w:bookmarkEnd w:id="475"/>
    </w:p>
    <w:p w14:paraId="3F692490" w14:textId="31922244" w:rsidR="00AC5635" w:rsidRDefault="00AC5635" w:rsidP="00607DBC">
      <w:pPr>
        <w:pStyle w:val="Heading5"/>
        <w:rPr>
          <w:lang w:val="en-US"/>
        </w:rPr>
      </w:pPr>
      <w:bookmarkStart w:id="476" w:name="_Toc128685182"/>
      <w:bookmarkStart w:id="477" w:name="_Toc129028436"/>
      <w:bookmarkStart w:id="478" w:name="_Toc129029965"/>
      <w:bookmarkStart w:id="479" w:name="_Toc133417788"/>
      <w:bookmarkStart w:id="480" w:name="_Toc133482836"/>
      <w:bookmarkStart w:id="481" w:name="_Toc133483928"/>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476"/>
      <w:bookmarkEnd w:id="477"/>
      <w:bookmarkEnd w:id="478"/>
      <w:bookmarkEnd w:id="479"/>
      <w:bookmarkEnd w:id="480"/>
      <w:bookmarkEnd w:id="481"/>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482" w:name="_Toc128685183"/>
      <w:bookmarkStart w:id="483" w:name="_Toc129028437"/>
      <w:bookmarkStart w:id="484" w:name="_Toc129029966"/>
      <w:bookmarkStart w:id="485" w:name="_Toc133417789"/>
      <w:bookmarkStart w:id="486" w:name="_Toc133482837"/>
      <w:bookmarkStart w:id="487" w:name="_Toc133483929"/>
      <w:r>
        <w:t>5.</w:t>
      </w:r>
      <w:r>
        <w:rPr>
          <w:lang w:val="en-US"/>
        </w:rPr>
        <w:t>1.</w:t>
      </w:r>
      <w:r w:rsidR="006A47AA">
        <w:rPr>
          <w:lang w:val="en-US"/>
        </w:rPr>
        <w:t>5</w:t>
      </w:r>
      <w:r>
        <w:rPr>
          <w:lang w:val="en-US"/>
        </w:rPr>
        <w:t>.5</w:t>
      </w:r>
      <w:r>
        <w:tab/>
        <w:t>Evaluation</w:t>
      </w:r>
      <w:bookmarkEnd w:id="482"/>
      <w:bookmarkEnd w:id="483"/>
      <w:bookmarkEnd w:id="484"/>
      <w:bookmarkEnd w:id="485"/>
      <w:bookmarkEnd w:id="486"/>
      <w:bookmarkEnd w:id="487"/>
    </w:p>
    <w:p w14:paraId="35D1FBFE" w14:textId="4FC9EDE4"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488" w:name="_Toc128685184"/>
      <w:bookmarkStart w:id="489" w:name="_Toc129028438"/>
      <w:bookmarkStart w:id="490" w:name="_Toc129029967"/>
      <w:bookmarkStart w:id="491" w:name="_Toc133417790"/>
      <w:bookmarkStart w:id="492" w:name="_Toc133482838"/>
      <w:bookmarkStart w:id="493" w:name="_Toc133483930"/>
      <w:bookmarkStart w:id="494" w:name="_Hlk131672058"/>
      <w:r w:rsidRPr="00367470">
        <w:t>5.</w:t>
      </w:r>
      <w:r>
        <w:t>1.</w:t>
      </w:r>
      <w:r w:rsidR="006A47AA">
        <w:t>6</w:t>
      </w:r>
      <w:r w:rsidRPr="00367470">
        <w:tab/>
        <w:t xml:space="preserve">Training data effectiveness </w:t>
      </w:r>
      <w:r>
        <w:t xml:space="preserve">reporting and </w:t>
      </w:r>
      <w:r w:rsidRPr="00367470">
        <w:t>analytics</w:t>
      </w:r>
      <w:bookmarkEnd w:id="488"/>
      <w:bookmarkEnd w:id="489"/>
      <w:bookmarkEnd w:id="490"/>
      <w:bookmarkEnd w:id="491"/>
      <w:bookmarkEnd w:id="492"/>
      <w:bookmarkEnd w:id="493"/>
    </w:p>
    <w:p w14:paraId="700437BA" w14:textId="70650A69" w:rsidR="000D1B43" w:rsidRPr="00367470" w:rsidRDefault="000D1B43" w:rsidP="00A577AE">
      <w:pPr>
        <w:pStyle w:val="Heading4"/>
      </w:pPr>
      <w:bookmarkStart w:id="495" w:name="_Toc128685185"/>
      <w:bookmarkStart w:id="496" w:name="_Toc129028439"/>
      <w:bookmarkStart w:id="497" w:name="_Toc129029968"/>
      <w:bookmarkStart w:id="498" w:name="_Toc133417791"/>
      <w:bookmarkStart w:id="499" w:name="_Toc133482839"/>
      <w:bookmarkStart w:id="500" w:name="_Toc133483931"/>
      <w:r w:rsidRPr="00367470">
        <w:t>5.</w:t>
      </w:r>
      <w:r>
        <w:t>1.</w:t>
      </w:r>
      <w:r w:rsidR="006A47AA">
        <w:t>6</w:t>
      </w:r>
      <w:r w:rsidRPr="00367470">
        <w:t>.1</w:t>
      </w:r>
      <w:r w:rsidRPr="00367470">
        <w:tab/>
        <w:t>Description</w:t>
      </w:r>
      <w:bookmarkEnd w:id="495"/>
      <w:bookmarkEnd w:id="496"/>
      <w:bookmarkEnd w:id="497"/>
      <w:bookmarkEnd w:id="498"/>
      <w:bookmarkEnd w:id="499"/>
      <w:bookmarkEnd w:id="500"/>
    </w:p>
    <w:p w14:paraId="6CDACFC1" w14:textId="00D5CC2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r>
        <w:rPr>
          <w:lang w:eastAsia="zh-CN"/>
        </w:rPr>
        <w:t xml:space="preserve">subset of the data </w:t>
      </w:r>
      <w:r w:rsidRPr="00D67E18">
        <w:rPr>
          <w:lang w:eastAsia="zh-CN"/>
        </w:rPr>
        <w:t xml:space="preserve"> contribute</w:t>
      </w:r>
      <w:r>
        <w:rPr>
          <w:lang w:eastAsia="zh-CN"/>
        </w:rPr>
        <w:t>s</w:t>
      </w:r>
      <w:r w:rsidRPr="00D67E18">
        <w:rPr>
          <w:lang w:eastAsia="zh-CN"/>
        </w:rPr>
        <w:t xml:space="preserve"> to actual model training, the </w:t>
      </w:r>
      <w:r>
        <w:rPr>
          <w:lang w:eastAsia="zh-CN"/>
        </w:rPr>
        <w:t>rest</w:t>
      </w:r>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501" w:name="_Toc128685186"/>
      <w:bookmarkStart w:id="502" w:name="_Toc129028440"/>
      <w:bookmarkStart w:id="503" w:name="_Toc129029969"/>
      <w:bookmarkStart w:id="504" w:name="_Toc133417792"/>
      <w:bookmarkStart w:id="505" w:name="_Toc133482840"/>
      <w:bookmarkStart w:id="506" w:name="_Toc133483932"/>
      <w:r w:rsidRPr="00367470">
        <w:t>5.</w:t>
      </w:r>
      <w:r>
        <w:t>1.</w:t>
      </w:r>
      <w:r w:rsidR="006A47AA">
        <w:t>6</w:t>
      </w:r>
      <w:r>
        <w:t>.</w:t>
      </w:r>
      <w:r w:rsidRPr="00367470">
        <w:t>2</w:t>
      </w:r>
      <w:r w:rsidRPr="00367470">
        <w:tab/>
        <w:t>Use cases</w:t>
      </w:r>
      <w:bookmarkEnd w:id="501"/>
      <w:bookmarkEnd w:id="502"/>
      <w:bookmarkEnd w:id="503"/>
      <w:bookmarkEnd w:id="504"/>
      <w:bookmarkEnd w:id="505"/>
      <w:bookmarkEnd w:id="506"/>
    </w:p>
    <w:p w14:paraId="2679B27C" w14:textId="7EBCA26A" w:rsidR="000D1B43" w:rsidRPr="00367470" w:rsidRDefault="000D1B43" w:rsidP="00A577AE">
      <w:pPr>
        <w:pStyle w:val="Heading5"/>
      </w:pPr>
      <w:bookmarkStart w:id="507" w:name="_Toc128685187"/>
      <w:bookmarkStart w:id="508" w:name="_Toc129028441"/>
      <w:bookmarkStart w:id="509" w:name="_Toc129029970"/>
      <w:bookmarkStart w:id="510" w:name="_Toc133417793"/>
      <w:bookmarkStart w:id="511" w:name="_Toc133482841"/>
      <w:bookmarkStart w:id="512" w:name="_Toc133483933"/>
      <w:r w:rsidRPr="00367470">
        <w:t>5.</w:t>
      </w:r>
      <w:r>
        <w:t>1.</w:t>
      </w:r>
      <w:r w:rsidR="006A47AA">
        <w:t>6</w:t>
      </w:r>
      <w:r w:rsidRPr="00367470">
        <w:t>.2.1</w:t>
      </w:r>
      <w:r w:rsidRPr="00367470">
        <w:tab/>
      </w:r>
      <w:r>
        <w:t xml:space="preserve">Training data </w:t>
      </w:r>
      <w:r w:rsidRPr="001701D1">
        <w:t>effectiveness</w:t>
      </w:r>
      <w:r>
        <w:t xml:space="preserve"> reporting</w:t>
      </w:r>
      <w:bookmarkEnd w:id="507"/>
      <w:bookmarkEnd w:id="508"/>
      <w:bookmarkEnd w:id="509"/>
      <w:bookmarkEnd w:id="510"/>
      <w:bookmarkEnd w:id="511"/>
      <w:bookmarkEnd w:id="512"/>
    </w:p>
    <w:p w14:paraId="52A18594" w14:textId="3EF26CC5" w:rsidR="00EF0716" w:rsidRDefault="00EF0716" w:rsidP="00EF0716">
      <w:pPr>
        <w:jc w:val="both"/>
        <w:rPr>
          <w:lang w:eastAsia="zh-CN"/>
        </w:rPr>
      </w:pPr>
      <w:r>
        <w:rPr>
          <w:rStyle w:val="ui-provider"/>
        </w:rPr>
        <w:t>Training data effectiveness refers to the process of evaluating the contribution of a single data instance or a type of input training data (e.g., one particular measurement type among all types of input training data) to ML model training process.</w:t>
      </w:r>
    </w:p>
    <w:p w14:paraId="198E4FB1" w14:textId="6154032A"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r>
        <w:t>can be costly,</w:t>
      </w:r>
      <w:r w:rsidRPr="002567EB">
        <w:t xml:space="preserve"> both </w:t>
      </w:r>
      <w:r>
        <w:t xml:space="preserve"> in terms of</w:t>
      </w:r>
      <w:r w:rsidRPr="002567EB">
        <w:t xml:space="preserve"> data collection </w:t>
      </w:r>
      <w:r>
        <w:t xml:space="preserve">process </w:t>
      </w:r>
      <w:r w:rsidRPr="002567EB">
        <w:t xml:space="preserve">and </w:t>
      </w:r>
      <w:r>
        <w:t xml:space="preserve">also from </w:t>
      </w:r>
      <w:r w:rsidR="0080788F">
        <w:t xml:space="preserve">a </w:t>
      </w:r>
      <w:r w:rsidRPr="002567EB">
        <w:t>computation</w:t>
      </w:r>
      <w:r w:rsidR="0080788F">
        <w:t>al</w:t>
      </w:r>
      <w:r w:rsidRPr="002567EB">
        <w:t xml:space="preserve"> resources </w:t>
      </w:r>
      <w:r>
        <w:t xml:space="preserve">perspective since the data </w:t>
      </w:r>
      <w:r w:rsidR="0080788F">
        <w:t xml:space="preserve">also </w:t>
      </w:r>
      <w:r>
        <w:t>contain</w:t>
      </w:r>
      <w:r w:rsidR="0080788F">
        <w:t>s</w:t>
      </w:r>
      <w:r w:rsidRPr="002567EB">
        <w:t xml:space="preserve"> the unnecessary data samples </w:t>
      </w:r>
      <w:r>
        <w:t>that 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this method </w:t>
      </w:r>
      <w:r>
        <w:t>can be</w:t>
      </w:r>
      <w:r w:rsidRPr="002567EB">
        <w:t xml:space="preserve"> inappropriate</w:t>
      </w:r>
      <w:r>
        <w:t>, especially that</w:t>
      </w:r>
      <w:r w:rsidRPr="002567EB">
        <w:t xml:space="preserve"> in mobile networks where the amount of data </w:t>
      </w:r>
      <w:r>
        <w:t>can be quite</w:t>
      </w:r>
      <w:r w:rsidRPr="002567EB">
        <w:t xml:space="preserve"> large, resources are constrained </w:t>
      </w:r>
      <w:r>
        <w:t xml:space="preserve">while </w:t>
      </w:r>
      <w:r w:rsidRPr="002567EB">
        <w:t xml:space="preserve"> </w:t>
      </w:r>
      <w:r>
        <w:t xml:space="preserve">ML </w:t>
      </w:r>
      <w:r w:rsidRPr="002567EB">
        <w:t>models need to</w:t>
      </w:r>
      <w:r>
        <w:t xml:space="preserve"> still</w:t>
      </w:r>
      <w:r w:rsidRPr="002567EB">
        <w:t xml:space="preserve"> be</w:t>
      </w:r>
      <w:r>
        <w:t xml:space="preserve"> </w:t>
      </w:r>
      <w:r w:rsidRPr="002567EB">
        <w:t>very accurate</w:t>
      </w:r>
      <w:r>
        <w:t xml:space="preserve"> and optimally trained</w:t>
      </w:r>
      <w:r w:rsidRPr="002567EB">
        <w:t xml:space="preserve">,. </w:t>
      </w:r>
      <w:r>
        <w:t>Instead, it is better that the training function evaluates the usefulness of different data samples or features and indicates that usefulness to the consumer so that the data used for re-training can be further optimized.</w:t>
      </w:r>
    </w:p>
    <w:p w14:paraId="78B152FE" w14:textId="7B4527FC" w:rsidR="000D1B43" w:rsidRDefault="00EF0716" w:rsidP="00EF0716">
      <w:pPr>
        <w:jc w:val="both"/>
      </w:pPr>
      <w:r>
        <w:t>The 3GPP management system needs to support means</w:t>
      </w:r>
      <w:r w:rsidRPr="00307ED3">
        <w:t xml:space="preserve"> to</w:t>
      </w:r>
      <w:r>
        <w:t xml:space="preserve"> report the extent of effectiveness </w:t>
      </w:r>
      <w:r w:rsidRPr="00307ED3">
        <w:t xml:space="preserve"> </w:t>
      </w:r>
      <w:r>
        <w:t xml:space="preserve">of the different training data samples used in ML training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513" w:name="_Toc128685188"/>
      <w:bookmarkStart w:id="514" w:name="_Toc129028442"/>
      <w:bookmarkStart w:id="515" w:name="_Toc129029971"/>
      <w:bookmarkStart w:id="516" w:name="_Toc133417794"/>
      <w:bookmarkStart w:id="517" w:name="_Toc133482842"/>
      <w:bookmarkStart w:id="518" w:name="_Toc133483934"/>
      <w:r w:rsidRPr="00367470">
        <w:t>5.</w:t>
      </w:r>
      <w:r>
        <w:t>1.</w:t>
      </w:r>
      <w:r w:rsidR="006A47AA">
        <w:t>6</w:t>
      </w:r>
      <w:r>
        <w:t>.</w:t>
      </w:r>
      <w:r w:rsidRPr="00367470">
        <w:t>2.</w:t>
      </w:r>
      <w:r>
        <w:t>2</w:t>
      </w:r>
      <w:r w:rsidRPr="00367470">
        <w:tab/>
      </w:r>
      <w:r w:rsidRPr="001701D1">
        <w:t>Training</w:t>
      </w:r>
      <w:r>
        <w:t xml:space="preserve"> data effectiveness analytics</w:t>
      </w:r>
      <w:bookmarkEnd w:id="513"/>
      <w:bookmarkEnd w:id="514"/>
      <w:bookmarkEnd w:id="515"/>
      <w:bookmarkEnd w:id="516"/>
      <w:bookmarkEnd w:id="517"/>
      <w:bookmarkEnd w:id="518"/>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r>
        <w:t xml:space="preserve"> ML</w:t>
      </w:r>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519" w:name="_Toc128685189"/>
      <w:bookmarkStart w:id="520" w:name="_Toc129028443"/>
      <w:bookmarkStart w:id="521" w:name="_Toc129029972"/>
      <w:bookmarkStart w:id="522" w:name="_Toc133417795"/>
      <w:bookmarkStart w:id="523" w:name="_Toc133482843"/>
      <w:bookmarkStart w:id="524" w:name="_Toc133483935"/>
      <w:r w:rsidRPr="00687E68">
        <w:t>5.</w:t>
      </w:r>
      <w:r>
        <w:t>1.</w:t>
      </w:r>
      <w:r w:rsidR="006A47AA">
        <w:t>6</w:t>
      </w:r>
      <w:r>
        <w:t>.</w:t>
      </w:r>
      <w:r w:rsidRPr="00687E68">
        <w:rPr>
          <w:lang w:val="en-US"/>
        </w:rPr>
        <w:t>2.</w:t>
      </w:r>
      <w:r>
        <w:rPr>
          <w:lang w:val="en-US"/>
        </w:rPr>
        <w:t>3</w:t>
      </w:r>
      <w:r w:rsidRPr="00687E68">
        <w:tab/>
      </w:r>
      <w:bookmarkStart w:id="525" w:name="_Hlk131504512"/>
      <w:r w:rsidRPr="001701D1">
        <w:t>Measurement</w:t>
      </w:r>
      <w:r>
        <w:t xml:space="preserve"> data correlation </w:t>
      </w:r>
      <w:r w:rsidRPr="0092458D">
        <w:rPr>
          <w:lang w:val="en-IN"/>
        </w:rPr>
        <w:t xml:space="preserve">analytics </w:t>
      </w:r>
      <w:bookmarkEnd w:id="525"/>
      <w:r w:rsidRPr="00687E68">
        <w:t>for ML training</w:t>
      </w:r>
      <w:bookmarkEnd w:id="519"/>
      <w:bookmarkEnd w:id="520"/>
      <w:bookmarkEnd w:id="521"/>
      <w:bookmarkEnd w:id="522"/>
      <w:bookmarkEnd w:id="523"/>
      <w:bookmarkEnd w:id="524"/>
    </w:p>
    <w:p w14:paraId="0C562070" w14:textId="37CFA06D"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may be collected and </w:t>
      </w:r>
      <w:r w:rsidRPr="00687E68">
        <w:rPr>
          <w:lang w:val="en-IN"/>
        </w:rPr>
        <w:t xml:space="preserve">does not necessarily add value, e.g., </w:t>
      </w:r>
      <w:r>
        <w:rPr>
          <w:lang w:val="en-IN"/>
        </w:rPr>
        <w:t>d</w:t>
      </w:r>
      <w:r w:rsidRPr="0092458D">
        <w:rPr>
          <w:lang w:val="en-IN"/>
        </w:rPr>
        <w:t>ue to the complexity and time-varying nature of network</w:t>
      </w:r>
      <w:r>
        <w:rPr>
          <w:lang w:val="en-IN"/>
        </w:rPr>
        <w:t xml:space="preserve"> when the data is collected. Based on the fact that </w:t>
      </w:r>
      <w:r w:rsidRPr="0092458D">
        <w:rPr>
          <w:lang w:val="en-IN"/>
        </w:rPr>
        <w:t xml:space="preserve"> the </w:t>
      </w:r>
      <w:r>
        <w:rPr>
          <w:lang w:val="en-IN"/>
        </w:rPr>
        <w:t xml:space="preserve">collected </w:t>
      </w:r>
      <w:r w:rsidRPr="0092458D">
        <w:rPr>
          <w:lang w:val="en-IN"/>
        </w:rPr>
        <w:t xml:space="preserve">measurement data can be highly correlated (linear or non-linear), using all measurement data for model training (and inference) </w:t>
      </w:r>
      <w:r>
        <w:rPr>
          <w:lang w:val="en-IN"/>
        </w:rPr>
        <w:t xml:space="preserve">can be </w:t>
      </w:r>
      <w:r w:rsidRPr="0092458D">
        <w:rPr>
          <w:lang w:val="en-IN"/>
        </w:rPr>
        <w:t xml:space="preserve"> a waste of computing resource</w:t>
      </w:r>
      <w:r w:rsidR="0080788F">
        <w:rPr>
          <w:lang w:val="en-IN"/>
        </w:rPr>
        <w:t>s</w:t>
      </w:r>
      <w:r>
        <w:rPr>
          <w:lang w:val="en-IN"/>
        </w:rPr>
        <w:t xml:space="preserve"> and some means are therefore necessary to optimise the data based on the correlation</w:t>
      </w:r>
      <w:r w:rsidRPr="0092458D">
        <w:rPr>
          <w:lang w:val="en-IN"/>
        </w:rPr>
        <w:t xml:space="preserve">. </w:t>
      </w:r>
      <w:bookmarkStart w:id="526" w:name="_Hlk131773558"/>
      <w:r w:rsidRPr="0092458D">
        <w:rPr>
          <w:lang w:val="en-IN"/>
        </w:rPr>
        <w:t xml:space="preserve">Hence there is a need to </w:t>
      </w:r>
      <w:r>
        <w:rPr>
          <w:lang w:val="en-IN"/>
        </w:rPr>
        <w:t>correlate the measurement data for ML training, such as</w:t>
      </w:r>
      <w:r w:rsidRPr="0092458D">
        <w:rPr>
          <w:lang w:val="en-IN"/>
        </w:rPr>
        <w:t>:</w:t>
      </w:r>
    </w:p>
    <w:bookmarkEnd w:id="526"/>
    <w:p w14:paraId="5F27241B" w14:textId="334A3463" w:rsidR="00EF0716" w:rsidRPr="0092458D" w:rsidRDefault="00EF0716" w:rsidP="00EF0716">
      <w:pPr>
        <w:ind w:left="450" w:hanging="270"/>
        <w:rPr>
          <w:lang w:val="en-IN"/>
        </w:rPr>
      </w:pPr>
      <w:r>
        <w:rPr>
          <w:lang w:val="en-IN"/>
        </w:rPr>
        <w:t>-</w:t>
      </w:r>
      <w:r>
        <w:rPr>
          <w:lang w:val="en-IN"/>
        </w:rPr>
        <w:tab/>
      </w:r>
      <w:r w:rsidRPr="0092458D">
        <w:rPr>
          <w:lang w:val="en-IN"/>
        </w:rPr>
        <w:t>For a give</w:t>
      </w:r>
      <w:r>
        <w:rPr>
          <w:lang w:val="en-IN"/>
        </w:rPr>
        <w:t>n</w:t>
      </w:r>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 (compared to using full set of data).</w:t>
      </w:r>
    </w:p>
    <w:p w14:paraId="1DFA1ECF" w14:textId="6B174948" w:rsidR="000D1B43" w:rsidRPr="00C444E2" w:rsidRDefault="00EF0716" w:rsidP="00EF0716">
      <w:pPr>
        <w:ind w:left="450" w:hanging="270"/>
      </w:pPr>
      <w:r>
        <w:rPr>
          <w:lang w:val="en-IN"/>
        </w:rPr>
        <w:t>-</w:t>
      </w:r>
      <w:r>
        <w:rPr>
          <w:lang w:val="en-IN"/>
        </w:rPr>
        <w:tab/>
      </w:r>
      <w:r w:rsidRPr="0092458D">
        <w:rPr>
          <w:lang w:val="en-IN"/>
        </w:rPr>
        <w:t>Regularly renew the correlation analytics as time progress</w:t>
      </w:r>
      <w:r>
        <w:rPr>
          <w:lang w:val="en-IN"/>
        </w:rPr>
        <w:t>es, since</w:t>
      </w:r>
      <w:r w:rsidRPr="0092458D">
        <w:rPr>
          <w:lang w:val="en-IN"/>
        </w:rPr>
        <w:t xml:space="preserve"> the correlation relationship might change</w:t>
      </w:r>
      <w:r>
        <w:rPr>
          <w:lang w:val="en-IN"/>
        </w:rPr>
        <w:t>; this is especially useful when there is a need to regularly re-train the ML model re-training</w:t>
      </w:r>
      <w:r w:rsidRPr="00687E68">
        <w:t>.</w:t>
      </w:r>
    </w:p>
    <w:p w14:paraId="1F7CA007" w14:textId="1BFCFB6A" w:rsidR="000D1B43" w:rsidRPr="00367470" w:rsidRDefault="000D1B43" w:rsidP="00A577AE">
      <w:pPr>
        <w:pStyle w:val="Heading4"/>
      </w:pPr>
      <w:bookmarkStart w:id="527" w:name="_Toc128685190"/>
      <w:bookmarkStart w:id="528" w:name="_Toc129028444"/>
      <w:bookmarkStart w:id="529" w:name="_Toc129029973"/>
      <w:bookmarkStart w:id="530" w:name="_Toc133417796"/>
      <w:bookmarkStart w:id="531" w:name="_Toc133482844"/>
      <w:bookmarkStart w:id="532" w:name="_Toc133483936"/>
      <w:bookmarkEnd w:id="494"/>
      <w:r w:rsidRPr="00367470">
        <w:t>5.</w:t>
      </w:r>
      <w:r>
        <w:t>1.</w:t>
      </w:r>
      <w:r w:rsidR="006A47AA">
        <w:t>6</w:t>
      </w:r>
      <w:r w:rsidRPr="00367470">
        <w:t>.3</w:t>
      </w:r>
      <w:r w:rsidRPr="00367470">
        <w:tab/>
        <w:t>Potential requirements</w:t>
      </w:r>
      <w:bookmarkEnd w:id="527"/>
      <w:bookmarkEnd w:id="528"/>
      <w:bookmarkEnd w:id="529"/>
      <w:bookmarkEnd w:id="530"/>
      <w:bookmarkEnd w:id="531"/>
      <w:bookmarkEnd w:id="532"/>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r w:rsidR="00606566">
        <w:rPr>
          <w:lang w:eastAsia="zh-CN"/>
        </w:rPr>
        <w:t>.</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r w:rsidR="000C5879">
        <w:t>m</w:t>
      </w:r>
      <w:r w:rsidR="00606566" w:rsidRPr="00606566">
        <w:t xml:space="preserve">easurement data correlation </w:t>
      </w:r>
      <w:r w:rsidR="00606566" w:rsidRPr="00606566">
        <w:rPr>
          <w:lang w:val="en-IN"/>
        </w:rPr>
        <w:t xml:space="preserve">analytics </w:t>
      </w:r>
      <w:r w:rsidR="00606566">
        <w:rPr>
          <w:lang w:val="en-IN"/>
        </w:rPr>
        <w:t>(</w:t>
      </w:r>
      <w:r>
        <w:t>MDCA</w:t>
      </w:r>
      <w:r w:rsidR="00606566">
        <w:t>)</w:t>
      </w:r>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533" w:name="_Toc129028445"/>
      <w:bookmarkStart w:id="534" w:name="_Toc129029974"/>
      <w:bookmarkStart w:id="535" w:name="_Toc133417797"/>
      <w:bookmarkStart w:id="536" w:name="_Toc133482845"/>
      <w:bookmarkStart w:id="537" w:name="_Toc133483937"/>
      <w:r>
        <w:t>5.1.6</w:t>
      </w:r>
      <w:r>
        <w:rPr>
          <w:lang w:val="en-US"/>
        </w:rPr>
        <w:t>.</w:t>
      </w:r>
      <w:r>
        <w:t>4</w:t>
      </w:r>
      <w:r w:rsidRPr="00DE54AA">
        <w:tab/>
        <w:t>Possible solutions</w:t>
      </w:r>
      <w:bookmarkEnd w:id="533"/>
      <w:bookmarkEnd w:id="534"/>
      <w:bookmarkEnd w:id="535"/>
      <w:bookmarkEnd w:id="536"/>
      <w:bookmarkEnd w:id="537"/>
    </w:p>
    <w:p w14:paraId="5CD071C9" w14:textId="23369FC7" w:rsidR="00A320E7" w:rsidRPr="00367470" w:rsidRDefault="00A320E7" w:rsidP="00A577AE">
      <w:pPr>
        <w:pStyle w:val="Heading5"/>
      </w:pPr>
      <w:bookmarkStart w:id="538" w:name="_Toc129028446"/>
      <w:bookmarkStart w:id="539" w:name="_Toc129029975"/>
      <w:bookmarkStart w:id="540" w:name="_Toc133417798"/>
      <w:bookmarkStart w:id="541" w:name="_Toc133482846"/>
      <w:bookmarkStart w:id="542" w:name="_Toc133483938"/>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538"/>
      <w:bookmarkEnd w:id="539"/>
      <w:bookmarkEnd w:id="540"/>
      <w:bookmarkEnd w:id="541"/>
      <w:bookmarkEnd w:id="542"/>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003A0F83">
        <w:t>,</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543" w:name="_Toc129028447"/>
      <w:bookmarkStart w:id="544" w:name="_Toc129029976"/>
      <w:bookmarkStart w:id="545" w:name="_Toc133417799"/>
      <w:bookmarkStart w:id="546" w:name="_Toc133482847"/>
      <w:bookmarkStart w:id="547" w:name="_Toc133483939"/>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543"/>
      <w:bookmarkEnd w:id="544"/>
      <w:bookmarkEnd w:id="545"/>
      <w:bookmarkEnd w:id="546"/>
      <w:bookmarkEnd w:id="547"/>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pPr>
      <w:r>
        <w:t>&gt; for all ML models related to a use case/problem</w:t>
      </w:r>
      <w:r w:rsidR="00012F42">
        <w:t>.</w:t>
      </w:r>
      <w:r>
        <w:t xml:space="preserve"> </w:t>
      </w:r>
    </w:p>
    <w:p w14:paraId="6461FADD" w14:textId="77777777" w:rsidR="003A0F83" w:rsidRDefault="003A0F83" w:rsidP="00B04450">
      <w:pPr>
        <w:pStyle w:val="ListParagraph"/>
        <w:spacing w:after="0"/>
        <w:ind w:left="1260" w:firstLineChars="0" w:firstLine="0"/>
        <w:jc w:val="both"/>
      </w:pPr>
    </w:p>
    <w:p w14:paraId="74191E8C" w14:textId="77632F96"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33258501"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r w:rsidR="003A0F83">
        <w:rPr>
          <w:lang w:eastAsia="zh-CN"/>
        </w:rPr>
        <w:t>,</w:t>
      </w:r>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548" w:name="_Toc129028448"/>
      <w:bookmarkStart w:id="549" w:name="_Toc129029977"/>
      <w:bookmarkStart w:id="550" w:name="_Toc133417800"/>
      <w:bookmarkStart w:id="551" w:name="_Toc133482848"/>
      <w:bookmarkStart w:id="552" w:name="_Toc133483940"/>
      <w:r w:rsidRPr="00367470">
        <w:t>5.</w:t>
      </w:r>
      <w:r>
        <w:t>1.6</w:t>
      </w:r>
      <w:r w:rsidRPr="00367470">
        <w:t>.</w:t>
      </w:r>
      <w:r>
        <w:t>4</w:t>
      </w:r>
      <w:r w:rsidRPr="00367470">
        <w:t>.</w:t>
      </w:r>
      <w:r>
        <w:t>3</w:t>
      </w:r>
      <w:r w:rsidRPr="00367470">
        <w:tab/>
        <w:t xml:space="preserve"> </w:t>
      </w:r>
      <w:bookmarkStart w:id="553" w:name="_Hlk131603396"/>
      <w:r w:rsidR="00B04450">
        <w:t>P</w:t>
      </w:r>
      <w:r>
        <w:t>ossible solution for measurement</w:t>
      </w:r>
      <w:r>
        <w:rPr>
          <w:rFonts w:cs="Arial"/>
          <w:color w:val="000000"/>
        </w:rPr>
        <w:t xml:space="preserve"> data correlation analytics</w:t>
      </w:r>
      <w:bookmarkEnd w:id="548"/>
      <w:bookmarkEnd w:id="549"/>
      <w:bookmarkEnd w:id="550"/>
      <w:bookmarkEnd w:id="551"/>
      <w:bookmarkEnd w:id="552"/>
      <w:r>
        <w:rPr>
          <w:rFonts w:cs="Arial"/>
          <w:color w:val="000000"/>
        </w:rPr>
        <w:t xml:space="preserve"> </w:t>
      </w:r>
      <w:bookmarkEnd w:id="553"/>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16C466A" w:rsidR="00C46764" w:rsidRPr="000D6ACC" w:rsidRDefault="00C46764" w:rsidP="00443EF5">
      <w:pPr>
        <w:pStyle w:val="TH"/>
      </w:pPr>
      <w:bookmarkStart w:id="554" w:name="_Ref104998238"/>
      <w:r w:rsidRPr="000D6ACC">
        <w:t>Figure 5.1.6.4.3-</w:t>
      </w:r>
      <w:r w:rsidRPr="000D6ACC">
        <w:fldChar w:fldCharType="begin"/>
      </w:r>
      <w:r w:rsidRPr="000D6ACC">
        <w:instrText>SEQ Figure \* ARABIC</w:instrText>
      </w:r>
      <w:r w:rsidRPr="000D6ACC">
        <w:fldChar w:fldCharType="separate"/>
      </w:r>
      <w:r w:rsidRPr="00443EF5">
        <w:t>1</w:t>
      </w:r>
      <w:r w:rsidRPr="000D6ACC">
        <w:fldChar w:fldCharType="end"/>
      </w:r>
      <w:bookmarkEnd w:id="554"/>
      <w:r w:rsidRPr="000D6ACC">
        <w:t xml:space="preserve">: High level description </w:t>
      </w:r>
      <w:r w:rsidR="003A0F83" w:rsidRPr="000D6ACC">
        <w:t>of the solution for measurement data correlation analytics.</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r w:rsidR="003A0F83">
        <w:t>,</w:t>
      </w:r>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555" w:name="_Toc129028449"/>
      <w:bookmarkStart w:id="556" w:name="_Toc129029978"/>
      <w:bookmarkStart w:id="557" w:name="_Toc133417801"/>
      <w:bookmarkStart w:id="558" w:name="_Toc133482849"/>
      <w:bookmarkStart w:id="559" w:name="_Toc133483941"/>
      <w:r>
        <w:t>5.1.6</w:t>
      </w:r>
      <w:r>
        <w:rPr>
          <w:lang w:val="en-US"/>
        </w:rPr>
        <w:t>.</w:t>
      </w:r>
      <w:r>
        <w:t>5</w:t>
      </w:r>
      <w:r w:rsidRPr="00DE54AA">
        <w:tab/>
      </w:r>
      <w:r>
        <w:t>Evaluation</w:t>
      </w:r>
      <w:bookmarkEnd w:id="555"/>
      <w:bookmarkEnd w:id="556"/>
      <w:bookmarkEnd w:id="557"/>
      <w:bookmarkEnd w:id="558"/>
      <w:bookmarkEnd w:id="559"/>
    </w:p>
    <w:p w14:paraId="46DC7459" w14:textId="0578D283" w:rsidR="00D91EB0" w:rsidRDefault="00F34B5E" w:rsidP="00F34B5E">
      <w:r>
        <w:t xml:space="preserve">The solution described in clause 5.1.6.4.1 </w:t>
      </w:r>
      <w:r w:rsidRPr="00FF5B7A">
        <w:t>adopts the NRM-based approac</w:t>
      </w:r>
      <w:r>
        <w:t>h, proposing two new information element</w:t>
      </w:r>
      <w:r w:rsidR="008B70EE">
        <w:t>s</w:t>
      </w:r>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3E042272"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560" w:name="_Toc128685191"/>
      <w:bookmarkStart w:id="561" w:name="_Toc129028450"/>
      <w:bookmarkStart w:id="562" w:name="_Toc129029979"/>
      <w:bookmarkStart w:id="563" w:name="_Toc133417802"/>
      <w:bookmarkStart w:id="564" w:name="_Toc133482850"/>
      <w:bookmarkStart w:id="565" w:name="_Toc133483942"/>
      <w:r w:rsidRPr="00555B68">
        <w:t>5.</w:t>
      </w:r>
      <w:r>
        <w:t>1.</w:t>
      </w:r>
      <w:r w:rsidR="006A47AA">
        <w:t>7</w:t>
      </w:r>
      <w:r w:rsidRPr="00555B68">
        <w:tab/>
        <w:t>ML context</w:t>
      </w:r>
      <w:bookmarkEnd w:id="560"/>
      <w:bookmarkEnd w:id="561"/>
      <w:bookmarkEnd w:id="562"/>
      <w:bookmarkEnd w:id="563"/>
      <w:bookmarkEnd w:id="564"/>
      <w:bookmarkEnd w:id="565"/>
      <w:r w:rsidRPr="00555B68">
        <w:t xml:space="preserve"> </w:t>
      </w:r>
    </w:p>
    <w:p w14:paraId="7BEEE3B2" w14:textId="07C0F198" w:rsidR="00E65A46" w:rsidRPr="00555B68" w:rsidRDefault="00E65A46" w:rsidP="00A577AE">
      <w:pPr>
        <w:pStyle w:val="Heading4"/>
      </w:pPr>
      <w:bookmarkStart w:id="566" w:name="_Toc128685192"/>
      <w:bookmarkStart w:id="567" w:name="_Toc129028451"/>
      <w:bookmarkStart w:id="568" w:name="_Toc129029980"/>
      <w:bookmarkStart w:id="569" w:name="_Toc133417803"/>
      <w:bookmarkStart w:id="570" w:name="_Toc133482851"/>
      <w:bookmarkStart w:id="571" w:name="_Toc133483943"/>
      <w:r>
        <w:t>5.1.</w:t>
      </w:r>
      <w:r w:rsidR="006A47AA">
        <w:t>7</w:t>
      </w:r>
      <w:r>
        <w:t>.1</w:t>
      </w:r>
      <w:r w:rsidRPr="00555B68">
        <w:tab/>
        <w:t>Description</w:t>
      </w:r>
      <w:bookmarkEnd w:id="566"/>
      <w:bookmarkEnd w:id="567"/>
      <w:bookmarkEnd w:id="568"/>
      <w:bookmarkEnd w:id="569"/>
      <w:bookmarkEnd w:id="570"/>
      <w:bookmarkEnd w:id="571"/>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r w:rsidR="00FD5AE1">
        <w:t>,</w:t>
      </w:r>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27AF4136" w14:textId="114F17D3" w:rsidR="00E65A46" w:rsidRPr="00555B68" w:rsidRDefault="00E65A46" w:rsidP="00A577AE">
      <w:pPr>
        <w:pStyle w:val="Heading4"/>
      </w:pPr>
      <w:bookmarkStart w:id="572" w:name="_Toc128685193"/>
      <w:bookmarkStart w:id="573" w:name="_Toc129028452"/>
      <w:bookmarkStart w:id="574" w:name="_Toc129029981"/>
      <w:bookmarkStart w:id="575" w:name="_Toc133417804"/>
      <w:bookmarkStart w:id="576" w:name="_Toc133482852"/>
      <w:bookmarkStart w:id="577" w:name="_Toc133483944"/>
      <w:r>
        <w:t>5.1.</w:t>
      </w:r>
      <w:r w:rsidR="006A47AA">
        <w:t>7</w:t>
      </w:r>
      <w:r>
        <w:t>.2</w:t>
      </w:r>
      <w:r w:rsidRPr="00555B68">
        <w:tab/>
        <w:t>Use cases</w:t>
      </w:r>
      <w:bookmarkEnd w:id="572"/>
      <w:bookmarkEnd w:id="573"/>
      <w:bookmarkEnd w:id="574"/>
      <w:bookmarkEnd w:id="575"/>
      <w:bookmarkEnd w:id="576"/>
      <w:bookmarkEnd w:id="577"/>
    </w:p>
    <w:p w14:paraId="09657788" w14:textId="32885B5E" w:rsidR="00E65A46" w:rsidRPr="00555B68" w:rsidRDefault="00E65A46" w:rsidP="00A577AE">
      <w:pPr>
        <w:pStyle w:val="Heading5"/>
      </w:pPr>
      <w:bookmarkStart w:id="578" w:name="_Toc128685194"/>
      <w:bookmarkStart w:id="579" w:name="_Toc129028453"/>
      <w:bookmarkStart w:id="580" w:name="_Toc129029982"/>
      <w:bookmarkStart w:id="581" w:name="_Toc133417805"/>
      <w:bookmarkStart w:id="582" w:name="_Toc133482853"/>
      <w:bookmarkStart w:id="583" w:name="_Toc133483945"/>
      <w:r w:rsidRPr="00555B68">
        <w:t>5.</w:t>
      </w:r>
      <w:r>
        <w:t>1.</w:t>
      </w:r>
      <w:r w:rsidR="006A47AA">
        <w:t>7</w:t>
      </w:r>
      <w:r>
        <w:t>.2.1</w:t>
      </w:r>
      <w:r w:rsidRPr="00555B68">
        <w:tab/>
        <w:t>ML context monitoring and reporting</w:t>
      </w:r>
      <w:bookmarkEnd w:id="578"/>
      <w:bookmarkEnd w:id="579"/>
      <w:bookmarkEnd w:id="580"/>
      <w:bookmarkEnd w:id="581"/>
      <w:bookmarkEnd w:id="582"/>
      <w:bookmarkEnd w:id="583"/>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r w:rsidR="00FD5AE1">
        <w:t>,</w:t>
      </w:r>
      <w:r w:rsidRPr="004536C6">
        <w:t xml:space="preserve"> used by the ML model</w:t>
      </w:r>
      <w:r w:rsidR="00FD5AE1">
        <w:t>,</w:t>
      </w:r>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584" w:name="_Toc128685195"/>
      <w:bookmarkStart w:id="585" w:name="_Toc129028454"/>
      <w:bookmarkStart w:id="586" w:name="_Toc129029983"/>
      <w:bookmarkStart w:id="587" w:name="_Toc133417806"/>
      <w:bookmarkStart w:id="588" w:name="_Toc133482854"/>
      <w:bookmarkStart w:id="589" w:name="_Toc133483946"/>
      <w:r>
        <w:t>5.1.</w:t>
      </w:r>
      <w:r w:rsidR="006A47AA">
        <w:t>7</w:t>
      </w:r>
      <w:r>
        <w:t>.2.2</w:t>
      </w:r>
      <w:r>
        <w:tab/>
      </w:r>
      <w:r w:rsidRPr="001701D1">
        <w:t>Mobility</w:t>
      </w:r>
      <w:r w:rsidRPr="00F9401E">
        <w:t xml:space="preserve"> of ML Context</w:t>
      </w:r>
      <w:bookmarkEnd w:id="584"/>
      <w:bookmarkEnd w:id="585"/>
      <w:bookmarkEnd w:id="586"/>
      <w:bookmarkEnd w:id="587"/>
      <w:bookmarkEnd w:id="588"/>
      <w:bookmarkEnd w:id="589"/>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r w:rsidR="00413B75">
        <w:t>,</w:t>
      </w:r>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590" w:name="_Toc128685196"/>
      <w:bookmarkStart w:id="591" w:name="_Toc129028455"/>
      <w:bookmarkStart w:id="592" w:name="_Toc129029984"/>
      <w:bookmarkStart w:id="593" w:name="_Toc133417807"/>
      <w:bookmarkStart w:id="594" w:name="_Toc133482855"/>
      <w:bookmarkStart w:id="595" w:name="_Toc133483947"/>
      <w:r>
        <w:t>5.1.</w:t>
      </w:r>
      <w:r w:rsidR="006A47AA">
        <w:t>7</w:t>
      </w:r>
      <w:r>
        <w:t>.2.3</w:t>
      </w:r>
      <w:r>
        <w:tab/>
      </w:r>
      <w:r w:rsidRPr="001701D1">
        <w:t>Standby</w:t>
      </w:r>
      <w:r>
        <w:t xml:space="preserve"> mode for ML </w:t>
      </w:r>
      <w:r w:rsidR="00D527AF">
        <w:t>entity</w:t>
      </w:r>
      <w:bookmarkEnd w:id="590"/>
      <w:bookmarkEnd w:id="591"/>
      <w:bookmarkEnd w:id="592"/>
      <w:bookmarkEnd w:id="593"/>
      <w:bookmarkEnd w:id="594"/>
      <w:bookmarkEnd w:id="595"/>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3FAA547E"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w:t>
      </w:r>
      <w:r w:rsidR="00736796">
        <w:t>,</w:t>
      </w:r>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443EF5">
      <w:pPr>
        <w:pStyle w:val="TH"/>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60B1751D"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596" w:name="_Toc128685197"/>
      <w:bookmarkStart w:id="597" w:name="_Toc129028456"/>
      <w:bookmarkStart w:id="598" w:name="_Toc129029985"/>
      <w:bookmarkStart w:id="599" w:name="_Toc133417808"/>
      <w:bookmarkStart w:id="600" w:name="_Toc133482856"/>
      <w:bookmarkStart w:id="601" w:name="_Toc133483948"/>
      <w:r>
        <w:t>5.1.</w:t>
      </w:r>
      <w:r w:rsidR="006A47AA">
        <w:t>7</w:t>
      </w:r>
      <w:r>
        <w:t>.3</w:t>
      </w:r>
      <w:r w:rsidRPr="003F4879">
        <w:tab/>
        <w:t>Potential requirements</w:t>
      </w:r>
      <w:bookmarkEnd w:id="596"/>
      <w:bookmarkEnd w:id="597"/>
      <w:bookmarkEnd w:id="598"/>
      <w:bookmarkEnd w:id="599"/>
      <w:bookmarkEnd w:id="600"/>
      <w:bookmarkEnd w:id="601"/>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12E6B639"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602" w:name="_Toc128685198"/>
      <w:bookmarkStart w:id="603" w:name="_Toc129028457"/>
      <w:bookmarkStart w:id="604" w:name="_Toc129029986"/>
      <w:bookmarkStart w:id="605" w:name="_Toc133417809"/>
      <w:bookmarkStart w:id="606" w:name="_Toc133482857"/>
      <w:bookmarkStart w:id="607" w:name="_Toc133483949"/>
      <w:r>
        <w:t>5.1.</w:t>
      </w:r>
      <w:r w:rsidR="006A47AA">
        <w:t>7</w:t>
      </w:r>
      <w:r>
        <w:t>.4</w:t>
      </w:r>
      <w:r w:rsidRPr="004536C6">
        <w:tab/>
        <w:t>Possible solutions</w:t>
      </w:r>
      <w:bookmarkEnd w:id="602"/>
      <w:bookmarkEnd w:id="603"/>
      <w:bookmarkEnd w:id="604"/>
      <w:bookmarkEnd w:id="605"/>
      <w:bookmarkEnd w:id="606"/>
      <w:bookmarkEnd w:id="607"/>
    </w:p>
    <w:p w14:paraId="65DCD943" w14:textId="0DAAC999" w:rsidR="009B5351" w:rsidRDefault="00E65A46" w:rsidP="00A61D61">
      <w:pPr>
        <w:pStyle w:val="Heading5"/>
      </w:pPr>
      <w:bookmarkStart w:id="608" w:name="_Toc128685199"/>
      <w:bookmarkStart w:id="609" w:name="_Toc129028458"/>
      <w:bookmarkStart w:id="610" w:name="_Toc129029987"/>
      <w:bookmarkStart w:id="611" w:name="_Toc133417810"/>
      <w:bookmarkStart w:id="612" w:name="_Toc133482858"/>
      <w:bookmarkStart w:id="613" w:name="_Toc133483950"/>
      <w:r>
        <w:t>5</w:t>
      </w:r>
      <w:r w:rsidRPr="00DE54AA">
        <w:t>.</w:t>
      </w:r>
      <w:r>
        <w:t>1.</w:t>
      </w:r>
      <w:r w:rsidR="006A47AA">
        <w:t>7</w:t>
      </w:r>
      <w:r>
        <w:t>.4.1</w:t>
      </w:r>
      <w:r>
        <w:tab/>
      </w:r>
      <w:bookmarkEnd w:id="608"/>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609"/>
      <w:bookmarkEnd w:id="610"/>
      <w:bookmarkEnd w:id="611"/>
      <w:bookmarkEnd w:id="612"/>
      <w:bookmarkEnd w:id="613"/>
    </w:p>
    <w:p w14:paraId="6487CD42" w14:textId="37E976A2"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614" w:name="_Toc128685200"/>
      <w:bookmarkStart w:id="615" w:name="_Toc129028459"/>
      <w:bookmarkStart w:id="616" w:name="_Toc129029988"/>
      <w:bookmarkStart w:id="617" w:name="_Toc133417811"/>
      <w:bookmarkStart w:id="618" w:name="_Toc133482859"/>
      <w:bookmarkStart w:id="619" w:name="_Toc133483951"/>
      <w:r>
        <w:t>5</w:t>
      </w:r>
      <w:r w:rsidRPr="00DE54AA">
        <w:t>.</w:t>
      </w:r>
      <w:r>
        <w:t>1.</w:t>
      </w:r>
      <w:r w:rsidR="006A47AA">
        <w:t>7</w:t>
      </w:r>
      <w:r>
        <w:t>.4.2</w:t>
      </w:r>
      <w:r>
        <w:tab/>
      </w:r>
      <w:bookmarkEnd w:id="614"/>
      <w:r w:rsidR="009B5351">
        <w:t xml:space="preserve">Mobility of </w:t>
      </w:r>
      <w:r w:rsidR="009B5351" w:rsidRPr="002C6B1A">
        <w:rPr>
          <w:rFonts w:ascii="Courier New" w:hAnsi="Courier New" w:cs="Courier New"/>
        </w:rPr>
        <w:t>MLContext</w:t>
      </w:r>
      <w:bookmarkEnd w:id="615"/>
      <w:bookmarkEnd w:id="616"/>
      <w:bookmarkEnd w:id="617"/>
      <w:bookmarkEnd w:id="618"/>
      <w:bookmarkEnd w:id="619"/>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1278FB19" w:rsidR="002F2D0F" w:rsidRDefault="00E65A46" w:rsidP="00E65A46">
      <w:pPr>
        <w:pStyle w:val="TAH"/>
        <w:rPr>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r w:rsidR="002F2D0F">
        <w:rPr>
          <w:color w:val="000000" w:themeColor="text1"/>
        </w:rPr>
        <w:t>7</w:t>
      </w:r>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620" w:name="_Toc128685201"/>
      <w:bookmarkStart w:id="621" w:name="_Toc129028460"/>
      <w:bookmarkStart w:id="622" w:name="_Toc129029989"/>
      <w:bookmarkStart w:id="623" w:name="_Toc133417812"/>
      <w:bookmarkStart w:id="624" w:name="_Toc133482860"/>
      <w:bookmarkStart w:id="625" w:name="_Toc133483952"/>
      <w:r>
        <w:t>5.1.</w:t>
      </w:r>
      <w:r w:rsidR="006A47AA">
        <w:t>7</w:t>
      </w:r>
      <w:r>
        <w:t>.5</w:t>
      </w:r>
      <w:r w:rsidRPr="00DE54AA">
        <w:tab/>
      </w:r>
      <w:r>
        <w:t>Evaluation</w:t>
      </w:r>
      <w:bookmarkEnd w:id="620"/>
      <w:bookmarkEnd w:id="621"/>
      <w:bookmarkEnd w:id="622"/>
      <w:bookmarkEnd w:id="623"/>
      <w:bookmarkEnd w:id="624"/>
      <w:bookmarkEnd w:id="625"/>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r w:rsidR="002F2D0F">
        <w:rPr>
          <w:color w:val="000000" w:themeColor="text1"/>
        </w:rPr>
        <w:t>s</w:t>
      </w:r>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626" w:name="_Toc128685202"/>
      <w:bookmarkStart w:id="627" w:name="_Toc129028461"/>
      <w:bookmarkStart w:id="628" w:name="_Toc129029990"/>
      <w:bookmarkStart w:id="629" w:name="_Toc133417813"/>
      <w:bookmarkStart w:id="630" w:name="_Toc133482861"/>
      <w:bookmarkStart w:id="631" w:name="_Toc133483953"/>
      <w:r w:rsidRPr="008F59BB">
        <w:t>5.</w:t>
      </w:r>
      <w:r>
        <w:t>1.</w:t>
      </w:r>
      <w:r w:rsidR="006A47AA">
        <w:t>8</w:t>
      </w:r>
      <w:r w:rsidRPr="008F59BB">
        <w:tab/>
        <w:t>ML</w:t>
      </w:r>
      <w:r>
        <w:t xml:space="preserve"> </w:t>
      </w:r>
      <w:bookmarkEnd w:id="626"/>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627"/>
      <w:bookmarkEnd w:id="628"/>
      <w:bookmarkEnd w:id="629"/>
      <w:bookmarkEnd w:id="630"/>
      <w:bookmarkEnd w:id="631"/>
    </w:p>
    <w:p w14:paraId="2A8F88CD" w14:textId="281EF337" w:rsidR="00E65A46" w:rsidRPr="008F59BB" w:rsidRDefault="00E65A46" w:rsidP="00A577AE">
      <w:pPr>
        <w:pStyle w:val="Heading4"/>
      </w:pPr>
      <w:bookmarkStart w:id="632" w:name="_Toc128685203"/>
      <w:bookmarkStart w:id="633" w:name="_Toc129028462"/>
      <w:bookmarkStart w:id="634" w:name="_Toc129029991"/>
      <w:bookmarkStart w:id="635" w:name="_Toc133417814"/>
      <w:bookmarkStart w:id="636" w:name="_Toc133482862"/>
      <w:bookmarkStart w:id="637" w:name="_Toc133483954"/>
      <w:r w:rsidRPr="008F59BB">
        <w:t>5.</w:t>
      </w:r>
      <w:r>
        <w:t>1.</w:t>
      </w:r>
      <w:r w:rsidR="006A47AA">
        <w:t>8</w:t>
      </w:r>
      <w:r>
        <w:t>.1</w:t>
      </w:r>
      <w:r w:rsidRPr="008F59BB">
        <w:tab/>
        <w:t>Description</w:t>
      </w:r>
      <w:bookmarkEnd w:id="632"/>
      <w:bookmarkEnd w:id="633"/>
      <w:bookmarkEnd w:id="634"/>
      <w:bookmarkEnd w:id="635"/>
      <w:bookmarkEnd w:id="636"/>
      <w:bookmarkEnd w:id="637"/>
    </w:p>
    <w:p w14:paraId="5F7FF2AB" w14:textId="4645A42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r w:rsidR="00D04B44">
        <w:rPr>
          <w:lang w:val="en-US"/>
        </w:rPr>
        <w:t>,</w:t>
      </w:r>
      <w:r w:rsidRPr="008F59BB">
        <w:rPr>
          <w:lang w:val="en-US"/>
        </w:rPr>
        <w:t xml:space="preserve">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56B86C9D" w14:textId="53187353" w:rsidR="00E65A46" w:rsidRPr="008F59BB" w:rsidRDefault="00E65A46" w:rsidP="00E65A46">
      <w:pPr>
        <w:rPr>
          <w:lang w:val="en-US"/>
        </w:rPr>
      </w:pPr>
      <w:r w:rsidRPr="008F59BB">
        <w:rPr>
          <w:lang w:val="en-US"/>
        </w:rPr>
        <w:t xml:space="preserve"> 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r w:rsidR="00D04B44">
        <w:rPr>
          <w:lang w:val="en-US"/>
        </w:rPr>
        <w:t xml:space="preserve">different </w:t>
      </w:r>
      <w:r w:rsidRPr="008F59BB">
        <w:rPr>
          <w:lang w:val="en-US"/>
        </w:rPr>
        <w:t>cases</w:t>
      </w:r>
      <w:r w:rsidR="00D04B44">
        <w:rPr>
          <w:lang w:val="en-US"/>
        </w:rPr>
        <w:t>, either</w:t>
      </w:r>
      <w:r w:rsidRPr="008F59BB">
        <w:rPr>
          <w:lang w:val="en-US"/>
        </w:rPr>
        <w:t xml:space="preserve"> with or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638" w:name="_Toc128685204"/>
      <w:bookmarkStart w:id="639" w:name="_Toc129028463"/>
      <w:bookmarkStart w:id="640" w:name="_Toc129029992"/>
      <w:bookmarkStart w:id="641" w:name="_Toc133417815"/>
      <w:bookmarkStart w:id="642" w:name="_Toc133482863"/>
      <w:bookmarkStart w:id="643" w:name="_Toc133483955"/>
      <w:r w:rsidRPr="008F59BB">
        <w:t>5.</w:t>
      </w:r>
      <w:r>
        <w:t>1.</w:t>
      </w:r>
      <w:r w:rsidR="006A47AA">
        <w:t>8</w:t>
      </w:r>
      <w:r>
        <w:t>.2</w:t>
      </w:r>
      <w:r w:rsidRPr="008F59BB">
        <w:tab/>
        <w:t>Use cases</w:t>
      </w:r>
      <w:bookmarkEnd w:id="638"/>
      <w:bookmarkEnd w:id="639"/>
      <w:bookmarkEnd w:id="640"/>
      <w:bookmarkEnd w:id="641"/>
      <w:bookmarkEnd w:id="642"/>
      <w:bookmarkEnd w:id="643"/>
    </w:p>
    <w:p w14:paraId="3358AA94" w14:textId="2B62C500" w:rsidR="00E65A46" w:rsidRPr="008F59BB" w:rsidRDefault="00E65A46" w:rsidP="00A577AE">
      <w:pPr>
        <w:pStyle w:val="Heading5"/>
        <w:rPr>
          <w:lang w:val="en-US"/>
        </w:rPr>
      </w:pPr>
      <w:bookmarkStart w:id="644" w:name="_Toc128685205"/>
      <w:bookmarkStart w:id="645" w:name="_Toc129028464"/>
      <w:bookmarkStart w:id="646" w:name="_Toc129029993"/>
      <w:bookmarkStart w:id="647" w:name="_Toc133417816"/>
      <w:bookmarkStart w:id="648" w:name="_Toc133482864"/>
      <w:bookmarkStart w:id="649" w:name="_Toc133483956"/>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644"/>
      <w:bookmarkEnd w:id="645"/>
      <w:bookmarkEnd w:id="646"/>
      <w:bookmarkEnd w:id="647"/>
      <w:bookmarkEnd w:id="648"/>
      <w:bookmarkEnd w:id="649"/>
    </w:p>
    <w:p w14:paraId="6B94BDEA" w14:textId="6AD078D3"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rsidP="00443EF5">
      <w:pPr>
        <w:jc w:val="center"/>
        <w:rPr>
          <w:lang w:val="en-US"/>
        </w:rPr>
      </w:pPr>
      <w:r w:rsidRPr="003F0468">
        <w:object w:dxaOrig="7367" w:dyaOrig="2220" w14:anchorId="57ABFE4A">
          <v:shape id="_x0000_i1027" type="#_x0000_t75" style="width:387.2pt;height:111.2pt" o:ole="">
            <v:imagedata r:id="rId22" o:title=""/>
          </v:shape>
          <o:OLEObject Type="Embed" ProgID="Visio.Drawing.15" ShapeID="_x0000_i1027" DrawAspect="Content" ObjectID="_1744098211" r:id="rId23"/>
        </w:object>
      </w:r>
    </w:p>
    <w:p w14:paraId="4446A528" w14:textId="6C0D127D" w:rsidR="00E65A46" w:rsidRDefault="00E65A46" w:rsidP="00E65A46">
      <w:pPr>
        <w:spacing w:line="264" w:lineRule="auto"/>
        <w:jc w:val="center"/>
        <w:rPr>
          <w:lang w:val="en-US"/>
        </w:rPr>
      </w:pPr>
    </w:p>
    <w:p w14:paraId="653ABFC7" w14:textId="04436364" w:rsidR="00E65A46" w:rsidRPr="00E95CA2" w:rsidRDefault="00E65A46" w:rsidP="00443EF5">
      <w:pPr>
        <w:pStyle w:val="TH"/>
      </w:pPr>
      <w:r w:rsidRPr="00E95CA2">
        <w:t>Figure 5.</w:t>
      </w:r>
      <w:r w:rsidR="007B434C">
        <w:t>1.</w:t>
      </w:r>
      <w:r w:rsidR="006A47AA">
        <w:t>8</w:t>
      </w:r>
      <w:r w:rsidR="007B434C">
        <w:t>.2.1-1</w:t>
      </w:r>
      <w:r w:rsidRPr="00E95CA2">
        <w:t>: Request and reporting on AI/ML capabilities</w:t>
      </w:r>
      <w:r w:rsidR="003A0F83">
        <w:t>.</w:t>
      </w:r>
    </w:p>
    <w:p w14:paraId="19DC23BD" w14:textId="12A4B045"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r w:rsidR="003A2B22">
        <w:rPr>
          <w:rFonts w:cs="Arial"/>
          <w:lang w:val="en-US"/>
        </w:rPr>
        <w:t>fulfillment</w:t>
      </w:r>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650" w:name="_Toc128685206"/>
      <w:bookmarkStart w:id="651" w:name="_Toc129028465"/>
      <w:bookmarkStart w:id="652" w:name="_Toc129029994"/>
      <w:bookmarkStart w:id="653" w:name="_Toc133417817"/>
      <w:bookmarkStart w:id="654" w:name="_Toc133482865"/>
      <w:bookmarkStart w:id="655" w:name="_Toc133483957"/>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650"/>
      <w:bookmarkEnd w:id="651"/>
      <w:bookmarkEnd w:id="652"/>
      <w:bookmarkEnd w:id="653"/>
      <w:bookmarkEnd w:id="654"/>
      <w:bookmarkEnd w:id="655"/>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9.2pt" o:ole="">
            <v:imagedata r:id="rId24" o:title=""/>
          </v:shape>
          <o:OLEObject Type="Embed" ProgID="Visio.Drawing.15" ShapeID="_x0000_i1029" DrawAspect="Content" ObjectID="_1744098212" r:id="rId25"/>
        </w:object>
      </w:r>
    </w:p>
    <w:p w14:paraId="2A908D0B" w14:textId="2956BA6E" w:rsidR="00E65A46" w:rsidRPr="007B6C29" w:rsidRDefault="00E65A46" w:rsidP="00443EF5">
      <w:pPr>
        <w:pStyle w:val="TH"/>
      </w:pPr>
      <w:r w:rsidRPr="007B6C29">
        <w:t xml:space="preserve">Figure </w:t>
      </w:r>
      <w:bookmarkStart w:id="656" w:name="_Hlk127535186"/>
      <w:r w:rsidRPr="007B6C29">
        <w:t>5.</w:t>
      </w:r>
      <w:r w:rsidR="002C06A5">
        <w:t>1.</w:t>
      </w:r>
      <w:r w:rsidR="006A47AA">
        <w:t>8</w:t>
      </w:r>
      <w:r w:rsidR="007B434C">
        <w:t>.2.2-1</w:t>
      </w:r>
      <w:bookmarkEnd w:id="656"/>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657" w:name="_Toc128685207"/>
      <w:bookmarkStart w:id="658" w:name="_Toc129028466"/>
      <w:bookmarkStart w:id="659" w:name="_Toc129029995"/>
      <w:bookmarkStart w:id="660" w:name="_Toc133417818"/>
      <w:bookmarkStart w:id="661" w:name="_Toc133482866"/>
      <w:bookmarkStart w:id="662" w:name="_Toc133483958"/>
      <w:r w:rsidRPr="008F59BB">
        <w:t>5.</w:t>
      </w:r>
      <w:r>
        <w:t>1.</w:t>
      </w:r>
      <w:r w:rsidR="006A47AA">
        <w:t>8</w:t>
      </w:r>
      <w:r>
        <w:t>.3</w:t>
      </w:r>
      <w:r w:rsidRPr="008F59BB">
        <w:tab/>
        <w:t>Potential requirements</w:t>
      </w:r>
      <w:bookmarkEnd w:id="657"/>
      <w:bookmarkEnd w:id="658"/>
      <w:bookmarkEnd w:id="659"/>
      <w:bookmarkEnd w:id="660"/>
      <w:bookmarkEnd w:id="661"/>
      <w:bookmarkEnd w:id="662"/>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663" w:name="_Toc128685208"/>
      <w:bookmarkStart w:id="664" w:name="_Toc129028467"/>
      <w:bookmarkStart w:id="665" w:name="_Toc129029996"/>
      <w:bookmarkStart w:id="666" w:name="_Toc133417819"/>
      <w:bookmarkStart w:id="667" w:name="_Toc133482867"/>
      <w:bookmarkStart w:id="668" w:name="_Toc133483959"/>
      <w:r w:rsidRPr="008F59BB">
        <w:t>5.</w:t>
      </w:r>
      <w:r>
        <w:t>1.</w:t>
      </w:r>
      <w:r w:rsidR="006A47AA">
        <w:t>8</w:t>
      </w:r>
      <w:r>
        <w:t>.4</w:t>
      </w:r>
      <w:r w:rsidRPr="008F59BB">
        <w:tab/>
        <w:t>Possible solutions</w:t>
      </w:r>
      <w:bookmarkEnd w:id="663"/>
      <w:bookmarkEnd w:id="664"/>
      <w:bookmarkEnd w:id="665"/>
      <w:bookmarkEnd w:id="666"/>
      <w:bookmarkEnd w:id="667"/>
      <w:bookmarkEnd w:id="668"/>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530B045B" w:rsidR="00E65A46" w:rsidRDefault="00E65A46" w:rsidP="00E65A46">
      <w:r>
        <w:t xml:space="preserve">The following solution (related to the workflow depicted in Figure </w:t>
      </w:r>
      <w:r w:rsidR="007B434C" w:rsidRPr="00443EF5">
        <w:rPr>
          <w:bCs/>
        </w:rPr>
        <w:t>5.</w:t>
      </w:r>
      <w:r w:rsidR="004D71E9" w:rsidRPr="00443EF5">
        <w:rPr>
          <w:bCs/>
        </w:rPr>
        <w:t>1.</w:t>
      </w:r>
      <w:r w:rsidR="002C06A5" w:rsidRPr="00443EF5">
        <w:rPr>
          <w:bCs/>
        </w:rPr>
        <w:t>8</w:t>
      </w:r>
      <w:r w:rsidR="005E4D30" w:rsidRPr="00443EF5">
        <w:rPr>
          <w:bCs/>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r w:rsidR="003A2B22">
        <w:t>.</w:t>
      </w:r>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r w:rsidR="003A2B22">
        <w:t>.</w:t>
      </w:r>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r w:rsidR="003A2B22">
        <w:t>.</w:t>
      </w:r>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r w:rsidR="003A2B22">
        <w:t>.</w:t>
      </w:r>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r w:rsidR="003A2B22">
        <w:t>.</w:t>
      </w:r>
    </w:p>
    <w:p w14:paraId="17F20CFA" w14:textId="68B30739"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r w:rsidR="003A0F83">
        <w:t>,</w:t>
      </w:r>
      <w:r>
        <w:t xml:space="preserve"> named as </w:t>
      </w:r>
      <w:r w:rsidRPr="00EE5315">
        <w:rPr>
          <w:rFonts w:ascii="Courier New" w:hAnsi="Courier New" w:cs="Courier New"/>
        </w:rPr>
        <w:t>AIML_capability</w:t>
      </w:r>
      <w:r>
        <w:t xml:space="preserve"> as The attribute is a property of any AI/ML MnS Producer or any function that has or contains ML entity e.g.</w:t>
      </w:r>
      <w:r w:rsidR="003A0F83">
        <w:t>,</w:t>
      </w:r>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443EF5">
      <w:pPr>
        <w:pStyle w:val="TH"/>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669" w:name="_Toc128685209"/>
      <w:bookmarkStart w:id="670" w:name="_Toc129028468"/>
      <w:bookmarkStart w:id="671" w:name="_Toc129029997"/>
      <w:bookmarkStart w:id="672" w:name="_Toc133417820"/>
      <w:bookmarkStart w:id="673" w:name="_Toc133482868"/>
      <w:bookmarkStart w:id="674" w:name="_Toc133483960"/>
      <w:r>
        <w:t>5.1.</w:t>
      </w:r>
      <w:r w:rsidR="006A47AA">
        <w:t>8</w:t>
      </w:r>
      <w:r>
        <w:t>.5</w:t>
      </w:r>
      <w:r>
        <w:tab/>
        <w:t>Evaluation</w:t>
      </w:r>
      <w:bookmarkEnd w:id="669"/>
      <w:bookmarkEnd w:id="670"/>
      <w:bookmarkEnd w:id="671"/>
      <w:bookmarkEnd w:id="672"/>
      <w:bookmarkEnd w:id="673"/>
      <w:bookmarkEnd w:id="674"/>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675" w:name="_Toc128685210"/>
      <w:bookmarkStart w:id="676" w:name="_Toc129028469"/>
      <w:bookmarkStart w:id="677" w:name="_Toc129029998"/>
      <w:bookmarkStart w:id="678" w:name="_Toc133417821"/>
      <w:bookmarkStart w:id="679" w:name="_Toc133482869"/>
      <w:bookmarkStart w:id="680" w:name="_Toc133483961"/>
      <w:r w:rsidRPr="00E0568F">
        <w:t>5.</w:t>
      </w:r>
      <w:r>
        <w:t>1.</w:t>
      </w:r>
      <w:r w:rsidR="006A47AA">
        <w:t>9</w:t>
      </w:r>
      <w:r w:rsidRPr="00E0568F">
        <w:tab/>
        <w:t>AI/ML update management</w:t>
      </w:r>
      <w:bookmarkEnd w:id="675"/>
      <w:bookmarkEnd w:id="676"/>
      <w:bookmarkEnd w:id="677"/>
      <w:bookmarkEnd w:id="678"/>
      <w:bookmarkEnd w:id="679"/>
      <w:bookmarkEnd w:id="680"/>
      <w:r w:rsidRPr="00E0568F">
        <w:t xml:space="preserve"> </w:t>
      </w:r>
    </w:p>
    <w:p w14:paraId="404884A5" w14:textId="187C0E72" w:rsidR="00EE19D6" w:rsidRPr="00E0568F" w:rsidRDefault="00EE19D6" w:rsidP="00A577AE">
      <w:pPr>
        <w:pStyle w:val="Heading4"/>
      </w:pPr>
      <w:bookmarkStart w:id="681" w:name="_Toc128685211"/>
      <w:bookmarkStart w:id="682" w:name="_Toc129028470"/>
      <w:bookmarkStart w:id="683" w:name="_Toc129029999"/>
      <w:bookmarkStart w:id="684" w:name="_Toc133417822"/>
      <w:bookmarkStart w:id="685" w:name="_Toc133482870"/>
      <w:bookmarkStart w:id="686" w:name="_Toc133483962"/>
      <w:r w:rsidRPr="00E0568F">
        <w:t>5.</w:t>
      </w:r>
      <w:r>
        <w:t>1.</w:t>
      </w:r>
      <w:r w:rsidR="006A47AA">
        <w:t>9</w:t>
      </w:r>
      <w:r>
        <w:t>.1</w:t>
      </w:r>
      <w:r w:rsidRPr="00E0568F">
        <w:tab/>
        <w:t>Description</w:t>
      </w:r>
      <w:bookmarkEnd w:id="681"/>
      <w:bookmarkEnd w:id="682"/>
      <w:bookmarkEnd w:id="683"/>
      <w:bookmarkEnd w:id="684"/>
      <w:bookmarkEnd w:id="685"/>
      <w:bookmarkEnd w:id="686"/>
    </w:p>
    <w:p w14:paraId="39158037" w14:textId="372912B0"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r w:rsidR="00E432F2">
        <w:t>status</w:t>
      </w:r>
      <w:r w:rsidR="003C0464">
        <w:t xml:space="preserve"> </w:t>
      </w:r>
      <w:r w:rsidRPr="00E0568F">
        <w:t>after running for a period of time. Typically, the performance of a trained model may degrade over time</w:t>
      </w:r>
      <w:r>
        <w:t xml:space="preserve"> (this is referred to as model drift [5])</w:t>
      </w:r>
      <w:r w:rsidRPr="00E0568F">
        <w:t xml:space="preserve">. </w:t>
      </w:r>
    </w:p>
    <w:p w14:paraId="08E48265" w14:textId="1D4BC40E" w:rsidR="00EE19D6" w:rsidRPr="00E0568F" w:rsidRDefault="00EE19D6" w:rsidP="00EE19D6">
      <w:r w:rsidRPr="00E0568F">
        <w:t>The</w:t>
      </w:r>
      <w:r w:rsidR="003C0464">
        <w:t>refore,</w:t>
      </w:r>
      <w:r w:rsidRPr="00E0568F">
        <w:t xml:space="preserve"> </w:t>
      </w:r>
      <w:r w:rsidR="003C0464">
        <w:t xml:space="preserve">the </w:t>
      </w:r>
      <w:r w:rsidRPr="00E0568F">
        <w:t>ML entit</w:t>
      </w:r>
      <w:r>
        <w:t>y</w:t>
      </w:r>
      <w:r w:rsidR="003C0464">
        <w:t>/entities</w:t>
      </w:r>
      <w:r w:rsidRPr="00E0568F">
        <w:t xml:space="preserve"> need to be updated</w:t>
      </w:r>
      <w:r w:rsidR="0080788F">
        <w:t xml:space="preserve"> in a</w:t>
      </w:r>
      <w:r w:rsidRPr="00E0568F">
        <w:t xml:space="preserve"> timely</w:t>
      </w:r>
      <w:r w:rsidR="0080788F">
        <w:t xml:space="preserve"> manner</w:t>
      </w:r>
      <w:r w:rsidRPr="00E0568F">
        <w:t xml:space="preserve"> to ensure </w:t>
      </w:r>
      <w:r w:rsidR="003C0464">
        <w:t>an up to date optimum</w:t>
      </w:r>
      <w:r w:rsidRPr="00E0568F">
        <w:t xml:space="preserve"> </w:t>
      </w:r>
      <w:r w:rsidR="003C0464">
        <w:t xml:space="preserve">inference </w:t>
      </w:r>
      <w:r w:rsidRPr="00E0568F">
        <w:t xml:space="preserve">performance </w:t>
      </w:r>
      <w:r w:rsidR="00BF1A6F">
        <w:t xml:space="preserve"> </w:t>
      </w:r>
      <w:r w:rsidR="003C0464">
        <w:t>in the network</w:t>
      </w:r>
      <w:r w:rsidR="00980A50">
        <w:t xml:space="preserve"> </w:t>
      </w:r>
      <w:r w:rsidR="00BF1A6F">
        <w:t>or system</w:t>
      </w:r>
      <w:r w:rsidRPr="00E0568F">
        <w:t xml:space="preserve">. </w:t>
      </w:r>
    </w:p>
    <w:p w14:paraId="416B09F3" w14:textId="04AB4728" w:rsidR="00EE19D6" w:rsidRPr="00E0568F" w:rsidRDefault="00EE19D6" w:rsidP="00A577AE">
      <w:pPr>
        <w:pStyle w:val="Heading4"/>
      </w:pPr>
      <w:bookmarkStart w:id="687" w:name="_Toc128685212"/>
      <w:bookmarkStart w:id="688" w:name="_Toc129028471"/>
      <w:bookmarkStart w:id="689" w:name="_Toc129030000"/>
      <w:bookmarkStart w:id="690" w:name="_Toc133417823"/>
      <w:bookmarkStart w:id="691" w:name="_Toc133482871"/>
      <w:bookmarkStart w:id="692" w:name="_Toc133483963"/>
      <w:r w:rsidRPr="00E0568F">
        <w:t>5.</w:t>
      </w:r>
      <w:r>
        <w:t>1.</w:t>
      </w:r>
      <w:r w:rsidR="006A47AA">
        <w:t>9</w:t>
      </w:r>
      <w:r>
        <w:t>.2</w:t>
      </w:r>
      <w:r w:rsidRPr="00E0568F">
        <w:tab/>
        <w:t>Use cases</w:t>
      </w:r>
      <w:bookmarkEnd w:id="687"/>
      <w:bookmarkEnd w:id="688"/>
      <w:bookmarkEnd w:id="689"/>
      <w:bookmarkEnd w:id="690"/>
      <w:bookmarkEnd w:id="691"/>
      <w:bookmarkEnd w:id="692"/>
    </w:p>
    <w:p w14:paraId="42697E07" w14:textId="4C635BD5" w:rsidR="00EE19D6" w:rsidRPr="00E0568F" w:rsidRDefault="00EE19D6" w:rsidP="00A577AE">
      <w:pPr>
        <w:pStyle w:val="Heading5"/>
        <w:rPr>
          <w:lang w:val="en-US"/>
        </w:rPr>
      </w:pPr>
      <w:bookmarkStart w:id="693" w:name="_Toc128685213"/>
      <w:bookmarkStart w:id="694" w:name="_Toc129028472"/>
      <w:bookmarkStart w:id="695" w:name="_Toc129030001"/>
      <w:bookmarkStart w:id="696" w:name="_Toc133417824"/>
      <w:bookmarkStart w:id="697" w:name="_Toc133482872"/>
      <w:bookmarkStart w:id="698" w:name="_Toc133483964"/>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693"/>
      <w:bookmarkEnd w:id="694"/>
      <w:bookmarkEnd w:id="695"/>
      <w:bookmarkEnd w:id="696"/>
      <w:bookmarkEnd w:id="697"/>
      <w:bookmarkEnd w:id="698"/>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443EF5">
        <w:rPr>
          <w:rStyle w:val="THChar"/>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r w:rsidR="00F763EC">
        <w:rPr>
          <w:rFonts w:ascii="Arial" w:hAnsi="Arial" w:cs="Arial"/>
          <w:b/>
        </w:rPr>
        <w:t>.</w:t>
      </w:r>
    </w:p>
    <w:p w14:paraId="4F073FA0" w14:textId="7A0CDCA3" w:rsidR="00EE19D6" w:rsidRPr="00E0568F" w:rsidRDefault="00EE19D6" w:rsidP="00A577AE">
      <w:pPr>
        <w:pStyle w:val="Heading4"/>
      </w:pPr>
      <w:bookmarkStart w:id="699" w:name="_Toc128685214"/>
      <w:bookmarkStart w:id="700" w:name="_Toc129028473"/>
      <w:bookmarkStart w:id="701" w:name="_Toc129030002"/>
      <w:bookmarkStart w:id="702" w:name="_Toc133417825"/>
      <w:bookmarkStart w:id="703" w:name="_Toc133482873"/>
      <w:bookmarkStart w:id="704" w:name="_Toc133483965"/>
      <w:r w:rsidRPr="00E0568F">
        <w:t>5.</w:t>
      </w:r>
      <w:r>
        <w:t>1.</w:t>
      </w:r>
      <w:r w:rsidR="006A47AA">
        <w:t>9</w:t>
      </w:r>
      <w:r>
        <w:t>.3</w:t>
      </w:r>
      <w:r w:rsidRPr="00E0568F">
        <w:tab/>
        <w:t>Potential requirements</w:t>
      </w:r>
      <w:bookmarkEnd w:id="699"/>
      <w:bookmarkEnd w:id="700"/>
      <w:bookmarkEnd w:id="701"/>
      <w:bookmarkEnd w:id="702"/>
      <w:bookmarkEnd w:id="703"/>
      <w:bookmarkEnd w:id="704"/>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705" w:name="_Toc128685215"/>
      <w:bookmarkStart w:id="706" w:name="_Toc129028474"/>
      <w:bookmarkStart w:id="707" w:name="_Toc129030003"/>
      <w:bookmarkStart w:id="708" w:name="_Toc133417826"/>
      <w:bookmarkStart w:id="709" w:name="_Toc133482874"/>
      <w:bookmarkStart w:id="710" w:name="_Toc133483966"/>
      <w:r w:rsidRPr="00E0568F">
        <w:t>5.</w:t>
      </w:r>
      <w:r>
        <w:t>1.</w:t>
      </w:r>
      <w:r w:rsidR="006A47AA">
        <w:t>9</w:t>
      </w:r>
      <w:r>
        <w:t>.4</w:t>
      </w:r>
      <w:r w:rsidRPr="00E0568F">
        <w:tab/>
        <w:t>Possible solutions</w:t>
      </w:r>
      <w:bookmarkEnd w:id="705"/>
      <w:bookmarkEnd w:id="706"/>
      <w:bookmarkEnd w:id="707"/>
      <w:bookmarkEnd w:id="708"/>
      <w:bookmarkEnd w:id="709"/>
      <w:bookmarkEnd w:id="710"/>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711" w:name="_Toc128685217"/>
      <w:bookmarkStart w:id="712" w:name="_Toc129028475"/>
      <w:bookmarkStart w:id="713" w:name="_Toc129030004"/>
      <w:bookmarkStart w:id="714" w:name="_Toc133417827"/>
      <w:bookmarkStart w:id="715" w:name="_Toc133482875"/>
      <w:bookmarkStart w:id="716" w:name="_Toc133483967"/>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711"/>
      <w:bookmarkEnd w:id="712"/>
      <w:bookmarkEnd w:id="713"/>
      <w:bookmarkEnd w:id="714"/>
      <w:bookmarkEnd w:id="715"/>
      <w:bookmarkEnd w:id="716"/>
    </w:p>
    <w:p w14:paraId="01564D85" w14:textId="5234355B"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000A3DE3">
        <w:t>to a larger</w:t>
      </w:r>
      <w:r w:rsidRPr="00C750A5">
        <w:t xml:space="preserve"> exten</w:t>
      </w:r>
      <w:r w:rsidR="000A3DE3">
        <w:t>t</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89"/>
    </w:p>
    <w:p w14:paraId="0CB789C5" w14:textId="257AAD32" w:rsidR="00007EDA" w:rsidRPr="009A079C" w:rsidRDefault="00007EDA" w:rsidP="00A577AE">
      <w:pPr>
        <w:pStyle w:val="Heading3"/>
      </w:pPr>
      <w:bookmarkStart w:id="717" w:name="_Toc127218991"/>
      <w:bookmarkStart w:id="718" w:name="_Toc128685218"/>
      <w:bookmarkStart w:id="719" w:name="_Toc129028476"/>
      <w:bookmarkStart w:id="720" w:name="_Toc129030005"/>
      <w:bookmarkStart w:id="721" w:name="_Toc133417828"/>
      <w:bookmarkStart w:id="722" w:name="_Toc133482876"/>
      <w:bookmarkStart w:id="723" w:name="_Toc133483968"/>
      <w:bookmarkStart w:id="724" w:name="_Hlk128656888"/>
      <w:r w:rsidRPr="009A079C">
        <w:t>5.</w:t>
      </w:r>
      <w:r w:rsidRPr="009A079C">
        <w:rPr>
          <w:lang w:val="en-US"/>
        </w:rPr>
        <w:t>1.1</w:t>
      </w:r>
      <w:r>
        <w:rPr>
          <w:lang w:val="en-US"/>
        </w:rPr>
        <w:t>0</w:t>
      </w:r>
      <w:r w:rsidRPr="009A079C">
        <w:tab/>
      </w:r>
      <w:r w:rsidRPr="009A079C">
        <w:rPr>
          <w:lang w:val="en-US"/>
        </w:rPr>
        <w:t>Performance evaluation</w:t>
      </w:r>
      <w:bookmarkEnd w:id="717"/>
      <w:r w:rsidRPr="009A079C">
        <w:rPr>
          <w:lang w:val="en-US"/>
        </w:rPr>
        <w:t xml:space="preserve"> for ML training</w:t>
      </w:r>
      <w:bookmarkEnd w:id="718"/>
      <w:bookmarkEnd w:id="719"/>
      <w:bookmarkEnd w:id="720"/>
      <w:bookmarkEnd w:id="721"/>
      <w:bookmarkEnd w:id="722"/>
      <w:bookmarkEnd w:id="723"/>
    </w:p>
    <w:p w14:paraId="782CF14D" w14:textId="149E81E6" w:rsidR="00007EDA" w:rsidRPr="009A079C" w:rsidRDefault="00007EDA" w:rsidP="00A577AE">
      <w:pPr>
        <w:pStyle w:val="Heading4"/>
      </w:pPr>
      <w:bookmarkStart w:id="725" w:name="_Toc127218992"/>
      <w:bookmarkStart w:id="726" w:name="_Toc128685219"/>
      <w:bookmarkStart w:id="727" w:name="_Toc129028477"/>
      <w:bookmarkStart w:id="728" w:name="_Toc129030006"/>
      <w:bookmarkStart w:id="729" w:name="_Toc133417829"/>
      <w:bookmarkStart w:id="730" w:name="_Toc133482877"/>
      <w:bookmarkStart w:id="731" w:name="_Toc133483969"/>
      <w:r w:rsidRPr="009A079C">
        <w:t>5.1.1</w:t>
      </w:r>
      <w:r>
        <w:t>0</w:t>
      </w:r>
      <w:r w:rsidRPr="009A079C">
        <w:t>.1</w:t>
      </w:r>
      <w:r w:rsidRPr="009A079C">
        <w:tab/>
        <w:t>Description</w:t>
      </w:r>
      <w:bookmarkEnd w:id="725"/>
      <w:bookmarkEnd w:id="726"/>
      <w:bookmarkEnd w:id="727"/>
      <w:bookmarkEnd w:id="728"/>
      <w:bookmarkEnd w:id="729"/>
      <w:bookmarkEnd w:id="730"/>
      <w:bookmarkEnd w:id="731"/>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r w:rsidR="00F11529">
        <w:rPr>
          <w:lang w:val="en-US"/>
        </w:rPr>
        <w:t>,</w:t>
      </w:r>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732" w:name="_Toc127218993"/>
      <w:bookmarkStart w:id="733" w:name="_Toc128685220"/>
      <w:bookmarkStart w:id="734" w:name="_Toc129028478"/>
      <w:bookmarkStart w:id="735" w:name="_Toc129030007"/>
      <w:bookmarkStart w:id="736" w:name="_Toc133417830"/>
      <w:bookmarkStart w:id="737" w:name="_Toc133482878"/>
      <w:bookmarkStart w:id="738" w:name="_Toc133483970"/>
      <w:r w:rsidRPr="009A079C">
        <w:t>5.1.1</w:t>
      </w:r>
      <w:r>
        <w:t>0</w:t>
      </w:r>
      <w:r w:rsidRPr="009A079C">
        <w:t>.2</w:t>
      </w:r>
      <w:r w:rsidRPr="009A079C">
        <w:tab/>
        <w:t>Use cases</w:t>
      </w:r>
      <w:bookmarkEnd w:id="732"/>
      <w:bookmarkEnd w:id="733"/>
      <w:bookmarkEnd w:id="734"/>
      <w:bookmarkEnd w:id="735"/>
      <w:bookmarkEnd w:id="736"/>
      <w:bookmarkEnd w:id="737"/>
      <w:bookmarkEnd w:id="738"/>
    </w:p>
    <w:p w14:paraId="3F59FDE5" w14:textId="15E61767" w:rsidR="00007EDA" w:rsidRPr="009A079C" w:rsidRDefault="00007EDA" w:rsidP="00A577AE">
      <w:pPr>
        <w:pStyle w:val="Heading5"/>
        <w:rPr>
          <w:lang w:val="en-US"/>
        </w:rPr>
      </w:pPr>
      <w:bookmarkStart w:id="739" w:name="_Toc127218994"/>
      <w:bookmarkStart w:id="740" w:name="_Toc128685221"/>
      <w:bookmarkStart w:id="741" w:name="_Toc129028479"/>
      <w:bookmarkStart w:id="742" w:name="_Toc129030008"/>
      <w:bookmarkStart w:id="743" w:name="_Toc133417831"/>
      <w:bookmarkStart w:id="744" w:name="_Toc133482879"/>
      <w:bookmarkStart w:id="745" w:name="_Toc133483971"/>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739"/>
      <w:bookmarkEnd w:id="740"/>
      <w:bookmarkEnd w:id="741"/>
      <w:bookmarkEnd w:id="742"/>
      <w:bookmarkEnd w:id="743"/>
      <w:bookmarkEnd w:id="744"/>
      <w:bookmarkEnd w:id="745"/>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746" w:name="_Toc127218995"/>
      <w:bookmarkStart w:id="747" w:name="_Toc128685222"/>
      <w:bookmarkStart w:id="748" w:name="_Toc129028480"/>
      <w:bookmarkStart w:id="749" w:name="_Toc129030009"/>
      <w:bookmarkStart w:id="750" w:name="_Toc133417832"/>
      <w:bookmarkStart w:id="751" w:name="_Toc133482880"/>
      <w:bookmarkStart w:id="752" w:name="_Toc133483972"/>
      <w:r w:rsidRPr="009A079C">
        <w:t>5.1.1</w:t>
      </w:r>
      <w:r>
        <w:t>0</w:t>
      </w:r>
      <w:r w:rsidRPr="009A079C">
        <w:t>.2.2</w:t>
      </w:r>
      <w:r w:rsidRPr="009A079C">
        <w:tab/>
        <w:t>Monitoring and control of AI/ML behavior</w:t>
      </w:r>
      <w:bookmarkEnd w:id="746"/>
      <w:bookmarkEnd w:id="747"/>
      <w:bookmarkEnd w:id="748"/>
      <w:bookmarkEnd w:id="749"/>
      <w:bookmarkEnd w:id="750"/>
      <w:bookmarkEnd w:id="751"/>
      <w:bookmarkEnd w:id="752"/>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r w:rsidR="000A3DE3">
        <w:t>,</w:t>
      </w:r>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r w:rsidR="000A3DE3">
              <w:t>,</w:t>
            </w:r>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37EFD4FA"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06CA4A66" w:rsidR="00007EDA" w:rsidRPr="009A079C" w:rsidRDefault="00007EDA" w:rsidP="00007EDA">
      <w:pPr>
        <w:spacing w:line="264" w:lineRule="auto"/>
        <w:jc w:val="both"/>
      </w:pPr>
      <w:r w:rsidRPr="009A079C">
        <w:t xml:space="preserve">So, it is important that even without knowing the details of the ML entity, the operator needs to have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753" w:name="_Toc127218998"/>
      <w:bookmarkStart w:id="754" w:name="_Toc128685223"/>
      <w:bookmarkStart w:id="755" w:name="_Toc129028481"/>
      <w:bookmarkStart w:id="756" w:name="_Toc129030010"/>
      <w:bookmarkStart w:id="757" w:name="_Toc133417833"/>
      <w:bookmarkStart w:id="758" w:name="_Toc133482881"/>
      <w:bookmarkStart w:id="759" w:name="_Toc133483973"/>
      <w:bookmarkStart w:id="760" w:name="_Hlk127288647"/>
      <w:r w:rsidRPr="009A079C">
        <w:t>5.1.1</w:t>
      </w:r>
      <w:r>
        <w:t>0</w:t>
      </w:r>
      <w:r w:rsidRPr="009A079C">
        <w:t>.2.</w:t>
      </w:r>
      <w:r>
        <w:t>3</w:t>
      </w:r>
      <w:r w:rsidRPr="009A079C">
        <w:tab/>
        <w:t>ML entity performance indicators query and selection</w:t>
      </w:r>
      <w:bookmarkEnd w:id="753"/>
      <w:r w:rsidRPr="009A079C">
        <w:t xml:space="preserve"> </w:t>
      </w:r>
      <w:bookmarkStart w:id="761" w:name="_Hlk127281797"/>
      <w:r w:rsidRPr="009A079C">
        <w:t>for ML training/testing</w:t>
      </w:r>
      <w:bookmarkEnd w:id="754"/>
      <w:bookmarkEnd w:id="755"/>
      <w:bookmarkEnd w:id="756"/>
      <w:bookmarkEnd w:id="757"/>
      <w:bookmarkEnd w:id="758"/>
      <w:bookmarkEnd w:id="759"/>
      <w:bookmarkEnd w:id="761"/>
    </w:p>
    <w:p w14:paraId="16B07206" w14:textId="7E9A1F8A"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79B8FF1E"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762" w:name="_Toc127218999"/>
      <w:bookmarkStart w:id="763" w:name="_Toc128685224"/>
      <w:bookmarkStart w:id="764" w:name="_Toc129028482"/>
      <w:bookmarkStart w:id="765" w:name="_Toc129030011"/>
      <w:bookmarkStart w:id="766" w:name="_Toc133417834"/>
      <w:bookmarkStart w:id="767" w:name="_Toc133482882"/>
      <w:bookmarkStart w:id="768" w:name="_Toc133483974"/>
      <w:r w:rsidRPr="009A079C">
        <w:t>5.1.1</w:t>
      </w:r>
      <w:r>
        <w:t>0</w:t>
      </w:r>
      <w:r w:rsidRPr="009A079C">
        <w:t>.2.</w:t>
      </w:r>
      <w:r>
        <w:t>4</w:t>
      </w:r>
      <w:r w:rsidRPr="009A079C">
        <w:tab/>
        <w:t>ML entity performance indicators selection based on MnS consumer policy</w:t>
      </w:r>
      <w:bookmarkEnd w:id="762"/>
      <w:r w:rsidRPr="009A079C">
        <w:t xml:space="preserve"> for ML training/testing</w:t>
      </w:r>
      <w:bookmarkEnd w:id="763"/>
      <w:bookmarkEnd w:id="764"/>
      <w:bookmarkEnd w:id="765"/>
      <w:bookmarkEnd w:id="766"/>
      <w:bookmarkEnd w:id="767"/>
      <w:bookmarkEnd w:id="768"/>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r w:rsidR="000422F9">
        <w:rPr>
          <w:lang w:val="en-US"/>
        </w:rPr>
        <w:t>,</w:t>
      </w:r>
      <w:r w:rsidRPr="009A079C">
        <w:rPr>
          <w:lang w:val="en-US"/>
        </w:rPr>
        <w:t xml:space="preserve"> select some indicators based on the service and use these indicators for performance evaluation</w:t>
      </w:r>
      <w:r w:rsidRPr="009A079C">
        <w:t xml:space="preserve">. </w:t>
      </w:r>
    </w:p>
    <w:p w14:paraId="0BF6E97B" w14:textId="71FF8339"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769" w:name="_Toc127219000"/>
      <w:bookmarkStart w:id="770" w:name="_Toc128685225"/>
      <w:bookmarkStart w:id="771" w:name="_Toc129028483"/>
      <w:bookmarkStart w:id="772" w:name="_Toc129030012"/>
      <w:bookmarkStart w:id="773" w:name="_Toc133417835"/>
      <w:bookmarkStart w:id="774" w:name="_Toc133482883"/>
      <w:bookmarkStart w:id="775" w:name="_Toc133483975"/>
      <w:bookmarkEnd w:id="760"/>
      <w:r>
        <w:t>5.</w:t>
      </w:r>
      <w:r>
        <w:rPr>
          <w:lang w:val="en-US"/>
        </w:rPr>
        <w:t>1.10.3</w:t>
      </w:r>
      <w:r>
        <w:tab/>
        <w:t>Potential requirements</w:t>
      </w:r>
      <w:bookmarkEnd w:id="769"/>
      <w:bookmarkEnd w:id="770"/>
      <w:bookmarkEnd w:id="771"/>
      <w:bookmarkEnd w:id="772"/>
      <w:bookmarkEnd w:id="773"/>
      <w:bookmarkEnd w:id="774"/>
      <w:bookmarkEnd w:id="775"/>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776" w:name="_Toc127219001"/>
      <w:bookmarkStart w:id="777" w:name="_Toc128685226"/>
      <w:bookmarkStart w:id="778" w:name="_Toc129028484"/>
      <w:bookmarkStart w:id="779" w:name="_Toc129030013"/>
      <w:bookmarkStart w:id="780" w:name="_Toc133417836"/>
      <w:bookmarkStart w:id="781" w:name="_Toc133482884"/>
      <w:bookmarkStart w:id="782" w:name="_Toc133483976"/>
      <w:bookmarkStart w:id="783" w:name="_Hlk127296624"/>
      <w:r w:rsidRPr="009A079C">
        <w:t>5.</w:t>
      </w:r>
      <w:r w:rsidRPr="009A079C">
        <w:rPr>
          <w:lang w:val="en-US"/>
        </w:rPr>
        <w:t>1.1</w:t>
      </w:r>
      <w:r>
        <w:rPr>
          <w:lang w:val="en-US"/>
        </w:rPr>
        <w:t>0</w:t>
      </w:r>
      <w:r w:rsidRPr="009A079C">
        <w:rPr>
          <w:lang w:val="en-US"/>
        </w:rPr>
        <w:t>.4</w:t>
      </w:r>
      <w:r w:rsidRPr="009A079C">
        <w:tab/>
        <w:t>Possible solutions</w:t>
      </w:r>
      <w:bookmarkEnd w:id="776"/>
      <w:bookmarkEnd w:id="777"/>
      <w:bookmarkEnd w:id="778"/>
      <w:bookmarkEnd w:id="779"/>
      <w:bookmarkEnd w:id="780"/>
      <w:bookmarkEnd w:id="781"/>
      <w:bookmarkEnd w:id="782"/>
    </w:p>
    <w:p w14:paraId="4EB03841" w14:textId="725A1159" w:rsidR="00007EDA" w:rsidRPr="009A079C" w:rsidRDefault="00007EDA" w:rsidP="00A577AE">
      <w:pPr>
        <w:pStyle w:val="Heading5"/>
        <w:rPr>
          <w:lang w:val="en-US"/>
        </w:rPr>
      </w:pPr>
      <w:bookmarkStart w:id="784" w:name="_Toc127219002"/>
      <w:bookmarkStart w:id="785" w:name="_Toc128685227"/>
      <w:bookmarkStart w:id="786" w:name="_Toc129028485"/>
      <w:bookmarkStart w:id="787" w:name="_Toc129030014"/>
      <w:bookmarkStart w:id="788" w:name="_Toc133417837"/>
      <w:bookmarkStart w:id="789" w:name="_Toc133482885"/>
      <w:bookmarkStart w:id="790" w:name="_Toc133483977"/>
      <w:bookmarkEnd w:id="783"/>
      <w:r w:rsidRPr="009A079C">
        <w:t>5.1.1</w:t>
      </w:r>
      <w:r>
        <w:t>0</w:t>
      </w:r>
      <w:r w:rsidRPr="009A079C">
        <w:t>.4.1</w:t>
      </w:r>
      <w:r w:rsidRPr="009A079C">
        <w:tab/>
      </w:r>
      <w:bookmarkStart w:id="791" w:name="_Hlk131664119"/>
      <w:r w:rsidR="0023556E">
        <w:t>Possible</w:t>
      </w:r>
      <w:r w:rsidR="0023556E" w:rsidRPr="009A079C">
        <w:t xml:space="preserve"> </w:t>
      </w:r>
      <w:bookmarkEnd w:id="791"/>
      <w:r w:rsidRPr="009A079C">
        <w:t xml:space="preserve">solutions for </w:t>
      </w:r>
      <w:r w:rsidRPr="009A079C">
        <w:rPr>
          <w:lang w:val="en-US"/>
        </w:rPr>
        <w:t>performance indicator selection for ML model training</w:t>
      </w:r>
      <w:bookmarkEnd w:id="784"/>
      <w:bookmarkEnd w:id="785"/>
      <w:bookmarkEnd w:id="786"/>
      <w:bookmarkEnd w:id="787"/>
      <w:bookmarkEnd w:id="788"/>
      <w:bookmarkEnd w:id="789"/>
      <w:bookmarkEnd w:id="790"/>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0458760D" w:rsidR="00007EDA" w:rsidRPr="009A079C" w:rsidRDefault="00007EDA" w:rsidP="00A577AE">
      <w:pPr>
        <w:pStyle w:val="Heading5"/>
        <w:rPr>
          <w:b/>
          <w:bCs/>
        </w:rPr>
      </w:pPr>
      <w:bookmarkStart w:id="792" w:name="_Toc127219003"/>
      <w:bookmarkStart w:id="793" w:name="_Toc128685228"/>
      <w:bookmarkStart w:id="794" w:name="_Toc129028486"/>
      <w:bookmarkStart w:id="795" w:name="_Toc129030015"/>
      <w:bookmarkStart w:id="796" w:name="_Toc133417838"/>
      <w:bookmarkStart w:id="797" w:name="_Toc133482886"/>
      <w:bookmarkStart w:id="798" w:name="_Toc133483978"/>
      <w:r w:rsidRPr="009A079C">
        <w:t>5.1.1</w:t>
      </w:r>
      <w:r>
        <w:t>0</w:t>
      </w:r>
      <w:r w:rsidRPr="009A079C">
        <w:t>.4.2</w:t>
      </w:r>
      <w:r w:rsidRPr="009A079C">
        <w:tab/>
      </w:r>
      <w:r w:rsidR="0023556E">
        <w:t>Possible</w:t>
      </w:r>
      <w:r w:rsidRPr="009A079C">
        <w:t xml:space="preserve"> solutions for monitoring and control of AI/ML behavior</w:t>
      </w:r>
      <w:bookmarkEnd w:id="792"/>
      <w:bookmarkEnd w:id="793"/>
      <w:bookmarkEnd w:id="794"/>
      <w:bookmarkEnd w:id="795"/>
      <w:bookmarkEnd w:id="796"/>
      <w:bookmarkEnd w:id="797"/>
      <w:bookmarkEnd w:id="798"/>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r w:rsidR="009D67F1">
        <w:t xml:space="preserve"> </w:t>
      </w:r>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r w:rsidR="009D67F1">
        <w:t xml:space="preserve"> </w:t>
      </w:r>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r w:rsidR="009D67F1">
        <w:t>,</w:t>
      </w:r>
      <w:r w:rsidRPr="009A079C">
        <w:t xml:space="preserve"> two) abstract states</w:t>
      </w:r>
      <w:r w:rsidR="009D67F1">
        <w:t>.</w:t>
      </w:r>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r w:rsidR="009D67F1">
        <w:t>.</w:t>
      </w:r>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r w:rsidR="009D67F1">
        <w:t>,</w:t>
      </w:r>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r w:rsidR="009D67F1">
        <w:rPr>
          <w:sz w:val="22"/>
          <w:lang w:val="en-US"/>
        </w:rPr>
        <w:t>,</w:t>
      </w:r>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0B587CB"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r w:rsidR="00736D70">
        <w:rPr>
          <w:bCs/>
          <w:lang w:eastAsia="zh-CN"/>
        </w:rPr>
        <w:t>,</w:t>
      </w:r>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5F2763FD" w:rsidR="00007EDA" w:rsidRDefault="00007EDA" w:rsidP="00A577AE">
      <w:pPr>
        <w:pStyle w:val="Heading5"/>
        <w:rPr>
          <w:lang w:val="en-US"/>
        </w:rPr>
      </w:pPr>
      <w:bookmarkStart w:id="799" w:name="_Toc127219006"/>
      <w:bookmarkStart w:id="800" w:name="_Toc128685229"/>
      <w:bookmarkStart w:id="801" w:name="_Toc129028487"/>
      <w:bookmarkStart w:id="802" w:name="_Toc129030016"/>
      <w:bookmarkStart w:id="803" w:name="_Toc133417839"/>
      <w:bookmarkStart w:id="804" w:name="_Toc133482887"/>
      <w:bookmarkStart w:id="805" w:name="_Toc133483979"/>
      <w:r>
        <w:t>5.1.10.4.3</w:t>
      </w:r>
      <w:r>
        <w:tab/>
      </w:r>
      <w:r w:rsidR="0023556E" w:rsidRPr="0023556E">
        <w:t>Possible</w:t>
      </w:r>
      <w:r>
        <w:t xml:space="preserve"> solutions for ML entity performance indicators query and selection</w:t>
      </w:r>
      <w:bookmarkEnd w:id="799"/>
      <w:bookmarkEnd w:id="800"/>
      <w:bookmarkEnd w:id="801"/>
      <w:bookmarkEnd w:id="802"/>
      <w:bookmarkEnd w:id="803"/>
      <w:bookmarkEnd w:id="804"/>
      <w:bookmarkEnd w:id="805"/>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0533DAAC" w:rsidR="00007EDA" w:rsidRDefault="00007EDA" w:rsidP="00A577AE">
      <w:pPr>
        <w:pStyle w:val="Heading5"/>
        <w:rPr>
          <w:lang w:val="en-US"/>
        </w:rPr>
      </w:pPr>
      <w:bookmarkStart w:id="806" w:name="_Toc127219007"/>
      <w:bookmarkStart w:id="807" w:name="_Toc128685230"/>
      <w:bookmarkStart w:id="808" w:name="_Toc129028488"/>
      <w:bookmarkStart w:id="809" w:name="_Toc129030017"/>
      <w:bookmarkStart w:id="810" w:name="_Toc133417840"/>
      <w:bookmarkStart w:id="811" w:name="_Toc133482888"/>
      <w:bookmarkStart w:id="812" w:name="_Toc133483980"/>
      <w:r>
        <w:t>5.1.10.4.4</w:t>
      </w:r>
      <w:r>
        <w:tab/>
      </w:r>
      <w:r w:rsidR="0023556E" w:rsidRPr="0023556E">
        <w:t>Possible</w:t>
      </w:r>
      <w:r>
        <w:t xml:space="preserve"> solutions for policy-based </w:t>
      </w:r>
      <w:r>
        <w:rPr>
          <w:lang w:val="en-US"/>
        </w:rPr>
        <w:t>performance indicator selection</w:t>
      </w:r>
      <w:bookmarkEnd w:id="806"/>
      <w:bookmarkEnd w:id="807"/>
      <w:bookmarkEnd w:id="808"/>
      <w:bookmarkEnd w:id="809"/>
      <w:bookmarkEnd w:id="810"/>
      <w:bookmarkEnd w:id="811"/>
      <w:bookmarkEnd w:id="812"/>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813" w:name="_Toc127219008"/>
      <w:bookmarkStart w:id="814" w:name="_Toc128685231"/>
      <w:bookmarkStart w:id="815" w:name="_Toc129028489"/>
      <w:bookmarkStart w:id="816" w:name="_Toc129030018"/>
      <w:bookmarkStart w:id="817" w:name="_Toc133417841"/>
      <w:bookmarkStart w:id="818" w:name="_Toc133482889"/>
      <w:bookmarkStart w:id="819" w:name="_Toc133483981"/>
      <w:r>
        <w:t>5.1</w:t>
      </w:r>
      <w:r>
        <w:rPr>
          <w:lang w:val="en-US"/>
        </w:rPr>
        <w:t>.10.</w:t>
      </w:r>
      <w:r>
        <w:t>5</w:t>
      </w:r>
      <w:r>
        <w:tab/>
        <w:t>Evaluation</w:t>
      </w:r>
      <w:bookmarkEnd w:id="813"/>
      <w:bookmarkEnd w:id="814"/>
      <w:bookmarkEnd w:id="815"/>
      <w:bookmarkEnd w:id="816"/>
      <w:bookmarkEnd w:id="817"/>
      <w:bookmarkEnd w:id="818"/>
      <w:bookmarkEnd w:id="819"/>
    </w:p>
    <w:p w14:paraId="483F0AB6" w14:textId="3158B255"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820" w:name="_Toc128685232"/>
      <w:bookmarkStart w:id="821" w:name="_Toc129028490"/>
      <w:bookmarkStart w:id="822" w:name="_Toc129030019"/>
      <w:bookmarkStart w:id="823" w:name="_Toc133417842"/>
      <w:bookmarkStart w:id="824" w:name="_Toc133482890"/>
      <w:bookmarkStart w:id="825" w:name="_Toc133483982"/>
      <w:bookmarkEnd w:id="724"/>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820"/>
      <w:bookmarkEnd w:id="821"/>
      <w:bookmarkEnd w:id="822"/>
      <w:bookmarkEnd w:id="823"/>
      <w:bookmarkEnd w:id="824"/>
      <w:bookmarkEnd w:id="825"/>
    </w:p>
    <w:p w14:paraId="1E7A4594" w14:textId="415964AE" w:rsidR="00926616" w:rsidRPr="00BA6008" w:rsidRDefault="00926616" w:rsidP="00A577AE">
      <w:pPr>
        <w:pStyle w:val="Heading4"/>
        <w:rPr>
          <w:lang w:val="fr-FR" w:eastAsia="ko-KR"/>
        </w:rPr>
      </w:pPr>
      <w:bookmarkStart w:id="826" w:name="_Toc128685233"/>
      <w:bookmarkStart w:id="827" w:name="_Toc129028491"/>
      <w:bookmarkStart w:id="828" w:name="_Toc129030020"/>
      <w:bookmarkStart w:id="829" w:name="_Toc133417843"/>
      <w:bookmarkStart w:id="830" w:name="_Toc133482891"/>
      <w:bookmarkStart w:id="831" w:name="_Toc133483983"/>
      <w:r w:rsidRPr="00BA6008">
        <w:rPr>
          <w:lang w:val="fr-FR" w:eastAsia="ko-KR"/>
        </w:rPr>
        <w:t>5.</w:t>
      </w:r>
      <w:r>
        <w:rPr>
          <w:lang w:val="fr-FR" w:eastAsia="ko-KR"/>
        </w:rPr>
        <w:t>1.11.1</w:t>
      </w:r>
      <w:r w:rsidRPr="00BA6008">
        <w:rPr>
          <w:lang w:val="fr-FR" w:eastAsia="ko-KR"/>
        </w:rPr>
        <w:tab/>
        <w:t>Description</w:t>
      </w:r>
      <w:bookmarkEnd w:id="826"/>
      <w:bookmarkEnd w:id="827"/>
      <w:bookmarkEnd w:id="828"/>
      <w:bookmarkEnd w:id="829"/>
      <w:bookmarkEnd w:id="830"/>
      <w:bookmarkEnd w:id="831"/>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35357BB" w:rsidR="00926616" w:rsidRDefault="00926616" w:rsidP="00926616">
      <w:pPr>
        <w:jc w:val="both"/>
        <w:rPr>
          <w:lang w:val="en-US"/>
        </w:rPr>
      </w:pPr>
      <w:r>
        <w:rPr>
          <w:lang w:val="en-US"/>
        </w:rPr>
        <w:t xml:space="preserve">The ML training function may be located in the </w:t>
      </w:r>
      <w:r w:rsidR="00736D70">
        <w:rPr>
          <w:lang w:val="en-US"/>
        </w:rPr>
        <w:t>management</w:t>
      </w:r>
      <w:r>
        <w:rPr>
          <w:lang w:val="en-US"/>
        </w:rPr>
        <w:t xml:space="preserve"> system or in the NF (e.g., gNB or </w:t>
      </w:r>
      <w:r>
        <w:rPr>
          <w:lang w:val="en-US" w:eastAsia="zh-CN"/>
        </w:rPr>
        <w:t>NWDAF</w:t>
      </w:r>
      <w:r>
        <w:rPr>
          <w:lang w:val="en-US"/>
        </w:rPr>
        <w:t>). When ML training is performed, it takes a significant amount of resources. Therefore</w:t>
      </w:r>
      <w:r w:rsidR="001E41B6">
        <w:rPr>
          <w:lang w:val="en-US"/>
        </w:rPr>
        <w:t>,</w:t>
      </w:r>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832" w:name="_Toc128685234"/>
      <w:bookmarkStart w:id="833" w:name="_Toc129028492"/>
      <w:bookmarkStart w:id="834" w:name="_Toc129030021"/>
      <w:bookmarkStart w:id="835" w:name="_Toc133417844"/>
      <w:bookmarkStart w:id="836" w:name="_Toc133482892"/>
      <w:bookmarkStart w:id="837" w:name="_Toc133483984"/>
      <w:r>
        <w:rPr>
          <w:lang w:eastAsia="ko-KR"/>
        </w:rPr>
        <w:t>5.1.11.2</w:t>
      </w:r>
      <w:r>
        <w:rPr>
          <w:lang w:eastAsia="ko-KR"/>
        </w:rPr>
        <w:tab/>
        <w:t>Use cases</w:t>
      </w:r>
      <w:bookmarkEnd w:id="832"/>
      <w:bookmarkEnd w:id="833"/>
      <w:bookmarkEnd w:id="834"/>
      <w:bookmarkEnd w:id="835"/>
      <w:bookmarkEnd w:id="836"/>
      <w:bookmarkEnd w:id="837"/>
    </w:p>
    <w:p w14:paraId="137CF97D" w14:textId="28956AB5" w:rsidR="00926616" w:rsidRDefault="00926616" w:rsidP="00A577AE">
      <w:pPr>
        <w:pStyle w:val="Heading5"/>
      </w:pPr>
      <w:bookmarkStart w:id="838" w:name="_Toc128685235"/>
      <w:bookmarkStart w:id="839" w:name="_Toc129028493"/>
      <w:bookmarkStart w:id="840" w:name="_Toc129030022"/>
      <w:bookmarkStart w:id="841" w:name="_Toc133417845"/>
      <w:bookmarkStart w:id="842" w:name="_Toc133482893"/>
      <w:bookmarkStart w:id="843" w:name="_Toc133483985"/>
      <w:r>
        <w:t>5.1.11.2.1</w:t>
      </w:r>
      <w:r>
        <w:tab/>
        <w:t xml:space="preserve">Control of </w:t>
      </w:r>
      <w:r>
        <w:rPr>
          <w:rFonts w:hint="eastAsia"/>
          <w:lang w:eastAsia="zh-CN"/>
        </w:rPr>
        <w:t>produ</w:t>
      </w:r>
      <w:r>
        <w:t>cer-initiated ML training</w:t>
      </w:r>
      <w:bookmarkEnd w:id="838"/>
      <w:bookmarkEnd w:id="839"/>
      <w:bookmarkEnd w:id="840"/>
      <w:bookmarkEnd w:id="841"/>
      <w:bookmarkEnd w:id="842"/>
      <w:bookmarkEnd w:id="843"/>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844" w:name="_Toc128685236"/>
      <w:bookmarkStart w:id="845" w:name="_Toc129028494"/>
      <w:bookmarkStart w:id="846" w:name="_Toc129030023"/>
      <w:bookmarkStart w:id="847" w:name="_Toc133417846"/>
      <w:bookmarkStart w:id="848" w:name="_Toc133482894"/>
      <w:bookmarkStart w:id="849" w:name="_Toc133483986"/>
      <w:r>
        <w:t>5.1.11.3</w:t>
      </w:r>
      <w:r>
        <w:tab/>
        <w:t>Potential requirements</w:t>
      </w:r>
      <w:bookmarkEnd w:id="844"/>
      <w:bookmarkEnd w:id="845"/>
      <w:bookmarkEnd w:id="846"/>
      <w:bookmarkEnd w:id="847"/>
      <w:bookmarkEnd w:id="848"/>
      <w:bookmarkEnd w:id="849"/>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850" w:name="_Toc128685237"/>
      <w:bookmarkStart w:id="851" w:name="_Toc129028495"/>
      <w:bookmarkStart w:id="852" w:name="_Toc129030024"/>
      <w:bookmarkStart w:id="853" w:name="_Toc133417847"/>
      <w:bookmarkStart w:id="854" w:name="_Toc133482895"/>
      <w:bookmarkStart w:id="855" w:name="_Toc133483987"/>
      <w:r>
        <w:t>5.1.11.4</w:t>
      </w:r>
      <w:r>
        <w:tab/>
        <w:t>Possible solutions</w:t>
      </w:r>
      <w:bookmarkEnd w:id="850"/>
      <w:bookmarkEnd w:id="851"/>
      <w:bookmarkEnd w:id="852"/>
      <w:bookmarkEnd w:id="853"/>
      <w:bookmarkEnd w:id="854"/>
      <w:bookmarkEnd w:id="855"/>
    </w:p>
    <w:p w14:paraId="094C8398" w14:textId="28C5E812" w:rsidR="00AD1B90" w:rsidRDefault="00AD1B90" w:rsidP="00A577AE">
      <w:pPr>
        <w:pStyle w:val="Heading5"/>
      </w:pPr>
      <w:bookmarkStart w:id="856" w:name="_Toc129028496"/>
      <w:bookmarkStart w:id="857" w:name="_Toc129030025"/>
      <w:bookmarkStart w:id="858" w:name="_Toc133417848"/>
      <w:bookmarkStart w:id="859" w:name="_Toc133482896"/>
      <w:bookmarkStart w:id="860" w:name="_Toc133483988"/>
      <w:r>
        <w:t>5</w:t>
      </w:r>
      <w:r w:rsidRPr="00BC0026">
        <w:t>.</w:t>
      </w:r>
      <w:r w:rsidR="00FE3A30">
        <w:t>1.11</w:t>
      </w:r>
      <w:r w:rsidRPr="00BC0026">
        <w:t>.</w:t>
      </w:r>
      <w:r>
        <w:t>4</w:t>
      </w:r>
      <w:r w:rsidRPr="00BC0026">
        <w:t>.1</w:t>
      </w:r>
      <w:r w:rsidRPr="00BC0026">
        <w:tab/>
      </w:r>
      <w:r>
        <w:t>ML training policy configuration</w:t>
      </w:r>
      <w:bookmarkEnd w:id="856"/>
      <w:bookmarkEnd w:id="857"/>
      <w:bookmarkEnd w:id="858"/>
      <w:bookmarkEnd w:id="859"/>
      <w:bookmarkEnd w:id="860"/>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861" w:name="_Toc129028497"/>
      <w:bookmarkStart w:id="862" w:name="_Toc129030026"/>
      <w:bookmarkStart w:id="863" w:name="_Toc133417849"/>
      <w:bookmarkStart w:id="864" w:name="_Toc133482897"/>
      <w:bookmarkStart w:id="865" w:name="_Toc133483989"/>
      <w:r>
        <w:t>5</w:t>
      </w:r>
      <w:r w:rsidRPr="00BC0026">
        <w:t>.</w:t>
      </w:r>
      <w:r>
        <w:t>1.11</w:t>
      </w:r>
      <w:r w:rsidRPr="00BC0026">
        <w:t>.</w:t>
      </w:r>
      <w:r>
        <w:t>4</w:t>
      </w:r>
      <w:r w:rsidRPr="00BC0026">
        <w:t>.</w:t>
      </w:r>
      <w:r>
        <w:t>2</w:t>
      </w:r>
      <w:r w:rsidR="00AD1B90" w:rsidRPr="00BC0026">
        <w:tab/>
      </w:r>
      <w:r w:rsidR="00AD1B90">
        <w:t>ML training activation and deactivation</w:t>
      </w:r>
      <w:bookmarkEnd w:id="861"/>
      <w:bookmarkEnd w:id="862"/>
      <w:bookmarkEnd w:id="863"/>
      <w:bookmarkEnd w:id="864"/>
      <w:bookmarkEnd w:id="865"/>
    </w:p>
    <w:p w14:paraId="0EEBA412" w14:textId="23DC321B" w:rsidR="00AD1B90" w:rsidRDefault="00FE3A30" w:rsidP="00A577AE">
      <w:pPr>
        <w:pStyle w:val="Heading6"/>
      </w:pPr>
      <w:bookmarkStart w:id="866" w:name="_Toc129028498"/>
      <w:bookmarkStart w:id="867" w:name="_Toc129030027"/>
      <w:bookmarkStart w:id="868" w:name="_Toc133417850"/>
      <w:bookmarkStart w:id="869" w:name="_Toc133482898"/>
      <w:bookmarkStart w:id="870" w:name="_Toc133483990"/>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866"/>
      <w:bookmarkEnd w:id="867"/>
      <w:bookmarkEnd w:id="868"/>
      <w:bookmarkEnd w:id="869"/>
      <w:bookmarkEnd w:id="870"/>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871" w:name="MCCQCTEMPBM_00000035"/>
      <w:r w:rsidRPr="00F17505">
        <w:rPr>
          <w:rFonts w:ascii="Courier New" w:hAnsi="Courier New" w:cs="Courier New"/>
        </w:rPr>
        <w:t>MLTrainingFunction</w:t>
      </w:r>
      <w:bookmarkEnd w:id="871"/>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872" w:name="_Toc129028499"/>
      <w:bookmarkStart w:id="873" w:name="_Toc129030028"/>
      <w:bookmarkStart w:id="874" w:name="_Toc133417851"/>
      <w:bookmarkStart w:id="875" w:name="_Toc133482899"/>
      <w:bookmarkStart w:id="876" w:name="_Toc133483991"/>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872"/>
      <w:bookmarkEnd w:id="873"/>
      <w:bookmarkEnd w:id="874"/>
      <w:bookmarkEnd w:id="875"/>
      <w:bookmarkEnd w:id="876"/>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877" w:name="_Toc129028500"/>
      <w:bookmarkStart w:id="878" w:name="_Toc129030029"/>
      <w:bookmarkStart w:id="879" w:name="_Toc133417852"/>
      <w:bookmarkStart w:id="880" w:name="_Toc133482900"/>
      <w:bookmarkStart w:id="881" w:name="_Toc133483992"/>
      <w:r>
        <w:t>5</w:t>
      </w:r>
      <w:r w:rsidRPr="00BC0026">
        <w:t>.</w:t>
      </w:r>
      <w:r>
        <w:t>1.11</w:t>
      </w:r>
      <w:r w:rsidRPr="00BC0026">
        <w:t>.</w:t>
      </w:r>
      <w:r>
        <w:t>4</w:t>
      </w:r>
      <w:r w:rsidRPr="00BC0026">
        <w:t>.</w:t>
      </w:r>
      <w:r>
        <w:t>2.3</w:t>
      </w:r>
      <w:r w:rsidR="00AD1B90" w:rsidRPr="00BC0026">
        <w:tab/>
      </w:r>
      <w:r w:rsidR="00AD1B90">
        <w:t>Schedule based activation and deactivation</w:t>
      </w:r>
      <w:bookmarkEnd w:id="877"/>
      <w:bookmarkEnd w:id="878"/>
      <w:bookmarkEnd w:id="879"/>
      <w:bookmarkEnd w:id="880"/>
      <w:bookmarkEnd w:id="881"/>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882" w:name="_Toc129028501"/>
      <w:bookmarkStart w:id="883" w:name="_Toc129030030"/>
      <w:bookmarkStart w:id="884" w:name="_Toc133417853"/>
      <w:bookmarkStart w:id="885" w:name="_Toc133482901"/>
      <w:bookmarkStart w:id="886" w:name="_Toc133483993"/>
      <w:r>
        <w:t>5.</w:t>
      </w:r>
      <w:r w:rsidR="00FE3A30">
        <w:t>1.11</w:t>
      </w:r>
      <w:r>
        <w:rPr>
          <w:lang w:val="en-US"/>
        </w:rPr>
        <w:t>.5</w:t>
      </w:r>
      <w:r>
        <w:tab/>
        <w:t>Evaluation</w:t>
      </w:r>
      <w:bookmarkEnd w:id="882"/>
      <w:bookmarkEnd w:id="883"/>
      <w:bookmarkEnd w:id="884"/>
      <w:bookmarkEnd w:id="885"/>
      <w:bookmarkEnd w:id="886"/>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887" w:name="_Toc133417854"/>
      <w:bookmarkStart w:id="888" w:name="_Toc133482902"/>
      <w:bookmarkStart w:id="889" w:name="_Toc133483994"/>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887"/>
      <w:bookmarkEnd w:id="888"/>
      <w:bookmarkEnd w:id="889"/>
    </w:p>
    <w:p w14:paraId="1D2CA5D8" w14:textId="02B1E2DE" w:rsidR="00E5035F" w:rsidRPr="00806E76" w:rsidRDefault="00E5035F" w:rsidP="00A577AE">
      <w:pPr>
        <w:pStyle w:val="Heading4"/>
      </w:pPr>
      <w:bookmarkStart w:id="890" w:name="_Toc129028503"/>
      <w:bookmarkStart w:id="891" w:name="_Toc129030032"/>
      <w:bookmarkStart w:id="892" w:name="_Toc133417855"/>
      <w:bookmarkStart w:id="893" w:name="_Toc133482903"/>
      <w:bookmarkStart w:id="894" w:name="_Toc133483995"/>
      <w:r w:rsidRPr="00806E76">
        <w:t>5.</w:t>
      </w:r>
      <w:r w:rsidR="004609FC">
        <w:t>1.</w:t>
      </w:r>
      <w:r>
        <w:t>12</w:t>
      </w:r>
      <w:r w:rsidRPr="00806E76">
        <w:t>.1</w:t>
      </w:r>
      <w:r w:rsidRPr="00806E76">
        <w:tab/>
        <w:t>Description</w:t>
      </w:r>
      <w:bookmarkEnd w:id="890"/>
      <w:bookmarkEnd w:id="891"/>
      <w:bookmarkEnd w:id="892"/>
      <w:bookmarkEnd w:id="893"/>
      <w:bookmarkEnd w:id="894"/>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443EF5">
      <w:pPr>
        <w:pStyle w:val="TH"/>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895" w:name="_Toc129028504"/>
      <w:bookmarkStart w:id="896" w:name="_Toc129030033"/>
      <w:bookmarkStart w:id="897" w:name="_Toc133417856"/>
      <w:bookmarkStart w:id="898" w:name="_Toc133482904"/>
      <w:bookmarkStart w:id="899" w:name="_Toc133483996"/>
      <w:r w:rsidRPr="00806E76">
        <w:t>5.</w:t>
      </w:r>
      <w:r w:rsidR="0004527B">
        <w:t>1.</w:t>
      </w:r>
      <w:r>
        <w:t>12</w:t>
      </w:r>
      <w:r w:rsidRPr="00806E76">
        <w:t>.2</w:t>
      </w:r>
      <w:r w:rsidRPr="00806E76">
        <w:tab/>
        <w:t>Use cases</w:t>
      </w:r>
      <w:bookmarkEnd w:id="895"/>
      <w:bookmarkEnd w:id="896"/>
      <w:bookmarkEnd w:id="897"/>
      <w:bookmarkEnd w:id="898"/>
      <w:bookmarkEnd w:id="899"/>
    </w:p>
    <w:p w14:paraId="2B9B8C39" w14:textId="0872DFF6" w:rsidR="00E5035F" w:rsidRPr="00806E76" w:rsidRDefault="00E5035F" w:rsidP="00E5035F">
      <w:pPr>
        <w:pStyle w:val="Heading5"/>
        <w:rPr>
          <w:b/>
          <w:bCs/>
        </w:rPr>
      </w:pPr>
      <w:bookmarkStart w:id="900" w:name="_Toc129028505"/>
      <w:bookmarkStart w:id="901" w:name="_Toc129030034"/>
      <w:bookmarkStart w:id="902" w:name="_Toc133417857"/>
      <w:bookmarkStart w:id="903" w:name="_Toc133482905"/>
      <w:bookmarkStart w:id="904" w:name="_Toc133483997"/>
      <w:r w:rsidRPr="00806E76">
        <w:t>5.</w:t>
      </w:r>
      <w:r w:rsidR="004609FC">
        <w:t>1.</w:t>
      </w:r>
      <w:r>
        <w:t>12</w:t>
      </w:r>
      <w:r w:rsidRPr="00806E76">
        <w:t>.2.1</w:t>
      </w:r>
      <w:r>
        <w:tab/>
      </w:r>
      <w:r w:rsidRPr="00E5035F">
        <w:rPr>
          <w:lang w:val="en-US"/>
        </w:rPr>
        <w:t>Discovering</w:t>
      </w:r>
      <w:r>
        <w:t xml:space="preserve"> sharable Knowledge</w:t>
      </w:r>
      <w:bookmarkEnd w:id="900"/>
      <w:bookmarkEnd w:id="901"/>
      <w:bookmarkEnd w:id="902"/>
      <w:bookmarkEnd w:id="903"/>
      <w:bookmarkEnd w:id="904"/>
    </w:p>
    <w:p w14:paraId="095F1FCE" w14:textId="6F5968A3"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905" w:name="_Toc129028506"/>
      <w:bookmarkStart w:id="906" w:name="_Toc129030035"/>
      <w:bookmarkStart w:id="907" w:name="_Toc133417858"/>
      <w:bookmarkStart w:id="908" w:name="_Toc133482906"/>
      <w:bookmarkStart w:id="909" w:name="_Toc133483998"/>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905"/>
      <w:bookmarkEnd w:id="906"/>
      <w:bookmarkEnd w:id="907"/>
      <w:bookmarkEnd w:id="908"/>
      <w:bookmarkEnd w:id="909"/>
    </w:p>
    <w:p w14:paraId="2A86D494" w14:textId="0BE406CC"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001769C7">
        <w:rPr>
          <w:rFonts w:cs="Arial"/>
        </w:rPr>
        <w:t>e</w:t>
      </w:r>
      <w:r w:rsidR="001769C7" w:rsidRPr="00A15115">
        <w:rPr>
          <w:rFonts w:cs="Arial"/>
        </w:rPr>
        <w:t>ntity</w:t>
      </w:r>
      <w:r w:rsidR="001769C7"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45E58066"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910" w:name="_Hlk128661849"/>
      <w:bookmarkStart w:id="911"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910"/>
    </w:p>
    <w:bookmarkEnd w:id="911"/>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443EF5">
      <w:pPr>
        <w:pStyle w:val="TH"/>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443EF5">
      <w:pPr>
        <w:pStyle w:val="TH"/>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443EF5">
      <w:pPr>
        <w:pStyle w:val="TH"/>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443EF5">
      <w:pPr>
        <w:pStyle w:val="TH"/>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912" w:name="_Toc129028507"/>
      <w:bookmarkStart w:id="913" w:name="_Toc129030036"/>
      <w:bookmarkStart w:id="914" w:name="_Toc133417859"/>
      <w:bookmarkStart w:id="915" w:name="_Toc133482907"/>
      <w:bookmarkStart w:id="916" w:name="_Toc133483999"/>
      <w:r w:rsidRPr="00806E76">
        <w:t>5.</w:t>
      </w:r>
      <w:r w:rsidR="004609FC">
        <w:t>1.</w:t>
      </w:r>
      <w:r>
        <w:t>12</w:t>
      </w:r>
      <w:r w:rsidRPr="00806E76">
        <w:t>.3</w:t>
      </w:r>
      <w:r w:rsidRPr="00806E76">
        <w:tab/>
        <w:t>Potential requirements</w:t>
      </w:r>
      <w:bookmarkEnd w:id="912"/>
      <w:bookmarkEnd w:id="913"/>
      <w:bookmarkEnd w:id="914"/>
      <w:bookmarkEnd w:id="915"/>
      <w:bookmarkEnd w:id="916"/>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917" w:name="_Toc129028508"/>
      <w:bookmarkStart w:id="918" w:name="_Toc129030037"/>
      <w:bookmarkStart w:id="919" w:name="_Toc133417860"/>
      <w:bookmarkStart w:id="920" w:name="_Toc133482908"/>
      <w:bookmarkStart w:id="921" w:name="_Toc133484000"/>
      <w:r w:rsidRPr="00806E76">
        <w:t>5.</w:t>
      </w:r>
      <w:r w:rsidR="004609FC">
        <w:t>1.</w:t>
      </w:r>
      <w:r>
        <w:t>12</w:t>
      </w:r>
      <w:r w:rsidRPr="00806E76">
        <w:t>.4</w:t>
      </w:r>
      <w:r w:rsidRPr="00806E76">
        <w:tab/>
        <w:t>Possible solutions</w:t>
      </w:r>
      <w:bookmarkEnd w:id="917"/>
      <w:bookmarkEnd w:id="918"/>
      <w:bookmarkEnd w:id="919"/>
      <w:bookmarkEnd w:id="920"/>
      <w:bookmarkEnd w:id="921"/>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144C6F3" w:rsidR="00E5035F" w:rsidRPr="000B001D" w:rsidRDefault="00E5035F" w:rsidP="005D6FEB">
      <w:pPr>
        <w:pStyle w:val="NO"/>
      </w:pPr>
      <w:r w:rsidRPr="000B001D">
        <w:rPr>
          <w:lang w:eastAsia="zh-CN"/>
        </w:rPr>
        <w:t>N</w:t>
      </w:r>
      <w:r w:rsidR="005D6FEB">
        <w:rPr>
          <w:lang w:eastAsia="zh-CN"/>
        </w:rPr>
        <w:t>OTE</w:t>
      </w:r>
      <w:r w:rsidRPr="000B001D">
        <w:rPr>
          <w:lang w:eastAsia="zh-CN"/>
        </w:rPr>
        <w:t xml:space="preserve">: </w:t>
      </w:r>
      <w:r w:rsidR="005D6FEB">
        <w:rPr>
          <w:lang w:eastAsia="zh-CN"/>
        </w:rPr>
        <w:tab/>
        <w:t>I</w:t>
      </w:r>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922" w:name="_Toc129028509"/>
      <w:bookmarkStart w:id="923" w:name="_Toc129030038"/>
      <w:bookmarkStart w:id="924" w:name="_Toc133417861"/>
      <w:bookmarkStart w:id="925" w:name="_Toc133482909"/>
      <w:bookmarkStart w:id="926" w:name="_Toc133484001"/>
      <w:r>
        <w:t>5.</w:t>
      </w:r>
      <w:r w:rsidR="004609FC">
        <w:t>1.</w:t>
      </w:r>
      <w:r>
        <w:t>12</w:t>
      </w:r>
      <w:r>
        <w:rPr>
          <w:lang w:val="en-US"/>
        </w:rPr>
        <w:t>.</w:t>
      </w:r>
      <w:r>
        <w:t>5</w:t>
      </w:r>
      <w:r w:rsidRPr="00DE54AA">
        <w:tab/>
      </w:r>
      <w:r>
        <w:t>Evaluation</w:t>
      </w:r>
      <w:bookmarkEnd w:id="922"/>
      <w:bookmarkEnd w:id="923"/>
      <w:bookmarkEnd w:id="924"/>
      <w:bookmarkEnd w:id="925"/>
      <w:bookmarkEnd w:id="926"/>
    </w:p>
    <w:p w14:paraId="068D451C" w14:textId="24CD564F" w:rsidR="00BF2ACB" w:rsidRPr="00A577AE" w:rsidRDefault="00E5035F" w:rsidP="00A577AE">
      <w:pPr>
        <w:rPr>
          <w:lang w:val="en-US"/>
        </w:rPr>
      </w:pPr>
      <w:bookmarkStart w:id="927"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928" w:name="_Toc128685238"/>
      <w:bookmarkStart w:id="929" w:name="_Toc129028510"/>
      <w:bookmarkStart w:id="930" w:name="_Toc120096705"/>
      <w:bookmarkStart w:id="931" w:name="_Toc120097064"/>
      <w:bookmarkEnd w:id="927"/>
    </w:p>
    <w:p w14:paraId="097AC374" w14:textId="149112BF" w:rsidR="005F339C" w:rsidRDefault="005F339C" w:rsidP="000546AD">
      <w:pPr>
        <w:pStyle w:val="Heading2"/>
      </w:pPr>
      <w:bookmarkStart w:id="932" w:name="_Toc129030040"/>
      <w:bookmarkStart w:id="933" w:name="_Toc133417862"/>
      <w:bookmarkStart w:id="934" w:name="_Toc133482910"/>
      <w:bookmarkStart w:id="935" w:name="_Toc133484002"/>
      <w:r>
        <w:t>5.</w:t>
      </w:r>
      <w:r w:rsidR="00207F66">
        <w:t>2</w:t>
      </w:r>
      <w:r>
        <w:tab/>
      </w:r>
      <w:r w:rsidRPr="005F339C">
        <w:t xml:space="preserve">Management Capabilities for </w:t>
      </w:r>
      <w:r>
        <w:t>AI/</w:t>
      </w:r>
      <w:r w:rsidRPr="005F339C">
        <w:t xml:space="preserve">ML </w:t>
      </w:r>
      <w:r>
        <w:t>inference</w:t>
      </w:r>
      <w:r w:rsidRPr="005F339C">
        <w:t xml:space="preserve"> phase</w:t>
      </w:r>
      <w:bookmarkEnd w:id="928"/>
      <w:bookmarkEnd w:id="929"/>
      <w:bookmarkEnd w:id="932"/>
      <w:bookmarkEnd w:id="933"/>
      <w:bookmarkEnd w:id="934"/>
      <w:bookmarkEnd w:id="935"/>
    </w:p>
    <w:p w14:paraId="6F85AB0C" w14:textId="4B56E765" w:rsidR="00036BFD" w:rsidRPr="00A83A69" w:rsidRDefault="00036BFD" w:rsidP="00A577AE">
      <w:pPr>
        <w:pStyle w:val="Heading3"/>
      </w:pPr>
      <w:bookmarkStart w:id="936" w:name="_Toc128685239"/>
      <w:bookmarkStart w:id="937" w:name="_Toc129028511"/>
      <w:bookmarkStart w:id="938" w:name="_Toc129030041"/>
      <w:bookmarkStart w:id="939" w:name="_Toc133417863"/>
      <w:bookmarkStart w:id="940" w:name="_Toc133482911"/>
      <w:bookmarkStart w:id="941" w:name="_Toc133484003"/>
      <w:r w:rsidRPr="00A83A69">
        <w:t>5.</w:t>
      </w:r>
      <w:r w:rsidR="00207F66">
        <w:t>2</w:t>
      </w:r>
      <w:r w:rsidR="00402AEF">
        <w:t>.1</w:t>
      </w:r>
      <w:r w:rsidRPr="00A83A69">
        <w:tab/>
        <w:t>AI/ML Inference History</w:t>
      </w:r>
      <w:bookmarkEnd w:id="930"/>
      <w:bookmarkEnd w:id="931"/>
      <w:bookmarkEnd w:id="936"/>
      <w:bookmarkEnd w:id="937"/>
      <w:bookmarkEnd w:id="938"/>
      <w:bookmarkEnd w:id="939"/>
      <w:bookmarkEnd w:id="940"/>
      <w:bookmarkEnd w:id="941"/>
      <w:r w:rsidRPr="00A83A69">
        <w:t xml:space="preserve"> </w:t>
      </w:r>
    </w:p>
    <w:p w14:paraId="75FFD00F" w14:textId="7CFC47B9" w:rsidR="00036BFD" w:rsidRPr="00A83A69" w:rsidRDefault="00036BFD" w:rsidP="00A577AE">
      <w:pPr>
        <w:pStyle w:val="Heading4"/>
      </w:pPr>
      <w:bookmarkStart w:id="942" w:name="_Toc120096706"/>
      <w:bookmarkStart w:id="943" w:name="_Toc120097065"/>
      <w:bookmarkStart w:id="944" w:name="_Toc128685240"/>
      <w:bookmarkStart w:id="945" w:name="_Toc129028512"/>
      <w:bookmarkStart w:id="946" w:name="_Toc129030042"/>
      <w:bookmarkStart w:id="947" w:name="_Toc133417864"/>
      <w:bookmarkStart w:id="948" w:name="_Toc133482912"/>
      <w:bookmarkStart w:id="949" w:name="_Toc133484004"/>
      <w:r w:rsidRPr="00A83A69">
        <w:t>5.</w:t>
      </w:r>
      <w:r w:rsidR="00207F66">
        <w:t>2</w:t>
      </w:r>
      <w:r w:rsidR="00402AEF">
        <w:t>.1.1</w:t>
      </w:r>
      <w:r w:rsidRPr="00A83A69">
        <w:tab/>
        <w:t>Description</w:t>
      </w:r>
      <w:bookmarkEnd w:id="942"/>
      <w:bookmarkEnd w:id="943"/>
      <w:bookmarkEnd w:id="944"/>
      <w:bookmarkEnd w:id="945"/>
      <w:bookmarkEnd w:id="946"/>
      <w:bookmarkEnd w:id="947"/>
      <w:bookmarkEnd w:id="948"/>
      <w:bookmarkEnd w:id="949"/>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950" w:name="_Toc120096707"/>
      <w:bookmarkStart w:id="951" w:name="_Toc120097066"/>
      <w:bookmarkStart w:id="952" w:name="_Toc128685241"/>
      <w:bookmarkStart w:id="953" w:name="_Toc129028513"/>
      <w:bookmarkStart w:id="954" w:name="_Toc129030043"/>
      <w:bookmarkStart w:id="955" w:name="_Toc133417865"/>
      <w:bookmarkStart w:id="956" w:name="_Toc133482913"/>
      <w:bookmarkStart w:id="957" w:name="_Toc133484005"/>
      <w:r>
        <w:t>5.</w:t>
      </w:r>
      <w:r w:rsidR="00207F66">
        <w:t>2</w:t>
      </w:r>
      <w:r w:rsidR="00402AEF">
        <w:t>.1.2</w:t>
      </w:r>
      <w:r w:rsidRPr="00A83A69">
        <w:tab/>
        <w:t>Use cases</w:t>
      </w:r>
      <w:bookmarkEnd w:id="950"/>
      <w:bookmarkEnd w:id="951"/>
      <w:bookmarkEnd w:id="952"/>
      <w:bookmarkEnd w:id="953"/>
      <w:bookmarkEnd w:id="954"/>
      <w:bookmarkEnd w:id="955"/>
      <w:bookmarkEnd w:id="956"/>
      <w:bookmarkEnd w:id="957"/>
    </w:p>
    <w:p w14:paraId="41813AF1" w14:textId="0A6CE805" w:rsidR="00036BFD" w:rsidRPr="00A83A69" w:rsidRDefault="00036BFD" w:rsidP="00A577AE">
      <w:pPr>
        <w:pStyle w:val="Heading5"/>
      </w:pPr>
      <w:bookmarkStart w:id="958" w:name="_Toc120096708"/>
      <w:bookmarkStart w:id="959" w:name="_Toc120097067"/>
      <w:bookmarkStart w:id="960" w:name="_Toc128685242"/>
      <w:bookmarkStart w:id="961" w:name="_Toc129028514"/>
      <w:bookmarkStart w:id="962" w:name="_Toc129030044"/>
      <w:bookmarkStart w:id="963" w:name="_Toc133417866"/>
      <w:bookmarkStart w:id="964" w:name="_Toc133482914"/>
      <w:bookmarkStart w:id="965" w:name="_Toc133484006"/>
      <w:r>
        <w:t>5.</w:t>
      </w:r>
      <w:r w:rsidR="00207F66">
        <w:t>2</w:t>
      </w:r>
      <w:r w:rsidR="00402AEF">
        <w:t>.1.2.1</w:t>
      </w:r>
      <w:r w:rsidRPr="00A83A69">
        <w:tab/>
        <w:t xml:space="preserve">Tracking </w:t>
      </w:r>
      <w:r w:rsidRPr="001701D1">
        <w:t>AI</w:t>
      </w:r>
      <w:r w:rsidRPr="00A83A69">
        <w:t>/ML inference decision and context</w:t>
      </w:r>
      <w:bookmarkEnd w:id="958"/>
      <w:bookmarkEnd w:id="959"/>
      <w:bookmarkEnd w:id="960"/>
      <w:bookmarkEnd w:id="961"/>
      <w:bookmarkEnd w:id="962"/>
      <w:bookmarkEnd w:id="963"/>
      <w:bookmarkEnd w:id="964"/>
      <w:bookmarkEnd w:id="965"/>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966"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966"/>
    </w:p>
    <w:p w14:paraId="792C2496" w14:textId="76914033" w:rsidR="00036BFD" w:rsidRPr="002E3DA2" w:rsidRDefault="002E3DA2" w:rsidP="00443EF5">
      <w:pPr>
        <w:pStyle w:val="TH"/>
        <w:rPr>
          <w:lang w:val="en-IN"/>
        </w:rPr>
      </w:pPr>
      <w:r w:rsidRPr="00A83A69">
        <w:rPr>
          <w:lang w:val="en-IN"/>
        </w:rPr>
        <w:t>Figure 5.</w:t>
      </w:r>
      <w:r w:rsidR="00D33A60">
        <w:rPr>
          <w:lang w:val="en-IN"/>
        </w:rPr>
        <w:t>2</w:t>
      </w:r>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967" w:name="_Toc120096709"/>
      <w:bookmarkStart w:id="968" w:name="_Toc120097068"/>
      <w:bookmarkStart w:id="969" w:name="_Toc128685243"/>
      <w:bookmarkStart w:id="970" w:name="_Toc129028515"/>
      <w:bookmarkStart w:id="971" w:name="_Toc129030045"/>
      <w:bookmarkStart w:id="972" w:name="_Toc133417867"/>
      <w:bookmarkStart w:id="973" w:name="_Toc133482915"/>
      <w:bookmarkStart w:id="974" w:name="_Toc133484007"/>
      <w:r w:rsidRPr="00A83A69">
        <w:t>5.</w:t>
      </w:r>
      <w:r w:rsidR="00207F66">
        <w:t>2</w:t>
      </w:r>
      <w:r w:rsidR="00402AEF">
        <w:t>.1.3</w:t>
      </w:r>
      <w:r w:rsidRPr="00A83A69">
        <w:tab/>
        <w:t>Potential requirements</w:t>
      </w:r>
      <w:bookmarkEnd w:id="967"/>
      <w:bookmarkEnd w:id="968"/>
      <w:bookmarkEnd w:id="969"/>
      <w:bookmarkEnd w:id="970"/>
      <w:bookmarkEnd w:id="971"/>
      <w:bookmarkEnd w:id="972"/>
      <w:bookmarkEnd w:id="973"/>
      <w:bookmarkEnd w:id="974"/>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975" w:name="_Toc120096710"/>
      <w:bookmarkStart w:id="976" w:name="_Toc120097069"/>
      <w:bookmarkStart w:id="977" w:name="_Toc128685244"/>
      <w:bookmarkStart w:id="978" w:name="_Toc129028516"/>
      <w:bookmarkStart w:id="979" w:name="_Toc129030046"/>
      <w:bookmarkStart w:id="980" w:name="_Toc133417868"/>
      <w:bookmarkStart w:id="981" w:name="_Toc133482916"/>
      <w:bookmarkStart w:id="982" w:name="_Toc133484008"/>
      <w:r w:rsidRPr="00A83A69">
        <w:t>5.</w:t>
      </w:r>
      <w:r w:rsidR="00207F66">
        <w:t>2</w:t>
      </w:r>
      <w:r w:rsidR="00402AEF">
        <w:t>.1.4</w:t>
      </w:r>
      <w:r w:rsidRPr="00A83A69">
        <w:tab/>
        <w:t>Possible solutions</w:t>
      </w:r>
      <w:bookmarkEnd w:id="975"/>
      <w:bookmarkEnd w:id="976"/>
      <w:bookmarkEnd w:id="977"/>
      <w:bookmarkEnd w:id="978"/>
      <w:bookmarkEnd w:id="979"/>
      <w:bookmarkEnd w:id="980"/>
      <w:bookmarkEnd w:id="981"/>
      <w:bookmarkEnd w:id="982"/>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20AF48E4" w:rsidR="00036BFD" w:rsidRPr="00B450A5" w:rsidRDefault="00E36FC5" w:rsidP="00443EF5">
      <w:pPr>
        <w:pStyle w:val="NO"/>
      </w:pPr>
      <w:bookmarkStart w:id="983" w:name="_Hlk131745545"/>
      <w:r>
        <w:t>N</w:t>
      </w:r>
      <w:r w:rsidR="005D6FEB">
        <w:t>OTE</w:t>
      </w:r>
      <w:r w:rsidR="00036BFD" w:rsidRPr="00B450A5">
        <w:t xml:space="preserve">: </w:t>
      </w:r>
      <w:r w:rsidR="005D6FEB">
        <w:tab/>
      </w:r>
      <w:r>
        <w:t>P</w:t>
      </w:r>
      <w:r w:rsidR="00036BFD" w:rsidRPr="00B450A5">
        <w:t>otential alignment with the solution</w:t>
      </w:r>
      <w:r>
        <w:t>s tha</w:t>
      </w:r>
      <w:r w:rsidR="00E432F2">
        <w:t>t</w:t>
      </w:r>
      <w:r>
        <w:t xml:space="preserve"> are being</w:t>
      </w:r>
      <w:r w:rsidR="00C60AD2">
        <w:t>/will</w:t>
      </w:r>
      <w:r>
        <w:t xml:space="preserve"> be developed on</w:t>
      </w:r>
      <w:r w:rsidR="00036BFD" w:rsidRPr="00B450A5">
        <w:t xml:space="preserve"> historical data handling </w:t>
      </w:r>
      <w:r>
        <w:t xml:space="preserve">as part of the on-going </w:t>
      </w:r>
      <w:r w:rsidR="00036BFD" w:rsidRPr="00B450A5">
        <w:t>Rel-18</w:t>
      </w:r>
      <w:r>
        <w:t xml:space="preserve"> work </w:t>
      </w:r>
      <w:r w:rsidR="00036BFD" w:rsidRPr="00B450A5">
        <w:t xml:space="preserve">on management data collection </w:t>
      </w:r>
      <w:r>
        <w:t>is to be investigated.</w:t>
      </w:r>
    </w:p>
    <w:p w14:paraId="0110FE50" w14:textId="624CFACC" w:rsidR="00036BFD" w:rsidRPr="00A83A69" w:rsidRDefault="00036BFD" w:rsidP="00A577AE">
      <w:pPr>
        <w:pStyle w:val="Heading4"/>
      </w:pPr>
      <w:bookmarkStart w:id="984" w:name="_Toc120096711"/>
      <w:bookmarkStart w:id="985" w:name="_Toc120097070"/>
      <w:bookmarkStart w:id="986" w:name="_Toc128685245"/>
      <w:bookmarkStart w:id="987" w:name="_Toc129028517"/>
      <w:bookmarkStart w:id="988" w:name="_Toc129030047"/>
      <w:bookmarkStart w:id="989" w:name="_Toc133417869"/>
      <w:bookmarkStart w:id="990" w:name="_Toc133482917"/>
      <w:bookmarkStart w:id="991" w:name="_Toc133484009"/>
      <w:bookmarkEnd w:id="983"/>
      <w:r w:rsidRPr="00A83A69">
        <w:t>5.</w:t>
      </w:r>
      <w:r w:rsidR="00207F66">
        <w:t>2</w:t>
      </w:r>
      <w:r w:rsidR="00402AEF">
        <w:t>.1.</w:t>
      </w:r>
      <w:r>
        <w:t>5</w:t>
      </w:r>
      <w:r w:rsidRPr="00A83A69">
        <w:tab/>
      </w:r>
      <w:r>
        <w:t>Evaluation</w:t>
      </w:r>
      <w:bookmarkEnd w:id="984"/>
      <w:bookmarkEnd w:id="985"/>
      <w:bookmarkEnd w:id="986"/>
      <w:bookmarkEnd w:id="987"/>
      <w:bookmarkEnd w:id="988"/>
      <w:bookmarkEnd w:id="989"/>
      <w:bookmarkEnd w:id="990"/>
      <w:bookmarkEnd w:id="991"/>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992" w:name="_Toc120096758"/>
      <w:bookmarkStart w:id="993" w:name="_Toc120097118"/>
      <w:bookmarkStart w:id="994" w:name="_Toc128685246"/>
      <w:bookmarkStart w:id="995" w:name="_Toc129028518"/>
      <w:bookmarkStart w:id="996" w:name="_Toc129030048"/>
      <w:bookmarkStart w:id="997" w:name="_Toc133417870"/>
      <w:bookmarkStart w:id="998" w:name="_Toc133482918"/>
      <w:bookmarkStart w:id="999" w:name="_Toc133484010"/>
      <w:bookmarkEnd w:id="161"/>
      <w:r w:rsidRPr="005E4D30">
        <w:t>5.</w:t>
      </w:r>
      <w:r w:rsidR="00207F66" w:rsidRPr="005E4D30">
        <w:t>2</w:t>
      </w:r>
      <w:r w:rsidR="00D407E7" w:rsidRPr="005E4D30">
        <w:t>.</w:t>
      </w:r>
      <w:r w:rsidR="00B46607">
        <w:t>2</w:t>
      </w:r>
      <w:r w:rsidR="000546AD">
        <w:tab/>
      </w:r>
      <w:r w:rsidRPr="005E4D30">
        <w:t>Orchestrating AI/ML Inference</w:t>
      </w:r>
      <w:bookmarkEnd w:id="992"/>
      <w:bookmarkEnd w:id="993"/>
      <w:bookmarkEnd w:id="994"/>
      <w:bookmarkEnd w:id="995"/>
      <w:bookmarkEnd w:id="996"/>
      <w:bookmarkEnd w:id="997"/>
      <w:bookmarkEnd w:id="998"/>
      <w:bookmarkEnd w:id="999"/>
      <w:r w:rsidRPr="005E4D30">
        <w:t xml:space="preserve"> </w:t>
      </w:r>
    </w:p>
    <w:p w14:paraId="2CC8313E" w14:textId="454DAF50" w:rsidR="00822DDA" w:rsidRPr="009B5113" w:rsidRDefault="00822DDA" w:rsidP="00A577AE">
      <w:pPr>
        <w:pStyle w:val="Heading4"/>
      </w:pPr>
      <w:bookmarkStart w:id="1000" w:name="_Toc120096759"/>
      <w:bookmarkStart w:id="1001" w:name="_Toc120097119"/>
      <w:bookmarkStart w:id="1002" w:name="_Toc128685247"/>
      <w:bookmarkStart w:id="1003" w:name="_Toc129028519"/>
      <w:bookmarkStart w:id="1004" w:name="_Toc129030049"/>
      <w:bookmarkStart w:id="1005" w:name="_Toc133417871"/>
      <w:bookmarkStart w:id="1006" w:name="_Toc133482919"/>
      <w:bookmarkStart w:id="1007" w:name="_Toc133484011"/>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1000"/>
      <w:bookmarkEnd w:id="1001"/>
      <w:bookmarkEnd w:id="1002"/>
      <w:bookmarkEnd w:id="1003"/>
      <w:bookmarkEnd w:id="1004"/>
      <w:bookmarkEnd w:id="1005"/>
      <w:bookmarkEnd w:id="1006"/>
      <w:bookmarkEnd w:id="1007"/>
    </w:p>
    <w:p w14:paraId="3F02DDC3" w14:textId="79BFE25A" w:rsidR="00570ADC" w:rsidRDefault="00570ADC" w:rsidP="00570ADC">
      <w:pPr>
        <w:jc w:val="both"/>
        <w:rPr>
          <w:rFonts w:cs="Arial"/>
          <w:color w:val="000000"/>
        </w:rPr>
      </w:pPr>
      <w:bookmarkStart w:id="1008" w:name="_Toc120096760"/>
      <w:bookmarkStart w:id="1009" w:name="_Toc120097120"/>
      <w:bookmarkStart w:id="1010"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D2259B5" w:rsidR="00570ADC" w:rsidRPr="00324428" w:rsidRDefault="00570ADC" w:rsidP="00570ADC">
      <w:pPr>
        <w:pStyle w:val="NO"/>
      </w:pPr>
      <w:r w:rsidRPr="00324428">
        <w:rPr>
          <w:rFonts w:cs="Arial"/>
          <w:color w:val="000000"/>
        </w:rPr>
        <w:t>N</w:t>
      </w:r>
      <w:r w:rsidR="005D6FEB">
        <w:rPr>
          <w:rFonts w:cs="Arial"/>
          <w:color w:val="000000"/>
        </w:rPr>
        <w:t>OTE</w:t>
      </w:r>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1011" w:name="_Toc129028520"/>
      <w:bookmarkStart w:id="1012" w:name="_Toc129030050"/>
      <w:bookmarkStart w:id="1013" w:name="_Toc133417872"/>
      <w:bookmarkStart w:id="1014" w:name="_Toc133482920"/>
      <w:bookmarkStart w:id="1015" w:name="_Toc133484012"/>
      <w:r>
        <w:t>5.</w:t>
      </w:r>
      <w:r w:rsidR="00207F66">
        <w:t>2</w:t>
      </w:r>
      <w:r w:rsidR="000E72AE">
        <w:t>.</w:t>
      </w:r>
      <w:r w:rsidR="00B46607">
        <w:t>2</w:t>
      </w:r>
      <w:r w:rsidR="000E72AE">
        <w:t>.2</w:t>
      </w:r>
      <w:r>
        <w:tab/>
        <w:t>Use cases</w:t>
      </w:r>
      <w:bookmarkEnd w:id="1008"/>
      <w:bookmarkEnd w:id="1009"/>
      <w:bookmarkEnd w:id="1010"/>
      <w:bookmarkEnd w:id="1011"/>
      <w:bookmarkEnd w:id="1012"/>
      <w:bookmarkEnd w:id="1013"/>
      <w:bookmarkEnd w:id="1014"/>
      <w:bookmarkEnd w:id="1015"/>
    </w:p>
    <w:p w14:paraId="1CECDD33" w14:textId="493851CF" w:rsidR="00822DDA" w:rsidRDefault="00822DDA" w:rsidP="00A577AE">
      <w:pPr>
        <w:pStyle w:val="Heading5"/>
      </w:pPr>
      <w:bookmarkStart w:id="1016" w:name="_Toc120096761"/>
      <w:bookmarkStart w:id="1017" w:name="_Toc120097121"/>
      <w:bookmarkStart w:id="1018" w:name="_Toc128685249"/>
      <w:bookmarkStart w:id="1019" w:name="_Toc129028521"/>
      <w:bookmarkStart w:id="1020" w:name="_Toc129030051"/>
      <w:bookmarkStart w:id="1021" w:name="_Toc133417873"/>
      <w:bookmarkStart w:id="1022" w:name="_Toc133482921"/>
      <w:bookmarkStart w:id="1023" w:name="_Toc133484013"/>
      <w:r>
        <w:t>5.</w:t>
      </w:r>
      <w:r w:rsidR="00207F66">
        <w:t>2</w:t>
      </w:r>
      <w:r w:rsidR="000E72AE">
        <w:t>.</w:t>
      </w:r>
      <w:r w:rsidR="00B46607">
        <w:t>2</w:t>
      </w:r>
      <w:r w:rsidR="000E72AE">
        <w:t>.2.1</w:t>
      </w:r>
      <w:r>
        <w:tab/>
        <w:t>Knowledge sharing on executed actions</w:t>
      </w:r>
      <w:bookmarkEnd w:id="1016"/>
      <w:bookmarkEnd w:id="1017"/>
      <w:bookmarkEnd w:id="1018"/>
      <w:bookmarkEnd w:id="1019"/>
      <w:bookmarkEnd w:id="1020"/>
      <w:bookmarkEnd w:id="1021"/>
      <w:bookmarkEnd w:id="1022"/>
      <w:bookmarkEnd w:id="1023"/>
      <w:r>
        <w:t xml:space="preserve"> </w:t>
      </w:r>
    </w:p>
    <w:p w14:paraId="7B1A26D3" w14:textId="0E78F0A1" w:rsidR="00570ADC" w:rsidRPr="007F2C70" w:rsidRDefault="00570ADC" w:rsidP="00570ADC">
      <w:pPr>
        <w:jc w:val="both"/>
        <w:rPr>
          <w:rFonts w:cs="Arial"/>
          <w:lang w:val="en-US"/>
        </w:rPr>
      </w:pPr>
      <w:bookmarkStart w:id="1024" w:name="_Toc120096762"/>
      <w:bookmarkStart w:id="1025" w:name="_Toc120097122"/>
      <w:bookmarkStart w:id="1026"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1027" w:name="_Toc129028522"/>
      <w:bookmarkStart w:id="1028" w:name="_Toc129030052"/>
      <w:bookmarkStart w:id="1029" w:name="_Toc133417874"/>
      <w:bookmarkStart w:id="1030" w:name="_Toc133482922"/>
      <w:bookmarkStart w:id="1031" w:name="_Toc133484014"/>
      <w:r>
        <w:t>5.</w:t>
      </w:r>
      <w:r w:rsidR="00207F66">
        <w:t>2</w:t>
      </w:r>
      <w:r w:rsidR="000E72AE">
        <w:t>.</w:t>
      </w:r>
      <w:r w:rsidR="00B46607">
        <w:t>2</w:t>
      </w:r>
      <w:r w:rsidR="000E72AE">
        <w:t>.2.2</w:t>
      </w:r>
      <w:r>
        <w:tab/>
      </w:r>
      <w:r w:rsidRPr="001701D1">
        <w:t>Knowledge</w:t>
      </w:r>
      <w:r>
        <w:t xml:space="preserve"> sharing on impacts of executed actions</w:t>
      </w:r>
      <w:bookmarkEnd w:id="1024"/>
      <w:bookmarkEnd w:id="1025"/>
      <w:bookmarkEnd w:id="1026"/>
      <w:bookmarkEnd w:id="1027"/>
      <w:bookmarkEnd w:id="1028"/>
      <w:bookmarkEnd w:id="1029"/>
      <w:bookmarkEnd w:id="1030"/>
      <w:bookmarkEnd w:id="1031"/>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4pt;height:126.4pt" o:ole="">
            <v:imagedata r:id="rId34" o:title=""/>
          </v:shape>
          <o:OLEObject Type="Embed" ProgID="Visio.Drawing.11" ShapeID="_x0000_i1030" DrawAspect="Content" ObjectID="_1744098213" r:id="rId35"/>
        </w:object>
      </w:r>
    </w:p>
    <w:p w14:paraId="76772926" w14:textId="41FC0BCE" w:rsidR="00822DDA" w:rsidRDefault="00822DDA" w:rsidP="00443EF5">
      <w:pPr>
        <w:pStyle w:val="TH"/>
        <w:rPr>
          <w:lang w:val="en-US"/>
        </w:rPr>
      </w:pPr>
      <w:r w:rsidRPr="00912EE2">
        <w:rPr>
          <w:lang w:val="en-US"/>
        </w:rPr>
        <w:t xml:space="preserve">Figure </w:t>
      </w:r>
      <w:r w:rsidR="0012019D" w:rsidRPr="0012019D">
        <w:rPr>
          <w:lang w:val="en-US"/>
        </w:rPr>
        <w:t>5.</w:t>
      </w:r>
      <w:r w:rsidR="00F45913">
        <w:rPr>
          <w:lang w:val="en-US"/>
        </w:rPr>
        <w:t>2</w:t>
      </w:r>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1032" w:name="_Toc120096763"/>
      <w:bookmarkStart w:id="1033" w:name="_Toc120097123"/>
      <w:bookmarkStart w:id="1034" w:name="_Toc128685251"/>
      <w:bookmarkStart w:id="1035" w:name="_Toc129028523"/>
      <w:bookmarkStart w:id="1036" w:name="_Toc129030053"/>
      <w:bookmarkStart w:id="1037" w:name="_Toc133417875"/>
      <w:bookmarkStart w:id="1038" w:name="_Toc133482923"/>
      <w:bookmarkStart w:id="1039" w:name="_Toc133484015"/>
      <w:r>
        <w:t>5.</w:t>
      </w:r>
      <w:r w:rsidR="00207F66">
        <w:t>2</w:t>
      </w:r>
      <w:r w:rsidR="000E72AE">
        <w:t>.</w:t>
      </w:r>
      <w:r w:rsidR="00B46607">
        <w:t>2</w:t>
      </w:r>
      <w:r w:rsidR="000E72AE">
        <w:t>.2.3</w:t>
      </w:r>
      <w:r>
        <w:tab/>
        <w:t xml:space="preserve">Abstract </w:t>
      </w:r>
      <w:r w:rsidRPr="001701D1">
        <w:t>information</w:t>
      </w:r>
      <w:r>
        <w:t xml:space="preserve"> on impacts of executed actions</w:t>
      </w:r>
      <w:bookmarkEnd w:id="1032"/>
      <w:bookmarkEnd w:id="1033"/>
      <w:bookmarkEnd w:id="1034"/>
      <w:bookmarkEnd w:id="1035"/>
      <w:bookmarkEnd w:id="1036"/>
      <w:bookmarkEnd w:id="1037"/>
      <w:bookmarkEnd w:id="1038"/>
      <w:bookmarkEnd w:id="1039"/>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2pt;height:161.2pt" o:ole="">
            <v:imagedata r:id="rId36" o:title=""/>
          </v:shape>
          <o:OLEObject Type="Embed" ProgID="Visio.Drawing.11" ShapeID="_x0000_i1031" DrawAspect="Content" ObjectID="_1744098214" r:id="rId37"/>
        </w:object>
      </w:r>
    </w:p>
    <w:p w14:paraId="5640A627" w14:textId="2A808348" w:rsidR="00822DDA" w:rsidRPr="00A77DB1" w:rsidRDefault="00822DDA" w:rsidP="00443EF5">
      <w:pPr>
        <w:pStyle w:val="TH"/>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1040" w:name="_Toc120096764"/>
      <w:bookmarkStart w:id="1041" w:name="_Toc120097124"/>
      <w:bookmarkStart w:id="1042" w:name="_Toc128685252"/>
      <w:bookmarkStart w:id="1043" w:name="_Toc129028524"/>
      <w:bookmarkStart w:id="1044" w:name="_Toc129030054"/>
      <w:bookmarkStart w:id="1045" w:name="_Toc133417876"/>
      <w:bookmarkStart w:id="1046" w:name="_Toc133482924"/>
      <w:bookmarkStart w:id="1047" w:name="_Toc133484016"/>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1040"/>
      <w:bookmarkEnd w:id="1041"/>
      <w:bookmarkEnd w:id="1042"/>
      <w:bookmarkEnd w:id="1043"/>
      <w:bookmarkEnd w:id="1044"/>
      <w:bookmarkEnd w:id="1045"/>
      <w:bookmarkEnd w:id="1046"/>
      <w:bookmarkEnd w:id="1047"/>
    </w:p>
    <w:p w14:paraId="07431F7E" w14:textId="54C69C85"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1048" w:name="_Toc120096765"/>
      <w:bookmarkStart w:id="1049" w:name="_Toc120097125"/>
      <w:bookmarkStart w:id="1050" w:name="_Toc128685253"/>
      <w:bookmarkStart w:id="1051" w:name="_Toc129028525"/>
      <w:bookmarkStart w:id="1052" w:name="_Toc129030055"/>
      <w:bookmarkStart w:id="1053" w:name="_Toc133417877"/>
      <w:bookmarkStart w:id="1054" w:name="_Toc133482925"/>
      <w:bookmarkStart w:id="1055" w:name="_Toc133484017"/>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1048"/>
      <w:bookmarkEnd w:id="1049"/>
      <w:bookmarkEnd w:id="1050"/>
      <w:bookmarkEnd w:id="1051"/>
      <w:bookmarkEnd w:id="1052"/>
      <w:bookmarkEnd w:id="1053"/>
      <w:bookmarkEnd w:id="1054"/>
      <w:bookmarkEnd w:id="1055"/>
      <w:r>
        <w:rPr>
          <w:lang w:val="en-US"/>
        </w:rPr>
        <w:t xml:space="preserve"> </w:t>
      </w:r>
    </w:p>
    <w:p w14:paraId="3EC23C31" w14:textId="626F71AE"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r w:rsidR="001A2A21">
        <w:rPr>
          <w:rFonts w:cs="Arial"/>
          <w:color w:val="000000"/>
        </w:rPr>
        <w:t>behavioural</w:t>
      </w:r>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68691878"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r w:rsidR="001A2A21">
        <w:rPr>
          <w:rFonts w:cs="Arial"/>
          <w:color w:val="000000"/>
        </w:rPr>
        <w:t>ed</w:t>
      </w:r>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1056"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70pt;height:155.6pt" o:ole="">
            <v:imagedata r:id="rId38" o:title=""/>
          </v:shape>
          <o:OLEObject Type="Embed" ProgID="Visio.Drawing.11" ShapeID="_x0000_i1032" DrawAspect="Content" ObjectID="_1744098215" r:id="rId39"/>
        </w:object>
      </w:r>
      <w:bookmarkEnd w:id="1056"/>
    </w:p>
    <w:p w14:paraId="2B8980E7" w14:textId="053B69B2" w:rsidR="00822DDA" w:rsidRPr="00C2624E" w:rsidRDefault="00822DDA" w:rsidP="00443EF5">
      <w:pPr>
        <w:pStyle w:val="TH"/>
      </w:pPr>
      <w:r w:rsidRPr="003775CA">
        <w:rPr>
          <w:lang w:val="en-IN"/>
        </w:rPr>
        <w:t xml:space="preserve">Figure </w:t>
      </w:r>
      <w:r w:rsidR="002C3479">
        <w:rPr>
          <w:lang w:val="en-IN"/>
        </w:rPr>
        <w:t>5.</w:t>
      </w:r>
      <w:r w:rsidR="002513C0">
        <w:rPr>
          <w:lang w:val="en-IN"/>
        </w:rPr>
        <w:t>2</w:t>
      </w:r>
      <w:r w:rsidR="001D67E6">
        <w:rPr>
          <w:lang w:val="en-IN"/>
        </w:rPr>
        <w:t>.</w:t>
      </w:r>
      <w:r w:rsidR="002513C0">
        <w:rPr>
          <w:lang w:val="en-IN"/>
        </w:rPr>
        <w:t>2</w:t>
      </w:r>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1057" w:name="_Toc120096766"/>
      <w:bookmarkStart w:id="1058" w:name="_Toc120097126"/>
      <w:bookmarkStart w:id="1059" w:name="_Toc128685254"/>
      <w:bookmarkStart w:id="1060" w:name="_Toc129028526"/>
      <w:bookmarkStart w:id="1061" w:name="_Toc129030056"/>
      <w:bookmarkStart w:id="1062" w:name="_Toc133417878"/>
      <w:bookmarkStart w:id="1063" w:name="_Toc133482926"/>
      <w:bookmarkStart w:id="1064" w:name="_Toc133484018"/>
      <w:r>
        <w:t>5.</w:t>
      </w:r>
      <w:r w:rsidR="00207F66">
        <w:t>2</w:t>
      </w:r>
      <w:r w:rsidR="000E72AE">
        <w:t>.</w:t>
      </w:r>
      <w:r w:rsidR="00B46607">
        <w:t>2</w:t>
      </w:r>
      <w:r w:rsidR="000E72AE">
        <w:t>.3</w:t>
      </w:r>
      <w:r>
        <w:tab/>
        <w:t>Potential requirements</w:t>
      </w:r>
      <w:bookmarkEnd w:id="1057"/>
      <w:bookmarkEnd w:id="1058"/>
      <w:bookmarkEnd w:id="1059"/>
      <w:bookmarkEnd w:id="1060"/>
      <w:bookmarkEnd w:id="1061"/>
      <w:bookmarkEnd w:id="1062"/>
      <w:bookmarkEnd w:id="1063"/>
      <w:bookmarkEnd w:id="1064"/>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1065" w:name="_Toc120096767"/>
      <w:bookmarkStart w:id="1066" w:name="_Toc120097127"/>
      <w:bookmarkStart w:id="1067" w:name="_Toc128685255"/>
      <w:bookmarkStart w:id="1068" w:name="_Toc129028527"/>
      <w:bookmarkStart w:id="1069" w:name="_Toc129030057"/>
      <w:bookmarkStart w:id="1070" w:name="_Toc133417879"/>
      <w:bookmarkStart w:id="1071" w:name="_Toc133482927"/>
      <w:bookmarkStart w:id="1072" w:name="_Toc133484019"/>
      <w:r>
        <w:t>5.</w:t>
      </w:r>
      <w:r w:rsidR="00207F66">
        <w:t>2</w:t>
      </w:r>
      <w:r w:rsidR="000E72AE">
        <w:t>.</w:t>
      </w:r>
      <w:r w:rsidR="00B46607">
        <w:t>2</w:t>
      </w:r>
      <w:r w:rsidR="000E72AE">
        <w:t>.4</w:t>
      </w:r>
      <w:r w:rsidRPr="00DE54AA">
        <w:tab/>
        <w:t>Possible solutions</w:t>
      </w:r>
      <w:bookmarkEnd w:id="1065"/>
      <w:bookmarkEnd w:id="1066"/>
      <w:bookmarkEnd w:id="1067"/>
      <w:bookmarkEnd w:id="1068"/>
      <w:bookmarkEnd w:id="1069"/>
      <w:bookmarkEnd w:id="1070"/>
      <w:bookmarkEnd w:id="1071"/>
      <w:bookmarkEnd w:id="1072"/>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359481C" w14:textId="7A8BE5FE" w:rsidR="004E2BC2" w:rsidRDefault="004E2BC2" w:rsidP="005A5001">
      <w:pPr>
        <w:pStyle w:val="PlantUMLImg"/>
        <w:rPr>
          <w:sz w:val="22"/>
          <w:szCs w:val="22"/>
        </w:rPr>
      </w:pPr>
      <w:bookmarkStart w:id="1073" w:name="_Hlk131543514"/>
      <w:bookmarkStart w:id="1074" w:name="_Hlk131543681"/>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473D739F" w:rsidR="004E2BC2" w:rsidRPr="003D35D4" w:rsidRDefault="004E2BC2" w:rsidP="00443EF5">
      <w:pPr>
        <w:pStyle w:val="TH"/>
      </w:pPr>
      <w:r w:rsidRPr="003D35D4">
        <w:t>Figure 5.</w:t>
      </w:r>
      <w:r w:rsidR="00B46607">
        <w:t>2</w:t>
      </w:r>
      <w:r w:rsidR="001D67E6">
        <w:t>.</w:t>
      </w:r>
      <w:r w:rsidR="00B46607">
        <w:t>2</w:t>
      </w:r>
      <w:r w:rsidR="001D67E6">
        <w:t>.4</w:t>
      </w:r>
      <w:r w:rsidRPr="003D35D4">
        <w:t xml:space="preserve">-1: Identifying and triggering </w:t>
      </w:r>
      <w:r w:rsidR="000D6ACC">
        <w:t>a</w:t>
      </w:r>
      <w:r w:rsidR="000D6ACC" w:rsidRPr="003D35D4">
        <w:t xml:space="preserve">utomation </w:t>
      </w:r>
      <w:r w:rsidR="0087416B" w:rsidRPr="003D35D4">
        <w:t>capabilities</w:t>
      </w:r>
      <w:r w:rsidRPr="003D35D4">
        <w:t xml:space="preserve"> among multiple network automation functions. </w:t>
      </w:r>
    </w:p>
    <w:bookmarkEnd w:id="1073"/>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443EF5">
      <w:pPr>
        <w:pStyle w:val="TH"/>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34D53CC3" w:rsidR="004E2BC2" w:rsidRPr="003D35D4" w:rsidRDefault="004E2BC2" w:rsidP="00443EF5">
      <w:pPr>
        <w:pStyle w:val="TH"/>
      </w:pPr>
      <w:r w:rsidRPr="003D35D4">
        <w:t>Figure 5.</w:t>
      </w:r>
      <w:r w:rsidR="006269DF">
        <w:t>2</w:t>
      </w:r>
      <w:r w:rsidR="001D67E6">
        <w:t>.</w:t>
      </w:r>
      <w:r w:rsidR="006269DF">
        <w:t>2</w:t>
      </w:r>
      <w:r w:rsidR="001D67E6">
        <w:t>.4</w:t>
      </w:r>
      <w:r w:rsidRPr="003D35D4">
        <w:t>-</w:t>
      </w:r>
      <w:r w:rsidR="003D35D4">
        <w:t>3</w:t>
      </w:r>
      <w:r w:rsidRPr="003D35D4">
        <w:t xml:space="preserve">: The control and </w:t>
      </w:r>
      <w:r w:rsidR="000D6ACC">
        <w:t>c</w:t>
      </w:r>
      <w:r w:rsidRPr="003D35D4">
        <w:t xml:space="preserve">oordination transaction of network automation functions requests and actions. </w:t>
      </w:r>
    </w:p>
    <w:p w14:paraId="3D8FB8B1" w14:textId="490366C8" w:rsidR="00822DDA" w:rsidRDefault="00822DDA" w:rsidP="00A577AE">
      <w:pPr>
        <w:pStyle w:val="Heading4"/>
      </w:pPr>
      <w:bookmarkStart w:id="1075" w:name="_Toc120096768"/>
      <w:bookmarkStart w:id="1076" w:name="_Toc120097128"/>
      <w:bookmarkStart w:id="1077" w:name="_Toc128685256"/>
      <w:bookmarkStart w:id="1078" w:name="_Toc129028528"/>
      <w:bookmarkStart w:id="1079" w:name="_Toc129030058"/>
      <w:bookmarkStart w:id="1080" w:name="_Toc133417880"/>
      <w:bookmarkStart w:id="1081" w:name="_Toc133482928"/>
      <w:bookmarkStart w:id="1082" w:name="_Toc133484020"/>
      <w:bookmarkEnd w:id="1074"/>
      <w:r>
        <w:t>5.</w:t>
      </w:r>
      <w:r w:rsidR="00207F66">
        <w:t>2</w:t>
      </w:r>
      <w:r w:rsidR="00C7246D">
        <w:t>.</w:t>
      </w:r>
      <w:r w:rsidR="006269DF">
        <w:t>2</w:t>
      </w:r>
      <w:r w:rsidR="00C7246D">
        <w:t>.5</w:t>
      </w:r>
      <w:r w:rsidRPr="00DE54AA">
        <w:tab/>
      </w:r>
      <w:r>
        <w:t>Evaluation</w:t>
      </w:r>
      <w:bookmarkEnd w:id="1075"/>
      <w:bookmarkEnd w:id="1076"/>
      <w:bookmarkEnd w:id="1077"/>
      <w:bookmarkEnd w:id="1078"/>
      <w:bookmarkEnd w:id="1079"/>
      <w:bookmarkEnd w:id="1080"/>
      <w:bookmarkEnd w:id="1081"/>
      <w:bookmarkEnd w:id="1082"/>
    </w:p>
    <w:p w14:paraId="19B18CA9" w14:textId="0DA01C91"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1083" w:name="_Toc120096769"/>
      <w:bookmarkStart w:id="1084" w:name="_Toc120097129"/>
      <w:bookmarkStart w:id="1085" w:name="_Toc128685257"/>
      <w:bookmarkStart w:id="1086" w:name="_Toc129028529"/>
      <w:bookmarkStart w:id="1087" w:name="_Toc129030059"/>
      <w:bookmarkStart w:id="1088" w:name="_Toc133417881"/>
      <w:bookmarkStart w:id="1089" w:name="_Toc133482929"/>
      <w:bookmarkStart w:id="1090" w:name="_Toc133484021"/>
      <w:bookmarkStart w:id="1091" w:name="_Toc103780463"/>
      <w:bookmarkStart w:id="1092" w:name="_Toc107770165"/>
      <w:r w:rsidRPr="00E0568F">
        <w:t>5.</w:t>
      </w:r>
      <w:r w:rsidR="00420B8D">
        <w:t>2</w:t>
      </w:r>
      <w:r w:rsidR="000E72AE">
        <w:t>.</w:t>
      </w:r>
      <w:r w:rsidR="006269DF">
        <w:t>3</w:t>
      </w:r>
      <w:r w:rsidRPr="00E0568F">
        <w:tab/>
      </w:r>
      <w:bookmarkEnd w:id="1083"/>
      <w:bookmarkEnd w:id="1084"/>
      <w:bookmarkEnd w:id="1085"/>
      <w:r w:rsidR="00D12413">
        <w:t>Coordination between the ML capabilities</w:t>
      </w:r>
      <w:bookmarkEnd w:id="1086"/>
      <w:bookmarkEnd w:id="1087"/>
      <w:bookmarkEnd w:id="1088"/>
      <w:bookmarkEnd w:id="1089"/>
      <w:bookmarkEnd w:id="1090"/>
      <w:r>
        <w:t xml:space="preserve"> </w:t>
      </w:r>
    </w:p>
    <w:p w14:paraId="7B7D2E2A" w14:textId="2F5F34E6" w:rsidR="00822DDA" w:rsidRPr="00E0568F" w:rsidRDefault="00822DDA" w:rsidP="00A577AE">
      <w:pPr>
        <w:pStyle w:val="Heading4"/>
      </w:pPr>
      <w:bookmarkStart w:id="1093" w:name="_Toc120096770"/>
      <w:bookmarkStart w:id="1094" w:name="_Toc120097130"/>
      <w:bookmarkStart w:id="1095" w:name="_Toc128685258"/>
      <w:bookmarkStart w:id="1096" w:name="_Toc129028530"/>
      <w:bookmarkStart w:id="1097" w:name="_Toc129030060"/>
      <w:bookmarkStart w:id="1098" w:name="_Toc133417882"/>
      <w:bookmarkStart w:id="1099" w:name="_Toc133482930"/>
      <w:bookmarkStart w:id="1100" w:name="_Toc133484022"/>
      <w:r w:rsidRPr="00E0568F">
        <w:t>5.</w:t>
      </w:r>
      <w:r w:rsidR="00420B8D">
        <w:t>2</w:t>
      </w:r>
      <w:r w:rsidR="000E72AE">
        <w:t>.</w:t>
      </w:r>
      <w:r w:rsidR="006269DF">
        <w:t>3</w:t>
      </w:r>
      <w:r w:rsidR="000E72AE">
        <w:t>.1</w:t>
      </w:r>
      <w:r w:rsidRPr="00E0568F">
        <w:tab/>
        <w:t>Description</w:t>
      </w:r>
      <w:bookmarkEnd w:id="1093"/>
      <w:bookmarkEnd w:id="1094"/>
      <w:bookmarkEnd w:id="1095"/>
      <w:bookmarkEnd w:id="1096"/>
      <w:bookmarkEnd w:id="1097"/>
      <w:bookmarkEnd w:id="1098"/>
      <w:bookmarkEnd w:id="1099"/>
      <w:bookmarkEnd w:id="1100"/>
    </w:p>
    <w:p w14:paraId="41DF78DF" w14:textId="47458312" w:rsidR="00D12413" w:rsidRDefault="00D12413" w:rsidP="00D12413">
      <w:bookmarkStart w:id="1101" w:name="_Hlk129026490"/>
      <w:r w:rsidRPr="00914487">
        <w:t xml:space="preserve">For ML in 5GC or RAN, the ML capabilities </w:t>
      </w:r>
      <w:r>
        <w:t xml:space="preserve">in 5GC or RAN </w:t>
      </w:r>
      <w:r w:rsidRPr="00914487">
        <w:t xml:space="preserve">may be needed to coordinate </w:t>
      </w:r>
      <w:r>
        <w:t xml:space="preserve">with 3GPP </w:t>
      </w:r>
      <w:bookmarkEnd w:id="1101"/>
      <w:r>
        <w:t xml:space="preserve">management analytics </w:t>
      </w:r>
      <w:r w:rsidRPr="00914487">
        <w:t>and possibly other aspect</w:t>
      </w:r>
      <w:r>
        <w:t xml:space="preserve">s in order to improve the overall performance. </w:t>
      </w:r>
    </w:p>
    <w:p w14:paraId="352CCCF8" w14:textId="6050048F"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consequen</w:t>
      </w:r>
      <w:r w:rsidR="00D62F80">
        <w:t>tly</w:t>
      </w:r>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1102" w:name="_Toc120096771"/>
      <w:bookmarkStart w:id="1103" w:name="_Toc120097131"/>
      <w:bookmarkStart w:id="1104" w:name="_Toc128685259"/>
      <w:bookmarkStart w:id="1105" w:name="_Toc129028531"/>
      <w:bookmarkStart w:id="1106" w:name="_Toc129030061"/>
      <w:bookmarkStart w:id="1107" w:name="_Toc133417883"/>
      <w:bookmarkStart w:id="1108" w:name="_Toc133482931"/>
      <w:bookmarkStart w:id="1109" w:name="_Toc133484023"/>
      <w:r w:rsidRPr="00E0568F">
        <w:t>5.</w:t>
      </w:r>
      <w:r w:rsidR="00420B8D">
        <w:t>2</w:t>
      </w:r>
      <w:r w:rsidR="000E72AE">
        <w:t>.</w:t>
      </w:r>
      <w:r w:rsidR="006269DF">
        <w:t>3</w:t>
      </w:r>
      <w:r w:rsidR="000E72AE">
        <w:t>.2</w:t>
      </w:r>
      <w:r w:rsidRPr="00E0568F">
        <w:tab/>
        <w:t>Use cases</w:t>
      </w:r>
      <w:bookmarkEnd w:id="1102"/>
      <w:bookmarkEnd w:id="1103"/>
      <w:bookmarkEnd w:id="1104"/>
      <w:bookmarkEnd w:id="1105"/>
      <w:bookmarkEnd w:id="1106"/>
      <w:bookmarkEnd w:id="1107"/>
      <w:bookmarkEnd w:id="1108"/>
      <w:bookmarkEnd w:id="1109"/>
    </w:p>
    <w:p w14:paraId="0D40894F" w14:textId="3FE77FED" w:rsidR="00822DDA" w:rsidRPr="00914487" w:rsidRDefault="00822DDA" w:rsidP="00A577AE">
      <w:pPr>
        <w:pStyle w:val="Heading5"/>
      </w:pPr>
      <w:bookmarkStart w:id="1110" w:name="_Toc120096772"/>
      <w:bookmarkStart w:id="1111" w:name="_Toc120097132"/>
      <w:bookmarkStart w:id="1112" w:name="_Toc128685260"/>
      <w:bookmarkStart w:id="1113" w:name="_Toc129028532"/>
      <w:bookmarkStart w:id="1114" w:name="_Toc129030062"/>
      <w:bookmarkStart w:id="1115" w:name="_Toc133417884"/>
      <w:bookmarkStart w:id="1116" w:name="_Toc133482932"/>
      <w:bookmarkStart w:id="1117" w:name="_Toc133484024"/>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1110"/>
      <w:bookmarkEnd w:id="1111"/>
      <w:bookmarkEnd w:id="1112"/>
      <w:bookmarkEnd w:id="1113"/>
      <w:bookmarkEnd w:id="1114"/>
      <w:bookmarkEnd w:id="1115"/>
      <w:bookmarkEnd w:id="1116"/>
      <w:bookmarkEnd w:id="1117"/>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3EB01ADC"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consequen</w:t>
      </w:r>
      <w:r w:rsidR="00B609C7">
        <w:rPr>
          <w:lang w:val="en-US"/>
        </w:rPr>
        <w:t>tly</w:t>
      </w:r>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1118" w:name="_Toc120096773"/>
      <w:bookmarkStart w:id="1119" w:name="_Toc120097133"/>
      <w:bookmarkStart w:id="1120" w:name="_Toc128685261"/>
      <w:bookmarkStart w:id="1121" w:name="_Toc129028533"/>
      <w:bookmarkStart w:id="1122" w:name="_Toc129030063"/>
      <w:bookmarkStart w:id="1123" w:name="_Toc133417885"/>
      <w:bookmarkStart w:id="1124" w:name="_Toc133482933"/>
      <w:bookmarkStart w:id="1125" w:name="_Toc133484025"/>
      <w:r>
        <w:t>5.</w:t>
      </w:r>
      <w:r w:rsidR="00420B8D">
        <w:t>2</w:t>
      </w:r>
      <w:r w:rsidR="000E72AE">
        <w:t>.</w:t>
      </w:r>
      <w:r w:rsidR="006269DF">
        <w:t>3</w:t>
      </w:r>
      <w:r w:rsidR="000E72AE">
        <w:t>.3</w:t>
      </w:r>
      <w:r>
        <w:tab/>
      </w:r>
      <w:r w:rsidR="001D67E6">
        <w:tab/>
      </w:r>
      <w:r>
        <w:t>Potential requirements</w:t>
      </w:r>
      <w:bookmarkEnd w:id="1118"/>
      <w:bookmarkEnd w:id="1119"/>
      <w:bookmarkEnd w:id="1120"/>
      <w:bookmarkEnd w:id="1121"/>
      <w:bookmarkEnd w:id="1122"/>
      <w:bookmarkEnd w:id="1123"/>
      <w:bookmarkEnd w:id="1124"/>
      <w:bookmarkEnd w:id="1125"/>
    </w:p>
    <w:p w14:paraId="4951353B" w14:textId="050347F6"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69EC5A44"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1126" w:name="_Toc120096774"/>
      <w:bookmarkStart w:id="1127" w:name="_Toc120097134"/>
      <w:bookmarkStart w:id="1128" w:name="_Toc128685262"/>
      <w:bookmarkStart w:id="1129" w:name="_Toc129028534"/>
      <w:bookmarkStart w:id="1130" w:name="_Toc129030064"/>
      <w:bookmarkStart w:id="1131" w:name="_Toc133417886"/>
      <w:bookmarkStart w:id="1132" w:name="_Toc133482934"/>
      <w:bookmarkStart w:id="1133" w:name="_Toc133484026"/>
      <w:r>
        <w:t>5.</w:t>
      </w:r>
      <w:r w:rsidR="00420B8D">
        <w:t>2</w:t>
      </w:r>
      <w:r w:rsidR="000E72AE">
        <w:t>.</w:t>
      </w:r>
      <w:r w:rsidR="006269DF">
        <w:t>3</w:t>
      </w:r>
      <w:r w:rsidR="000E72AE">
        <w:t>.</w:t>
      </w:r>
      <w:r w:rsidR="001D67E6">
        <w:t>4</w:t>
      </w:r>
      <w:r>
        <w:tab/>
        <w:t>Possible solutions</w:t>
      </w:r>
      <w:bookmarkEnd w:id="1126"/>
      <w:bookmarkEnd w:id="1127"/>
      <w:bookmarkEnd w:id="1128"/>
      <w:bookmarkEnd w:id="1129"/>
      <w:bookmarkEnd w:id="1130"/>
      <w:bookmarkEnd w:id="1131"/>
      <w:bookmarkEnd w:id="1132"/>
      <w:bookmarkEnd w:id="1133"/>
    </w:p>
    <w:p w14:paraId="05C15EC3" w14:textId="15FCA7BB" w:rsidR="0098678D" w:rsidRPr="004133FA" w:rsidRDefault="0098678D" w:rsidP="0098678D">
      <w:pPr>
        <w:pStyle w:val="Heading5"/>
        <w:rPr>
          <w:lang w:val="fr-FR"/>
        </w:rPr>
      </w:pPr>
      <w:bookmarkStart w:id="1134" w:name="_Hlk131745959"/>
      <w:bookmarkStart w:id="1135" w:name="_Toc112652531"/>
      <w:bookmarkStart w:id="1136" w:name="_Toc129028535"/>
      <w:bookmarkStart w:id="1137" w:name="_Toc129030065"/>
      <w:bookmarkStart w:id="1138" w:name="_Toc133417887"/>
      <w:bookmarkStart w:id="1139" w:name="_Toc133482935"/>
      <w:bookmarkStart w:id="1140" w:name="_Toc133484027"/>
      <w:bookmarkEnd w:id="1091"/>
      <w:bookmarkEnd w:id="1092"/>
      <w:r w:rsidRPr="004133FA">
        <w:rPr>
          <w:lang w:val="fr-FR"/>
        </w:rPr>
        <w:t>5.2.</w:t>
      </w:r>
      <w:r>
        <w:rPr>
          <w:lang w:val="fr-FR"/>
        </w:rPr>
        <w:t>3.</w:t>
      </w:r>
      <w:r w:rsidRPr="004133FA">
        <w:rPr>
          <w:lang w:val="fr-FR"/>
        </w:rPr>
        <w:t>4.</w:t>
      </w:r>
      <w:r>
        <w:rPr>
          <w:lang w:val="fr-FR"/>
        </w:rPr>
        <w:t>1</w:t>
      </w:r>
      <w:bookmarkEnd w:id="1134"/>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1135"/>
      <w:bookmarkEnd w:id="1136"/>
      <w:bookmarkEnd w:id="1137"/>
      <w:bookmarkEnd w:id="1138"/>
      <w:bookmarkEnd w:id="1139"/>
      <w:bookmarkEnd w:id="1140"/>
    </w:p>
    <w:p w14:paraId="665D1D54" w14:textId="6D100F5B" w:rsidR="0098678D" w:rsidRDefault="0098678D" w:rsidP="0098678D">
      <w:pPr>
        <w:ind w:left="720" w:hanging="360"/>
      </w:pPr>
      <w:r>
        <w:t>1)</w:t>
      </w:r>
      <w:r>
        <w:tab/>
        <w:t xml:space="preserve">Introduce the information Elements (e.g., instance of IOC or a dataType) for </w:t>
      </w:r>
      <w:bookmarkStart w:id="1141"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1141"/>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rsidP="00443EF5">
      <w:pPr>
        <w:pStyle w:val="TH"/>
      </w:pPr>
      <w:bookmarkStart w:id="1142" w:name="_Toc120096775"/>
      <w:bookmarkStart w:id="1143" w:name="_Toc120097135"/>
      <w:bookmarkStart w:id="1144" w:name="_Toc128685263"/>
      <w:bookmarkStart w:id="1145" w:name="_Toc129028536"/>
      <w:bookmarkStart w:id="1146" w:name="_Toc129030066"/>
      <w:r w:rsidRPr="000D6ACC">
        <w:t xml:space="preserve">Figure </w:t>
      </w:r>
      <w:r w:rsidRPr="000D6ACC">
        <w:rPr>
          <w:lang w:val="fr-FR"/>
        </w:rPr>
        <w:t xml:space="preserve">5.2.3.4.1-1: </w:t>
      </w:r>
      <w:r w:rsidR="000B1308">
        <w:t>I</w:t>
      </w:r>
      <w:r w:rsidR="000B1308" w:rsidRPr="000B1308">
        <w:t>nteraction between ML MnS producer and consumer to support coordination of the</w:t>
      </w:r>
      <w:r w:rsidR="00475AF2">
        <w:t xml:space="preserve"> </w:t>
      </w:r>
      <w:r w:rsidR="000B1308" w:rsidRPr="000B1308">
        <w:t>ML capability</w:t>
      </w:r>
      <w:r w:rsidR="000B1308">
        <w:t>.</w:t>
      </w:r>
    </w:p>
    <w:p w14:paraId="3F85EBA2" w14:textId="77777777" w:rsidR="000B1308" w:rsidRPr="000B1308" w:rsidRDefault="000B1308" w:rsidP="00443EF5"/>
    <w:p w14:paraId="73242288" w14:textId="52348A97" w:rsidR="00822DDA" w:rsidRDefault="00822DDA" w:rsidP="00A577AE">
      <w:pPr>
        <w:pStyle w:val="Heading4"/>
      </w:pPr>
      <w:bookmarkStart w:id="1147" w:name="_Toc133417888"/>
      <w:bookmarkStart w:id="1148" w:name="_Toc133482936"/>
      <w:bookmarkStart w:id="1149" w:name="_Toc133484028"/>
      <w:r>
        <w:t>5.</w:t>
      </w:r>
      <w:r w:rsidR="00420B8D">
        <w:t>2</w:t>
      </w:r>
      <w:r w:rsidR="000E72AE">
        <w:t>.</w:t>
      </w:r>
      <w:r w:rsidR="006269DF">
        <w:t>3</w:t>
      </w:r>
      <w:r w:rsidR="000E72AE">
        <w:t>.</w:t>
      </w:r>
      <w:r w:rsidR="001D67E6">
        <w:t>5</w:t>
      </w:r>
      <w:r w:rsidR="001D67E6">
        <w:tab/>
      </w:r>
      <w:r w:rsidRPr="00DE54AA">
        <w:tab/>
      </w:r>
      <w:r>
        <w:t>Evaluation</w:t>
      </w:r>
      <w:bookmarkEnd w:id="1142"/>
      <w:bookmarkEnd w:id="1143"/>
      <w:bookmarkEnd w:id="1144"/>
      <w:bookmarkEnd w:id="1145"/>
      <w:bookmarkEnd w:id="1146"/>
      <w:bookmarkEnd w:id="1147"/>
      <w:bookmarkEnd w:id="1148"/>
      <w:bookmarkEnd w:id="1149"/>
    </w:p>
    <w:p w14:paraId="4C4DB35E" w14:textId="61BAB5E8"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1150" w:name="_Toc128685264"/>
      <w:bookmarkStart w:id="1151" w:name="_Toc129028537"/>
      <w:bookmarkStart w:id="1152" w:name="_Toc129030067"/>
      <w:bookmarkStart w:id="1153" w:name="_Toc133417889"/>
      <w:bookmarkStart w:id="1154" w:name="_Toc133482937"/>
      <w:bookmarkStart w:id="1155" w:name="_Toc133484029"/>
      <w:r w:rsidRPr="008F5AB2">
        <w:t>5.</w:t>
      </w:r>
      <w:r>
        <w:t>2.</w:t>
      </w:r>
      <w:r w:rsidR="006269DF">
        <w:t>4</w:t>
      </w:r>
      <w:r w:rsidRPr="008F5AB2">
        <w:tab/>
        <w:t xml:space="preserve">ML </w:t>
      </w:r>
      <w:r>
        <w:t>entity loading</w:t>
      </w:r>
      <w:bookmarkEnd w:id="1150"/>
      <w:bookmarkEnd w:id="1151"/>
      <w:bookmarkEnd w:id="1152"/>
      <w:bookmarkEnd w:id="1153"/>
      <w:bookmarkEnd w:id="1154"/>
      <w:bookmarkEnd w:id="1155"/>
    </w:p>
    <w:p w14:paraId="50A8328C" w14:textId="2B262BF9" w:rsidR="00420B8D" w:rsidRPr="008F5AB2" w:rsidRDefault="00420B8D" w:rsidP="00A577AE">
      <w:pPr>
        <w:pStyle w:val="Heading4"/>
      </w:pPr>
      <w:bookmarkStart w:id="1156" w:name="_Toc128685265"/>
      <w:bookmarkStart w:id="1157" w:name="_Toc129028538"/>
      <w:bookmarkStart w:id="1158" w:name="_Toc129030068"/>
      <w:bookmarkStart w:id="1159" w:name="_Toc133417890"/>
      <w:bookmarkStart w:id="1160" w:name="_Toc133482938"/>
      <w:bookmarkStart w:id="1161" w:name="_Toc133484030"/>
      <w:r w:rsidRPr="008F5AB2">
        <w:t>5.</w:t>
      </w:r>
      <w:r>
        <w:t>2.</w:t>
      </w:r>
      <w:r w:rsidR="006269DF">
        <w:t>4</w:t>
      </w:r>
      <w:r>
        <w:t>.1</w:t>
      </w:r>
      <w:r w:rsidRPr="008F5AB2">
        <w:tab/>
        <w:t>Description</w:t>
      </w:r>
      <w:bookmarkEnd w:id="1156"/>
      <w:bookmarkEnd w:id="1157"/>
      <w:bookmarkEnd w:id="1158"/>
      <w:bookmarkEnd w:id="1159"/>
      <w:bookmarkEnd w:id="1160"/>
      <w:bookmarkEnd w:id="1161"/>
    </w:p>
    <w:p w14:paraId="5FA7FE3F" w14:textId="52E16470"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2BD710C1"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162" w:name="_Toc128685266"/>
      <w:bookmarkStart w:id="1163" w:name="_Toc129028539"/>
      <w:bookmarkStart w:id="1164" w:name="_Toc129030069"/>
      <w:bookmarkStart w:id="1165" w:name="_Toc133417891"/>
      <w:bookmarkStart w:id="1166" w:name="_Toc133482939"/>
      <w:bookmarkStart w:id="1167" w:name="_Toc133484031"/>
      <w:r w:rsidRPr="008F5AB2">
        <w:t>5.</w:t>
      </w:r>
      <w:r>
        <w:t>2.</w:t>
      </w:r>
      <w:r w:rsidR="006269DF">
        <w:t>4</w:t>
      </w:r>
      <w:r>
        <w:t>.2</w:t>
      </w:r>
      <w:r w:rsidRPr="008F5AB2">
        <w:tab/>
        <w:t>Use cases</w:t>
      </w:r>
      <w:bookmarkEnd w:id="1162"/>
      <w:bookmarkEnd w:id="1163"/>
      <w:bookmarkEnd w:id="1164"/>
      <w:bookmarkEnd w:id="1165"/>
      <w:bookmarkEnd w:id="1166"/>
      <w:bookmarkEnd w:id="1167"/>
    </w:p>
    <w:p w14:paraId="2010379F" w14:textId="791D2582" w:rsidR="00420B8D" w:rsidRPr="008F5AB2" w:rsidRDefault="00420B8D" w:rsidP="00A577AE">
      <w:pPr>
        <w:pStyle w:val="Heading5"/>
      </w:pPr>
      <w:bookmarkStart w:id="1168" w:name="_Toc128685267"/>
      <w:bookmarkStart w:id="1169" w:name="_Toc129028540"/>
      <w:bookmarkStart w:id="1170" w:name="_Toc129030070"/>
      <w:bookmarkStart w:id="1171" w:name="_Toc133417892"/>
      <w:bookmarkStart w:id="1172" w:name="_Toc133482940"/>
      <w:bookmarkStart w:id="1173" w:name="_Toc133484032"/>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168"/>
      <w:bookmarkEnd w:id="1169"/>
      <w:bookmarkEnd w:id="1170"/>
      <w:bookmarkEnd w:id="1171"/>
      <w:bookmarkEnd w:id="1172"/>
      <w:bookmarkEnd w:id="1173"/>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r w:rsidR="005D6FEB">
        <w:tab/>
      </w:r>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29942B48" w:rsidR="00420B8D" w:rsidRPr="008F5AB2" w:rsidRDefault="00420B8D" w:rsidP="00443EF5">
      <w:pPr>
        <w:pStyle w:val="NO"/>
      </w:pPr>
      <w:r>
        <w:t>N</w:t>
      </w:r>
      <w:r w:rsidR="005D6FEB">
        <w:t>OTE</w:t>
      </w:r>
      <w:r>
        <w:t xml:space="preserve">: </w:t>
      </w:r>
      <w:r w:rsidR="005D6FEB">
        <w:tab/>
        <w:t>T</w:t>
      </w:r>
      <w:r>
        <w:t>he liability aspect on loading the ML entity to inference function is FFS.</w:t>
      </w:r>
    </w:p>
    <w:p w14:paraId="2AA70792" w14:textId="07B1911E" w:rsidR="00420B8D" w:rsidRPr="008F5AB2" w:rsidRDefault="00420B8D" w:rsidP="00A577AE">
      <w:pPr>
        <w:pStyle w:val="Heading4"/>
      </w:pPr>
      <w:bookmarkStart w:id="1174" w:name="_Toc128685268"/>
      <w:bookmarkStart w:id="1175" w:name="_Toc129028541"/>
      <w:bookmarkStart w:id="1176" w:name="_Toc129030071"/>
      <w:bookmarkStart w:id="1177" w:name="_Toc133417893"/>
      <w:bookmarkStart w:id="1178" w:name="_Toc133482941"/>
      <w:bookmarkStart w:id="1179" w:name="_Toc133484033"/>
      <w:r w:rsidRPr="008F5AB2">
        <w:t>5.</w:t>
      </w:r>
      <w:r>
        <w:t>2.</w:t>
      </w:r>
      <w:r w:rsidR="006269DF">
        <w:t>4</w:t>
      </w:r>
      <w:r>
        <w:t>.3</w:t>
      </w:r>
      <w:r w:rsidRPr="008F5AB2">
        <w:tab/>
        <w:t>Potential requirements</w:t>
      </w:r>
      <w:bookmarkEnd w:id="1174"/>
      <w:bookmarkEnd w:id="1175"/>
      <w:bookmarkEnd w:id="1176"/>
      <w:bookmarkEnd w:id="1177"/>
      <w:bookmarkEnd w:id="1178"/>
      <w:bookmarkEnd w:id="1179"/>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180" w:name="_Toc128685269"/>
      <w:bookmarkStart w:id="1181" w:name="_Toc129028542"/>
      <w:bookmarkStart w:id="1182" w:name="_Toc129030072"/>
      <w:bookmarkStart w:id="1183" w:name="_Toc133417894"/>
      <w:bookmarkStart w:id="1184" w:name="_Toc133482942"/>
      <w:bookmarkStart w:id="1185" w:name="_Toc133484034"/>
      <w:r w:rsidRPr="008F5AB2">
        <w:t>5.</w:t>
      </w:r>
      <w:r>
        <w:t>2.</w:t>
      </w:r>
      <w:r w:rsidR="006269DF">
        <w:t>4</w:t>
      </w:r>
      <w:r>
        <w:t>.</w:t>
      </w:r>
      <w:r w:rsidRPr="008F5AB2">
        <w:t>4</w:t>
      </w:r>
      <w:r w:rsidRPr="008F5AB2">
        <w:tab/>
      </w:r>
      <w:r>
        <w:tab/>
      </w:r>
      <w:r w:rsidRPr="008F5AB2">
        <w:t>Possible solutions</w:t>
      </w:r>
      <w:bookmarkEnd w:id="1180"/>
      <w:bookmarkEnd w:id="1181"/>
      <w:bookmarkEnd w:id="1182"/>
      <w:bookmarkEnd w:id="1183"/>
      <w:bookmarkEnd w:id="1184"/>
      <w:bookmarkEnd w:id="1185"/>
    </w:p>
    <w:p w14:paraId="5C13F7A4" w14:textId="54EBDF74" w:rsidR="00420B8D" w:rsidRPr="00F71413" w:rsidRDefault="00420B8D" w:rsidP="00A577AE">
      <w:pPr>
        <w:pStyle w:val="Heading5"/>
      </w:pPr>
      <w:bookmarkStart w:id="1186" w:name="_Toc128685270"/>
      <w:bookmarkStart w:id="1187" w:name="_Toc129028543"/>
      <w:bookmarkStart w:id="1188" w:name="_Toc129030073"/>
      <w:bookmarkStart w:id="1189" w:name="_Toc133417895"/>
      <w:bookmarkStart w:id="1190" w:name="_Toc133482943"/>
      <w:bookmarkStart w:id="1191" w:name="_Toc133484035"/>
      <w:r w:rsidRPr="00EF2E83">
        <w:t>5.</w:t>
      </w:r>
      <w:r>
        <w:t>2.</w:t>
      </w:r>
      <w:r w:rsidR="006269DF">
        <w:t>4</w:t>
      </w:r>
      <w:r>
        <w:t>.</w:t>
      </w:r>
      <w:r w:rsidRPr="00EF2E83">
        <w:t>4</w:t>
      </w:r>
      <w:r>
        <w:t>.1</w:t>
      </w:r>
      <w:r>
        <w:tab/>
        <w:t xml:space="preserve">NRM </w:t>
      </w:r>
      <w:r w:rsidRPr="001701D1">
        <w:t>based</w:t>
      </w:r>
      <w:r>
        <w:t xml:space="preserve"> solution</w:t>
      </w:r>
      <w:bookmarkEnd w:id="1186"/>
      <w:bookmarkEnd w:id="1187"/>
      <w:bookmarkEnd w:id="1188"/>
      <w:bookmarkEnd w:id="1189"/>
      <w:bookmarkEnd w:id="1190"/>
      <w:bookmarkEnd w:id="1191"/>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6pt;height:227.2pt" o:ole="">
            <v:imagedata r:id="rId44" o:title=""/>
          </v:shape>
          <o:OLEObject Type="Embed" ProgID="Visio.Drawing.15" ShapeID="_x0000_i1033" DrawAspect="Content" ObjectID="_1744098216" r:id="rId45"/>
        </w:object>
      </w:r>
    </w:p>
    <w:p w14:paraId="4B332C11" w14:textId="46182B24" w:rsidR="00420B8D" w:rsidRDefault="00420B8D" w:rsidP="005D6FEB">
      <w:pPr>
        <w:pStyle w:val="TH"/>
      </w:pPr>
      <w:r>
        <w:t xml:space="preserve">Figure </w:t>
      </w:r>
      <w:r w:rsidRPr="00EF2E83">
        <w:t>5.</w:t>
      </w:r>
      <w:r>
        <w:t>2.</w:t>
      </w:r>
      <w:r w:rsidR="00144341">
        <w:t>4</w:t>
      </w:r>
      <w:r>
        <w:t>.4.1-1: Example of ML entity loading related NRMs</w:t>
      </w:r>
    </w:p>
    <w:p w14:paraId="5D50DDB2" w14:textId="1D979CB5" w:rsidR="00420B8D" w:rsidRPr="00EF2E83" w:rsidRDefault="00420B8D" w:rsidP="00420B8D">
      <w:pPr>
        <w:pStyle w:val="NO"/>
      </w:pPr>
      <w:r w:rsidRPr="005D6FEB">
        <w:t>N</w:t>
      </w:r>
      <w:r w:rsidR="005D6FEB">
        <w:t>ote</w:t>
      </w:r>
      <w:r>
        <w:t xml:space="preserve">: </w:t>
      </w:r>
      <w:r w:rsidR="005D6FEB">
        <w:tab/>
      </w:r>
      <w:r w:rsidRPr="00841679">
        <w:t>Further</w:t>
      </w:r>
      <w:r>
        <w:t xml:space="preserve"> details including e.g., the name of the IOCs and corresponding attributes are to be decided in normative phase.</w:t>
      </w:r>
    </w:p>
    <w:p w14:paraId="0255DECB" w14:textId="7ED476B1" w:rsidR="00420B8D" w:rsidRPr="008F5AB2" w:rsidRDefault="00420B8D" w:rsidP="00A577AE">
      <w:pPr>
        <w:pStyle w:val="Heading4"/>
      </w:pPr>
      <w:bookmarkStart w:id="1192" w:name="_Toc128685271"/>
      <w:bookmarkStart w:id="1193" w:name="_Toc129028544"/>
      <w:bookmarkStart w:id="1194" w:name="_Toc129030074"/>
      <w:bookmarkStart w:id="1195" w:name="_Toc133417896"/>
      <w:bookmarkStart w:id="1196" w:name="_Toc133482944"/>
      <w:bookmarkStart w:id="1197" w:name="_Toc133484036"/>
      <w:r w:rsidRPr="008F5AB2">
        <w:t>5.</w:t>
      </w:r>
      <w:r>
        <w:t>2.</w:t>
      </w:r>
      <w:r w:rsidR="006269DF">
        <w:t>4</w:t>
      </w:r>
      <w:r>
        <w:t>.</w:t>
      </w:r>
      <w:r w:rsidRPr="008F5AB2">
        <w:t>5</w:t>
      </w:r>
      <w:r w:rsidRPr="008F5AB2">
        <w:tab/>
        <w:t>Evaluation</w:t>
      </w:r>
      <w:bookmarkEnd w:id="1192"/>
      <w:bookmarkEnd w:id="1193"/>
      <w:bookmarkEnd w:id="1194"/>
      <w:bookmarkEnd w:id="1195"/>
      <w:bookmarkEnd w:id="1196"/>
      <w:bookmarkEnd w:id="1197"/>
    </w:p>
    <w:p w14:paraId="3350BF27" w14:textId="5C638958" w:rsidR="00420B8D" w:rsidRDefault="00420B8D" w:rsidP="00420B8D">
      <w:r>
        <w:t>The solution described in clause 5.2.</w:t>
      </w:r>
      <w:r w:rsidR="00144341">
        <w:t>4</w:t>
      </w:r>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Default="00420B8D" w:rsidP="00420B8D">
      <w:r>
        <w:t>Therefore, the solution described in clause 5.2.</w:t>
      </w:r>
      <w:r w:rsidR="00144341">
        <w:t>4</w:t>
      </w:r>
      <w:r>
        <w:t>.4.1 is considered a feasible solution.</w:t>
      </w:r>
    </w:p>
    <w:p w14:paraId="1E4511E2" w14:textId="1008D871" w:rsidR="00AD1FB8" w:rsidRPr="00806E76" w:rsidRDefault="00AD1FB8" w:rsidP="00A577AE">
      <w:pPr>
        <w:pStyle w:val="Heading3"/>
        <w:rPr>
          <w:b/>
          <w:i/>
        </w:rPr>
      </w:pPr>
      <w:bookmarkStart w:id="1198" w:name="_Toc128685272"/>
      <w:bookmarkStart w:id="1199" w:name="_Toc129028545"/>
      <w:bookmarkStart w:id="1200" w:name="_Toc129030075"/>
      <w:bookmarkStart w:id="1201" w:name="_Toc133417897"/>
      <w:bookmarkStart w:id="1202" w:name="_Toc133482945"/>
      <w:bookmarkStart w:id="1203" w:name="_Toc133484037"/>
      <w:r w:rsidRPr="00806E76">
        <w:t>5.</w:t>
      </w:r>
      <w:r>
        <w:t>2.</w:t>
      </w:r>
      <w:r w:rsidR="006269DF">
        <w:t>5</w:t>
      </w:r>
      <w:r w:rsidRPr="00806E76">
        <w:tab/>
      </w:r>
      <w:r w:rsidRPr="006A1C74">
        <w:t xml:space="preserve">ML </w:t>
      </w:r>
      <w:r w:rsidR="00893BDD">
        <w:t>i</w:t>
      </w:r>
      <w:r>
        <w:t>nference emulation</w:t>
      </w:r>
      <w:bookmarkEnd w:id="1198"/>
      <w:bookmarkEnd w:id="1199"/>
      <w:bookmarkEnd w:id="1200"/>
      <w:bookmarkEnd w:id="1201"/>
      <w:bookmarkEnd w:id="1202"/>
      <w:bookmarkEnd w:id="1203"/>
    </w:p>
    <w:p w14:paraId="5ACBCCBD" w14:textId="24D52444" w:rsidR="00AD1FB8" w:rsidRPr="00806E76" w:rsidRDefault="00AD1FB8" w:rsidP="00A577AE">
      <w:pPr>
        <w:pStyle w:val="Heading4"/>
      </w:pPr>
      <w:bookmarkStart w:id="1204" w:name="_Toc128685273"/>
      <w:bookmarkStart w:id="1205" w:name="_Toc129028546"/>
      <w:bookmarkStart w:id="1206" w:name="_Toc129030076"/>
      <w:bookmarkStart w:id="1207" w:name="_Toc133417898"/>
      <w:bookmarkStart w:id="1208" w:name="_Toc133482946"/>
      <w:bookmarkStart w:id="1209" w:name="_Toc133484038"/>
      <w:r w:rsidRPr="00806E76">
        <w:t>5.</w:t>
      </w:r>
      <w:r>
        <w:t>2.</w:t>
      </w:r>
      <w:r w:rsidR="006269DF">
        <w:t>5</w:t>
      </w:r>
      <w:r>
        <w:t>.1</w:t>
      </w:r>
      <w:r w:rsidRPr="00806E76">
        <w:tab/>
        <w:t>Description</w:t>
      </w:r>
      <w:bookmarkEnd w:id="1204"/>
      <w:bookmarkEnd w:id="1205"/>
      <w:bookmarkEnd w:id="1206"/>
      <w:bookmarkEnd w:id="1207"/>
      <w:bookmarkEnd w:id="1208"/>
      <w:bookmarkEnd w:id="1209"/>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210" w:name="_Toc128685274"/>
      <w:bookmarkStart w:id="1211" w:name="_Toc129028547"/>
      <w:bookmarkStart w:id="1212" w:name="_Toc129030077"/>
      <w:bookmarkStart w:id="1213" w:name="_Toc133417899"/>
      <w:bookmarkStart w:id="1214" w:name="_Toc133482947"/>
      <w:bookmarkStart w:id="1215" w:name="_Toc133484039"/>
      <w:r w:rsidRPr="00806E76">
        <w:t>5.</w:t>
      </w:r>
      <w:r>
        <w:t>2.</w:t>
      </w:r>
      <w:r w:rsidR="006269DF">
        <w:t>5</w:t>
      </w:r>
      <w:r>
        <w:t>.2</w:t>
      </w:r>
      <w:r w:rsidRPr="00806E76">
        <w:tab/>
        <w:t>Use cases</w:t>
      </w:r>
      <w:bookmarkEnd w:id="1210"/>
      <w:bookmarkEnd w:id="1211"/>
      <w:bookmarkEnd w:id="1212"/>
      <w:bookmarkEnd w:id="1213"/>
      <w:bookmarkEnd w:id="1214"/>
      <w:bookmarkEnd w:id="1215"/>
    </w:p>
    <w:p w14:paraId="3C5ECAD0" w14:textId="3577BF3D" w:rsidR="00AD1FB8" w:rsidRPr="00660A9F" w:rsidRDefault="00AD1FB8" w:rsidP="00A577AE">
      <w:pPr>
        <w:pStyle w:val="Heading5"/>
      </w:pPr>
      <w:bookmarkStart w:id="1216" w:name="_Toc128685275"/>
      <w:bookmarkStart w:id="1217" w:name="_Toc129028548"/>
      <w:bookmarkStart w:id="1218" w:name="_Toc129030078"/>
      <w:bookmarkStart w:id="1219" w:name="_Toc133417900"/>
      <w:bookmarkStart w:id="1220" w:name="_Toc133482948"/>
      <w:bookmarkStart w:id="1221" w:name="_Toc133484040"/>
      <w:r w:rsidRPr="00660A9F">
        <w:t>5.</w:t>
      </w:r>
      <w:r>
        <w:t>2.</w:t>
      </w:r>
      <w:r w:rsidR="006269DF">
        <w:t>5</w:t>
      </w:r>
      <w:r>
        <w:t>.2.1</w:t>
      </w:r>
      <w:r>
        <w:tab/>
        <w:t>AI/</w:t>
      </w:r>
      <w:r w:rsidRPr="00660A9F">
        <w:t xml:space="preserve">ML </w:t>
      </w:r>
      <w:r w:rsidR="00893BDD">
        <w:t>i</w:t>
      </w:r>
      <w:r w:rsidRPr="001701D1">
        <w:t>nference</w:t>
      </w:r>
      <w:r w:rsidRPr="00660A9F">
        <w:t xml:space="preserve"> emulation</w:t>
      </w:r>
      <w:bookmarkEnd w:id="1216"/>
      <w:bookmarkEnd w:id="1217"/>
      <w:bookmarkEnd w:id="1218"/>
      <w:bookmarkEnd w:id="1219"/>
      <w:bookmarkEnd w:id="1220"/>
      <w:bookmarkEnd w:id="1221"/>
      <w:r w:rsidRPr="00660A9F">
        <w:t xml:space="preserve"> </w:t>
      </w:r>
    </w:p>
    <w:p w14:paraId="1B977245" w14:textId="53128824"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27C29805" w:rsidR="00A5022B" w:rsidRPr="00844150" w:rsidRDefault="00A5022B" w:rsidP="00A5022B">
      <w:pPr>
        <w:pStyle w:val="Heading5"/>
      </w:pPr>
      <w:bookmarkStart w:id="1222" w:name="_Toc128685276"/>
      <w:bookmarkStart w:id="1223" w:name="_Toc129028549"/>
      <w:bookmarkStart w:id="1224" w:name="_Toc129030079"/>
      <w:bookmarkStart w:id="1225" w:name="_Toc133417901"/>
      <w:bookmarkStart w:id="1226" w:name="_Toc133482949"/>
      <w:bookmarkStart w:id="1227" w:name="_Toc133484041"/>
      <w:r w:rsidRPr="00844150">
        <w:t>5.2.5.2.2</w:t>
      </w:r>
      <w:r w:rsidRPr="00844150">
        <w:tab/>
      </w:r>
      <w:r w:rsidRPr="00844150">
        <w:rPr>
          <w:rFonts w:cs="Arial"/>
        </w:rPr>
        <w:t xml:space="preserve">Managing </w:t>
      </w:r>
      <w:r w:rsidRPr="00844150">
        <w:t xml:space="preserve">ML </w:t>
      </w:r>
      <w:r w:rsidR="00893BDD">
        <w:t>i</w:t>
      </w:r>
      <w:r w:rsidRPr="00844150">
        <w:t>nference emulation</w:t>
      </w:r>
      <w:bookmarkEnd w:id="1222"/>
      <w:bookmarkEnd w:id="1223"/>
      <w:bookmarkEnd w:id="1224"/>
      <w:bookmarkEnd w:id="1225"/>
      <w:bookmarkEnd w:id="1226"/>
      <w:bookmarkEnd w:id="1227"/>
      <w:r w:rsidRPr="00844150">
        <w:t xml:space="preserve"> </w:t>
      </w:r>
    </w:p>
    <w:p w14:paraId="5E7A66FF" w14:textId="175D2475"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i.e., say called the inference emulation orchestrator or inference emulation function. Accordingly:</w:t>
      </w:r>
    </w:p>
    <w:p w14:paraId="18CE3CC0" w14:textId="6CBE7E29" w:rsidR="00A5022B" w:rsidRPr="00844150" w:rsidRDefault="00A5022B" w:rsidP="00A5022B">
      <w:pPr>
        <w:ind w:left="540" w:hanging="270"/>
        <w:rPr>
          <w:rFonts w:cs="Arial"/>
        </w:rPr>
      </w:pPr>
      <w:r w:rsidRPr="00844150">
        <w:rPr>
          <w:rFonts w:cs="Arial"/>
        </w:rPr>
        <w:t>-</w:t>
      </w:r>
      <w:r w:rsidRPr="00844150">
        <w:rPr>
          <w:rFonts w:cs="Arial"/>
        </w:rPr>
        <w:tab/>
        <w:t xml:space="preserve">the emulation progression process involves choosing the right type and instance of an emulation environment to which an ML entity, AI/ML inference </w:t>
      </w:r>
      <w:r w:rsidR="00A43258">
        <w:rPr>
          <w:rFonts w:cs="Arial"/>
        </w:rPr>
        <w:t>f</w:t>
      </w:r>
      <w:r w:rsidRPr="00844150">
        <w:rPr>
          <w:rFonts w:cs="Arial"/>
        </w:rPr>
        <w:t>unction or the action thereof may be tested depending on the needs of the function to be tested and the available emulation environments and their resources,</w:t>
      </w:r>
    </w:p>
    <w:p w14:paraId="3AFD4BBF" w14:textId="62FAD1EB"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r w:rsidR="00A43258">
        <w:rPr>
          <w:rFonts w:cs="Arial"/>
        </w:rPr>
        <w:t>f</w:t>
      </w:r>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4B541B48" w:rsidR="00A5022B" w:rsidRPr="00844150" w:rsidRDefault="00A5022B" w:rsidP="00A5022B">
      <w:pPr>
        <w:spacing w:after="120" w:line="264" w:lineRule="auto"/>
        <w:jc w:val="both"/>
        <w:rPr>
          <w:rFonts w:cs="Arial"/>
        </w:rPr>
      </w:pPr>
      <w:r w:rsidRPr="00844150">
        <w:rPr>
          <w:rFonts w:cs="Arial"/>
        </w:rPr>
        <w:t>Relatedly, the actions taken by the inference emulation function</w:t>
      </w:r>
      <w:r w:rsidRPr="00844150" w:rsidDel="00336FBA">
        <w:rPr>
          <w:rFonts w:cs="Arial"/>
        </w:rPr>
        <w:t xml:space="preserve"> </w:t>
      </w:r>
      <w:r w:rsidRPr="00844150">
        <w:rPr>
          <w:rFonts w:cs="Arial"/>
        </w:rPr>
        <w:t>may include:</w:t>
      </w:r>
    </w:p>
    <w:p w14:paraId="64FFB5E6" w14:textId="74A77D1C"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r w:rsidR="00A43258">
        <w:rPr>
          <w:rFonts w:cs="Arial"/>
        </w:rPr>
        <w:t>f</w:t>
      </w:r>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587780D9"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r w:rsidR="00485BC0">
        <w:rPr>
          <w:rFonts w:cs="Arial"/>
        </w:rPr>
        <w:t>f</w:t>
      </w:r>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1228" w:name="_Toc128685277"/>
      <w:bookmarkStart w:id="1229" w:name="_Toc129028550"/>
      <w:bookmarkStart w:id="1230" w:name="_Toc129030080"/>
      <w:bookmarkStart w:id="1231" w:name="_Toc133417902"/>
      <w:bookmarkStart w:id="1232" w:name="_Toc133482950"/>
      <w:bookmarkStart w:id="1233" w:name="_Toc133484042"/>
      <w:r w:rsidRPr="00806E76">
        <w:t>5.</w:t>
      </w:r>
      <w:r>
        <w:t>2.</w:t>
      </w:r>
      <w:r w:rsidR="006269DF">
        <w:t>5</w:t>
      </w:r>
      <w:r>
        <w:t>.3</w:t>
      </w:r>
      <w:r w:rsidRPr="00806E76">
        <w:tab/>
        <w:t>Potential requirements</w:t>
      </w:r>
      <w:bookmarkEnd w:id="1228"/>
      <w:bookmarkEnd w:id="1229"/>
      <w:bookmarkEnd w:id="1230"/>
      <w:bookmarkEnd w:id="1231"/>
      <w:bookmarkEnd w:id="1232"/>
      <w:bookmarkEnd w:id="1233"/>
    </w:p>
    <w:p w14:paraId="44DABA87" w14:textId="77777777" w:rsidR="005D7982" w:rsidRDefault="005D7982" w:rsidP="005D7982">
      <w:pPr>
        <w:spacing w:line="264" w:lineRule="auto"/>
        <w:jc w:val="both"/>
        <w:rPr>
          <w:rFonts w:cs="Arial"/>
          <w:lang w:eastAsia="zh-CN"/>
        </w:rPr>
      </w:pPr>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p>
    <w:p w14:paraId="7AD11550" w14:textId="6B223513" w:rsidR="005D7982" w:rsidRPr="005D7982" w:rsidRDefault="005D7982" w:rsidP="00AD1FB8">
      <w:pPr>
        <w:spacing w:line="264" w:lineRule="auto"/>
        <w:jc w:val="both"/>
        <w:rPr>
          <w:rFonts w:cs="Arial"/>
          <w:lang w:eastAsia="zh-CN"/>
        </w:rPr>
      </w:pPr>
      <w:r>
        <w:rPr>
          <w:b/>
          <w:lang w:eastAsia="zh-CN"/>
        </w:rPr>
        <w:t xml:space="preserve">REQ-AI/ML_EMUL-2: </w:t>
      </w:r>
      <w:r>
        <w:rPr>
          <w:bCs/>
          <w:lang w:eastAsia="zh-CN"/>
        </w:rPr>
        <w:t>The MnS producer for AI/ML inference emulation should have a capability to inform an authorized MnS consumer of</w:t>
      </w:r>
      <w:r>
        <w:rPr>
          <w:rFonts w:cs="Arial"/>
        </w:rPr>
        <w:t xml:space="preserve"> the available emulation environment(s)</w:t>
      </w:r>
      <w:r>
        <w:rPr>
          <w:rFonts w:cs="Arial"/>
          <w:lang w:eastAsia="zh-CN"/>
        </w:rPr>
        <w:t>.</w:t>
      </w:r>
    </w:p>
    <w:p w14:paraId="5BAE2B19" w14:textId="6E6047A6"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5D7982">
        <w:rPr>
          <w:b/>
          <w:lang w:eastAsia="zh-CN"/>
        </w:rPr>
        <w:t>3</w:t>
      </w:r>
      <w:r>
        <w:rPr>
          <w:b/>
          <w:lang w:eastAsia="zh-CN"/>
        </w:rPr>
        <w:t>:</w:t>
      </w:r>
      <w:r>
        <w:rPr>
          <w:rFonts w:cs="Arial"/>
        </w:rPr>
        <w:t xml:space="preserve"> </w:t>
      </w:r>
      <w:r w:rsidRPr="00B74F39">
        <w:rPr>
          <w:bCs/>
          <w:lang w:eastAsia="zh-CN"/>
        </w:rPr>
        <w:t xml:space="preserve">The </w:t>
      </w:r>
      <w:r w:rsidR="005D7982">
        <w:rPr>
          <w:bCs/>
          <w:lang w:eastAsia="zh-CN"/>
        </w:rPr>
        <w:t xml:space="preserve">MnS producer for AI/ML inference emulation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005D7982" w:rsidRPr="005D7982">
        <w:rPr>
          <w:rFonts w:cs="Arial"/>
          <w:lang w:val="en-US"/>
        </w:rPr>
        <w:t xml:space="preserve"> </w:t>
      </w:r>
      <w:r w:rsidR="005D7982">
        <w:rPr>
          <w:rFonts w:cs="Arial"/>
          <w:lang w:val="en-US"/>
        </w:rPr>
        <w:t>or entities</w:t>
      </w:r>
      <w:r w:rsidRPr="00B74F39">
        <w:rPr>
          <w:rFonts w:cs="Arial"/>
        </w:rPr>
        <w:t xml:space="preserve">. </w:t>
      </w:r>
    </w:p>
    <w:p w14:paraId="43B83F30" w14:textId="4C5980AA"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4</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A57698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5</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 inform authorized MnS consumer</w:t>
      </w:r>
      <w:r w:rsidRPr="00B74F39">
        <w:rPr>
          <w:rFonts w:cs="Arial"/>
        </w:rPr>
        <w:t xml:space="preserve"> about the </w:t>
      </w:r>
      <w:r w:rsidR="00937435">
        <w:rPr>
          <w:rFonts w:cs="Arial"/>
        </w:rPr>
        <w:t xml:space="preserve">status of the emulation of an </w:t>
      </w:r>
      <w:r>
        <w:rPr>
          <w:rFonts w:cs="Arial"/>
          <w:lang w:val="en-US"/>
        </w:rPr>
        <w:t xml:space="preserve">ML entity </w:t>
      </w:r>
      <w:r w:rsidRPr="00B74F39">
        <w:rPr>
          <w:rFonts w:cs="Arial"/>
        </w:rPr>
        <w:t>under emulat</w:t>
      </w:r>
      <w:r w:rsidR="00937435">
        <w:rPr>
          <w:rFonts w:cs="Arial"/>
        </w:rPr>
        <w:t>ion</w:t>
      </w:r>
      <w:r>
        <w:rPr>
          <w:rFonts w:cs="Arial"/>
        </w:rPr>
        <w:t>.</w:t>
      </w:r>
      <w:r w:rsidRPr="00B74F39">
        <w:rPr>
          <w:rFonts w:cs="Arial"/>
        </w:rPr>
        <w:t xml:space="preserve"> </w:t>
      </w:r>
    </w:p>
    <w:p w14:paraId="2083D091" w14:textId="142B5B19"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415C44">
        <w:rPr>
          <w:b/>
          <w:lang w:eastAsia="zh-CN"/>
        </w:rPr>
        <w:t>6</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5B47F72A"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sidR="00415C44">
        <w:rPr>
          <w:b/>
          <w:lang w:eastAsia="zh-CN"/>
        </w:rPr>
        <w:t>7</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request reporting, and </w:t>
      </w:r>
      <w:r w:rsidR="00415C44">
        <w:rPr>
          <w:rFonts w:cs="Arial"/>
        </w:rPr>
        <w:t>receive reports on the progress and outcome of an emulation process</w:t>
      </w:r>
      <w:r w:rsidRPr="00B74F39">
        <w:rPr>
          <w:rFonts w:cs="Arial"/>
          <w:lang w:eastAsia="zh-CN"/>
        </w:rPr>
        <w:t>.</w:t>
      </w:r>
    </w:p>
    <w:p w14:paraId="1EAB852A" w14:textId="7499609A"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8</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0E615A79"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9</w:t>
      </w:r>
      <w:r>
        <w:rPr>
          <w:b/>
          <w:lang w:eastAsia="zh-CN"/>
        </w:rPr>
        <w:t xml:space="preserve">: </w:t>
      </w:r>
      <w:r w:rsidRPr="003E7343">
        <w:rPr>
          <w:bCs/>
          <w:lang w:eastAsia="zh-CN"/>
        </w:rPr>
        <w:t xml:space="preserve">The </w:t>
      </w:r>
      <w:r w:rsidR="00415C44">
        <w:rPr>
          <w:bCs/>
          <w:lang w:eastAsia="zh-CN"/>
        </w:rPr>
        <w:t>MnS producer for AI/ML inference emulation</w:t>
      </w:r>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234" w:name="_Toc128685278"/>
      <w:bookmarkStart w:id="1235" w:name="_Toc129028551"/>
      <w:bookmarkStart w:id="1236" w:name="_Toc129030081"/>
      <w:bookmarkStart w:id="1237" w:name="_Toc133417903"/>
      <w:bookmarkStart w:id="1238" w:name="_Toc133482951"/>
      <w:bookmarkStart w:id="1239" w:name="_Toc133484043"/>
      <w:r>
        <w:t>5.2.</w:t>
      </w:r>
      <w:r w:rsidR="006269DF">
        <w:t>5</w:t>
      </w:r>
      <w:r>
        <w:t>.4</w:t>
      </w:r>
      <w:r w:rsidRPr="00DE54AA">
        <w:tab/>
        <w:t>Possible solutions</w:t>
      </w:r>
      <w:bookmarkEnd w:id="1234"/>
      <w:bookmarkEnd w:id="1235"/>
      <w:bookmarkEnd w:id="1236"/>
      <w:bookmarkEnd w:id="1237"/>
      <w:bookmarkEnd w:id="1238"/>
      <w:bookmarkEnd w:id="1239"/>
    </w:p>
    <w:p w14:paraId="4A24B980" w14:textId="6E39C8B0" w:rsidR="00261989" w:rsidRPr="00890BC9" w:rsidRDefault="00890BC9" w:rsidP="00890BC9">
      <w:pPr>
        <w:ind w:left="270" w:hanging="270"/>
        <w:rPr>
          <w:rFonts w:cs="Arial"/>
        </w:rPr>
      </w:pPr>
      <w:r>
        <w:t xml:space="preserve">1) </w:t>
      </w:r>
      <w:r>
        <w:tab/>
      </w:r>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p>
    <w:p w14:paraId="7DED30D3" w14:textId="77777777" w:rsidR="00261989" w:rsidRPr="00890BC9" w:rsidRDefault="00261989" w:rsidP="00890BC9">
      <w:pPr>
        <w:ind w:left="270"/>
        <w:rPr>
          <w:rFonts w:cs="Arial"/>
        </w:rPr>
      </w:pPr>
      <w:r w:rsidRPr="00844150">
        <w:t xml:space="preserve">This IOC contains attributes including the following: </w:t>
      </w:r>
    </w:p>
    <w:p w14:paraId="0F76F9E1" w14:textId="5B72CBFF" w:rsidR="00261989" w:rsidRPr="00844150" w:rsidRDefault="00890BC9" w:rsidP="00890BC9">
      <w:pPr>
        <w:ind w:left="720" w:hanging="270"/>
        <w:rPr>
          <w:rFonts w:cs="Arial"/>
        </w:rPr>
      </w:pPr>
      <w:r>
        <w:t xml:space="preserve">- </w:t>
      </w:r>
      <w:r>
        <w:tab/>
      </w:r>
      <w:r w:rsidR="000A04B5">
        <w:t>l</w:t>
      </w:r>
      <w:r w:rsidR="00261989" w:rsidRPr="00844150">
        <w:t>ist of the ML entities which can be emulated and possibly in which emulation environments,</w:t>
      </w:r>
    </w:p>
    <w:p w14:paraId="625CDD84" w14:textId="6BABBFAD" w:rsidR="00261989" w:rsidRPr="00844150" w:rsidRDefault="00890BC9" w:rsidP="00890BC9">
      <w:pPr>
        <w:ind w:left="720" w:hanging="270"/>
        <w:rPr>
          <w:rFonts w:cs="Arial"/>
        </w:rPr>
      </w:pPr>
      <w:r>
        <w:t xml:space="preserve">- </w:t>
      </w:r>
      <w:r>
        <w:tab/>
      </w:r>
      <w:r w:rsidR="000A04B5">
        <w:t>i</w:t>
      </w:r>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r>
        <w:rPr>
          <w:rFonts w:cs="Arial"/>
        </w:rPr>
        <w:t>f</w:t>
      </w:r>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r w:rsidR="000A04B5">
        <w:rPr>
          <w:rFonts w:cs="Arial"/>
        </w:rPr>
        <w:t>,</w:t>
      </w:r>
    </w:p>
    <w:p w14:paraId="7C6B4EFD" w14:textId="4D469AC3" w:rsidR="00261989" w:rsidRPr="00890BC9" w:rsidRDefault="00890BC9" w:rsidP="00890BC9">
      <w:pPr>
        <w:ind w:left="720" w:hanging="270"/>
        <w:rPr>
          <w:rFonts w:cs="Arial"/>
        </w:rPr>
      </w:pPr>
      <w:r>
        <w:t xml:space="preserve">- </w:t>
      </w:r>
      <w:r>
        <w:tab/>
      </w:r>
      <w:r w:rsidR="00261989" w:rsidRPr="00890BC9">
        <w:rPr>
          <w:rFonts w:cs="Arial"/>
        </w:rPr>
        <w:t xml:space="preserve">different characteristics for which different emulations may be </w:t>
      </w:r>
      <w:r w:rsidR="000A04B5">
        <w:rPr>
          <w:rFonts w:cs="Arial"/>
        </w:rPr>
        <w:t>supported,</w:t>
      </w:r>
    </w:p>
    <w:p w14:paraId="3BC24D60" w14:textId="3A5EF10D" w:rsidR="00261989" w:rsidRPr="00844150" w:rsidRDefault="00890BC9" w:rsidP="00890BC9">
      <w:pPr>
        <w:ind w:left="720" w:hanging="270"/>
        <w:rPr>
          <w:rFonts w:cs="Arial"/>
        </w:rPr>
      </w:pPr>
      <w:r>
        <w:t xml:space="preserve">- </w:t>
      </w:r>
      <w:r>
        <w:tab/>
      </w:r>
      <w:r w:rsidR="000A04B5">
        <w:rPr>
          <w:rFonts w:cs="Arial"/>
        </w:rPr>
        <w:t>a</w:t>
      </w:r>
      <w:r w:rsidR="00261989" w:rsidRPr="00844150">
        <w:rPr>
          <w:rFonts w:cs="Arial"/>
        </w:rPr>
        <w:t xml:space="preserve"> hierarchy for </w:t>
      </w:r>
      <w:r w:rsidR="000A04B5">
        <w:rPr>
          <w:rFonts w:cs="Arial"/>
        </w:rPr>
        <w:t>d</w:t>
      </w:r>
      <w:r w:rsidR="00261989" w:rsidRPr="00844150">
        <w:rPr>
          <w:rFonts w:cs="Arial"/>
        </w:rPr>
        <w:t>ifferent emulation environments</w:t>
      </w:r>
      <w:r w:rsidR="000A04B5">
        <w:rPr>
          <w:rFonts w:cs="Arial"/>
        </w:rPr>
        <w:t>, e.g</w:t>
      </w:r>
      <w:r w:rsidR="00261989" w:rsidRPr="00844150">
        <w:rPr>
          <w:rFonts w:cs="Arial"/>
        </w:rPr>
        <w:t>.</w:t>
      </w:r>
      <w:r w:rsidR="000A04B5">
        <w:rPr>
          <w:rFonts w:cs="Arial"/>
        </w:rPr>
        <w:t>,</w:t>
      </w:r>
      <w:r w:rsidR="00261989" w:rsidRPr="00844150">
        <w:rPr>
          <w:rFonts w:cs="Arial"/>
        </w:rPr>
        <w:t xml:space="preserve"> an emulator that uses only a test network vs. an emulator that activates the actions in the real network at specified time such as the maintenance window. </w:t>
      </w:r>
    </w:p>
    <w:p w14:paraId="3EB9980E" w14:textId="642B5B62" w:rsidR="00261989" w:rsidRPr="00844150" w:rsidRDefault="00890BC9" w:rsidP="00890BC9">
      <w:pPr>
        <w:ind w:left="270" w:hanging="270"/>
      </w:pPr>
      <w:r>
        <w:t xml:space="preserve">2) </w:t>
      </w:r>
      <w:r>
        <w:tab/>
        <w:t xml:space="preserve">Introduce an </w:t>
      </w:r>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p>
    <w:p w14:paraId="710B39AF" w14:textId="4BF71B2B" w:rsidR="00261989" w:rsidRPr="00844150" w:rsidRDefault="00261989" w:rsidP="00890BC9">
      <w:pPr>
        <w:ind w:left="270"/>
      </w:pPr>
      <w:r w:rsidRPr="00844150">
        <w:t>The instance of this IOC is created by the MnS producer to allow the consumer to query, or be informed of, the information of the available emulation environments. This IOC contains the following properties (e.g., the subordinated IOC or attributes):</w:t>
      </w:r>
    </w:p>
    <w:p w14:paraId="56B0DE4B" w14:textId="4089CD53" w:rsidR="00261989" w:rsidRPr="00844150" w:rsidRDefault="00890BC9" w:rsidP="00890BC9">
      <w:pPr>
        <w:ind w:left="720" w:hanging="270"/>
      </w:pPr>
      <w:r>
        <w:t xml:space="preserve">- </w:t>
      </w:r>
      <w:r>
        <w:tab/>
      </w:r>
      <w:r w:rsidR="00261989" w:rsidRPr="00844150">
        <w:t>inference functions or ML entities under emulation</w:t>
      </w:r>
      <w:r w:rsidR="00B54FC8">
        <w:t>.</w:t>
      </w:r>
      <w:r w:rsidR="00261989" w:rsidRPr="00844150">
        <w:t xml:space="preserve"> </w:t>
      </w:r>
    </w:p>
    <w:p w14:paraId="7CE3DAC4" w14:textId="45DF4566" w:rsidR="00261989" w:rsidRPr="00844150" w:rsidRDefault="00890BC9" w:rsidP="00890BC9">
      <w:pPr>
        <w:ind w:left="270" w:hanging="270"/>
        <w:rPr>
          <w:rFonts w:cs="Arial"/>
        </w:rPr>
      </w:pPr>
      <w:r>
        <w:t xml:space="preserve">3) </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r>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r>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C4C8B30" w14:textId="77777777" w:rsidR="00261989" w:rsidRPr="00844150" w:rsidRDefault="00261989" w:rsidP="00890BC9">
      <w:pPr>
        <w:ind w:left="270"/>
        <w:rPr>
          <w:rFonts w:cs="Arial"/>
        </w:rPr>
      </w:pPr>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p>
    <w:p w14:paraId="2F847F30" w14:textId="77777777" w:rsidR="00261989" w:rsidRPr="00844150" w:rsidRDefault="00261989" w:rsidP="00890BC9">
      <w:pPr>
        <w:ind w:left="270"/>
        <w:rPr>
          <w:rFonts w:cs="Arial"/>
        </w:rPr>
      </w:pPr>
      <w:r w:rsidRPr="00844150">
        <w:t xml:space="preserve">This IOC contains attributes including the following: </w:t>
      </w:r>
    </w:p>
    <w:p w14:paraId="09102A9C" w14:textId="304BD2FB" w:rsidR="00261989" w:rsidRPr="00844150" w:rsidRDefault="00890BC9" w:rsidP="00890BC9">
      <w:pPr>
        <w:ind w:left="720" w:hanging="270"/>
        <w:rPr>
          <w:rFonts w:cs="Arial"/>
        </w:rPr>
      </w:pPr>
      <w:r>
        <w:t xml:space="preserve">- </w:t>
      </w:r>
      <w:r>
        <w:tab/>
      </w:r>
      <w:r w:rsidR="00261989" w:rsidRPr="00844150">
        <w:t>identifier of the ML entities requested for emulation,</w:t>
      </w:r>
    </w:p>
    <w:p w14:paraId="4C3F51CD" w14:textId="10C34C11" w:rsidR="00261989" w:rsidRPr="00844150" w:rsidRDefault="00890BC9" w:rsidP="00890BC9">
      <w:pPr>
        <w:ind w:left="720" w:hanging="270"/>
        <w:rPr>
          <w:rFonts w:cs="Arial"/>
        </w:rPr>
      </w:pPr>
      <w:r>
        <w:t xml:space="preserve">- </w:t>
      </w:r>
      <w:r>
        <w:tab/>
      </w:r>
      <w:r w:rsidR="00261989" w:rsidRPr="00844150">
        <w:t>identifier of the selected emulation environment,</w:t>
      </w:r>
    </w:p>
    <w:p w14:paraId="343208FA" w14:textId="756971B2" w:rsidR="00261989" w:rsidRPr="00844150" w:rsidRDefault="00890BC9" w:rsidP="00890BC9">
      <w:pPr>
        <w:ind w:left="720" w:hanging="270"/>
        <w:rPr>
          <w:rFonts w:cs="Arial"/>
        </w:rPr>
      </w:pPr>
      <w:r>
        <w:t xml:space="preserve">- </w:t>
      </w:r>
      <w:r>
        <w:tab/>
      </w:r>
      <w:r w:rsidR="00261989" w:rsidRPr="00844150">
        <w:t>time window for the emulation</w:t>
      </w:r>
      <w:r w:rsidR="00B54FC8">
        <w:t>.</w:t>
      </w:r>
    </w:p>
    <w:p w14:paraId="58BF6E95" w14:textId="338DFD63" w:rsidR="00261989" w:rsidRPr="000A04B5" w:rsidRDefault="00261989" w:rsidP="000A04B5">
      <w:pPr>
        <w:ind w:left="270"/>
        <w:rPr>
          <w:rFonts w:cs="Arial"/>
        </w:rPr>
      </w:pPr>
      <w:r w:rsidRPr="00890BC9">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r w:rsidR="00890BC9">
        <w:rPr>
          <w:rFonts w:ascii="Courier New" w:hAnsi="Courier New" w:cs="Courier New"/>
          <w:lang w:eastAsia="zh-CN"/>
        </w:rPr>
        <w:t>Process</w:t>
      </w:r>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r w:rsidR="00890BC9">
        <w:rPr>
          <w:rFonts w:ascii="Courier New" w:hAnsi="Courier New" w:cs="Courier New"/>
          <w:lang w:eastAsia="zh-CN"/>
        </w:rPr>
        <w:t>Process</w:t>
      </w:r>
      <w:r w:rsidRPr="00844150">
        <w:rPr>
          <w:rFonts w:cs="Arial"/>
        </w:rPr>
        <w:t xml:space="preserve"> has been instantiated; "Suspended" when the request or its job has been suspended by MnS consumer or producer and "Served" when the job has run to completion.</w:t>
      </w:r>
    </w:p>
    <w:p w14:paraId="43022278" w14:textId="10EC261C" w:rsidR="00261989" w:rsidRPr="00844150" w:rsidRDefault="00EC535D" w:rsidP="00EC535D">
      <w:pPr>
        <w:ind w:left="270" w:hanging="270"/>
        <w:rPr>
          <w:rFonts w:cs="Arial"/>
        </w:rPr>
      </w:pPr>
      <w:r>
        <w:t>4)</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r w:rsidR="00B54FC8">
        <w:rPr>
          <w:rFonts w:cs="Arial"/>
        </w:rPr>
        <w:t>i</w:t>
      </w:r>
      <w:r w:rsidR="00261989" w:rsidRPr="00844150">
        <w:rPr>
          <w:rFonts w:cs="Arial"/>
        </w:rPr>
        <w:t xml:space="preserve">nference </w:t>
      </w:r>
      <w:r w:rsidR="00B54FC8">
        <w:rPr>
          <w:rFonts w:cs="Arial"/>
        </w:rPr>
        <w:t>e</w:t>
      </w:r>
      <w:r w:rsidR="00261989" w:rsidRPr="00844150">
        <w:rPr>
          <w:rFonts w:cs="Arial"/>
        </w:rPr>
        <w:t xml:space="preserve">mulation from the  objects for inference emulation shall be instantiated. This may be </w:t>
      </w:r>
      <w:r w:rsidR="00B54FC8">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r w:rsidR="00B54FC8">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3F1355A" w14:textId="6CF1394F" w:rsidR="00261989" w:rsidRPr="00844150" w:rsidRDefault="00261989" w:rsidP="000A04B5">
      <w:pPr>
        <w:ind w:left="270"/>
        <w:rPr>
          <w:rFonts w:cs="Arial"/>
        </w:rPr>
      </w:pPr>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r w:rsidR="00B54FC8">
        <w:rPr>
          <w:rFonts w:cs="Arial"/>
        </w:rPr>
        <w:t>one</w:t>
      </w:r>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p>
    <w:p w14:paraId="17989CC8" w14:textId="77777777" w:rsidR="00261989" w:rsidRPr="00844150" w:rsidRDefault="00261989" w:rsidP="000A04B5">
      <w:pPr>
        <w:ind w:left="270"/>
        <w:rPr>
          <w:rFonts w:cs="Arial"/>
        </w:rPr>
      </w:pPr>
      <w:r w:rsidRPr="000A04B5">
        <w:rPr>
          <w:rFonts w:cs="Arial"/>
        </w:rPr>
        <w:t>This</w:t>
      </w:r>
      <w:r w:rsidRPr="00844150">
        <w:t xml:space="preserve"> IOC contains the following attributes:</w:t>
      </w:r>
    </w:p>
    <w:p w14:paraId="54C36B63" w14:textId="2C8471EC" w:rsidR="00261989" w:rsidRPr="00844150" w:rsidRDefault="000A04B5" w:rsidP="000A04B5">
      <w:pPr>
        <w:ind w:left="720" w:hanging="270"/>
        <w:rPr>
          <w:rFonts w:cs="Arial"/>
        </w:rPr>
      </w:pPr>
      <w:r>
        <w:t xml:space="preserve">- </w:t>
      </w:r>
      <w:r>
        <w:tab/>
      </w:r>
      <w:r w:rsidR="00261989" w:rsidRPr="00844150">
        <w:t>progress indicator,</w:t>
      </w:r>
    </w:p>
    <w:p w14:paraId="267B0861" w14:textId="38B193EE" w:rsidR="00261989" w:rsidRPr="00844150" w:rsidRDefault="000A04B5" w:rsidP="000A04B5">
      <w:pPr>
        <w:ind w:left="720" w:hanging="270"/>
        <w:rPr>
          <w:rFonts w:cs="Arial"/>
        </w:rPr>
      </w:pPr>
      <w:r>
        <w:t xml:space="preserve">- </w:t>
      </w:r>
      <w:r>
        <w:tab/>
      </w:r>
      <w:r w:rsidR="00B54FC8">
        <w:t>i</w:t>
      </w:r>
      <w:r w:rsidR="00261989" w:rsidRPr="00844150">
        <w:t>dentifier of the corresponding emulation request</w:t>
      </w:r>
      <w:r>
        <w:t>.</w:t>
      </w:r>
    </w:p>
    <w:p w14:paraId="58FD2649" w14:textId="6A619B4C" w:rsidR="00261989" w:rsidRPr="00C81822" w:rsidRDefault="00EC535D" w:rsidP="000A04B5">
      <w:pPr>
        <w:ind w:left="270" w:hanging="270"/>
        <w:rPr>
          <w:rFonts w:cs="Arial"/>
        </w:rPr>
      </w:pPr>
      <w:r>
        <w:t>5)</w:t>
      </w:r>
      <w:r>
        <w:tab/>
      </w:r>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r w:rsidR="000A04B5" w:rsidRPr="000A04B5">
        <w:rPr>
          <w:rFonts w:cs="Arial"/>
        </w:rPr>
        <w:t>, and</w:t>
      </w:r>
      <w:r w:rsidR="00261989" w:rsidRPr="00844150">
        <w:rPr>
          <w:rFonts w:ascii="Courier New" w:hAnsi="Courier New" w:cs="Courier New"/>
          <w:lang w:eastAsia="zh-CN"/>
        </w:rPr>
        <w:t xml:space="preserve"> </w:t>
      </w:r>
    </w:p>
    <w:p w14:paraId="02B2AF71" w14:textId="1AB7C95E" w:rsidR="00261989" w:rsidRPr="00C81822" w:rsidRDefault="000A04B5" w:rsidP="000A04B5">
      <w:pPr>
        <w:ind w:left="720" w:hanging="270"/>
        <w:rPr>
          <w:rFonts w:cs="Arial"/>
        </w:rPr>
      </w:pPr>
      <w:r>
        <w:t xml:space="preserve">- </w:t>
      </w:r>
      <w:r>
        <w:tab/>
      </w:r>
      <w:r w:rsidR="002F2A98">
        <w:rPr>
          <w:rFonts w:cs="Arial"/>
        </w:rPr>
        <w:t>t</w:t>
      </w:r>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r>
        <w:t>,</w:t>
      </w:r>
    </w:p>
    <w:p w14:paraId="1C012B44" w14:textId="15B26201" w:rsidR="00261989" w:rsidRPr="00C81822" w:rsidRDefault="000A04B5" w:rsidP="000A04B5">
      <w:pPr>
        <w:ind w:left="720" w:hanging="270"/>
        <w:rPr>
          <w:rFonts w:cs="Arial"/>
        </w:rPr>
      </w:pPr>
      <w:r>
        <w:t xml:space="preserve">- </w:t>
      </w:r>
      <w:r>
        <w:tab/>
      </w:r>
      <w:r w:rsidR="002F2A98">
        <w:rPr>
          <w:rFonts w:cs="Arial"/>
        </w:rPr>
        <w:t>th</w:t>
      </w:r>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r>
        <w:t>.</w:t>
      </w:r>
    </w:p>
    <w:p w14:paraId="7A9C70F0" w14:textId="3E3BAD52" w:rsidR="00261989" w:rsidRPr="00844150" w:rsidRDefault="00261989" w:rsidP="000A04B5">
      <w:pPr>
        <w:ind w:left="270"/>
      </w:pPr>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p>
    <w:p w14:paraId="5EA5B3C0" w14:textId="333DC1B0" w:rsidR="00261989" w:rsidRPr="00844150" w:rsidRDefault="00EC535D" w:rsidP="00EC535D">
      <w:pPr>
        <w:ind w:left="270" w:hanging="270"/>
      </w:pPr>
      <w:r>
        <w:t>6)</w:t>
      </w:r>
      <w:r>
        <w:tab/>
      </w:r>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p>
    <w:p w14:paraId="15EDC3AA" w14:textId="13426AA2" w:rsidR="00261989" w:rsidRPr="00844150" w:rsidRDefault="00EC535D" w:rsidP="00EC535D">
      <w:pPr>
        <w:ind w:left="270" w:hanging="270"/>
      </w:pPr>
      <w:r>
        <w:t>7)</w:t>
      </w:r>
      <w:r>
        <w:tab/>
      </w:r>
      <w:r w:rsidR="00261989" w:rsidRPr="00844150">
        <w:t>The IOCs and attributes for configuration management of 5G system, as defined in TS 28.541 [</w:t>
      </w:r>
      <w:r w:rsidR="00415CF0">
        <w:t>20</w:t>
      </w:r>
      <w:r w:rsidR="00261989" w:rsidRPr="00844150">
        <w:t>], which can be reused for configuring the emulation environment.</w:t>
      </w:r>
    </w:p>
    <w:p w14:paraId="3454223D" w14:textId="4418B4C0" w:rsidR="00AD1FB8" w:rsidRPr="00DE54AA" w:rsidRDefault="00AD1FB8" w:rsidP="00A577AE">
      <w:pPr>
        <w:pStyle w:val="Heading4"/>
      </w:pPr>
      <w:bookmarkStart w:id="1240" w:name="_Toc128685279"/>
      <w:bookmarkStart w:id="1241" w:name="_Toc129028552"/>
      <w:bookmarkStart w:id="1242" w:name="_Toc129030082"/>
      <w:bookmarkStart w:id="1243" w:name="_Toc133417904"/>
      <w:bookmarkStart w:id="1244" w:name="_Toc133482952"/>
      <w:bookmarkStart w:id="1245" w:name="_Toc133484044"/>
      <w:r>
        <w:t>5.2.</w:t>
      </w:r>
      <w:r w:rsidR="006269DF">
        <w:t>5</w:t>
      </w:r>
      <w:r>
        <w:t>.5</w:t>
      </w:r>
      <w:r w:rsidRPr="00DE54AA">
        <w:tab/>
      </w:r>
      <w:r>
        <w:t>Evaluation</w:t>
      </w:r>
      <w:bookmarkEnd w:id="1240"/>
      <w:bookmarkEnd w:id="1241"/>
      <w:bookmarkEnd w:id="1242"/>
      <w:bookmarkEnd w:id="1243"/>
      <w:bookmarkEnd w:id="1244"/>
      <w:bookmarkEnd w:id="1245"/>
    </w:p>
    <w:p w14:paraId="165BCD9B" w14:textId="7D1CE22D" w:rsidR="00485BC0" w:rsidRPr="00844150" w:rsidRDefault="00485BC0" w:rsidP="00485BC0">
      <w:pPr>
        <w:pStyle w:val="NormalWeb"/>
        <w:rPr>
          <w:sz w:val="20"/>
          <w:szCs w:val="20"/>
        </w:rPr>
      </w:pPr>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r>
        <w:rPr>
          <w:noProof/>
          <w:sz w:val="20"/>
          <w:szCs w:val="20"/>
        </w:rPr>
        <w:t>i</w:t>
      </w:r>
      <w:r w:rsidRPr="00844150">
        <w:rPr>
          <w:noProof/>
          <w:sz w:val="20"/>
          <w:szCs w:val="20"/>
        </w:rPr>
        <w:t xml:space="preserve">nference </w:t>
      </w:r>
      <w:r>
        <w:rPr>
          <w:noProof/>
          <w:sz w:val="20"/>
          <w:szCs w:val="20"/>
        </w:rPr>
        <w:t>e</w:t>
      </w:r>
      <w:r w:rsidRPr="00844150">
        <w:rPr>
          <w:noProof/>
          <w:sz w:val="20"/>
          <w:szCs w:val="20"/>
        </w:rPr>
        <w:t xml:space="preserve">mulation for a given ML entity may be instantiated using provisioning </w:t>
      </w:r>
      <w:r>
        <w:rPr>
          <w:noProof/>
          <w:sz w:val="20"/>
          <w:szCs w:val="20"/>
        </w:rPr>
        <w:t>m</w:t>
      </w:r>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r>
        <w:rPr>
          <w:noProof/>
          <w:sz w:val="20"/>
          <w:szCs w:val="20"/>
        </w:rPr>
        <w:t>i</w:t>
      </w:r>
      <w:r w:rsidRPr="00844150">
        <w:rPr>
          <w:noProof/>
          <w:sz w:val="20"/>
          <w:szCs w:val="20"/>
        </w:rPr>
        <w:t xml:space="preserve">nference </w:t>
      </w:r>
      <w:r>
        <w:rPr>
          <w:noProof/>
          <w:sz w:val="20"/>
          <w:szCs w:val="20"/>
        </w:rPr>
        <w:t>e</w:t>
      </w:r>
      <w:r w:rsidRPr="00844150">
        <w:rPr>
          <w:noProof/>
          <w:sz w:val="20"/>
          <w:szCs w:val="20"/>
        </w:rPr>
        <w:t>mulation</w:t>
      </w:r>
      <w:r w:rsidRPr="00844150">
        <w:rPr>
          <w:sz w:val="20"/>
          <w:szCs w:val="20"/>
        </w:rPr>
        <w:t xml:space="preserve">, e.g., an inference function or a generic sandbox function. </w:t>
      </w:r>
    </w:p>
    <w:p w14:paraId="1AB23D07" w14:textId="57499ED9" w:rsidR="00AD1FB8" w:rsidRPr="00485BC0" w:rsidRDefault="00485BC0" w:rsidP="00485BC0">
      <w:pPr>
        <w:pStyle w:val="NormalWeb"/>
        <w:rPr>
          <w:sz w:val="20"/>
          <w:szCs w:val="20"/>
        </w:rPr>
      </w:pPr>
      <w:r w:rsidRPr="00844150">
        <w:rPr>
          <w:sz w:val="20"/>
          <w:szCs w:val="20"/>
        </w:rPr>
        <w:t xml:space="preserve">Therefore, the solution described in clause 5.2.5.4 is a feasible solution to be developed further in the normative specifications. </w:t>
      </w:r>
    </w:p>
    <w:p w14:paraId="111BE4D7" w14:textId="78F1C983" w:rsidR="00FD57B7" w:rsidRPr="00657DBC" w:rsidRDefault="00FD57B7" w:rsidP="00A577AE">
      <w:pPr>
        <w:pStyle w:val="Heading3"/>
      </w:pPr>
      <w:bookmarkStart w:id="1246" w:name="_Toc128685280"/>
      <w:bookmarkStart w:id="1247" w:name="_Toc129028553"/>
      <w:bookmarkStart w:id="1248" w:name="_Toc129030083"/>
      <w:bookmarkStart w:id="1249" w:name="_Toc133417905"/>
      <w:bookmarkStart w:id="1250" w:name="_Toc133482953"/>
      <w:bookmarkStart w:id="1251" w:name="_Toc133484045"/>
      <w:bookmarkStart w:id="1252" w:name="_Hlk127308506"/>
      <w:bookmarkStart w:id="1253" w:name="_Hlk128660646"/>
      <w:r w:rsidRPr="00657DBC">
        <w:t>5.</w:t>
      </w:r>
      <w:r>
        <w:t>2</w:t>
      </w:r>
      <w:r w:rsidRPr="00657DBC">
        <w:t>.6</w:t>
      </w:r>
      <w:r w:rsidR="00B94A07">
        <w:tab/>
      </w:r>
      <w:r w:rsidRPr="00657DBC">
        <w:t>Performance evaluation for AI/ML inference</w:t>
      </w:r>
      <w:bookmarkEnd w:id="1246"/>
      <w:bookmarkEnd w:id="1247"/>
      <w:bookmarkEnd w:id="1248"/>
      <w:bookmarkEnd w:id="1249"/>
      <w:bookmarkEnd w:id="1250"/>
      <w:bookmarkEnd w:id="1251"/>
    </w:p>
    <w:p w14:paraId="7626D89B" w14:textId="6ECCA42B" w:rsidR="00FD57B7" w:rsidRPr="00657DBC" w:rsidRDefault="00FD57B7" w:rsidP="00CE435A">
      <w:pPr>
        <w:pStyle w:val="Heading4"/>
      </w:pPr>
      <w:bookmarkStart w:id="1254" w:name="_Toc128685281"/>
      <w:bookmarkStart w:id="1255" w:name="_Toc129028554"/>
      <w:bookmarkStart w:id="1256" w:name="_Toc129030084"/>
      <w:bookmarkStart w:id="1257" w:name="_Toc133417906"/>
      <w:bookmarkStart w:id="1258" w:name="_Toc133482954"/>
      <w:bookmarkStart w:id="1259" w:name="_Toc133484046"/>
      <w:r w:rsidRPr="00657DBC">
        <w:t>5.</w:t>
      </w:r>
      <w:r>
        <w:t>2</w:t>
      </w:r>
      <w:r w:rsidRPr="00657DBC">
        <w:t>.6.1</w:t>
      </w:r>
      <w:r w:rsidRPr="00657DBC">
        <w:tab/>
        <w:t>Description</w:t>
      </w:r>
      <w:bookmarkEnd w:id="1254"/>
      <w:bookmarkEnd w:id="1255"/>
      <w:bookmarkEnd w:id="1256"/>
      <w:bookmarkEnd w:id="1257"/>
      <w:bookmarkEnd w:id="1258"/>
      <w:bookmarkEnd w:id="1259"/>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260" w:name="_Toc128685282"/>
      <w:bookmarkStart w:id="1261" w:name="_Toc129028555"/>
      <w:bookmarkStart w:id="1262" w:name="_Toc129030085"/>
      <w:bookmarkStart w:id="1263" w:name="_Toc133417907"/>
      <w:bookmarkStart w:id="1264" w:name="_Toc133482955"/>
      <w:bookmarkStart w:id="1265" w:name="_Toc133484047"/>
      <w:r w:rsidRPr="00657DBC">
        <w:t>5.</w:t>
      </w:r>
      <w:r>
        <w:t>2</w:t>
      </w:r>
      <w:r w:rsidRPr="00657DBC">
        <w:t>.6.2</w:t>
      </w:r>
      <w:r w:rsidRPr="00657DBC">
        <w:tab/>
        <w:t>Use cases</w:t>
      </w:r>
      <w:bookmarkEnd w:id="1260"/>
      <w:bookmarkEnd w:id="1261"/>
      <w:bookmarkEnd w:id="1262"/>
      <w:bookmarkEnd w:id="1263"/>
      <w:bookmarkEnd w:id="1264"/>
      <w:bookmarkEnd w:id="1265"/>
    </w:p>
    <w:p w14:paraId="1BFB053D" w14:textId="39AD1F68" w:rsidR="00FD57B7" w:rsidRPr="00657DBC" w:rsidDel="002E79FB" w:rsidRDefault="00FD57B7" w:rsidP="00B94A07">
      <w:pPr>
        <w:pStyle w:val="Heading5"/>
        <w:rPr>
          <w:lang w:val="en-US"/>
        </w:rPr>
      </w:pPr>
      <w:bookmarkStart w:id="1266" w:name="_Toc128685283"/>
      <w:bookmarkStart w:id="1267" w:name="_Toc129028556"/>
      <w:bookmarkStart w:id="1268" w:name="_Toc129030086"/>
      <w:bookmarkStart w:id="1269" w:name="_Toc133417908"/>
      <w:bookmarkStart w:id="1270" w:name="_Toc133482956"/>
      <w:bookmarkStart w:id="1271" w:name="_Toc133484048"/>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266"/>
      <w:bookmarkEnd w:id="1267"/>
      <w:bookmarkEnd w:id="1268"/>
      <w:bookmarkEnd w:id="1269"/>
      <w:bookmarkEnd w:id="1270"/>
      <w:bookmarkEnd w:id="1271"/>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r w:rsidR="002C210B">
        <w:t>at</w:t>
      </w:r>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272" w:name="_Toc128685284"/>
      <w:bookmarkStart w:id="1273" w:name="_Toc129028557"/>
      <w:bookmarkStart w:id="1274" w:name="_Toc129030087"/>
      <w:bookmarkStart w:id="1275" w:name="_Toc133417909"/>
      <w:bookmarkStart w:id="1276" w:name="_Toc133482957"/>
      <w:bookmarkStart w:id="1277" w:name="_Toc133484049"/>
      <w:r w:rsidRPr="00657DBC">
        <w:t>5.</w:t>
      </w:r>
      <w:r>
        <w:t>2</w:t>
      </w:r>
      <w:r w:rsidRPr="00657DBC">
        <w:t>.6.2.2</w:t>
      </w:r>
      <w:r w:rsidRPr="00657DBC">
        <w:tab/>
        <w:t xml:space="preserve">ML entity performance indicators query and selection </w:t>
      </w:r>
      <w:bookmarkStart w:id="1278" w:name="_Hlk127292617"/>
      <w:r w:rsidRPr="00657DBC">
        <w:t>for AI/ML inference</w:t>
      </w:r>
      <w:bookmarkEnd w:id="1272"/>
      <w:bookmarkEnd w:id="1273"/>
      <w:bookmarkEnd w:id="1274"/>
      <w:bookmarkEnd w:id="1275"/>
      <w:bookmarkEnd w:id="1276"/>
      <w:bookmarkEnd w:id="1277"/>
      <w:bookmarkEnd w:id="1278"/>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279" w:name="_Toc128685285"/>
      <w:bookmarkStart w:id="1280" w:name="_Toc129028558"/>
      <w:bookmarkStart w:id="1281" w:name="_Toc129030088"/>
      <w:bookmarkStart w:id="1282" w:name="_Toc133417910"/>
      <w:bookmarkStart w:id="1283" w:name="_Toc133482958"/>
      <w:bookmarkStart w:id="1284" w:name="_Toc133484050"/>
      <w:r w:rsidRPr="00657DBC">
        <w:t>5.</w:t>
      </w:r>
      <w:r>
        <w:t>2</w:t>
      </w:r>
      <w:r w:rsidRPr="00657DBC">
        <w:t>.6.2.3</w:t>
      </w:r>
      <w:r w:rsidRPr="00657DBC">
        <w:tab/>
        <w:t>ML entity performance indicators selection based on MnS consumer policy for AI/ML inference</w:t>
      </w:r>
      <w:bookmarkEnd w:id="1279"/>
      <w:bookmarkEnd w:id="1280"/>
      <w:bookmarkEnd w:id="1281"/>
      <w:bookmarkEnd w:id="1282"/>
      <w:bookmarkEnd w:id="1283"/>
      <w:bookmarkEnd w:id="1284"/>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285" w:name="_Toc120528467"/>
      <w:bookmarkStart w:id="1286" w:name="_Toc128685286"/>
      <w:bookmarkStart w:id="1287" w:name="_Toc129028559"/>
      <w:bookmarkStart w:id="1288" w:name="_Toc129030089"/>
      <w:bookmarkStart w:id="1289" w:name="_Toc133417911"/>
      <w:bookmarkStart w:id="1290" w:name="_Toc133482959"/>
      <w:bookmarkStart w:id="1291" w:name="_Toc133484051"/>
      <w:r>
        <w:t>5.2.6.2.4</w:t>
      </w:r>
      <w:r w:rsidRPr="00806E76">
        <w:tab/>
        <w:t xml:space="preserve">AI/ML </w:t>
      </w:r>
      <w:r>
        <w:t>a</w:t>
      </w:r>
      <w:r w:rsidRPr="00806E76">
        <w:t xml:space="preserve">bstract </w:t>
      </w:r>
      <w:r>
        <w:t>p</w:t>
      </w:r>
      <w:r w:rsidRPr="00806E76">
        <w:t>erformance</w:t>
      </w:r>
      <w:bookmarkEnd w:id="1285"/>
      <w:bookmarkEnd w:id="1286"/>
      <w:bookmarkEnd w:id="1287"/>
      <w:bookmarkEnd w:id="1288"/>
      <w:bookmarkEnd w:id="1289"/>
      <w:bookmarkEnd w:id="1290"/>
      <w:bookmarkEnd w:id="1291"/>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292" w:name="_Toc129028560"/>
      <w:bookmarkStart w:id="1293" w:name="_Toc129030090"/>
      <w:bookmarkStart w:id="1294" w:name="_Toc133417912"/>
      <w:bookmarkStart w:id="1295" w:name="_Toc133482960"/>
      <w:bookmarkStart w:id="1296" w:name="_Toc133484052"/>
      <w:bookmarkEnd w:id="1252"/>
      <w:r w:rsidRPr="00031F87">
        <w:t>5.2.6.3</w:t>
      </w:r>
      <w:r w:rsidRPr="00031F87">
        <w:tab/>
        <w:t>Potential requirements</w:t>
      </w:r>
      <w:bookmarkEnd w:id="1292"/>
      <w:bookmarkEnd w:id="1293"/>
      <w:bookmarkEnd w:id="1294"/>
      <w:bookmarkEnd w:id="1295"/>
      <w:bookmarkEnd w:id="1296"/>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297" w:name="_Toc128685287"/>
      <w:bookmarkStart w:id="1298" w:name="_Toc129028561"/>
      <w:bookmarkStart w:id="1299" w:name="_Toc129030091"/>
      <w:bookmarkStart w:id="1300" w:name="_Toc133417913"/>
      <w:bookmarkStart w:id="1301" w:name="_Toc133482961"/>
      <w:bookmarkStart w:id="1302" w:name="_Toc133484053"/>
      <w:r w:rsidRPr="00657DBC">
        <w:t>5.</w:t>
      </w:r>
      <w:r>
        <w:t>2</w:t>
      </w:r>
      <w:r w:rsidRPr="00657DBC">
        <w:t>.6.</w:t>
      </w:r>
      <w:r w:rsidR="00031F87">
        <w:t>4</w:t>
      </w:r>
      <w:r w:rsidRPr="00657DBC">
        <w:tab/>
        <w:t>Possible solutions</w:t>
      </w:r>
      <w:bookmarkEnd w:id="1297"/>
      <w:bookmarkEnd w:id="1298"/>
      <w:bookmarkEnd w:id="1299"/>
      <w:bookmarkEnd w:id="1300"/>
      <w:bookmarkEnd w:id="1301"/>
      <w:bookmarkEnd w:id="1302"/>
    </w:p>
    <w:p w14:paraId="2C30A0EE" w14:textId="7C8FBA91" w:rsidR="00FD57B7" w:rsidRPr="00657DBC" w:rsidRDefault="00FD57B7" w:rsidP="00A577AE">
      <w:pPr>
        <w:pStyle w:val="Heading5"/>
        <w:rPr>
          <w:lang w:val="en-US"/>
        </w:rPr>
      </w:pPr>
      <w:bookmarkStart w:id="1303" w:name="_Toc128685288"/>
      <w:bookmarkStart w:id="1304" w:name="_Toc129028562"/>
      <w:bookmarkStart w:id="1305" w:name="_Toc129030092"/>
      <w:bookmarkStart w:id="1306" w:name="_Toc133417914"/>
      <w:bookmarkStart w:id="1307" w:name="_Toc133482962"/>
      <w:bookmarkStart w:id="1308" w:name="_Toc133484054"/>
      <w:r w:rsidRPr="00657DBC">
        <w:t>5.</w:t>
      </w:r>
      <w:r>
        <w:t>2</w:t>
      </w:r>
      <w:r w:rsidRPr="00657DBC">
        <w:t>.6.</w:t>
      </w:r>
      <w:r w:rsidR="007F0F9F">
        <w:t>4</w:t>
      </w:r>
      <w:r w:rsidRPr="00657DBC">
        <w:t>.1</w:t>
      </w:r>
      <w:r w:rsidRPr="00657DBC">
        <w:tab/>
      </w:r>
      <w:r w:rsidR="0023556E" w:rsidRPr="0023556E">
        <w:t>Possible</w:t>
      </w:r>
      <w:r w:rsidRPr="00657DBC">
        <w:t xml:space="preserve"> solutions for AI/ML </w:t>
      </w:r>
      <w:r w:rsidRPr="00657DBC">
        <w:rPr>
          <w:lang w:val="en-US"/>
        </w:rPr>
        <w:t>performance evaluation in inference phase</w:t>
      </w:r>
      <w:bookmarkEnd w:id="1303"/>
      <w:bookmarkEnd w:id="1304"/>
      <w:bookmarkEnd w:id="1305"/>
      <w:bookmarkEnd w:id="1306"/>
      <w:bookmarkEnd w:id="1307"/>
      <w:bookmarkEnd w:id="1308"/>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6"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4A010E9C" w:rsidR="00FD57B7" w:rsidRPr="00657DBC" w:rsidRDefault="00FD57B7" w:rsidP="00A577AE">
      <w:pPr>
        <w:pStyle w:val="Heading5"/>
      </w:pPr>
      <w:bookmarkStart w:id="1309" w:name="_Toc128685289"/>
      <w:bookmarkStart w:id="1310" w:name="_Toc129028563"/>
      <w:bookmarkStart w:id="1311" w:name="_Toc129030093"/>
      <w:bookmarkStart w:id="1312" w:name="_Toc133417915"/>
      <w:bookmarkStart w:id="1313" w:name="_Toc133482963"/>
      <w:bookmarkStart w:id="1314" w:name="_Toc133484055"/>
      <w:r w:rsidRPr="00657DBC">
        <w:t>5.</w:t>
      </w:r>
      <w:r>
        <w:t>2</w:t>
      </w:r>
      <w:r w:rsidRPr="00657DBC">
        <w:t>.6.</w:t>
      </w:r>
      <w:r w:rsidR="007F0F9F">
        <w:t>4</w:t>
      </w:r>
      <w:r w:rsidRPr="00657DBC">
        <w:t>.</w:t>
      </w:r>
      <w:r>
        <w:t>2</w:t>
      </w:r>
      <w:r w:rsidRPr="00657DBC">
        <w:tab/>
      </w:r>
      <w:r w:rsidR="0023556E" w:rsidRPr="0023556E">
        <w:t>Possible</w:t>
      </w:r>
      <w:r w:rsidRPr="00657DBC">
        <w:t xml:space="preserve"> solutions for </w:t>
      </w:r>
      <w:bookmarkStart w:id="1315" w:name="_Hlk127298452"/>
      <w:r w:rsidRPr="00657DBC">
        <w:t>ML entity performance indicators query and selection for AI/ML inference</w:t>
      </w:r>
      <w:bookmarkEnd w:id="1309"/>
      <w:bookmarkEnd w:id="1310"/>
      <w:bookmarkEnd w:id="1311"/>
      <w:bookmarkEnd w:id="1312"/>
      <w:bookmarkEnd w:id="1313"/>
      <w:bookmarkEnd w:id="1314"/>
    </w:p>
    <w:p w14:paraId="3FCAC06E" w14:textId="259A5D2D" w:rsidR="00FD57B7" w:rsidRPr="00657DBC" w:rsidRDefault="00FD57B7" w:rsidP="00FD57B7">
      <w:bookmarkStart w:id="1316" w:name="_Hlk127298530"/>
      <w:bookmarkEnd w:id="1315"/>
      <w:r w:rsidRPr="00657DBC">
        <w:t>The solutions given in clause 5.1.1</w:t>
      </w:r>
      <w:r>
        <w:t>0</w:t>
      </w:r>
      <w:r w:rsidRPr="00657DBC">
        <w:t>.</w:t>
      </w:r>
      <w:r w:rsidR="00D91CD1">
        <w:t>4</w:t>
      </w:r>
      <w:r>
        <w:t>.3</w:t>
      </w:r>
      <w:r w:rsidRPr="00657DBC">
        <w:t xml:space="preserve"> are applicable for ML entity performance indicators query and selection for AI/ML inference.</w:t>
      </w:r>
    </w:p>
    <w:p w14:paraId="60451918" w14:textId="2DF54D68" w:rsidR="00FD57B7" w:rsidRPr="00657DBC" w:rsidRDefault="00FD57B7" w:rsidP="00A577AE">
      <w:pPr>
        <w:pStyle w:val="Heading5"/>
        <w:rPr>
          <w:lang w:val="en-US"/>
        </w:rPr>
      </w:pPr>
      <w:bookmarkStart w:id="1317" w:name="_Toc128685290"/>
      <w:bookmarkStart w:id="1318" w:name="_Toc129028564"/>
      <w:bookmarkStart w:id="1319" w:name="_Toc129030094"/>
      <w:bookmarkStart w:id="1320" w:name="_Toc133417916"/>
      <w:bookmarkStart w:id="1321" w:name="_Toc133482964"/>
      <w:bookmarkStart w:id="1322" w:name="_Toc133484056"/>
      <w:bookmarkEnd w:id="1316"/>
      <w:r w:rsidRPr="00657DBC">
        <w:t>5.</w:t>
      </w:r>
      <w:r>
        <w:t>2</w:t>
      </w:r>
      <w:r w:rsidRPr="00657DBC">
        <w:t>.6.4.</w:t>
      </w:r>
      <w:r>
        <w:t>3</w:t>
      </w:r>
      <w:r w:rsidRPr="00657DBC">
        <w:tab/>
      </w:r>
      <w:r w:rsidR="0023556E" w:rsidRPr="0023556E">
        <w:t>Possible</w:t>
      </w:r>
      <w:r w:rsidRPr="00657DBC">
        <w:t xml:space="preserve"> solutions for policy-based </w:t>
      </w:r>
      <w:r w:rsidRPr="00657DBC">
        <w:rPr>
          <w:lang w:val="en-US"/>
        </w:rPr>
        <w:t xml:space="preserve">performance indicator selection </w:t>
      </w:r>
      <w:r w:rsidRPr="00657DBC">
        <w:t>based on MnS consumer policy for AI/ML inference</w:t>
      </w:r>
      <w:bookmarkEnd w:id="1317"/>
      <w:bookmarkEnd w:id="1318"/>
      <w:bookmarkEnd w:id="1319"/>
      <w:bookmarkEnd w:id="1320"/>
      <w:bookmarkEnd w:id="1321"/>
      <w:bookmarkEnd w:id="1322"/>
    </w:p>
    <w:p w14:paraId="55E0A574" w14:textId="36A76241" w:rsidR="00FD57B7" w:rsidRDefault="00FD57B7" w:rsidP="00FD57B7">
      <w:r w:rsidRPr="008E4ACE">
        <w:t>The solutions given in clause 5.1.1</w:t>
      </w:r>
      <w:r>
        <w:t>0</w:t>
      </w:r>
      <w:r w:rsidRPr="008E4ACE">
        <w:t>.</w:t>
      </w:r>
      <w:r w:rsidR="00D91CD1">
        <w:t>4</w:t>
      </w:r>
      <w:r>
        <w:t>.4</w:t>
      </w:r>
      <w:r w:rsidRPr="008E4ACE">
        <w:t xml:space="preserve"> are applicable for </w:t>
      </w:r>
      <w:r w:rsidRPr="00657DBC">
        <w:t xml:space="preserve">ML entity performance indicators selection </w:t>
      </w:r>
      <w:bookmarkStart w:id="1323" w:name="_Hlk127298633"/>
      <w:r w:rsidRPr="00657DBC">
        <w:t>based on MnS consumer policy for AI/ML inference</w:t>
      </w:r>
      <w:bookmarkEnd w:id="1323"/>
      <w:r w:rsidRPr="00657DBC">
        <w:t>.</w:t>
      </w:r>
    </w:p>
    <w:p w14:paraId="26383706" w14:textId="4E71186D" w:rsidR="00FD57B7" w:rsidRDefault="00FD57B7" w:rsidP="00A577AE">
      <w:pPr>
        <w:pStyle w:val="Heading5"/>
        <w:rPr>
          <w:lang w:val="en-US"/>
        </w:rPr>
      </w:pPr>
      <w:bookmarkStart w:id="1324" w:name="_Toc128685291"/>
      <w:bookmarkStart w:id="1325" w:name="_Toc129028565"/>
      <w:bookmarkStart w:id="1326" w:name="_Toc129030095"/>
      <w:bookmarkStart w:id="1327" w:name="_Toc133417917"/>
      <w:bookmarkStart w:id="1328" w:name="_Toc133482965"/>
      <w:bookmarkStart w:id="1329" w:name="_Toc133484057"/>
      <w:r>
        <w:t>5.2.6.4.4</w:t>
      </w:r>
      <w:r>
        <w:tab/>
      </w:r>
      <w:r w:rsidR="0023556E" w:rsidRPr="0023556E">
        <w:t>Possible</w:t>
      </w:r>
      <w:r>
        <w:t xml:space="preserve"> solutions for AI/ML performance</w:t>
      </w:r>
      <w:r>
        <w:rPr>
          <w:lang w:val="en-US"/>
        </w:rPr>
        <w:t xml:space="preserve"> abstraction</w:t>
      </w:r>
      <w:bookmarkEnd w:id="1324"/>
      <w:bookmarkEnd w:id="1325"/>
      <w:bookmarkEnd w:id="1326"/>
      <w:bookmarkEnd w:id="1327"/>
      <w:bookmarkEnd w:id="1328"/>
      <w:bookmarkEnd w:id="1329"/>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330" w:name="_Toc128685292"/>
      <w:bookmarkStart w:id="1331" w:name="_Toc129028566"/>
      <w:bookmarkStart w:id="1332" w:name="_Toc129030096"/>
      <w:bookmarkStart w:id="1333" w:name="_Toc133417918"/>
      <w:bookmarkStart w:id="1334" w:name="_Toc133482966"/>
      <w:bookmarkStart w:id="1335" w:name="_Toc133484058"/>
      <w:r>
        <w:t>5.2</w:t>
      </w:r>
      <w:r>
        <w:rPr>
          <w:lang w:val="en-US"/>
        </w:rPr>
        <w:t>.6.</w:t>
      </w:r>
      <w:r w:rsidR="00031F87">
        <w:rPr>
          <w:lang w:val="en-US"/>
        </w:rPr>
        <w:t>5</w:t>
      </w:r>
      <w:r>
        <w:tab/>
        <w:t>Evaluation</w:t>
      </w:r>
      <w:bookmarkEnd w:id="1330"/>
      <w:bookmarkEnd w:id="1331"/>
      <w:bookmarkEnd w:id="1332"/>
      <w:bookmarkEnd w:id="1333"/>
      <w:bookmarkEnd w:id="1334"/>
      <w:bookmarkEnd w:id="1335"/>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253"/>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sidR="001001E2">
        <w:rPr>
          <w:sz w:val="20"/>
          <w:szCs w:val="20"/>
        </w:rPr>
        <w:t>.4</w:t>
      </w:r>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1336" w:name="_Toc120528545"/>
      <w:bookmarkStart w:id="1337" w:name="_Toc128685293"/>
      <w:bookmarkStart w:id="1338" w:name="_Toc129028567"/>
      <w:bookmarkStart w:id="1339" w:name="_Toc129030097"/>
      <w:bookmarkStart w:id="1340" w:name="_Toc133417919"/>
      <w:bookmarkStart w:id="1341" w:name="_Toc133482967"/>
      <w:bookmarkStart w:id="1342" w:name="_Toc133484059"/>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1336"/>
      <w:bookmarkEnd w:id="1337"/>
      <w:bookmarkEnd w:id="1338"/>
      <w:bookmarkEnd w:id="1339"/>
      <w:bookmarkEnd w:id="1340"/>
      <w:bookmarkEnd w:id="1341"/>
      <w:bookmarkEnd w:id="1342"/>
    </w:p>
    <w:p w14:paraId="076ADAA1" w14:textId="2301E862" w:rsidR="005C7A16" w:rsidRPr="00BA6008" w:rsidRDefault="005C7A16" w:rsidP="00A577AE">
      <w:pPr>
        <w:pStyle w:val="Heading4"/>
        <w:rPr>
          <w:lang w:val="fr-FR" w:eastAsia="ko-KR"/>
        </w:rPr>
      </w:pPr>
      <w:bookmarkStart w:id="1343" w:name="_Toc120528546"/>
      <w:bookmarkStart w:id="1344" w:name="_Toc128685294"/>
      <w:bookmarkStart w:id="1345" w:name="_Toc129028568"/>
      <w:bookmarkStart w:id="1346" w:name="_Toc129030098"/>
      <w:bookmarkStart w:id="1347" w:name="_Toc133417920"/>
      <w:bookmarkStart w:id="1348" w:name="_Toc133482968"/>
      <w:bookmarkStart w:id="1349" w:name="_Toc133484060"/>
      <w:r w:rsidRPr="00BA6008">
        <w:rPr>
          <w:lang w:val="fr-FR" w:eastAsia="ko-KR"/>
        </w:rPr>
        <w:t>5.</w:t>
      </w:r>
      <w:r>
        <w:rPr>
          <w:lang w:val="fr-FR" w:eastAsia="ko-KR"/>
        </w:rPr>
        <w:t>2.7.1</w:t>
      </w:r>
      <w:r w:rsidRPr="00BA6008">
        <w:rPr>
          <w:lang w:val="fr-FR" w:eastAsia="ko-KR"/>
        </w:rPr>
        <w:tab/>
        <w:t>Description</w:t>
      </w:r>
      <w:bookmarkEnd w:id="1343"/>
      <w:bookmarkEnd w:id="1344"/>
      <w:bookmarkEnd w:id="1345"/>
      <w:bookmarkEnd w:id="1346"/>
      <w:bookmarkEnd w:id="1347"/>
      <w:bookmarkEnd w:id="1348"/>
      <w:bookmarkEnd w:id="1349"/>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r w:rsidR="00215D15">
        <w:rPr>
          <w:lang w:val="en-US"/>
        </w:rPr>
        <w:t>s</w:t>
      </w:r>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350" w:name="_Toc120528547"/>
      <w:bookmarkStart w:id="1351" w:name="_Toc128685295"/>
      <w:bookmarkStart w:id="1352" w:name="_Toc129028569"/>
      <w:bookmarkStart w:id="1353" w:name="_Toc129030099"/>
      <w:bookmarkStart w:id="1354" w:name="_Toc133417921"/>
      <w:bookmarkStart w:id="1355" w:name="_Toc133482969"/>
      <w:bookmarkStart w:id="1356" w:name="_Toc133484061"/>
      <w:r>
        <w:rPr>
          <w:lang w:eastAsia="ko-KR"/>
        </w:rPr>
        <w:t>5.2.7.2</w:t>
      </w:r>
      <w:r>
        <w:rPr>
          <w:lang w:eastAsia="ko-KR"/>
        </w:rPr>
        <w:tab/>
        <w:t>Use cases</w:t>
      </w:r>
      <w:bookmarkEnd w:id="1350"/>
      <w:bookmarkEnd w:id="1351"/>
      <w:bookmarkEnd w:id="1352"/>
      <w:bookmarkEnd w:id="1353"/>
      <w:bookmarkEnd w:id="1354"/>
      <w:bookmarkEnd w:id="1355"/>
      <w:bookmarkEnd w:id="1356"/>
    </w:p>
    <w:p w14:paraId="26AAEAE2" w14:textId="403DB815" w:rsidR="005C7A16" w:rsidRDefault="005C7A16" w:rsidP="00A577AE">
      <w:pPr>
        <w:pStyle w:val="Heading5"/>
        <w:rPr>
          <w:lang w:val="en-US"/>
        </w:rPr>
      </w:pPr>
      <w:bookmarkStart w:id="1357" w:name="_Toc120528548"/>
      <w:bookmarkStart w:id="1358" w:name="_Toc128685296"/>
      <w:bookmarkStart w:id="1359" w:name="_Toc129028570"/>
      <w:bookmarkStart w:id="1360" w:name="_Toc129030100"/>
      <w:bookmarkStart w:id="1361" w:name="_Toc133417922"/>
      <w:bookmarkStart w:id="1362" w:name="_Toc133482970"/>
      <w:bookmarkStart w:id="1363" w:name="_Toc133484062"/>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357"/>
      <w:bookmarkEnd w:id="1358"/>
      <w:bookmarkEnd w:id="1359"/>
      <w:bookmarkEnd w:id="1360"/>
      <w:bookmarkEnd w:id="1361"/>
      <w:bookmarkEnd w:id="1362"/>
      <w:bookmarkEnd w:id="1363"/>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443EF5">
      <w:pPr>
        <w:pStyle w:val="TH"/>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364" w:name="_Toc120528549"/>
      <w:bookmarkStart w:id="1365" w:name="_Toc128685297"/>
      <w:bookmarkStart w:id="1366" w:name="_Toc129028571"/>
      <w:bookmarkStart w:id="1367" w:name="_Toc129030101"/>
      <w:bookmarkStart w:id="1368" w:name="_Toc133417923"/>
      <w:bookmarkStart w:id="1369" w:name="_Toc133482971"/>
      <w:bookmarkStart w:id="1370" w:name="_Toc133484063"/>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364"/>
      <w:bookmarkEnd w:id="1365"/>
      <w:bookmarkEnd w:id="1366"/>
      <w:bookmarkEnd w:id="1367"/>
      <w:bookmarkEnd w:id="1368"/>
      <w:bookmarkEnd w:id="1369"/>
      <w:bookmarkEnd w:id="1370"/>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sidR="00DA55F2">
        <w:rPr>
          <w:lang w:eastAsia="zh-CN"/>
        </w:rPr>
        <w:t>.</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443EF5">
      <w:pPr>
        <w:pStyle w:val="TH"/>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371" w:name="_Toc120528550"/>
      <w:bookmarkStart w:id="1372" w:name="_Toc128685298"/>
      <w:bookmarkStart w:id="1373" w:name="_Toc129028572"/>
      <w:bookmarkStart w:id="1374" w:name="_Toc129030102"/>
      <w:bookmarkStart w:id="1375" w:name="_Toc133417924"/>
      <w:bookmarkStart w:id="1376" w:name="_Toc133482972"/>
      <w:bookmarkStart w:id="1377" w:name="_Toc133484064"/>
      <w:r w:rsidRPr="00A5305E">
        <w:t>5.</w:t>
      </w:r>
      <w:r>
        <w:t>2.7.2.3</w:t>
      </w:r>
      <w:r w:rsidRPr="00A5305E">
        <w:tab/>
      </w:r>
      <w:r>
        <w:t>Partial</w:t>
      </w:r>
      <w:r w:rsidRPr="009D5027">
        <w:t xml:space="preserve"> activation of AI/ML </w:t>
      </w:r>
      <w:r>
        <w:t xml:space="preserve">inference </w:t>
      </w:r>
      <w:r w:rsidRPr="009D5027">
        <w:t>capabilities</w:t>
      </w:r>
      <w:bookmarkEnd w:id="1371"/>
      <w:bookmarkEnd w:id="1372"/>
      <w:bookmarkEnd w:id="1373"/>
      <w:bookmarkEnd w:id="1374"/>
      <w:bookmarkEnd w:id="1375"/>
      <w:bookmarkEnd w:id="1376"/>
      <w:bookmarkEnd w:id="1377"/>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378" w:name="_Toc120528551"/>
      <w:bookmarkStart w:id="1379" w:name="_Toc128685299"/>
      <w:bookmarkStart w:id="1380" w:name="_Toc129028573"/>
      <w:bookmarkStart w:id="1381" w:name="_Toc129030103"/>
      <w:bookmarkStart w:id="1382" w:name="_Toc133417925"/>
      <w:bookmarkStart w:id="1383" w:name="_Toc133482973"/>
      <w:bookmarkStart w:id="1384" w:name="_Toc133484065"/>
      <w:r>
        <w:t>5.2.7.2.4</w:t>
      </w:r>
      <w:r>
        <w:tab/>
      </w:r>
      <w:r>
        <w:rPr>
          <w:lang w:eastAsia="zh-CN"/>
        </w:rPr>
        <w:t xml:space="preserve">Configuration for AI/ML inference </w:t>
      </w:r>
      <w:r w:rsidRPr="00C0468D">
        <w:rPr>
          <w:lang w:val="en-US"/>
        </w:rPr>
        <w:t>initiated by</w:t>
      </w:r>
      <w:r>
        <w:rPr>
          <w:lang w:val="en-US"/>
        </w:rPr>
        <w:t xml:space="preserve"> MnS consumer</w:t>
      </w:r>
      <w:bookmarkEnd w:id="1378"/>
      <w:bookmarkEnd w:id="1379"/>
      <w:bookmarkEnd w:id="1380"/>
      <w:bookmarkEnd w:id="1381"/>
      <w:bookmarkEnd w:id="1382"/>
      <w:bookmarkEnd w:id="1383"/>
      <w:bookmarkEnd w:id="1384"/>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Pr>
          <w:lang w:eastAsia="zh-CN"/>
        </w:rPr>
        <w:t>.</w:t>
      </w:r>
      <w:r w:rsidRPr="00A36AED">
        <w:t xml:space="preserve"> Note that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r>
        <w:t>f</w:t>
      </w:r>
      <w:r w:rsidRPr="00A36AED">
        <w:t xml:space="preserve">unction </w:t>
      </w:r>
      <w:r>
        <w:t>c</w:t>
      </w:r>
      <w:r w:rsidRPr="00A36AED">
        <w:t xml:space="preserve">onfiguration </w:t>
      </w:r>
      <w:r>
        <w:t>a</w:t>
      </w:r>
      <w:r w:rsidRPr="00A36AED">
        <w:rPr>
          <w:lang w:eastAsia="zh-CN"/>
        </w:rPr>
        <w:t>ttributes</w:t>
      </w:r>
      <w:r w:rsidRPr="00A36AED">
        <w:t xml:space="preserve"> values translate into changes in the behaviour of the inference function but not necessarily in the instantaneous beh</w:t>
      </w:r>
      <w:r>
        <w:t>av</w:t>
      </w:r>
      <w:r w:rsidRPr="00A36AED">
        <w:t xml:space="preserve">iour of the network. </w:t>
      </w:r>
      <w:r>
        <w:t>An e</w:t>
      </w:r>
      <w:r w:rsidRPr="00A36AED">
        <w:t xml:space="preserve">xample </w:t>
      </w:r>
      <w:r>
        <w:t>inference f</w:t>
      </w:r>
      <w:r w:rsidRPr="00A36AED">
        <w:t xml:space="preserve">unction </w:t>
      </w:r>
      <w:r>
        <w:t>c</w:t>
      </w:r>
      <w:r w:rsidRPr="00A36AED">
        <w:t xml:space="preserve">onfiguration </w:t>
      </w:r>
      <w:r>
        <w:t>a</w:t>
      </w:r>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r>
        <w:t>o</w:t>
      </w:r>
      <w:r w:rsidRPr="00A431BB">
        <w:t>ffset may be adjusted</w:t>
      </w:r>
      <w:r>
        <w:t>.</w:t>
      </w:r>
    </w:p>
    <w:p w14:paraId="4199FA6E" w14:textId="584A5D28" w:rsidR="005C7A16" w:rsidRDefault="005C7A16" w:rsidP="00A577AE">
      <w:pPr>
        <w:pStyle w:val="Heading5"/>
        <w:rPr>
          <w:lang w:val="en-US"/>
        </w:rPr>
      </w:pPr>
      <w:bookmarkStart w:id="1385" w:name="_Toc120528552"/>
      <w:bookmarkStart w:id="1386" w:name="_Toc128685300"/>
      <w:bookmarkStart w:id="1387" w:name="_Toc129028574"/>
      <w:bookmarkStart w:id="1388" w:name="_Toc129030104"/>
      <w:bookmarkStart w:id="1389" w:name="_Toc133417926"/>
      <w:bookmarkStart w:id="1390" w:name="_Toc133482974"/>
      <w:bookmarkStart w:id="1391" w:name="_Toc133484066"/>
      <w:r>
        <w:t>5.2.7.2.5</w:t>
      </w:r>
      <w:r>
        <w:tab/>
      </w:r>
      <w:r>
        <w:rPr>
          <w:lang w:eastAsia="zh-CN"/>
        </w:rPr>
        <w:t>Configuration</w:t>
      </w:r>
      <w:r>
        <w:rPr>
          <w:rFonts w:hint="eastAsia"/>
          <w:lang w:val="en-US" w:eastAsia="zh-CN"/>
        </w:rPr>
        <w:t xml:space="preserve"> </w:t>
      </w:r>
      <w:r>
        <w:rPr>
          <w:lang w:eastAsia="zh-CN"/>
        </w:rPr>
        <w:t xml:space="preserve">for AI/ML inference </w:t>
      </w:r>
      <w:r w:rsidR="003742F8">
        <w:t>selected</w:t>
      </w:r>
      <w:r w:rsidR="003742F8" w:rsidRPr="00A36AED">
        <w:t xml:space="preserve"> </w:t>
      </w:r>
      <w:r w:rsidRPr="00C0468D">
        <w:rPr>
          <w:lang w:val="en-US"/>
        </w:rPr>
        <w:t>by</w:t>
      </w:r>
      <w:r>
        <w:rPr>
          <w:lang w:val="en-US"/>
        </w:rPr>
        <w:t xml:space="preserve"> producer</w:t>
      </w:r>
      <w:bookmarkEnd w:id="1385"/>
      <w:bookmarkEnd w:id="1386"/>
      <w:bookmarkEnd w:id="1387"/>
      <w:bookmarkEnd w:id="1388"/>
      <w:bookmarkEnd w:id="1389"/>
      <w:bookmarkEnd w:id="1390"/>
      <w:bookmarkEnd w:id="1391"/>
    </w:p>
    <w:p w14:paraId="4B292D0B" w14:textId="07FED656"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5305E" w:rsidRDefault="005C7A16" w:rsidP="00A577AE">
      <w:pPr>
        <w:pStyle w:val="Heading5"/>
        <w:rPr>
          <w:b/>
          <w:bCs/>
        </w:rPr>
      </w:pPr>
      <w:bookmarkStart w:id="1392" w:name="_Toc120528553"/>
      <w:bookmarkStart w:id="1393" w:name="_Toc128685301"/>
      <w:bookmarkStart w:id="1394" w:name="_Toc129028575"/>
      <w:bookmarkStart w:id="1395" w:name="_Toc129030105"/>
      <w:bookmarkStart w:id="1396" w:name="_Toc133417927"/>
      <w:bookmarkStart w:id="1397" w:name="_Toc133482975"/>
      <w:bookmarkStart w:id="1398" w:name="_Toc133484067"/>
      <w:r w:rsidRPr="00A5305E">
        <w:t>5.</w:t>
      </w:r>
      <w:r>
        <w:t>2.7.2.6</w:t>
      </w:r>
      <w:r w:rsidRPr="00A5305E">
        <w:tab/>
      </w:r>
      <w:r>
        <w:t>E</w:t>
      </w:r>
      <w:r w:rsidRPr="009D5027">
        <w:t xml:space="preserve">nabling </w:t>
      </w:r>
      <w:r>
        <w:t>policy-based</w:t>
      </w:r>
      <w:r w:rsidRPr="009D5027">
        <w:t xml:space="preserve"> activation of AI/ML capabilities</w:t>
      </w:r>
      <w:bookmarkEnd w:id="1392"/>
      <w:bookmarkEnd w:id="1393"/>
      <w:bookmarkEnd w:id="1394"/>
      <w:bookmarkEnd w:id="1395"/>
      <w:bookmarkEnd w:id="1396"/>
      <w:bookmarkEnd w:id="1397"/>
      <w:bookmarkEnd w:id="1398"/>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399" w:name="_Toc120528554"/>
      <w:bookmarkStart w:id="1400" w:name="_Toc128685302"/>
      <w:bookmarkStart w:id="1401" w:name="_Toc129028576"/>
      <w:bookmarkStart w:id="1402" w:name="_Toc129030106"/>
      <w:bookmarkStart w:id="1403" w:name="_Toc133417928"/>
      <w:bookmarkStart w:id="1404" w:name="_Toc133482976"/>
      <w:bookmarkStart w:id="1405" w:name="_Toc133484068"/>
      <w:r>
        <w:t>5.2.7.3</w:t>
      </w:r>
      <w:r>
        <w:tab/>
        <w:t>Potential requirements</w:t>
      </w:r>
      <w:bookmarkEnd w:id="1399"/>
      <w:bookmarkEnd w:id="1400"/>
      <w:bookmarkEnd w:id="1401"/>
      <w:bookmarkEnd w:id="1402"/>
      <w:bookmarkEnd w:id="1403"/>
      <w:bookmarkEnd w:id="1404"/>
      <w:bookmarkEnd w:id="1405"/>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406" w:name="_Toc120528555"/>
      <w:bookmarkStart w:id="1407" w:name="_Toc128685303"/>
      <w:bookmarkStart w:id="1408" w:name="_Toc129028577"/>
      <w:bookmarkStart w:id="1409" w:name="_Toc129030107"/>
      <w:bookmarkStart w:id="1410" w:name="_Toc133417929"/>
      <w:bookmarkStart w:id="1411" w:name="_Toc133482977"/>
      <w:bookmarkStart w:id="1412" w:name="_Toc133484069"/>
      <w:r>
        <w:t>5.2.7.4</w:t>
      </w:r>
      <w:r>
        <w:tab/>
        <w:t>Possible solutions</w:t>
      </w:r>
      <w:bookmarkEnd w:id="1406"/>
      <w:bookmarkEnd w:id="1407"/>
      <w:bookmarkEnd w:id="1408"/>
      <w:bookmarkEnd w:id="1409"/>
      <w:bookmarkEnd w:id="1410"/>
      <w:bookmarkEnd w:id="1411"/>
      <w:bookmarkEnd w:id="1412"/>
    </w:p>
    <w:p w14:paraId="0662DC63" w14:textId="3B0B897C" w:rsidR="005C7A16" w:rsidRDefault="005C7A16" w:rsidP="00A577AE">
      <w:pPr>
        <w:pStyle w:val="Heading5"/>
      </w:pPr>
      <w:bookmarkStart w:id="1413" w:name="_Toc120528557"/>
      <w:bookmarkStart w:id="1414" w:name="_Toc128685304"/>
      <w:bookmarkStart w:id="1415" w:name="_Toc129028578"/>
      <w:bookmarkStart w:id="1416" w:name="_Toc129030108"/>
      <w:bookmarkStart w:id="1417" w:name="_Toc133417930"/>
      <w:bookmarkStart w:id="1418" w:name="_Toc133482978"/>
      <w:bookmarkStart w:id="1419" w:name="_Toc133484070"/>
      <w:r>
        <w:t>5</w:t>
      </w:r>
      <w:r w:rsidRPr="00BC0026">
        <w:t>.</w:t>
      </w:r>
      <w:r>
        <w:t>2.7.4.1</w:t>
      </w:r>
      <w:r w:rsidRPr="00BC0026">
        <w:tab/>
      </w:r>
      <w:r>
        <w:t>AI/ML inference function configuration</w:t>
      </w:r>
      <w:bookmarkEnd w:id="1413"/>
      <w:bookmarkEnd w:id="1414"/>
      <w:bookmarkEnd w:id="1415"/>
      <w:bookmarkEnd w:id="1416"/>
      <w:bookmarkEnd w:id="1417"/>
      <w:bookmarkEnd w:id="1418"/>
      <w:bookmarkEnd w:id="1419"/>
    </w:p>
    <w:p w14:paraId="512D37C7" w14:textId="77777777" w:rsidR="00835329" w:rsidRPr="00A36AED" w:rsidRDefault="00835329" w:rsidP="00835329">
      <w:pPr>
        <w:pStyle w:val="Heading6"/>
      </w:pPr>
      <w:bookmarkStart w:id="1420" w:name="_Toc133417931"/>
      <w:bookmarkStart w:id="1421" w:name="_Toc133482979"/>
      <w:bookmarkStart w:id="1422" w:name="_Toc133484071"/>
      <w:r w:rsidRPr="00A36AED">
        <w:t>5.2.7.4.1.</w:t>
      </w:r>
      <w:r>
        <w:t>1</w:t>
      </w:r>
      <w:r w:rsidRPr="00A36AED">
        <w:tab/>
      </w:r>
      <w:r w:rsidRPr="00A36AED">
        <w:rPr>
          <w:lang w:eastAsia="zh-CN"/>
        </w:rPr>
        <w:t xml:space="preserve">Configuration for AI/ML inference </w:t>
      </w:r>
      <w:r w:rsidRPr="00A36AED">
        <w:t>initiated by MnS consumer</w:t>
      </w:r>
      <w:bookmarkEnd w:id="1420"/>
      <w:bookmarkEnd w:id="1421"/>
      <w:bookmarkEnd w:id="1422"/>
      <w:r w:rsidRPr="00A36AED">
        <w:t xml:space="preserve"> </w:t>
      </w:r>
    </w:p>
    <w:p w14:paraId="4EC1BD63" w14:textId="7EEB7CD8" w:rsidR="00835329" w:rsidRPr="00A36AED" w:rsidRDefault="00835329" w:rsidP="00835329">
      <w:r w:rsidRPr="00A36AED">
        <w:t xml:space="preserve">No new IOCs, or data types are needed to enable (re-)configuration of inference </w:t>
      </w:r>
      <w:r w:rsidR="00A43258">
        <w:t>f</w:t>
      </w:r>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p>
    <w:p w14:paraId="798B4E9C" w14:textId="77777777" w:rsidR="00835329" w:rsidRPr="00A36AED" w:rsidRDefault="00835329" w:rsidP="00835329">
      <w:pPr>
        <w:pStyle w:val="Heading6"/>
      </w:pPr>
      <w:bookmarkStart w:id="1423" w:name="_Toc133417932"/>
      <w:bookmarkStart w:id="1424" w:name="_Toc133482980"/>
      <w:bookmarkStart w:id="1425" w:name="_Toc133484072"/>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1423"/>
      <w:bookmarkEnd w:id="1424"/>
      <w:bookmarkEnd w:id="1425"/>
      <w:r w:rsidRPr="00A36AED">
        <w:t xml:space="preserve"> </w:t>
      </w:r>
    </w:p>
    <w:p w14:paraId="7053BA18" w14:textId="77777777" w:rsidR="00835329" w:rsidRPr="00A36AED" w:rsidRDefault="00835329" w:rsidP="00835329">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p>
    <w:p w14:paraId="57171BA2"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p>
    <w:p w14:paraId="2C8C0BDD"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p>
    <w:p w14:paraId="13AFFA59" w14:textId="77777777" w:rsidR="00835329" w:rsidRPr="00A36AED" w:rsidRDefault="00835329" w:rsidP="00835329">
      <w:pPr>
        <w:ind w:left="720"/>
      </w:pPr>
      <w:r w:rsidRPr="00A36AED">
        <w:t xml:space="preserve">Where: </w:t>
      </w:r>
    </w:p>
    <w:p w14:paraId="6123F2BC" w14:textId="77777777" w:rsidR="00835329" w:rsidRPr="00A36AED" w:rsidRDefault="00835329" w:rsidP="00835329">
      <w:pPr>
        <w:ind w:left="1080" w:hanging="270"/>
        <w:rPr>
          <w:bCs/>
          <w:szCs w:val="22"/>
        </w:rPr>
      </w:pPr>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p>
    <w:p w14:paraId="3B23FE4C" w14:textId="77777777" w:rsidR="00835329" w:rsidRPr="00A36AED" w:rsidRDefault="00835329" w:rsidP="00835329">
      <w:pPr>
        <w:ind w:left="1080" w:hanging="270"/>
        <w:rPr>
          <w:bCs/>
          <w:szCs w:val="22"/>
        </w:rPr>
      </w:pPr>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p>
    <w:p w14:paraId="6EDF87F1" w14:textId="06BAD29C" w:rsidR="00835329" w:rsidRDefault="00835329" w:rsidP="00835329">
      <w:pPr>
        <w:pStyle w:val="NO"/>
        <w:rPr>
          <w:szCs w:val="22"/>
        </w:rPr>
      </w:pPr>
      <w:r w:rsidRPr="00A36AED">
        <w:t>N</w:t>
      </w:r>
      <w:r>
        <w:t>OTE</w:t>
      </w:r>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1426"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p>
    <w:bookmarkEnd w:id="1426"/>
    <w:p w14:paraId="19AD76CB" w14:textId="67775890" w:rsidR="005C7A16" w:rsidRPr="00131E50" w:rsidRDefault="00835329" w:rsidP="00835329">
      <w:r>
        <w:rPr>
          <w:szCs w:val="22"/>
        </w:rPr>
        <w:t>The MnS producer may be configured to have access to a pre-defined template corresponding to network context.</w:t>
      </w:r>
    </w:p>
    <w:p w14:paraId="2EB2FF65" w14:textId="2A34F7EA" w:rsidR="005C7A16" w:rsidRPr="00BC0026" w:rsidRDefault="005C7A16" w:rsidP="00A577AE">
      <w:pPr>
        <w:pStyle w:val="Heading5"/>
      </w:pPr>
      <w:bookmarkStart w:id="1427" w:name="_Toc128685305"/>
      <w:bookmarkStart w:id="1428" w:name="_Toc129028579"/>
      <w:bookmarkStart w:id="1429" w:name="_Toc129030109"/>
      <w:bookmarkStart w:id="1430" w:name="_Toc133417933"/>
      <w:bookmarkStart w:id="1431" w:name="_Toc133482981"/>
      <w:bookmarkStart w:id="1432" w:name="_Toc133484073"/>
      <w:r>
        <w:t>5</w:t>
      </w:r>
      <w:r w:rsidRPr="00BC0026">
        <w:t>.</w:t>
      </w:r>
      <w:r>
        <w:t>2.7.4.2</w:t>
      </w:r>
      <w:r w:rsidRPr="00BC0026">
        <w:tab/>
      </w:r>
      <w:r>
        <w:t>AI/ML activation</w:t>
      </w:r>
      <w:bookmarkEnd w:id="1427"/>
      <w:bookmarkEnd w:id="1428"/>
      <w:bookmarkEnd w:id="1429"/>
      <w:bookmarkEnd w:id="1430"/>
      <w:bookmarkEnd w:id="1431"/>
      <w:bookmarkEnd w:id="1432"/>
    </w:p>
    <w:p w14:paraId="23FCA1A1" w14:textId="7730C42B" w:rsidR="005C7A16" w:rsidRDefault="005C7A16" w:rsidP="00A577AE">
      <w:pPr>
        <w:pStyle w:val="Heading6"/>
      </w:pPr>
      <w:bookmarkStart w:id="1433" w:name="_Toc120528559"/>
      <w:bookmarkStart w:id="1434" w:name="_Toc128685306"/>
      <w:bookmarkStart w:id="1435" w:name="_Toc129028580"/>
      <w:bookmarkStart w:id="1436" w:name="_Toc129030110"/>
      <w:bookmarkStart w:id="1437" w:name="_Toc133417934"/>
      <w:bookmarkStart w:id="1438" w:name="_Toc133482982"/>
      <w:bookmarkStart w:id="1439" w:name="_Toc133484074"/>
      <w:r>
        <w:t>5</w:t>
      </w:r>
      <w:r w:rsidRPr="00BC0026">
        <w:t>.</w:t>
      </w:r>
      <w:r>
        <w:t>2.7.4.2.1</w:t>
      </w:r>
      <w:r w:rsidRPr="00BC0026">
        <w:tab/>
      </w:r>
      <w:r>
        <w:t>General framework</w:t>
      </w:r>
      <w:r w:rsidRPr="00CF4A9D">
        <w:t xml:space="preserve"> </w:t>
      </w:r>
      <w:r>
        <w:t>for activation and deactivation</w:t>
      </w:r>
      <w:bookmarkEnd w:id="1433"/>
      <w:bookmarkEnd w:id="1434"/>
      <w:bookmarkEnd w:id="1435"/>
      <w:bookmarkEnd w:id="1436"/>
      <w:bookmarkEnd w:id="1437"/>
      <w:bookmarkEnd w:id="1438"/>
      <w:bookmarkEnd w:id="1439"/>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440" w:name="_Toc120528560"/>
      <w:bookmarkStart w:id="1441" w:name="_Toc128685307"/>
      <w:bookmarkStart w:id="1442" w:name="_Toc129028581"/>
      <w:bookmarkStart w:id="1443" w:name="_Toc129030111"/>
      <w:bookmarkStart w:id="1444" w:name="_Toc133417935"/>
      <w:bookmarkStart w:id="1445" w:name="_Toc133482983"/>
      <w:bookmarkStart w:id="1446" w:name="_Toc133484075"/>
      <w:r>
        <w:t>5</w:t>
      </w:r>
      <w:r w:rsidRPr="00BC0026">
        <w:t>.</w:t>
      </w:r>
      <w:r>
        <w:t>2.7.4.2.2</w:t>
      </w:r>
      <w:r w:rsidRPr="00BC0026">
        <w:tab/>
      </w:r>
      <w:r>
        <w:t>Instant activation and deactivation</w:t>
      </w:r>
      <w:bookmarkEnd w:id="1440"/>
      <w:bookmarkEnd w:id="1441"/>
      <w:bookmarkEnd w:id="1442"/>
      <w:bookmarkEnd w:id="1443"/>
      <w:bookmarkEnd w:id="1444"/>
      <w:bookmarkEnd w:id="1445"/>
      <w:bookmarkEnd w:id="1446"/>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447" w:name="_Toc120528561"/>
      <w:bookmarkStart w:id="1448" w:name="_Toc128685308"/>
      <w:bookmarkStart w:id="1449" w:name="_Toc129028582"/>
      <w:bookmarkStart w:id="1450" w:name="_Toc129030112"/>
      <w:bookmarkStart w:id="1451" w:name="_Toc133417936"/>
      <w:bookmarkStart w:id="1452" w:name="_Toc133482984"/>
      <w:bookmarkStart w:id="1453" w:name="_Toc133484076"/>
      <w:r>
        <w:t>5</w:t>
      </w:r>
      <w:r w:rsidRPr="00BC0026">
        <w:t>.</w:t>
      </w:r>
      <w:r>
        <w:t>2.7.4.2.3</w:t>
      </w:r>
      <w:r w:rsidRPr="00BC0026">
        <w:tab/>
      </w:r>
      <w:r>
        <w:t>Policy based activation</w:t>
      </w:r>
      <w:r w:rsidRPr="00A03E8C">
        <w:t xml:space="preserve"> </w:t>
      </w:r>
      <w:r>
        <w:t>and deactivation</w:t>
      </w:r>
      <w:bookmarkEnd w:id="1447"/>
      <w:bookmarkEnd w:id="1448"/>
      <w:bookmarkEnd w:id="1449"/>
      <w:bookmarkEnd w:id="1450"/>
      <w:bookmarkEnd w:id="1451"/>
      <w:bookmarkEnd w:id="1452"/>
      <w:bookmarkEnd w:id="1453"/>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454" w:name="_Toc120528562"/>
      <w:bookmarkStart w:id="1455" w:name="_Toc128685309"/>
      <w:bookmarkStart w:id="1456" w:name="_Toc129028583"/>
      <w:bookmarkStart w:id="1457" w:name="_Toc129030113"/>
      <w:bookmarkStart w:id="1458" w:name="_Toc133417937"/>
      <w:bookmarkStart w:id="1459" w:name="_Toc133482985"/>
      <w:bookmarkStart w:id="1460" w:name="_Toc133484077"/>
      <w:r>
        <w:t>5</w:t>
      </w:r>
      <w:r w:rsidRPr="00BC0026">
        <w:t>.</w:t>
      </w:r>
      <w:r>
        <w:t>2.7.4.2.4</w:t>
      </w:r>
      <w:r w:rsidRPr="00BC0026">
        <w:tab/>
      </w:r>
      <w:r>
        <w:t>Schedule based activation and deactivation</w:t>
      </w:r>
      <w:bookmarkEnd w:id="1454"/>
      <w:bookmarkEnd w:id="1455"/>
      <w:bookmarkEnd w:id="1456"/>
      <w:bookmarkEnd w:id="1457"/>
      <w:bookmarkEnd w:id="1458"/>
      <w:bookmarkEnd w:id="1459"/>
      <w:bookmarkEnd w:id="1460"/>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461" w:name="_Toc120528563"/>
    </w:p>
    <w:p w14:paraId="32A7266F" w14:textId="4AD892A6" w:rsidR="005C7A16" w:rsidRDefault="005C7A16" w:rsidP="00A577AE">
      <w:pPr>
        <w:pStyle w:val="Heading6"/>
      </w:pPr>
      <w:bookmarkStart w:id="1462" w:name="_Toc128685310"/>
      <w:bookmarkStart w:id="1463" w:name="_Toc129028584"/>
      <w:bookmarkStart w:id="1464" w:name="_Toc129030114"/>
      <w:bookmarkStart w:id="1465" w:name="_Toc133417938"/>
      <w:bookmarkStart w:id="1466" w:name="_Toc133482986"/>
      <w:bookmarkStart w:id="1467" w:name="_Toc133484078"/>
      <w:r w:rsidRPr="00A5305E">
        <w:t>5.</w:t>
      </w:r>
      <w:r>
        <w:t>2.7.4.2.5</w:t>
      </w:r>
      <w:r w:rsidRPr="00A5305E">
        <w:tab/>
      </w:r>
      <w:r>
        <w:t>Gradual activation</w:t>
      </w:r>
      <w:r w:rsidRPr="00FF4AF4">
        <w:t xml:space="preserve"> </w:t>
      </w:r>
      <w:r>
        <w:t>and deactivation</w:t>
      </w:r>
      <w:bookmarkEnd w:id="1461"/>
      <w:bookmarkEnd w:id="1462"/>
      <w:bookmarkEnd w:id="1463"/>
      <w:bookmarkEnd w:id="1464"/>
      <w:bookmarkEnd w:id="1465"/>
      <w:bookmarkEnd w:id="1466"/>
      <w:bookmarkEnd w:id="1467"/>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688D7536" w:rsidR="00570ADC" w:rsidRDefault="00570ADC" w:rsidP="00570ADC">
      <w:r>
        <w:t xml:space="preserve">Introduce a data type on the MnS producer that exposes the abstract </w:t>
      </w:r>
      <w:r w:rsidR="00FD6314">
        <w:t>a</w:t>
      </w:r>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r w:rsidR="00FD6314">
        <w:t>.</w:t>
      </w:r>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468" w:name="_Toc120528564"/>
      <w:bookmarkStart w:id="1469" w:name="_Toc128685311"/>
      <w:bookmarkStart w:id="1470" w:name="_Toc129028585"/>
      <w:bookmarkStart w:id="1471" w:name="_Toc129030115"/>
      <w:bookmarkStart w:id="1472" w:name="_Toc133417939"/>
      <w:bookmarkStart w:id="1473" w:name="_Toc133482987"/>
      <w:bookmarkStart w:id="1474" w:name="_Toc133484079"/>
      <w:r>
        <w:t>5.2.7.5</w:t>
      </w:r>
      <w:r>
        <w:tab/>
        <w:t>Evaluation</w:t>
      </w:r>
      <w:bookmarkEnd w:id="1468"/>
      <w:bookmarkEnd w:id="1469"/>
      <w:bookmarkEnd w:id="1470"/>
      <w:bookmarkEnd w:id="1471"/>
      <w:bookmarkEnd w:id="1472"/>
      <w:bookmarkEnd w:id="1473"/>
      <w:bookmarkEnd w:id="1474"/>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475" w:name="_Toc120528537"/>
      <w:bookmarkStart w:id="1476" w:name="_Toc129028586"/>
      <w:bookmarkStart w:id="1477" w:name="_Toc129030116"/>
      <w:bookmarkStart w:id="1478" w:name="_Toc133417940"/>
      <w:bookmarkStart w:id="1479" w:name="_Toc133482988"/>
      <w:bookmarkStart w:id="1480" w:name="_Toc133484080"/>
      <w:bookmarkStart w:id="1481" w:name="_Hlk130477435"/>
      <w:bookmarkStart w:id="1482" w:name="_Toc107830575"/>
      <w:r>
        <w:t>5.</w:t>
      </w:r>
      <w:r w:rsidR="00392DAE">
        <w:t>2.8</w:t>
      </w:r>
      <w:r>
        <w:tab/>
        <w:t xml:space="preserve">AI/ML update </w:t>
      </w:r>
      <w:bookmarkEnd w:id="1475"/>
      <w:r>
        <w:t>control</w:t>
      </w:r>
      <w:bookmarkEnd w:id="1476"/>
      <w:bookmarkEnd w:id="1477"/>
      <w:bookmarkEnd w:id="1478"/>
      <w:bookmarkEnd w:id="1479"/>
      <w:bookmarkEnd w:id="1480"/>
      <w:r>
        <w:t xml:space="preserve"> </w:t>
      </w:r>
    </w:p>
    <w:p w14:paraId="12359F0B" w14:textId="4AF1C7A1" w:rsidR="004B52FA" w:rsidRDefault="00392DAE" w:rsidP="00392DAE">
      <w:pPr>
        <w:pStyle w:val="Heading4"/>
      </w:pPr>
      <w:bookmarkStart w:id="1483" w:name="_Toc120528538"/>
      <w:bookmarkStart w:id="1484" w:name="_Toc129028587"/>
      <w:bookmarkStart w:id="1485" w:name="_Toc129030117"/>
      <w:bookmarkStart w:id="1486" w:name="_Toc133417941"/>
      <w:bookmarkStart w:id="1487" w:name="_Toc133482989"/>
      <w:bookmarkStart w:id="1488" w:name="_Toc133484081"/>
      <w:r>
        <w:t>5.2.8</w:t>
      </w:r>
      <w:r w:rsidR="004B52FA">
        <w:t>.1</w:t>
      </w:r>
      <w:r w:rsidR="004B52FA">
        <w:tab/>
        <w:t>Description</w:t>
      </w:r>
      <w:bookmarkEnd w:id="1483"/>
      <w:bookmarkEnd w:id="1484"/>
      <w:bookmarkEnd w:id="1485"/>
      <w:bookmarkEnd w:id="1486"/>
      <w:bookmarkEnd w:id="1487"/>
      <w:bookmarkEnd w:id="1488"/>
    </w:p>
    <w:p w14:paraId="421CF161" w14:textId="6765622E" w:rsidR="0011680D" w:rsidRDefault="0011680D" w:rsidP="0011680D">
      <w:pPr>
        <w:jc w:val="both"/>
        <w:rPr>
          <w:rFonts w:cs="Arial"/>
          <w:lang w:val="en-US"/>
        </w:rPr>
      </w:pPr>
      <w:r>
        <w:rPr>
          <w:rFonts w:cs="Arial"/>
          <w:lang w:val="en-US"/>
        </w:rPr>
        <w:t>In many cases, network conditions change mak</w:t>
      </w:r>
      <w:r w:rsidR="00D273B8">
        <w:rPr>
          <w:rFonts w:cs="Arial"/>
          <w:lang w:val="en-US"/>
        </w:rPr>
        <w:t>es</w:t>
      </w:r>
      <w:r>
        <w:rPr>
          <w:rFonts w:cs="Arial"/>
          <w:lang w:val="en-US"/>
        </w:rPr>
        <w:t xml:space="preserve"> the capabilities of the </w:t>
      </w:r>
      <w:r w:rsidRPr="00296963">
        <w:rPr>
          <w:rFonts w:cs="Arial"/>
          <w:lang w:val="en-US"/>
        </w:rPr>
        <w:t xml:space="preserve">ML </w:t>
      </w:r>
      <w:r w:rsidR="001769C7">
        <w:rPr>
          <w:rFonts w:cs="Arial"/>
          <w:lang w:val="en-US"/>
        </w:rPr>
        <w:t>e</w:t>
      </w:r>
      <w:r w:rsidRPr="00296963">
        <w:rPr>
          <w:rFonts w:cs="Arial"/>
          <w:lang w:val="en-US"/>
        </w:rPr>
        <w:t>ntity/</w:t>
      </w:r>
      <w:r w:rsidR="001769C7">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p>
    <w:p w14:paraId="6B64DF84" w14:textId="7FDA1F08" w:rsidR="0011680D" w:rsidRPr="00296963" w:rsidRDefault="0011680D" w:rsidP="0029696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sidR="002036F4">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1FF676FC" w14:textId="461C75F7" w:rsidR="004B52FA" w:rsidRDefault="00392DAE" w:rsidP="00392DAE">
      <w:pPr>
        <w:pStyle w:val="Heading4"/>
      </w:pPr>
      <w:bookmarkStart w:id="1489" w:name="_Toc120528539"/>
      <w:bookmarkStart w:id="1490" w:name="_Toc129028588"/>
      <w:bookmarkStart w:id="1491" w:name="_Toc129030118"/>
      <w:bookmarkStart w:id="1492" w:name="_Toc133417942"/>
      <w:bookmarkStart w:id="1493" w:name="_Toc133482990"/>
      <w:bookmarkStart w:id="1494" w:name="_Toc133484082"/>
      <w:bookmarkEnd w:id="1481"/>
      <w:r>
        <w:t>5.2.8</w:t>
      </w:r>
      <w:r w:rsidR="004B52FA">
        <w:t>.2</w:t>
      </w:r>
      <w:r w:rsidR="004B52FA">
        <w:tab/>
        <w:t>Use cases</w:t>
      </w:r>
      <w:bookmarkEnd w:id="1489"/>
      <w:bookmarkEnd w:id="1490"/>
      <w:bookmarkEnd w:id="1491"/>
      <w:bookmarkEnd w:id="1492"/>
      <w:bookmarkEnd w:id="1493"/>
      <w:bookmarkEnd w:id="1494"/>
    </w:p>
    <w:p w14:paraId="1FB50A00" w14:textId="283F15A7" w:rsidR="004B52FA" w:rsidRPr="00A5305E" w:rsidRDefault="00392DAE" w:rsidP="00392DAE">
      <w:pPr>
        <w:pStyle w:val="Heading5"/>
        <w:rPr>
          <w:b/>
          <w:bCs/>
        </w:rPr>
      </w:pPr>
      <w:bookmarkStart w:id="1495" w:name="_Toc129028589"/>
      <w:bookmarkStart w:id="1496" w:name="_Toc129030119"/>
      <w:bookmarkStart w:id="1497" w:name="_Toc133417943"/>
      <w:bookmarkStart w:id="1498" w:name="_Toc133482991"/>
      <w:bookmarkStart w:id="1499" w:name="_Toc133484083"/>
      <w:bookmarkEnd w:id="1482"/>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495"/>
      <w:bookmarkEnd w:id="1496"/>
      <w:bookmarkEnd w:id="1497"/>
      <w:bookmarkEnd w:id="1498"/>
      <w:bookmarkEnd w:id="1499"/>
    </w:p>
    <w:p w14:paraId="7F4D6EF3" w14:textId="6BC0CC91" w:rsidR="004B52FA" w:rsidRPr="00723E4C" w:rsidRDefault="004B52FA" w:rsidP="004B52FA">
      <w:pPr>
        <w:jc w:val="both"/>
        <w:rPr>
          <w:rFonts w:cs="Arial"/>
          <w:lang w:val="en-US"/>
        </w:rPr>
      </w:pPr>
      <w:r>
        <w:rPr>
          <w:rFonts w:cs="Arial"/>
          <w:lang w:val="en-US"/>
        </w:rPr>
        <w:t xml:space="preserve">Depending on their configurations, AI/ML </w:t>
      </w:r>
      <w:r w:rsidR="00EB3B3A">
        <w:rPr>
          <w:rFonts w:cs="Arial"/>
          <w:lang w:val="en-US"/>
        </w:rPr>
        <w:t xml:space="preserve">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001E0F06" w:rsidRPr="001E0F06">
        <w:rPr>
          <w:rFonts w:cs="Arial"/>
          <w:lang w:val="en-US"/>
        </w:rPr>
        <w:t xml:space="preserve">constituent </w:t>
      </w:r>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network function) may wish to be informed when such capabilities are available.</w:t>
      </w:r>
    </w:p>
    <w:p w14:paraId="58A64F05" w14:textId="07905C1E" w:rsidR="004B52FA" w:rsidRPr="00A5305E" w:rsidRDefault="00392DAE" w:rsidP="00392DAE">
      <w:pPr>
        <w:pStyle w:val="Heading5"/>
        <w:rPr>
          <w:b/>
          <w:bCs/>
        </w:rPr>
      </w:pPr>
      <w:bookmarkStart w:id="1500" w:name="_Toc129028590"/>
      <w:bookmarkStart w:id="1501" w:name="_Toc129030120"/>
      <w:bookmarkStart w:id="1502" w:name="_Toc133417944"/>
      <w:bookmarkStart w:id="1503" w:name="_Toc133482992"/>
      <w:bookmarkStart w:id="1504" w:name="_Toc133484084"/>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500"/>
      <w:bookmarkEnd w:id="1501"/>
      <w:bookmarkEnd w:id="1502"/>
      <w:bookmarkEnd w:id="1503"/>
      <w:bookmarkEnd w:id="1504"/>
    </w:p>
    <w:p w14:paraId="7F325EA2" w14:textId="0965D6E0" w:rsidR="004B52FA" w:rsidRDefault="004B52FA" w:rsidP="004B52FA">
      <w:pPr>
        <w:jc w:val="both"/>
        <w:rPr>
          <w:rFonts w:cs="Arial"/>
          <w:lang w:val="en-US"/>
        </w:rPr>
      </w:pPr>
      <w:r>
        <w:rPr>
          <w:rFonts w:cs="Arial"/>
          <w:lang w:val="en-US"/>
        </w:rPr>
        <w:t xml:space="preserve">When the </w:t>
      </w:r>
      <w:r w:rsidR="00201E4B">
        <w:rPr>
          <w:rFonts w:cs="Arial"/>
          <w:lang w:val="en-US"/>
        </w:rPr>
        <w:t xml:space="preserve">inference </w:t>
      </w:r>
      <w:r>
        <w:rPr>
          <w:rFonts w:cs="Arial"/>
          <w:lang w:val="en-US"/>
        </w:rPr>
        <w:t xml:space="preserve">capabilities of AI/ML inference functions degenerate, the typical action may be to trigger re-training of the </w:t>
      </w:r>
      <w:bookmarkStart w:id="1505" w:name="_Hlk131480287"/>
      <w:r>
        <w:rPr>
          <w:rFonts w:cs="Arial"/>
          <w:lang w:val="en-US"/>
        </w:rPr>
        <w:t>constituent</w:t>
      </w:r>
      <w:bookmarkEnd w:id="1505"/>
      <w:r>
        <w:rPr>
          <w:rFonts w:cs="Arial"/>
          <w:lang w:val="en-US"/>
        </w:rPr>
        <w:t xml:space="preserve"> ML</w:t>
      </w:r>
      <w:r w:rsidR="005D5B42">
        <w:rPr>
          <w:rFonts w:cs="Arial"/>
          <w:lang w:val="en-US"/>
        </w:rPr>
        <w:t xml:space="preserve"> e</w:t>
      </w:r>
      <w:r>
        <w:rPr>
          <w:rFonts w:cs="Arial"/>
          <w:lang w:val="en-US"/>
        </w:rPr>
        <w:t xml:space="preserve">ntities. It </w:t>
      </w:r>
      <w:r w:rsidR="001E0F06">
        <w:rPr>
          <w:rFonts w:cs="Arial"/>
          <w:lang w:val="en-US"/>
        </w:rPr>
        <w:t xml:space="preserve">is </w:t>
      </w:r>
      <w:r>
        <w:rPr>
          <w:rFonts w:cs="Arial"/>
          <w:lang w:val="en-US"/>
        </w:rPr>
        <w:t xml:space="preserve">possible, however, that the </w:t>
      </w:r>
      <w:r>
        <w:rPr>
          <w:rFonts w:cs="Arial"/>
        </w:rPr>
        <w:t>AI/ML</w:t>
      </w:r>
      <w:r w:rsidR="00201E4B">
        <w:rPr>
          <w:rFonts w:cs="Arial"/>
        </w:rPr>
        <w:t xml:space="preserve"> inference</w:t>
      </w:r>
      <w:r>
        <w:rPr>
          <w:rFonts w:cs="Arial"/>
        </w:rPr>
        <w:t xml:space="preserve"> MnS producer </w:t>
      </w:r>
      <w:r>
        <w:rPr>
          <w:rFonts w:cs="Arial"/>
          <w:lang w:val="en-US"/>
        </w:rPr>
        <w:t xml:space="preserve">only </w:t>
      </w:r>
      <w:r w:rsidR="001E0F06">
        <w:rPr>
          <w:rFonts w:cs="Arial"/>
          <w:lang w:val="en-US"/>
        </w:rPr>
        <w:t>offer</w:t>
      </w:r>
      <w:r>
        <w:rPr>
          <w:rFonts w:cs="Arial"/>
          <w:lang w:val="en-US"/>
        </w:rPr>
        <w:t xml:space="preserve"> inference capabilities and is not equipped </w:t>
      </w:r>
      <w:r w:rsidR="001E0F06">
        <w:rPr>
          <w:rFonts w:cs="Arial"/>
          <w:lang w:val="en-US"/>
        </w:rPr>
        <w:t xml:space="preserve">with capabilities </w:t>
      </w:r>
      <w:r>
        <w:rPr>
          <w:rFonts w:cs="Arial"/>
          <w:lang w:val="en-US"/>
        </w:rPr>
        <w:t xml:space="preserve">to </w:t>
      </w:r>
      <w:r w:rsidR="00087241">
        <w:rPr>
          <w:rFonts w:cs="Arial"/>
          <w:lang w:val="en-US"/>
        </w:rPr>
        <w:t xml:space="preserve">update, </w:t>
      </w:r>
      <w:r w:rsidR="001E0F06">
        <w:rPr>
          <w:rFonts w:cs="Arial"/>
          <w:lang w:val="en-US"/>
        </w:rPr>
        <w:t>train/</w:t>
      </w:r>
      <w:r>
        <w:rPr>
          <w:rFonts w:cs="Arial"/>
          <w:lang w:val="en-US"/>
        </w:rPr>
        <w:t>re</w:t>
      </w:r>
      <w:r w:rsidR="001E0F06">
        <w:rPr>
          <w:rFonts w:cs="Arial"/>
          <w:lang w:val="en-US"/>
        </w:rPr>
        <w:t>-</w:t>
      </w:r>
      <w:r>
        <w:rPr>
          <w:rFonts w:cs="Arial"/>
          <w:lang w:val="en-US"/>
        </w:rPr>
        <w:t xml:space="preserve">train its </w:t>
      </w:r>
      <w:r w:rsidR="001E0F06" w:rsidRPr="001E0F06">
        <w:rPr>
          <w:rFonts w:cs="Arial"/>
          <w:lang w:val="en-US"/>
        </w:rPr>
        <w:t xml:space="preserve">constituent </w:t>
      </w:r>
      <w:r>
        <w:rPr>
          <w:rFonts w:cs="Arial"/>
          <w:lang w:val="en-US"/>
        </w:rPr>
        <w:t>ML</w:t>
      </w:r>
      <w:r w:rsidR="00392DAE">
        <w:rPr>
          <w:rFonts w:cs="Arial"/>
          <w:lang w:val="en-US"/>
        </w:rPr>
        <w:t xml:space="preserve"> e</w:t>
      </w:r>
      <w:r>
        <w:rPr>
          <w:rFonts w:cs="Arial"/>
          <w:lang w:val="en-US"/>
        </w:rPr>
        <w:t xml:space="preserve">ntities. </w:t>
      </w:r>
      <w:r w:rsidR="00262364">
        <w:rPr>
          <w:rFonts w:cs="Arial"/>
          <w:lang w:val="en-US"/>
        </w:rPr>
        <w:t>Nevertheless,</w:t>
      </w:r>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network function) may </w:t>
      </w:r>
      <w:r w:rsidR="00BA49B7">
        <w:rPr>
          <w:rFonts w:cs="Arial"/>
          <w:lang w:val="en-US"/>
        </w:rPr>
        <w:t xml:space="preserve">still </w:t>
      </w:r>
      <w:r>
        <w:rPr>
          <w:rFonts w:cs="Arial"/>
          <w:lang w:val="en-US"/>
        </w:rPr>
        <w:t>wish to request for an improve</w:t>
      </w:r>
      <w:r w:rsidR="00087241">
        <w:rPr>
          <w:rFonts w:cs="Arial"/>
          <w:lang w:val="en-US"/>
        </w:rPr>
        <w:t>ments and may specify in its request e.g., a new</w:t>
      </w:r>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ntities updated</w:t>
      </w:r>
      <w:r w:rsidR="00087241">
        <w:rPr>
          <w:rFonts w:cs="Arial"/>
          <w:lang w:val="en-US"/>
        </w:rPr>
        <w:t xml:space="preserve"> or re-trained</w:t>
      </w:r>
      <w:r>
        <w:rPr>
          <w:rFonts w:cs="Arial"/>
          <w:lang w:val="en-US"/>
        </w:rPr>
        <w:t xml:space="preserve">. The corresponding internal actions taken by the </w:t>
      </w:r>
      <w:r>
        <w:rPr>
          <w:rFonts w:cs="Arial"/>
        </w:rPr>
        <w:t xml:space="preserve">AI/ML MnS </w:t>
      </w:r>
      <w:r w:rsidR="00CF0A33">
        <w:rPr>
          <w:rFonts w:cs="Arial"/>
        </w:rPr>
        <w:t xml:space="preserve">inference </w:t>
      </w:r>
      <w:r>
        <w:rPr>
          <w:rFonts w:cs="Arial"/>
        </w:rPr>
        <w:t xml:space="preserve">producer </w:t>
      </w:r>
      <w:r>
        <w:rPr>
          <w:rFonts w:cs="Arial"/>
          <w:lang w:val="en-US"/>
        </w:rPr>
        <w:t xml:space="preserve">may not be necessarily known by the consumer. </w:t>
      </w:r>
    </w:p>
    <w:p w14:paraId="4A657BAA" w14:textId="5F8A2A0A" w:rsidR="004B52FA" w:rsidRDefault="004B52FA" w:rsidP="004B52FA">
      <w:pPr>
        <w:jc w:val="both"/>
        <w:rPr>
          <w:rFonts w:cs="Arial"/>
          <w:lang w:val="en-US"/>
        </w:rPr>
      </w:pPr>
      <w:r>
        <w:rPr>
          <w:rFonts w:cs="Arial"/>
          <w:lang w:val="en-US"/>
        </w:rPr>
        <w:t xml:space="preserve">The </w:t>
      </w:r>
      <w:r w:rsidR="00201E4B">
        <w:rPr>
          <w:rFonts w:cs="Arial"/>
          <w:lang w:val="en-US"/>
        </w:rPr>
        <w:t>A</w:t>
      </w:r>
      <w:r w:rsidR="000B1308">
        <w:rPr>
          <w:rFonts w:cs="Arial"/>
          <w:lang w:val="en-US"/>
        </w:rPr>
        <w:t>I</w:t>
      </w:r>
      <w:r w:rsidR="00201E4B">
        <w:rPr>
          <w:rFonts w:cs="Arial"/>
          <w:lang w:val="en-US"/>
        </w:rPr>
        <w:t xml:space="preserve">/ML inference </w:t>
      </w:r>
      <w:r>
        <w:rPr>
          <w:rFonts w:cs="Arial"/>
          <w:lang w:val="en-US"/>
        </w:rPr>
        <w:t xml:space="preserve">MnS consumer needs to request the </w:t>
      </w:r>
      <w:r>
        <w:rPr>
          <w:rFonts w:cs="Arial"/>
        </w:rPr>
        <w:t xml:space="preserve">AI/ML </w:t>
      </w:r>
      <w:r w:rsidR="00CF0A33">
        <w:rPr>
          <w:rFonts w:cs="Arial"/>
        </w:rPr>
        <w:t xml:space="preserve">inference </w:t>
      </w:r>
      <w:r>
        <w:rPr>
          <w:rFonts w:cs="Arial"/>
        </w:rPr>
        <w:t xml:space="preserve">MnS producer </w:t>
      </w:r>
      <w:r>
        <w:rPr>
          <w:rFonts w:cs="Arial"/>
          <w:lang w:val="en-US"/>
        </w:rPr>
        <w:t>to update its capabilities or</w:t>
      </w:r>
      <w:r w:rsidR="00262364">
        <w:rPr>
          <w:rFonts w:cs="Arial"/>
          <w:lang w:val="en-US"/>
        </w:rPr>
        <w:t xml:space="preserve"> its</w:t>
      </w:r>
      <w:r>
        <w:rPr>
          <w:rFonts w:cs="Arial"/>
          <w:lang w:val="en-US"/>
        </w:rPr>
        <w:t xml:space="preserve"> </w:t>
      </w:r>
      <w:r w:rsidR="00262364">
        <w:rPr>
          <w:rFonts w:cs="Arial"/>
          <w:lang w:val="en-US"/>
        </w:rPr>
        <w:t xml:space="preserve">constituent </w:t>
      </w:r>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r w:rsidR="00CF0A33">
        <w:rPr>
          <w:rFonts w:cs="Arial"/>
        </w:rPr>
        <w:t xml:space="preserve">inference </w:t>
      </w:r>
      <w:r>
        <w:rPr>
          <w:rFonts w:cs="Arial"/>
        </w:rPr>
        <w:t xml:space="preserve">MnS producer </w:t>
      </w:r>
      <w:r w:rsidRPr="00A5305E">
        <w:rPr>
          <w:rFonts w:cs="Arial"/>
          <w:lang w:val="en-US"/>
        </w:rPr>
        <w:t xml:space="preserve">may download new software that </w:t>
      </w:r>
      <w:r w:rsidR="00262364">
        <w:rPr>
          <w:rFonts w:cs="Arial"/>
          <w:lang w:val="en-US"/>
        </w:rPr>
        <w:t>supports</w:t>
      </w:r>
      <w:r w:rsidRPr="00A5305E">
        <w:rPr>
          <w:rFonts w:cs="Arial"/>
          <w:lang w:val="en-US"/>
        </w:rPr>
        <w:t xml:space="preserve"> the required updates, download from a remote server a file containing configurations and parameters </w:t>
      </w:r>
      <w:r w:rsidR="00262364">
        <w:rPr>
          <w:rFonts w:cs="Arial"/>
          <w:lang w:val="en-US"/>
        </w:rPr>
        <w:t xml:space="preserve">to update </w:t>
      </w:r>
      <w:r w:rsidRPr="00A5305E">
        <w:rPr>
          <w:rFonts w:cs="Arial"/>
          <w:lang w:val="en-US"/>
        </w:rPr>
        <w:t xml:space="preserve"> one or more </w:t>
      </w:r>
      <w:r w:rsidR="00262364">
        <w:rPr>
          <w:rFonts w:cs="Arial"/>
          <w:lang w:val="en-US"/>
        </w:rPr>
        <w:t xml:space="preserve">of its constituent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sidR="00262364">
        <w:rPr>
          <w:rFonts w:cs="Arial"/>
          <w:lang w:val="en-US"/>
        </w:rPr>
        <w:t>/re-training</w:t>
      </w:r>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r w:rsidR="00201E4B">
        <w:rPr>
          <w:rFonts w:cs="Arial"/>
          <w:lang w:val="en-US"/>
        </w:rPr>
        <w:t xml:space="preserve">AI/ML inference </w:t>
      </w:r>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r w:rsidR="00262364">
        <w:rPr>
          <w:rFonts w:cs="Arial"/>
          <w:lang w:val="en-US"/>
        </w:rPr>
        <w:t>,</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506" w:name="_Toc120528541"/>
      <w:bookmarkStart w:id="1507" w:name="_Toc129028591"/>
      <w:bookmarkStart w:id="1508" w:name="_Toc129030121"/>
      <w:bookmarkStart w:id="1509" w:name="_Toc133417945"/>
      <w:bookmarkStart w:id="1510" w:name="_Toc133482993"/>
      <w:bookmarkStart w:id="1511" w:name="_Toc133484085"/>
      <w:r>
        <w:t>5.2.8</w:t>
      </w:r>
      <w:r w:rsidR="004B52FA">
        <w:t>.3</w:t>
      </w:r>
      <w:r w:rsidR="004B52FA">
        <w:tab/>
        <w:t>Potential requirements</w:t>
      </w:r>
      <w:bookmarkEnd w:id="1506"/>
      <w:bookmarkEnd w:id="1507"/>
      <w:bookmarkEnd w:id="1508"/>
      <w:bookmarkEnd w:id="1509"/>
      <w:bookmarkEnd w:id="1510"/>
      <w:bookmarkEnd w:id="1511"/>
    </w:p>
    <w:p w14:paraId="71933831" w14:textId="16689FC5"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r w:rsidR="00A2216B">
        <w:rPr>
          <w:rFonts w:cs="Arial"/>
        </w:rPr>
        <w:t xml:space="preserve">inference </w:t>
      </w:r>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r w:rsidR="00A2216B">
        <w:rPr>
          <w:rFonts w:cs="Arial"/>
        </w:rPr>
        <w:t>ose</w:t>
      </w:r>
      <w:r>
        <w:rPr>
          <w:rFonts w:cs="Arial"/>
        </w:rPr>
        <w:t xml:space="preserve"> AI/ML capabilities when </w:t>
      </w:r>
      <w:r w:rsidR="00A2216B">
        <w:rPr>
          <w:rFonts w:cs="Arial"/>
        </w:rPr>
        <w:t>requested</w:t>
      </w:r>
      <w:r w:rsidRPr="006738C9">
        <w:rPr>
          <w:rFonts w:cs="Arial"/>
        </w:rPr>
        <w:t xml:space="preserve">. </w:t>
      </w:r>
    </w:p>
    <w:p w14:paraId="37DFA67D" w14:textId="46C609FB"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DE12D4">
        <w:rPr>
          <w:rFonts w:cs="Arial"/>
        </w:rPr>
        <w:t>to inform an authorized</w:t>
      </w:r>
      <w:r w:rsidR="00A07EFC">
        <w:rPr>
          <w:rFonts w:cs="Arial"/>
        </w:rPr>
        <w:t xml:space="preserve"> </w:t>
      </w:r>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3679AB9D"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r w:rsidR="00A2216B">
        <w:rPr>
          <w:rFonts w:cs="Arial"/>
        </w:rPr>
        <w:t xml:space="preserve">inference </w:t>
      </w:r>
      <w:r>
        <w:rPr>
          <w:rFonts w:cs="Arial"/>
        </w:rPr>
        <w:t xml:space="preserve">MnS producer </w:t>
      </w:r>
      <w:r w:rsidRPr="00DE12D4">
        <w:rPr>
          <w:rFonts w:cs="Arial"/>
        </w:rPr>
        <w:t xml:space="preserve">to update its </w:t>
      </w:r>
      <w:r w:rsidR="00A2216B">
        <w:rPr>
          <w:rFonts w:cs="Arial"/>
        </w:rPr>
        <w:t xml:space="preserve">constituent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r w:rsidR="00A2216B">
        <w:rPr>
          <w:rFonts w:cs="Arial"/>
        </w:rPr>
        <w:t xml:space="preserve"> by</w:t>
      </w:r>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B770588"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r w:rsidR="00A2216B">
        <w:rPr>
          <w:rFonts w:cs="Arial"/>
        </w:rPr>
        <w:t xml:space="preserve">inference </w:t>
      </w:r>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7C8ABB86"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00DF31FD">
        <w:rPr>
          <w:bCs/>
          <w:lang w:eastAsia="zh-CN"/>
        </w:rPr>
        <w:t>T</w:t>
      </w:r>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r w:rsidR="00A2216B">
        <w:rPr>
          <w:rFonts w:cs="Arial"/>
        </w:rPr>
        <w:t>.</w:t>
      </w:r>
    </w:p>
    <w:p w14:paraId="53A850AF" w14:textId="0F5AE835"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an authorized </w:t>
      </w:r>
      <w:r w:rsidR="00A2216B">
        <w:rPr>
          <w:rFonts w:cs="Arial"/>
        </w:rPr>
        <w:t xml:space="preserve">AI/ML inference </w:t>
      </w:r>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or to </w:t>
      </w:r>
      <w:r w:rsidR="00F96CD5">
        <w:rPr>
          <w:rFonts w:cs="Arial"/>
        </w:rPr>
        <w:t xml:space="preserve">further </w:t>
      </w:r>
      <w:r>
        <w:rPr>
          <w:rFonts w:cs="Arial"/>
        </w:rPr>
        <w:t>adjust the characteristics of the capability update.</w:t>
      </w:r>
    </w:p>
    <w:p w14:paraId="7B2C1E9D" w14:textId="2EABB973" w:rsidR="004B52FA" w:rsidRDefault="00392DAE" w:rsidP="00A577AE">
      <w:pPr>
        <w:pStyle w:val="Heading4"/>
      </w:pPr>
      <w:bookmarkStart w:id="1512" w:name="_Toc120528542"/>
      <w:bookmarkStart w:id="1513" w:name="_Toc129028592"/>
      <w:bookmarkStart w:id="1514" w:name="_Toc129030122"/>
      <w:bookmarkStart w:id="1515" w:name="_Toc133417946"/>
      <w:bookmarkStart w:id="1516" w:name="_Toc133482994"/>
      <w:bookmarkStart w:id="1517" w:name="_Toc133484086"/>
      <w:bookmarkStart w:id="1518" w:name="_Toc107830579"/>
      <w:r>
        <w:t>5.2.8</w:t>
      </w:r>
      <w:r w:rsidR="004B52FA">
        <w:rPr>
          <w:lang w:val="en-US"/>
        </w:rPr>
        <w:t>.4</w:t>
      </w:r>
      <w:r w:rsidR="004B52FA">
        <w:tab/>
        <w:t>Possible solutions</w:t>
      </w:r>
      <w:bookmarkEnd w:id="1512"/>
      <w:bookmarkEnd w:id="1513"/>
      <w:bookmarkEnd w:id="1514"/>
      <w:bookmarkEnd w:id="1515"/>
      <w:bookmarkEnd w:id="1516"/>
      <w:bookmarkEnd w:id="1517"/>
    </w:p>
    <w:bookmarkEnd w:id="1518"/>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r w:rsidR="0023683D">
        <w:rPr>
          <w:noProof/>
          <w:lang w:eastAsia="zh-CN"/>
        </w:rPr>
        <w:t xml:space="preserve"> by the AI/ML MnS consumer</w:t>
      </w:r>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r w:rsidR="0023683D">
        <w:rPr>
          <w:noProof/>
          <w:lang w:eastAsia="zh-CN"/>
        </w:rPr>
        <w:t xml:space="preserve">at the producer </w:t>
      </w:r>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r w:rsidR="00EB3B3A">
        <w:rPr>
          <w:noProof/>
          <w:lang w:eastAsia="zh-CN"/>
        </w:rPr>
        <w:t xml:space="preserve"> </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2D8AEE74"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r w:rsidR="00EB3B3A">
        <w:rPr>
          <w:szCs w:val="22"/>
        </w:rPr>
        <w:t xml:space="preserve"> already </w:t>
      </w:r>
      <w:r w:rsidR="004B52FA">
        <w:rPr>
          <w:szCs w:val="22"/>
        </w:rPr>
        <w:t xml:space="preserve">available before the request, e.g., as learned through a reinforcement learning process. </w:t>
      </w:r>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r w:rsidR="004B52FA">
        <w:rPr>
          <w:szCs w:val="22"/>
        </w:rPr>
        <w:t xml:space="preserve">In such a case, </w:t>
      </w:r>
      <w:r w:rsidR="004B52FA">
        <w:rPr>
          <w:szCs w:val="22"/>
          <w:lang w:val="en-IN"/>
        </w:rPr>
        <w:t>the request for update may follow an indication that there are available updates</w:t>
      </w:r>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r w:rsidR="004B52FA">
        <w:rPr>
          <w:szCs w:val="22"/>
          <w:lang w:val="en-IN"/>
        </w:rPr>
        <w:t xml:space="preserve">. </w:t>
      </w:r>
    </w:p>
    <w:p w14:paraId="27788757" w14:textId="5786FE2F"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MLEntity</w:t>
      </w:r>
      <w:r w:rsidR="004B52FA" w:rsidRPr="00487C71">
        <w:rPr>
          <w:rFonts w:cs="Arial"/>
        </w:rPr>
        <w:t xml:space="preserve"> that the </w:t>
      </w:r>
      <w:r w:rsidR="004B52FA">
        <w:rPr>
          <w:rFonts w:cs="Arial"/>
        </w:rPr>
        <w:t xml:space="preserve"> </w:t>
      </w:r>
      <w:r w:rsidR="004B52FA" w:rsidRPr="00487C71">
        <w:rPr>
          <w:rFonts w:cs="Arial"/>
        </w:rPr>
        <w:t xml:space="preserve">consumer wishes to be updated. </w:t>
      </w:r>
    </w:p>
    <w:p w14:paraId="55ECCADA" w14:textId="0EC619CE"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 </w:t>
      </w:r>
      <w:r w:rsidR="004B52FA" w:rsidRPr="00487C71">
        <w:rPr>
          <w:rFonts w:cs="Arial"/>
        </w:rPr>
        <w:t>consumer may request that the update only happens if certain characteristics/update-trigger conditions are fulfilled.</w:t>
      </w:r>
      <w:r w:rsidR="004B52FA">
        <w:rPr>
          <w:noProof/>
          <w:lang w:eastAsia="zh-CN"/>
        </w:rPr>
        <w:t xml:space="preserve"> </w:t>
      </w:r>
      <w:r w:rsidR="0023683D">
        <w:rPr>
          <w:rFonts w:cs="Arial"/>
        </w:rPr>
        <w:t>e</w:t>
      </w:r>
      <w:r w:rsidR="004B52FA">
        <w:rPr>
          <w:rFonts w:cs="Arial"/>
        </w:rPr>
        <w:t xml:space="preserve">.g., </w:t>
      </w:r>
      <w:r w:rsidR="0023683D">
        <w:rPr>
          <w:rFonts w:cs="Arial"/>
        </w:rPr>
        <w:t>i</w:t>
      </w:r>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r w:rsidR="0023683D">
        <w:rPr>
          <w:szCs w:val="22"/>
        </w:rPr>
        <w:t xml:space="preserve"> AI/ML inference</w:t>
      </w:r>
      <w:r w:rsidR="004B52FA">
        <w:rPr>
          <w:szCs w:val="22"/>
        </w:rPr>
        <w:t xml:space="preserve"> MnS producer may employ any of the other AI/ML management services to fulfil the update. For example, the </w:t>
      </w:r>
      <w:r w:rsidR="0023683D">
        <w:rPr>
          <w:szCs w:val="22"/>
        </w:rPr>
        <w:t xml:space="preserve">AI/ML inference </w:t>
      </w:r>
      <w:r w:rsidR="004B52FA">
        <w:rPr>
          <w:szCs w:val="22"/>
        </w:rPr>
        <w:t>MnS producer may trigger a training or re</w:t>
      </w:r>
      <w:r w:rsidR="0023683D">
        <w:rPr>
          <w:szCs w:val="22"/>
        </w:rPr>
        <w:t>-</w:t>
      </w:r>
      <w:r w:rsidR="004B52FA">
        <w:rPr>
          <w:szCs w:val="22"/>
        </w:rPr>
        <w:t xml:space="preserve">training process or may trigger a </w:t>
      </w:r>
      <w:r w:rsidR="0023683D">
        <w:rPr>
          <w:szCs w:val="22"/>
        </w:rPr>
        <w:t>up</w:t>
      </w:r>
      <w:r w:rsidR="004B52FA">
        <w:rPr>
          <w:szCs w:val="22"/>
        </w:rPr>
        <w:t>loading process</w:t>
      </w:r>
      <w:r w:rsidR="0023683D">
        <w:rPr>
          <w:szCs w:val="22"/>
        </w:rPr>
        <w:t xml:space="preserve"> of new/updated ML entity/entities</w:t>
      </w:r>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519" w:name="_Toc120528544"/>
      <w:bookmarkStart w:id="1520" w:name="_Toc129028593"/>
      <w:bookmarkStart w:id="1521" w:name="_Toc129030123"/>
      <w:bookmarkStart w:id="1522" w:name="_Toc133417947"/>
      <w:bookmarkStart w:id="1523" w:name="_Toc133482995"/>
      <w:bookmarkStart w:id="1524" w:name="_Toc133484087"/>
      <w:r>
        <w:t>5.2.8</w:t>
      </w:r>
      <w:r w:rsidR="004B52FA">
        <w:rPr>
          <w:lang w:val="fr-FR"/>
        </w:rPr>
        <w:t>.5</w:t>
      </w:r>
      <w:r w:rsidR="004B52FA">
        <w:rPr>
          <w:lang w:val="fr-FR"/>
        </w:rPr>
        <w:tab/>
      </w:r>
      <w:r w:rsidR="004B52FA" w:rsidRPr="00A577AE">
        <w:t>Evaluation</w:t>
      </w:r>
      <w:bookmarkEnd w:id="1519"/>
      <w:bookmarkEnd w:id="1520"/>
      <w:bookmarkEnd w:id="1521"/>
      <w:bookmarkEnd w:id="1522"/>
      <w:bookmarkEnd w:id="1523"/>
      <w:bookmarkEnd w:id="1524"/>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525" w:name="_Toc128685312"/>
      <w:bookmarkStart w:id="1526" w:name="_Toc129028594"/>
      <w:bookmarkStart w:id="1527" w:name="_Toc129030124"/>
      <w:bookmarkStart w:id="1528" w:name="_Toc133417948"/>
      <w:bookmarkStart w:id="1529" w:name="_Toc133482996"/>
      <w:bookmarkStart w:id="1530" w:name="_Toc133484088"/>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525"/>
      <w:bookmarkEnd w:id="1526"/>
      <w:bookmarkEnd w:id="1527"/>
      <w:bookmarkEnd w:id="1528"/>
      <w:bookmarkEnd w:id="1529"/>
      <w:bookmarkEnd w:id="1530"/>
    </w:p>
    <w:p w14:paraId="1871A913" w14:textId="0D101EA8" w:rsidR="00A42447" w:rsidRPr="00AE5393" w:rsidRDefault="00A42447" w:rsidP="00A577AE">
      <w:pPr>
        <w:pStyle w:val="Heading3"/>
      </w:pPr>
      <w:bookmarkStart w:id="1531" w:name="_Toc128685313"/>
      <w:bookmarkStart w:id="1532" w:name="_Toc129028595"/>
      <w:bookmarkStart w:id="1533" w:name="_Toc129030125"/>
      <w:bookmarkStart w:id="1534" w:name="_Toc133417949"/>
      <w:bookmarkStart w:id="1535" w:name="_Toc133482997"/>
      <w:bookmarkStart w:id="1536" w:name="_Toc133484089"/>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531"/>
      <w:bookmarkEnd w:id="1532"/>
      <w:bookmarkEnd w:id="1533"/>
      <w:bookmarkEnd w:id="1534"/>
      <w:bookmarkEnd w:id="1535"/>
      <w:bookmarkEnd w:id="1536"/>
      <w:r w:rsidRPr="00AE5393">
        <w:t xml:space="preserve"> </w:t>
      </w:r>
    </w:p>
    <w:p w14:paraId="5B6FF19A" w14:textId="658B41BF" w:rsidR="00A42447" w:rsidRPr="00AE5393" w:rsidRDefault="00A42447" w:rsidP="00A577AE">
      <w:pPr>
        <w:pStyle w:val="Heading4"/>
      </w:pPr>
      <w:bookmarkStart w:id="1537" w:name="_Toc128685314"/>
      <w:bookmarkStart w:id="1538" w:name="_Toc129028596"/>
      <w:bookmarkStart w:id="1539" w:name="_Toc129030126"/>
      <w:bookmarkStart w:id="1540" w:name="_Toc133417950"/>
      <w:bookmarkStart w:id="1541" w:name="_Toc133482998"/>
      <w:bookmarkStart w:id="1542" w:name="_Toc133484090"/>
      <w:r w:rsidRPr="00AE5393">
        <w:t>5.</w:t>
      </w:r>
      <w:r>
        <w:t>3</w:t>
      </w:r>
      <w:r w:rsidRPr="00AE5393">
        <w:t>.</w:t>
      </w:r>
      <w:r w:rsidR="000546AD">
        <w:t>1</w:t>
      </w:r>
      <w:r>
        <w:t>.</w:t>
      </w:r>
      <w:r w:rsidRPr="00AE5393">
        <w:t>1</w:t>
      </w:r>
      <w:r w:rsidRPr="00AE5393">
        <w:tab/>
      </w:r>
      <w:r w:rsidRPr="001701D1">
        <w:t>Description</w:t>
      </w:r>
      <w:bookmarkEnd w:id="1537"/>
      <w:bookmarkEnd w:id="1538"/>
      <w:bookmarkEnd w:id="1539"/>
      <w:bookmarkEnd w:id="1540"/>
      <w:bookmarkEnd w:id="1541"/>
      <w:bookmarkEnd w:id="1542"/>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r w:rsidR="00DD59DA">
        <w:rPr>
          <w:color w:val="000000" w:themeColor="text1"/>
          <w:lang w:val="en-US"/>
        </w:rPr>
        <w:t xml:space="preserve">and </w:t>
      </w:r>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543" w:name="_Toc128685315"/>
      <w:bookmarkStart w:id="1544" w:name="_Toc129028597"/>
      <w:bookmarkStart w:id="1545" w:name="_Toc129030127"/>
      <w:bookmarkStart w:id="1546" w:name="_Toc133417951"/>
      <w:bookmarkStart w:id="1547" w:name="_Toc133482999"/>
      <w:bookmarkStart w:id="1548" w:name="_Toc133484091"/>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543"/>
      <w:bookmarkEnd w:id="1544"/>
      <w:bookmarkEnd w:id="1545"/>
      <w:bookmarkEnd w:id="1546"/>
      <w:bookmarkEnd w:id="1547"/>
      <w:bookmarkEnd w:id="1548"/>
    </w:p>
    <w:p w14:paraId="27DCEB6E" w14:textId="7E11A94B" w:rsidR="00A42447" w:rsidRPr="00AE5393" w:rsidRDefault="00A42447" w:rsidP="00A577AE">
      <w:pPr>
        <w:pStyle w:val="Heading5"/>
        <w:rPr>
          <w:lang w:val="en-US"/>
        </w:rPr>
      </w:pPr>
      <w:bookmarkStart w:id="1549" w:name="_Toc128685316"/>
      <w:bookmarkStart w:id="1550" w:name="_Toc129028598"/>
      <w:bookmarkStart w:id="1551" w:name="_Toc129030128"/>
      <w:bookmarkStart w:id="1552" w:name="_Toc133417952"/>
      <w:bookmarkStart w:id="1553" w:name="_Toc133483000"/>
      <w:bookmarkStart w:id="1554" w:name="_Toc133484092"/>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549"/>
      <w:bookmarkEnd w:id="1550"/>
      <w:bookmarkEnd w:id="1551"/>
      <w:bookmarkEnd w:id="1552"/>
      <w:bookmarkEnd w:id="1553"/>
      <w:bookmarkEnd w:id="1554"/>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r w:rsidR="00F43B94">
        <w:rPr>
          <w:color w:val="000000" w:themeColor="text1"/>
          <w:lang w:val="en-US"/>
        </w:rPr>
        <w:t xml:space="preserve">to </w:t>
      </w:r>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555" w:name="_Toc128685317"/>
      <w:bookmarkStart w:id="1556" w:name="_Toc129028599"/>
      <w:bookmarkStart w:id="1557" w:name="_Toc129030129"/>
      <w:bookmarkStart w:id="1558" w:name="_Toc133417953"/>
      <w:bookmarkStart w:id="1559" w:name="_Toc133483001"/>
      <w:bookmarkStart w:id="1560" w:name="_Toc133484093"/>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555"/>
      <w:bookmarkEnd w:id="1556"/>
      <w:bookmarkEnd w:id="1557"/>
      <w:bookmarkEnd w:id="1558"/>
      <w:bookmarkEnd w:id="1559"/>
      <w:bookmarkEnd w:id="1560"/>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561" w:name="_Toc128685318"/>
      <w:bookmarkStart w:id="1562" w:name="_Toc129028600"/>
      <w:bookmarkStart w:id="1563" w:name="_Toc129030130"/>
      <w:bookmarkStart w:id="1564" w:name="_Toc133417954"/>
      <w:bookmarkStart w:id="1565" w:name="_Toc133483002"/>
      <w:bookmarkStart w:id="1566" w:name="_Toc133484094"/>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561"/>
      <w:bookmarkEnd w:id="1562"/>
      <w:bookmarkEnd w:id="1563"/>
      <w:bookmarkEnd w:id="1564"/>
      <w:bookmarkEnd w:id="1565"/>
      <w:bookmarkEnd w:id="1566"/>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567" w:name="_Toc128685319"/>
      <w:bookmarkStart w:id="1568" w:name="_Toc129028601"/>
      <w:bookmarkStart w:id="1569" w:name="_Toc129030131"/>
      <w:bookmarkStart w:id="1570" w:name="_Toc133417955"/>
      <w:bookmarkStart w:id="1571" w:name="_Toc133483003"/>
      <w:bookmarkStart w:id="1572" w:name="_Toc133484095"/>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567"/>
      <w:bookmarkEnd w:id="1568"/>
      <w:bookmarkEnd w:id="1569"/>
      <w:bookmarkEnd w:id="1570"/>
      <w:bookmarkEnd w:id="1571"/>
      <w:bookmarkEnd w:id="1572"/>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573" w:name="_Toc129028602"/>
      <w:bookmarkStart w:id="1574" w:name="_Toc129030132"/>
      <w:bookmarkStart w:id="1575" w:name="_Toc133417956"/>
      <w:bookmarkStart w:id="1576" w:name="_Toc133483004"/>
      <w:bookmarkStart w:id="1577" w:name="_Toc133484096"/>
      <w:r w:rsidRPr="00A577AE">
        <w:t>5.</w:t>
      </w:r>
      <w:r>
        <w:t>3.1.</w:t>
      </w:r>
      <w:r w:rsidRPr="00A577AE">
        <w:t>2.</w:t>
      </w:r>
      <w:r>
        <w:t>5</w:t>
      </w:r>
      <w:r w:rsidRPr="00A577AE">
        <w:tab/>
      </w:r>
      <w:r>
        <w:t>A</w:t>
      </w:r>
      <w:r w:rsidRPr="00A577AE">
        <w:t>ssessment of AI/ML trustworthiness</w:t>
      </w:r>
      <w:bookmarkEnd w:id="1573"/>
      <w:bookmarkEnd w:id="1574"/>
      <w:bookmarkEnd w:id="1575"/>
      <w:bookmarkEnd w:id="1576"/>
      <w:bookmarkEnd w:id="1577"/>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578" w:name="_Toc128685320"/>
      <w:bookmarkStart w:id="1579" w:name="_Toc129028603"/>
      <w:bookmarkStart w:id="1580" w:name="_Toc129030133"/>
      <w:bookmarkStart w:id="1581" w:name="_Toc133417957"/>
      <w:bookmarkStart w:id="1582" w:name="_Toc133483005"/>
      <w:bookmarkStart w:id="1583" w:name="_Toc133484097"/>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578"/>
      <w:bookmarkEnd w:id="1579"/>
      <w:bookmarkEnd w:id="1580"/>
      <w:bookmarkEnd w:id="1581"/>
      <w:bookmarkEnd w:id="1582"/>
      <w:bookmarkEnd w:id="1583"/>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3217386"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584" w:name="_Hlk129004486"/>
      <w:bookmarkStart w:id="1585"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586" w:name="_Toc129028604"/>
      <w:bookmarkStart w:id="1587" w:name="_Toc129030134"/>
      <w:bookmarkStart w:id="1588" w:name="_Toc133417958"/>
      <w:bookmarkStart w:id="1589" w:name="_Toc133483006"/>
      <w:bookmarkStart w:id="1590" w:name="_Toc133484098"/>
      <w:bookmarkEnd w:id="1584"/>
      <w:r>
        <w:t>5.3.</w:t>
      </w:r>
      <w:r w:rsidR="000546AD">
        <w:t>1</w:t>
      </w:r>
      <w:r>
        <w:t>.4</w:t>
      </w:r>
      <w:r w:rsidRPr="00DE54AA">
        <w:tab/>
        <w:t>Possible solutions</w:t>
      </w:r>
      <w:bookmarkEnd w:id="1585"/>
      <w:bookmarkEnd w:id="1586"/>
      <w:bookmarkEnd w:id="1587"/>
      <w:bookmarkEnd w:id="1588"/>
      <w:bookmarkEnd w:id="1589"/>
      <w:bookmarkEnd w:id="1590"/>
    </w:p>
    <w:p w14:paraId="6EE9ADAE" w14:textId="7AA4831D" w:rsidR="00E81DF1" w:rsidRPr="00443EF5" w:rsidRDefault="00E81DF1" w:rsidP="00A577AE">
      <w:pPr>
        <w:pStyle w:val="Heading5"/>
        <w:rPr>
          <w:szCs w:val="22"/>
        </w:rPr>
      </w:pPr>
      <w:bookmarkStart w:id="1591" w:name="_Toc129028605"/>
      <w:bookmarkStart w:id="1592" w:name="_Toc129030135"/>
      <w:bookmarkStart w:id="1593" w:name="_Toc133417959"/>
      <w:bookmarkStart w:id="1594" w:name="_Toc133483007"/>
      <w:bookmarkStart w:id="1595" w:name="_Toc133484099"/>
      <w:bookmarkStart w:id="1596" w:name="_Hlk126143742"/>
      <w:r w:rsidRPr="00443EF5">
        <w:rPr>
          <w:color w:val="000000"/>
          <w:szCs w:val="22"/>
        </w:rPr>
        <w:t>5.3.1.4.1</w:t>
      </w:r>
      <w:r w:rsidRPr="00443EF5">
        <w:rPr>
          <w:color w:val="000000"/>
          <w:szCs w:val="22"/>
        </w:rPr>
        <w:tab/>
        <w:t xml:space="preserve">ML </w:t>
      </w:r>
      <w:r w:rsidRPr="004221F7">
        <w:rPr>
          <w:szCs w:val="22"/>
          <w:lang w:val="en-US"/>
        </w:rPr>
        <w:t>trustworthiness</w:t>
      </w:r>
      <w:r w:rsidRPr="00443EF5">
        <w:rPr>
          <w:color w:val="000000"/>
          <w:szCs w:val="22"/>
        </w:rPr>
        <w:t xml:space="preserve"> indicators</w:t>
      </w:r>
      <w:bookmarkEnd w:id="1591"/>
      <w:bookmarkEnd w:id="1592"/>
      <w:bookmarkEnd w:id="1593"/>
      <w:bookmarkEnd w:id="1594"/>
      <w:bookmarkEnd w:id="1595"/>
    </w:p>
    <w:bookmarkEnd w:id="1596"/>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6CACB6AC" w:rsidR="00E81DF1" w:rsidRDefault="00E81DF1" w:rsidP="00443EF5">
      <w:pPr>
        <w:numPr>
          <w:ilvl w:val="0"/>
          <w:numId w:val="31"/>
        </w:numPr>
        <w:spacing w:after="160" w:line="259" w:lineRule="auto"/>
        <w:jc w:val="both"/>
      </w:pP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r w:rsidR="00DA55F2">
        <w:t>y</w:t>
      </w:r>
      <w:r>
        <w:t xml:space="preserve"> that the manipulation or use of that data is trustworth</w:t>
      </w:r>
      <w:r w:rsidR="00DA55F2">
        <w:t>y</w:t>
      </w:r>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443EF5">
      <w:pPr>
        <w:pStyle w:val="TH"/>
      </w:pPr>
      <w:r w:rsidRPr="00BD4EF8">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38E8DAA6" w:rsidR="00E81DF1" w:rsidRDefault="007053D8" w:rsidP="007053D8">
      <w:pPr>
        <w:pStyle w:val="NO"/>
      </w:pPr>
      <w:bookmarkStart w:id="1597" w:name="_Hlk128662465"/>
      <w:r>
        <w:t>NOTE 1</w:t>
      </w:r>
      <w:r w:rsidR="00E81DF1">
        <w:t xml:space="preserve">: </w:t>
      </w:r>
      <w:r>
        <w:tab/>
      </w:r>
      <w:r w:rsidR="00E81DF1">
        <w:t>The implementation of algorithms to achieve trustworthiness is vendor specific implementation details that are out of the scope of this TR.</w:t>
      </w:r>
    </w:p>
    <w:p w14:paraId="114A33B0" w14:textId="76199C77" w:rsidR="00067992" w:rsidRPr="00443EF5" w:rsidRDefault="00067992" w:rsidP="00067992">
      <w:pPr>
        <w:pStyle w:val="NO"/>
        <w:rPr>
          <w:color w:val="000000" w:themeColor="text1"/>
          <w:lang w:eastAsia="de-DE"/>
        </w:rPr>
      </w:pPr>
      <w:r w:rsidRPr="00443EF5">
        <w:rPr>
          <w:color w:val="000000" w:themeColor="text1"/>
        </w:rPr>
        <w:t xml:space="preserve">NOTE 2: </w:t>
      </w:r>
      <w:r w:rsidRPr="00443EF5">
        <w:rPr>
          <w:color w:val="000000" w:themeColor="text1"/>
        </w:rPr>
        <w:tab/>
        <w:t>The relation between the trustworthiness indicators</w:t>
      </w:r>
      <w:r w:rsidRPr="00443EF5">
        <w:rPr>
          <w:color w:val="000000" w:themeColor="text1"/>
          <w:lang w:val="en-US"/>
        </w:rPr>
        <w:t xml:space="preserve">/metrics </w:t>
      </w:r>
      <w:r w:rsidRPr="00443EF5">
        <w:rPr>
          <w:color w:val="000000" w:themeColor="text1"/>
        </w:rPr>
        <w:t>and the 3GPP management or network data needs further investigation.</w:t>
      </w:r>
    </w:p>
    <w:p w14:paraId="6E32CFAB" w14:textId="2B338EE5" w:rsidR="00A42447" w:rsidRPr="00443EF5" w:rsidRDefault="00067992" w:rsidP="002A7D75">
      <w:pPr>
        <w:pStyle w:val="NO"/>
        <w:rPr>
          <w:color w:val="000000" w:themeColor="text1"/>
        </w:rPr>
      </w:pPr>
      <w:r w:rsidRPr="00443EF5">
        <w:rPr>
          <w:color w:val="000000" w:themeColor="text1"/>
        </w:rPr>
        <w:t>NOTE 3:  How to support the consumer and the producer to have a consistent interpretation of the trustworthiness indicators</w:t>
      </w:r>
      <w:r w:rsidRPr="00443EF5">
        <w:rPr>
          <w:color w:val="000000" w:themeColor="text1"/>
          <w:lang w:val="en-US"/>
        </w:rPr>
        <w:t>/metrics</w:t>
      </w:r>
      <w:r w:rsidRPr="00443EF5">
        <w:rPr>
          <w:color w:val="000000" w:themeColor="text1"/>
        </w:rPr>
        <w:t xml:space="preserve"> is subject to further investigation.</w:t>
      </w:r>
      <w:bookmarkEnd w:id="1597"/>
    </w:p>
    <w:p w14:paraId="327A2DAF" w14:textId="0E3F847D" w:rsidR="00A14FA4" w:rsidRPr="00443EF5" w:rsidRDefault="00A14FA4" w:rsidP="00A577AE">
      <w:pPr>
        <w:pStyle w:val="Heading5"/>
        <w:rPr>
          <w:szCs w:val="22"/>
        </w:rPr>
      </w:pPr>
      <w:bookmarkStart w:id="1598" w:name="_Toc129028606"/>
      <w:bookmarkStart w:id="1599" w:name="_Toc129030136"/>
      <w:bookmarkStart w:id="1600" w:name="_Toc133417960"/>
      <w:bookmarkStart w:id="1601" w:name="_Toc133483008"/>
      <w:bookmarkStart w:id="1602" w:name="_Toc133484100"/>
      <w:r w:rsidRPr="00443EF5">
        <w:rPr>
          <w:color w:val="000000"/>
          <w:szCs w:val="22"/>
        </w:rPr>
        <w:t>5.3.1.4.2</w:t>
      </w:r>
      <w:r w:rsidRPr="00443EF5">
        <w:rPr>
          <w:color w:val="000000"/>
          <w:szCs w:val="22"/>
        </w:rPr>
        <w:tab/>
        <w:t>AI/ML data trustworthiness</w:t>
      </w:r>
      <w:bookmarkEnd w:id="1598"/>
      <w:bookmarkEnd w:id="1599"/>
      <w:bookmarkEnd w:id="1600"/>
      <w:bookmarkEnd w:id="1601"/>
      <w:bookmarkEnd w:id="1602"/>
    </w:p>
    <w:p w14:paraId="7BE1F2FE" w14:textId="77777777" w:rsidR="004221F7" w:rsidRPr="00B73678" w:rsidRDefault="004221F7" w:rsidP="004221F7">
      <w:pPr>
        <w:spacing w:after="160" w:line="259" w:lineRule="auto"/>
        <w:jc w:val="both"/>
      </w:pPr>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p>
    <w:p w14:paraId="2633FE86" w14:textId="77777777" w:rsidR="004221F7" w:rsidRPr="00B73678" w:rsidRDefault="004221F7" w:rsidP="004221F7">
      <w:pPr>
        <w:spacing w:after="160" w:line="259" w:lineRule="auto"/>
        <w:jc w:val="both"/>
      </w:pPr>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p>
    <w:p w14:paraId="71C4211A" w14:textId="237B87AC" w:rsidR="004221F7" w:rsidRDefault="004221F7" w:rsidP="004221F7">
      <w:pPr>
        <w:spacing w:after="160" w:line="259" w:lineRule="auto"/>
        <w:jc w:val="both"/>
      </w:pPr>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p>
    <w:p w14:paraId="14375BC9" w14:textId="067FD968" w:rsidR="00A14FA4" w:rsidRDefault="00A14FA4" w:rsidP="00443EF5">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443EF5">
      <w:pPr>
        <w:spacing w:after="160" w:line="259" w:lineRule="auto"/>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43EF5" w:rsidRDefault="00510423" w:rsidP="00F61E81">
      <w:pPr>
        <w:pStyle w:val="Heading5"/>
        <w:rPr>
          <w:rFonts w:cs="Arial"/>
          <w:szCs w:val="22"/>
        </w:rPr>
      </w:pPr>
      <w:bookmarkStart w:id="1603" w:name="_Toc129028607"/>
      <w:bookmarkStart w:id="1604" w:name="_Toc129030137"/>
      <w:bookmarkStart w:id="1605" w:name="_Toc133417961"/>
      <w:bookmarkStart w:id="1606" w:name="_Toc133483009"/>
      <w:bookmarkStart w:id="1607" w:name="_Toc133484101"/>
      <w:bookmarkStart w:id="1608" w:name="_Hlk126487818"/>
      <w:r w:rsidRPr="00443EF5">
        <w:rPr>
          <w:rFonts w:cs="Arial"/>
          <w:szCs w:val="22"/>
        </w:rPr>
        <w:t>5.3.1.4.</w:t>
      </w:r>
      <w:r w:rsidR="00A14FA4" w:rsidRPr="00443EF5">
        <w:rPr>
          <w:rFonts w:cs="Arial"/>
          <w:szCs w:val="22"/>
        </w:rPr>
        <w:t>3</w:t>
      </w:r>
      <w:r w:rsidRPr="00443EF5">
        <w:rPr>
          <w:rFonts w:cs="Arial"/>
          <w:szCs w:val="22"/>
        </w:rPr>
        <w:tab/>
      </w:r>
      <w:r w:rsidRPr="004221F7">
        <w:rPr>
          <w:szCs w:val="22"/>
          <w:lang w:val="en-US"/>
        </w:rPr>
        <w:t>ML</w:t>
      </w:r>
      <w:r w:rsidRPr="00443EF5">
        <w:rPr>
          <w:rFonts w:cs="Arial"/>
          <w:szCs w:val="22"/>
        </w:rPr>
        <w:t xml:space="preserve"> </w:t>
      </w:r>
      <w:r w:rsidRPr="004221F7">
        <w:rPr>
          <w:szCs w:val="22"/>
          <w:lang w:val="en-US"/>
        </w:rPr>
        <w:t>training</w:t>
      </w:r>
      <w:r w:rsidRPr="00443EF5">
        <w:rPr>
          <w:rFonts w:cs="Arial"/>
          <w:szCs w:val="22"/>
        </w:rPr>
        <w:t xml:space="preserve"> trustworthiness</w:t>
      </w:r>
      <w:bookmarkEnd w:id="1603"/>
      <w:bookmarkEnd w:id="1604"/>
      <w:bookmarkEnd w:id="1605"/>
      <w:bookmarkEnd w:id="1606"/>
      <w:bookmarkEnd w:id="1607"/>
    </w:p>
    <w:p w14:paraId="236C57DC" w14:textId="77777777" w:rsidR="004221F7" w:rsidRDefault="004221F7" w:rsidP="004221F7">
      <w:pPr>
        <w:spacing w:after="160" w:line="259" w:lineRule="auto"/>
        <w:jc w:val="both"/>
      </w:pPr>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p>
    <w:p w14:paraId="0E7347AD" w14:textId="77777777" w:rsidR="004221F7" w:rsidRDefault="004221F7" w:rsidP="004221F7">
      <w:pPr>
        <w:spacing w:after="160" w:line="259" w:lineRule="auto"/>
        <w:jc w:val="both"/>
      </w:pPr>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p>
    <w:p w14:paraId="5A8CC281" w14:textId="2EA37D73" w:rsidR="004221F7" w:rsidRDefault="004221F7" w:rsidP="00443EF5">
      <w:pPr>
        <w:spacing w:after="160" w:line="259" w:lineRule="auto"/>
        <w:jc w:val="both"/>
      </w:pPr>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341F64D7" w14:textId="5EC22EDD" w:rsidR="00510423" w:rsidRDefault="00510423" w:rsidP="00443EF5">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443EF5">
      <w:pPr>
        <w:spacing w:after="160" w:line="259" w:lineRule="auto"/>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608"/>
    </w:p>
    <w:p w14:paraId="7D03133A" w14:textId="5A03EE75" w:rsidR="004D7E6D" w:rsidRPr="00A577AE" w:rsidRDefault="004D7E6D" w:rsidP="00F61E81">
      <w:pPr>
        <w:pStyle w:val="Heading5"/>
        <w:rPr>
          <w:lang w:val="en-US"/>
        </w:rPr>
      </w:pPr>
      <w:bookmarkStart w:id="1609" w:name="_Toc129028608"/>
      <w:bookmarkStart w:id="1610" w:name="_Toc129030138"/>
      <w:bookmarkStart w:id="1611" w:name="_Toc133417962"/>
      <w:bookmarkStart w:id="1612" w:name="_Toc133483010"/>
      <w:bookmarkStart w:id="1613" w:name="_Toc133484102"/>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609"/>
      <w:bookmarkEnd w:id="1610"/>
      <w:bookmarkEnd w:id="1611"/>
      <w:bookmarkEnd w:id="1612"/>
      <w:bookmarkEnd w:id="1613"/>
    </w:p>
    <w:p w14:paraId="759F952C"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p>
    <w:p w14:paraId="062AA8B5"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p>
    <w:p w14:paraId="39A225D0" w14:textId="2D96D4A3" w:rsidR="00362AF1" w:rsidRDefault="00362AF1" w:rsidP="00362AF1">
      <w:pPr>
        <w:spacing w:after="160" w:line="259" w:lineRule="auto"/>
      </w:pPr>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7A05A2FC" w14:textId="1D49F754" w:rsidR="004D7E6D" w:rsidRPr="002B627D" w:rsidRDefault="004D7E6D" w:rsidP="00443EF5">
      <w:pPr>
        <w:spacing w:after="160" w:line="259" w:lineRule="auto"/>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443EF5">
      <w:pPr>
        <w:spacing w:after="160" w:line="259" w:lineRule="auto"/>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614" w:name="_Toc129028609"/>
      <w:bookmarkStart w:id="1615" w:name="_Toc129030139"/>
      <w:bookmarkStart w:id="1616" w:name="_Toc133417963"/>
      <w:bookmarkStart w:id="1617" w:name="_Toc133483011"/>
      <w:bookmarkStart w:id="1618" w:name="_Toc133484103"/>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614"/>
      <w:bookmarkEnd w:id="1615"/>
      <w:bookmarkEnd w:id="1616"/>
      <w:bookmarkEnd w:id="1617"/>
      <w:bookmarkEnd w:id="1618"/>
    </w:p>
    <w:p w14:paraId="70918663"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p>
    <w:p w14:paraId="19DD6FCA"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p>
    <w:p w14:paraId="7EC0C475" w14:textId="5F165A8B" w:rsidR="00362AF1" w:rsidRDefault="00362AF1" w:rsidP="00362AF1">
      <w:pPr>
        <w:spacing w:line="264" w:lineRule="auto"/>
        <w:jc w:val="both"/>
        <w:rPr>
          <w:rFonts w:eastAsia="Courier New"/>
          <w:color w:val="000000" w:themeColor="text1"/>
          <w:szCs w:val="18"/>
          <w:lang w:val="en-US" w:eastAsia="zh-CN"/>
        </w:rPr>
      </w:pPr>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2D2FF072"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1619" w:name="_Toc128685322"/>
      <w:bookmarkStart w:id="1620" w:name="_Toc129028610"/>
      <w:bookmarkStart w:id="1621" w:name="_Toc129030140"/>
      <w:bookmarkStart w:id="1622" w:name="_Toc133417964"/>
      <w:bookmarkStart w:id="1623" w:name="_Toc133483012"/>
      <w:bookmarkStart w:id="1624" w:name="_Toc133484104"/>
      <w:r>
        <w:t>5.</w:t>
      </w:r>
      <w:r w:rsidR="009F0862">
        <w:t>3</w:t>
      </w:r>
      <w:r>
        <w:t>.</w:t>
      </w:r>
      <w:r w:rsidR="000546AD">
        <w:t>1</w:t>
      </w:r>
      <w:r>
        <w:t>.5</w:t>
      </w:r>
      <w:r w:rsidRPr="00DE54AA">
        <w:tab/>
      </w:r>
      <w:r>
        <w:t>Evaluation</w:t>
      </w:r>
      <w:bookmarkEnd w:id="1619"/>
      <w:bookmarkEnd w:id="1620"/>
      <w:bookmarkEnd w:id="1621"/>
      <w:bookmarkEnd w:id="1622"/>
      <w:bookmarkEnd w:id="1623"/>
      <w:bookmarkEnd w:id="1624"/>
    </w:p>
    <w:p w14:paraId="5062045A" w14:textId="437C81DA" w:rsidR="00003DB5" w:rsidRDefault="00003DB5" w:rsidP="00003DB5">
      <w:pPr>
        <w:jc w:val="both"/>
      </w:pPr>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443EF5">
        <w:rPr>
          <w:rFonts w:ascii="Courier New" w:hAnsi="Courier New" w:cs="Courier New"/>
        </w:rPr>
        <w:t>MLTrainingRequest</w:t>
      </w:r>
      <w:r>
        <w:t xml:space="preserve"> and </w:t>
      </w:r>
      <w:r w:rsidRPr="00443EF5">
        <w:rPr>
          <w:rFonts w:ascii="Courier New" w:hAnsi="Courier New" w:cs="Courier New"/>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p>
    <w:p w14:paraId="0E110CAD" w14:textId="77777777" w:rsidR="00003DB5" w:rsidRDefault="00003DB5" w:rsidP="00003DB5">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p>
    <w:p w14:paraId="5B4DE356" w14:textId="14FB7701" w:rsidR="00003DB5" w:rsidRDefault="00003DB5" w:rsidP="00003DB5">
      <w:pPr>
        <w:rPr>
          <w:sz w:val="22"/>
          <w:szCs w:val="22"/>
          <w:lang w:val="en-US" w:eastAsia="de-DE"/>
        </w:rPr>
      </w:pPr>
      <w:r>
        <w:rPr>
          <w:lang w:val="en-US"/>
        </w:rPr>
        <w:t>The solutions described in clause 5.3.1.4 are promising. However, the following issues needs to be further addressed:</w:t>
      </w:r>
    </w:p>
    <w:p w14:paraId="561730A2" w14:textId="63F27354" w:rsidR="00003DB5" w:rsidRPr="00003DB5" w:rsidRDefault="00003DB5" w:rsidP="00003DB5">
      <w:pPr>
        <w:ind w:left="450" w:hanging="270"/>
        <w:rPr>
          <w:color w:val="000000" w:themeColor="text1"/>
          <w:lang w:val="en-US"/>
        </w:rPr>
      </w:pPr>
      <w:r w:rsidRPr="00003DB5">
        <w:rPr>
          <w:color w:val="000000" w:themeColor="text1"/>
          <w:lang w:val="en-US"/>
        </w:rPr>
        <w:t xml:space="preserve">1) </w:t>
      </w:r>
      <w:r w:rsidRPr="00003DB5">
        <w:rPr>
          <w:color w:val="000000" w:themeColor="text1"/>
          <w:lang w:val="en-US"/>
        </w:rPr>
        <w:tab/>
        <w:t>the relation between the trustworthiness indicators/metrics and the 3GPP management or network data, and</w:t>
      </w:r>
    </w:p>
    <w:p w14:paraId="2D344D5A" w14:textId="2327FEE3" w:rsidR="00A42447" w:rsidRPr="00003DB5" w:rsidRDefault="00003DB5" w:rsidP="00003DB5">
      <w:pPr>
        <w:ind w:left="450" w:hanging="270"/>
        <w:jc w:val="both"/>
        <w:rPr>
          <w:color w:val="000000" w:themeColor="text1"/>
        </w:rPr>
      </w:pPr>
      <w:r w:rsidRPr="00003DB5">
        <w:rPr>
          <w:color w:val="000000" w:themeColor="text1"/>
          <w:lang w:val="en-US"/>
        </w:rPr>
        <w:t>2) how to support the consumer and the producer to have a consistent interpretation of the trustworthiness indicators/metrics.</w:t>
      </w:r>
    </w:p>
    <w:p w14:paraId="686906DA" w14:textId="55627E25" w:rsidR="0086620E" w:rsidRDefault="0086620E" w:rsidP="0086620E">
      <w:pPr>
        <w:pStyle w:val="Heading1"/>
      </w:pPr>
      <w:bookmarkStart w:id="1625" w:name="_Toc129028611"/>
      <w:bookmarkStart w:id="1626" w:name="_Toc129030141"/>
      <w:bookmarkStart w:id="1627" w:name="_Toc133417965"/>
      <w:bookmarkStart w:id="1628" w:name="_Toc133483013"/>
      <w:bookmarkStart w:id="1629" w:name="_Toc133484105"/>
      <w:bookmarkStart w:id="1630" w:name="_Toc89158534"/>
      <w:bookmarkStart w:id="1631" w:name="_Toc68008309"/>
      <w:bookmarkStart w:id="1632" w:name="_Hlk131662494"/>
      <w:r>
        <w:t>6</w:t>
      </w:r>
      <w:r>
        <w:tab/>
      </w:r>
      <w:r>
        <w:rPr>
          <w:lang w:val="en-US"/>
        </w:rPr>
        <w:t>D</w:t>
      </w:r>
      <w:r w:rsidRPr="00AB54C4">
        <w:rPr>
          <w:lang w:val="en-US"/>
        </w:rPr>
        <w:t>eployment scenarios</w:t>
      </w:r>
      <w:bookmarkEnd w:id="1625"/>
      <w:bookmarkEnd w:id="1626"/>
      <w:bookmarkEnd w:id="1627"/>
      <w:bookmarkEnd w:id="1628"/>
      <w:bookmarkEnd w:id="1629"/>
    </w:p>
    <w:bookmarkEnd w:id="1630"/>
    <w:bookmarkEnd w:id="1631"/>
    <w:p w14:paraId="6E9C6BA3" w14:textId="0F146325" w:rsidR="003E1E9A" w:rsidRPr="00866795" w:rsidRDefault="003E1E9A" w:rsidP="003E1E9A">
      <w:r w:rsidRPr="00866795">
        <w:t xml:space="preserve">This clause provides example deployment scenarios for AI/ML related functions, including ML training function, ML testing function, and AI/ML inference function, with the corresponding AI/ML management capabilities. </w:t>
      </w:r>
    </w:p>
    <w:p w14:paraId="01DA41EE" w14:textId="77777777" w:rsidR="003E1E9A" w:rsidRPr="00866795" w:rsidRDefault="003E1E9A" w:rsidP="003E1E9A">
      <w:r w:rsidRPr="00866795">
        <w:t xml:space="preserve">The deployment scenarios for </w:t>
      </w:r>
      <w:r w:rsidRPr="00443EF5">
        <w:rPr>
          <w:b/>
          <w:bCs/>
        </w:rPr>
        <w:t>ML training function</w:t>
      </w:r>
      <w:r w:rsidRPr="00866795">
        <w:t xml:space="preserve"> could be, but not limited to:</w:t>
      </w:r>
    </w:p>
    <w:p w14:paraId="2D2008BA" w14:textId="69DD8A5B"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the domain-specific management system (i.e., </w:t>
      </w:r>
      <w:r w:rsidRPr="009D4578">
        <w:rPr>
          <w:lang w:eastAsia="zh-CN"/>
        </w:rPr>
        <w:t xml:space="preserve">a management function for </w:t>
      </w:r>
      <w:r w:rsidRPr="00866795">
        <w:rPr>
          <w:lang w:eastAsia="zh-CN"/>
        </w:rPr>
        <w:t>RAN or CN).</w:t>
      </w:r>
      <w:r w:rsidRPr="00866795">
        <w:t>For instance, the ML training function for MDA can be located in the MDAF (see TS 28.104 [2])</w:t>
      </w:r>
      <w:r w:rsidRPr="00866795">
        <w:rPr>
          <w:lang w:eastAsia="zh-CN"/>
        </w:rPr>
        <w:t>,  and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 (</w:t>
      </w:r>
      <w:r w:rsidRPr="00866795">
        <w:t>see TR 28.813 [18] and TS 28.310 [7]</w:t>
      </w:r>
      <w:r w:rsidRPr="00866795">
        <w:rPr>
          <w:lang w:eastAsia="zh-CN"/>
        </w:rPr>
        <w:t>)</w:t>
      </w:r>
      <w:r w:rsidRPr="00866795">
        <w:t>.</w:t>
      </w:r>
    </w:p>
    <w:p w14:paraId="40FB8311" w14:textId="7CEBFE07" w:rsidR="003E1E9A" w:rsidRPr="00866795" w:rsidRDefault="003E1E9A" w:rsidP="003E1E9A">
      <w:pPr>
        <w:ind w:leftChars="160" w:left="680" w:hanging="360"/>
      </w:pPr>
      <w:r w:rsidRPr="00866795">
        <w:t>-</w:t>
      </w:r>
      <w:r w:rsidRPr="00866795">
        <w:tab/>
        <w:t xml:space="preserve">The ML training function can be located in the Network </w:t>
      </w:r>
      <w:r w:rsidR="00A43258">
        <w:t>f</w:t>
      </w:r>
      <w:r w:rsidRPr="00866795">
        <w:t>unction, specifically for example:</w:t>
      </w:r>
    </w:p>
    <w:p w14:paraId="0BDFF633" w14:textId="582C8BED" w:rsidR="003E1E9A" w:rsidRPr="00866795" w:rsidRDefault="003E1E9A" w:rsidP="000B73FF">
      <w:pPr>
        <w:ind w:left="1440" w:hanging="360"/>
      </w:pPr>
      <w:r w:rsidRPr="00866795">
        <w:t xml:space="preserve">-  </w:t>
      </w:r>
      <w:r w:rsidRPr="00866795">
        <w:tab/>
        <w:t>the ML training function for Network Data Analytics is located in the NWDAF, i.e., the ML training function is the Model Training logical function (MTLF) defined in TS 23.288 [3];</w:t>
      </w:r>
    </w:p>
    <w:p w14:paraId="29F4BFE5" w14:textId="7E92B90D" w:rsidR="003E1E9A" w:rsidRPr="00866795" w:rsidRDefault="003E1E9A" w:rsidP="00443EF5">
      <w:pPr>
        <w:ind w:left="1440" w:hanging="360"/>
      </w:pPr>
      <w:r w:rsidRPr="00866795">
        <w:t xml:space="preserve">-  </w:t>
      </w:r>
      <w:r w:rsidRPr="00866795">
        <w:tab/>
        <w:t>the ML training function for RAN intelligence is located in gNB.</w:t>
      </w:r>
    </w:p>
    <w:p w14:paraId="2D7284F7" w14:textId="77777777" w:rsidR="003E1E9A" w:rsidRPr="00866795" w:rsidRDefault="003E1E9A" w:rsidP="003E1E9A">
      <w:r w:rsidRPr="00866795">
        <w:t xml:space="preserve">The deployment scenarios for </w:t>
      </w:r>
      <w:r w:rsidRPr="00443EF5">
        <w:rPr>
          <w:b/>
          <w:bCs/>
        </w:rPr>
        <w:t>AI/ML inference function</w:t>
      </w:r>
      <w:r w:rsidRPr="00866795">
        <w:t xml:space="preserve"> could be, but are not limited to:</w:t>
      </w:r>
    </w:p>
    <w:p w14:paraId="1D63CA3B" w14:textId="296AF014" w:rsidR="003E1E9A" w:rsidRPr="00866795" w:rsidRDefault="003E1E9A" w:rsidP="003E1E9A">
      <w:pPr>
        <w:ind w:left="720" w:hanging="360"/>
      </w:pPr>
      <w:r w:rsidRPr="00866795">
        <w:t>-</w:t>
      </w:r>
      <w:r w:rsidRPr="00866795">
        <w:tab/>
        <w:t xml:space="preserve">The AI/ML inference function is located in the </w:t>
      </w:r>
      <w:r w:rsidRPr="00866795">
        <w:rPr>
          <w:lang w:eastAsia="zh-CN"/>
        </w:rPr>
        <w:t>cross-domain</w:t>
      </w:r>
      <w:r w:rsidRPr="00866795">
        <w:t xml:space="preserve"> management system </w:t>
      </w:r>
      <w:r w:rsidRPr="00866795">
        <w:rPr>
          <w:lang w:eastAsia="zh-CN"/>
        </w:rPr>
        <w:t>or in the domain-specific management system</w:t>
      </w:r>
      <w:r w:rsidRPr="00866795">
        <w:t>, for instance, the AI/ML inference function is MDAF (see TS 28.104 [2]),</w:t>
      </w:r>
      <w:r w:rsidRPr="00866795">
        <w:rPr>
          <w:lang w:eastAsia="zh-CN"/>
        </w:rPr>
        <w:t xml:space="preserve"> and the AI/ML inference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0688FCE5" w:rsidR="003E1E9A" w:rsidRPr="00866795" w:rsidRDefault="003E1E9A" w:rsidP="003E1E9A">
      <w:pPr>
        <w:ind w:left="720" w:hanging="360"/>
      </w:pPr>
      <w:r w:rsidRPr="00866795">
        <w:t>-</w:t>
      </w:r>
      <w:r w:rsidRPr="00866795">
        <w:tab/>
        <w:t xml:space="preserve">The AI/ML inference function </w:t>
      </w:r>
      <w:r>
        <w:t xml:space="preserve">is </w:t>
      </w:r>
      <w:r w:rsidRPr="00866795">
        <w:t>located in NWDAF, i.e., the AI/ML inference function is Analytics logical function (AnLF) in NWDAF.</w:t>
      </w:r>
    </w:p>
    <w:p w14:paraId="19E65939" w14:textId="505A978F" w:rsidR="003E1E9A" w:rsidRPr="00866795" w:rsidRDefault="003E1E9A" w:rsidP="003E1E9A">
      <w:pPr>
        <w:ind w:left="720" w:hanging="360"/>
      </w:pPr>
      <w:r w:rsidRPr="00866795">
        <w:t>-</w:t>
      </w:r>
      <w:r w:rsidRPr="00866795">
        <w:tab/>
        <w:t>The AI/ML inference function is located in the 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443EF5">
        <w:rPr>
          <w:b/>
          <w:bCs/>
        </w:rPr>
        <w:t>ML testing function</w:t>
      </w:r>
      <w:r w:rsidRPr="00866795">
        <w:t xml:space="preserve"> could be, but are not limited to:</w:t>
      </w:r>
    </w:p>
    <w:p w14:paraId="69D1B2BB" w14:textId="3E7535E5" w:rsidR="003E1E9A" w:rsidRPr="00866795" w:rsidRDefault="003E1E9A" w:rsidP="003E1E9A">
      <w:pPr>
        <w:ind w:left="720" w:hanging="360"/>
      </w:pPr>
      <w:r w:rsidRPr="00866795">
        <w:t>-</w:t>
      </w:r>
      <w:r w:rsidRPr="00866795">
        <w:tab/>
        <w:t xml:space="preserve">The ML testing function can be located in the </w:t>
      </w:r>
      <w:r w:rsidRPr="00866795">
        <w:rPr>
          <w:lang w:eastAsia="zh-CN"/>
        </w:rPr>
        <w:t>cross</w:t>
      </w:r>
      <w:r>
        <w:t>-</w:t>
      </w:r>
      <w:r w:rsidRPr="00866795">
        <w:rPr>
          <w:lang w:eastAsia="zh-CN"/>
        </w:rPr>
        <w:t>domain</w:t>
      </w:r>
      <w:r w:rsidRPr="00866795">
        <w:t xml:space="preserve"> management system </w:t>
      </w:r>
      <w:r w:rsidRPr="00866795">
        <w:rPr>
          <w:lang w:eastAsia="zh-CN"/>
        </w:rPr>
        <w:t>or in the domain-specific management system</w:t>
      </w:r>
      <w:r w:rsidRPr="00866795">
        <w:t>;</w:t>
      </w:r>
    </w:p>
    <w:p w14:paraId="2CC29457" w14:textId="19557999" w:rsidR="003E1E9A" w:rsidRPr="00866795" w:rsidRDefault="003E1E9A" w:rsidP="003E1E9A">
      <w:pPr>
        <w:ind w:left="720" w:hanging="360"/>
      </w:pPr>
      <w:r w:rsidRPr="00866795">
        <w:t>-</w:t>
      </w:r>
      <w:r w:rsidRPr="00866795">
        <w:tab/>
        <w:t>The ML testing function is located in the Network Function specifically for example:</w:t>
      </w:r>
    </w:p>
    <w:p w14:paraId="3FC1905E" w14:textId="7F269D3F" w:rsidR="003E1E9A" w:rsidRPr="00866795" w:rsidRDefault="003E1E9A" w:rsidP="003E1E9A">
      <w:pPr>
        <w:ind w:left="1080" w:hanging="360"/>
      </w:pPr>
      <w:r w:rsidRPr="00866795">
        <w:t xml:space="preserve">-  </w:t>
      </w:r>
      <w:r w:rsidRPr="00866795">
        <w:tab/>
        <w:t>the ML testing function for Network Data Analytics is located in the NWDAF;</w:t>
      </w:r>
    </w:p>
    <w:p w14:paraId="7FCC39EA" w14:textId="076B82B6" w:rsidR="003E1E9A" w:rsidRPr="00866795" w:rsidRDefault="003E1E9A" w:rsidP="003E1E9A">
      <w:pPr>
        <w:ind w:left="1080" w:hanging="360"/>
      </w:pPr>
      <w:r w:rsidRPr="00866795">
        <w:t xml:space="preserve">-  </w:t>
      </w:r>
      <w:r w:rsidRPr="00866795">
        <w:tab/>
        <w:t>the ML testing function for RAN intelligence is located in the 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162AB51A" w:rsidR="003E1E9A" w:rsidRPr="00866795" w:rsidRDefault="003E1E9A" w:rsidP="003E1E9A">
      <w:r w:rsidRPr="00866795">
        <w:rPr>
          <w:lang w:eastAsia="zh-CN"/>
        </w:rPr>
        <w:t xml:space="preserve">As highlighted above, deployment scenarios can be </w:t>
      </w:r>
      <w:r>
        <w:rPr>
          <w:lang w:eastAsia="zh-CN"/>
        </w:rPr>
        <w:t>various,</w:t>
      </w:r>
      <w:r w:rsidRPr="00866795">
        <w:rPr>
          <w:lang w:eastAsia="zh-CN"/>
        </w:rPr>
        <w:t xml:space="preserve"> and the following</w:t>
      </w:r>
      <w:r w:rsidRPr="00866795">
        <w:t xml:space="preserve"> highlights some example deployment scenarios . </w:t>
      </w:r>
    </w:p>
    <w:p w14:paraId="2F559C41" w14:textId="77777777" w:rsidR="003E1E9A" w:rsidRPr="00866795" w:rsidRDefault="003E1E9A" w:rsidP="003E1E9A">
      <w:r w:rsidRPr="00866795">
        <w:rPr>
          <w:b/>
        </w:rPr>
        <w:t>Example D</w:t>
      </w:r>
      <w:r w:rsidRPr="00866795">
        <w:rPr>
          <w:b/>
          <w:lang w:eastAsia="zh-CN"/>
        </w:rPr>
        <w:t>eployment scenario 1</w:t>
      </w:r>
      <w:r w:rsidRPr="00866795">
        <w:t xml:space="preserve">: </w:t>
      </w:r>
    </w:p>
    <w:p w14:paraId="02582316" w14:textId="3F0CC7ED" w:rsidR="003E1E9A" w:rsidRPr="00866795" w:rsidRDefault="003E1E9A" w:rsidP="003E1E9A">
      <w:pPr>
        <w:rPr>
          <w:lang w:eastAsia="zh-CN"/>
        </w:rPr>
      </w:pPr>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are  located in the 3GPP management system (e.g., cross-domain management function, or domain-specific management function, etc.). For instance, </w:t>
      </w:r>
      <w:r w:rsidRPr="00866795">
        <w:rPr>
          <w:lang w:eastAsia="zh-CN"/>
        </w:rPr>
        <w:t>the ML training function and AI/ML inference function for MDA (i.e., RAN domain-specific MDA) can be located in the RAN domain-specific MDAF  and in CN domain</w:t>
      </w:r>
      <w:r>
        <w:rPr>
          <w:lang w:eastAsia="zh-CN"/>
        </w:rPr>
        <w:t>-</w:t>
      </w:r>
      <w:r w:rsidRPr="00863F31">
        <w:rPr>
          <w:lang w:eastAsia="zh-CN"/>
        </w:rPr>
        <w:t>specific</w:t>
      </w:r>
      <w:r>
        <w:rPr>
          <w:lang w:eastAsia="zh-CN"/>
        </w:rPr>
        <w:t xml:space="preserve"> </w:t>
      </w:r>
      <w:r w:rsidRPr="00866795">
        <w:rPr>
          <w:lang w:eastAsia="zh-CN"/>
        </w:rPr>
        <w:t>MDAF</w:t>
      </w:r>
      <w:r>
        <w:rPr>
          <w:lang w:eastAsia="zh-CN"/>
        </w:rPr>
        <w:t xml:space="preserve"> </w:t>
      </w:r>
      <w:r w:rsidRPr="00866795">
        <w:rPr>
          <w:lang w:eastAsia="zh-CN"/>
        </w:rPr>
        <w:t>or in the cross-domain MDAF (see TS 28.104 [2]).</w:t>
      </w:r>
    </w:p>
    <w:p w14:paraId="0A46C2AF" w14:textId="14A5F84A" w:rsidR="003E1E9A" w:rsidRPr="00866795" w:rsidRDefault="003E1E9A" w:rsidP="003E1E9A">
      <w:r w:rsidRPr="00866795">
        <w:rPr>
          <w:lang w:eastAsia="zh-CN"/>
        </w:rPr>
        <w:t>The ML training function and AI/ML inference function for RAN Domain ES can both be located in the Domain-centralized ES function (see TR 28.813 [18] and TS 28.310 [7]) to provide training capability and inference</w:t>
      </w:r>
      <w:r>
        <w:rPr>
          <w:lang w:eastAsia="zh-CN"/>
        </w:rPr>
        <w:t xml:space="preserve"> </w:t>
      </w:r>
      <w:r w:rsidR="00A85B7C">
        <w:rPr>
          <w:lang w:eastAsia="zh-CN"/>
        </w:rPr>
        <w:t>m</w:t>
      </w:r>
      <w:r w:rsidRPr="00BF6DE8">
        <w:rPr>
          <w:lang w:eastAsia="zh-CN"/>
        </w:rPr>
        <w:t>anagement</w:t>
      </w:r>
      <w:r>
        <w:rPr>
          <w:lang w:eastAsia="zh-CN"/>
        </w:rPr>
        <w:t xml:space="preserve"> </w:t>
      </w:r>
      <w:r w:rsidRPr="00866795">
        <w:rPr>
          <w:lang w:eastAsia="zh-CN"/>
        </w:rPr>
        <w:t xml:space="preserve">capability as depicted in Figure 6-1.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3E32F88A" w:rsidR="003E1E9A" w:rsidRPr="00866795" w:rsidRDefault="003E1E9A" w:rsidP="00443EF5">
      <w:pPr>
        <w:pStyle w:val="TH"/>
      </w:pPr>
      <w:r w:rsidRPr="00866795">
        <w:t>Figure 6-1: Management for intelligence in the RAN domain.</w:t>
      </w:r>
    </w:p>
    <w:p w14:paraId="6A0DB947" w14:textId="77777777" w:rsidR="003E1E9A" w:rsidRPr="00866795" w:rsidRDefault="003E1E9A" w:rsidP="003E1E9A">
      <w:pPr>
        <w:jc w:val="both"/>
        <w:rPr>
          <w:b/>
        </w:rPr>
      </w:pPr>
    </w:p>
    <w:p w14:paraId="2B89CB0F" w14:textId="77777777" w:rsidR="003E1E9A" w:rsidRPr="00866795" w:rsidRDefault="003E1E9A" w:rsidP="003E1E9A">
      <w:pPr>
        <w:jc w:val="both"/>
      </w:pPr>
      <w:r w:rsidRPr="00866795">
        <w:rPr>
          <w:b/>
        </w:rPr>
        <w:t>Example D</w:t>
      </w:r>
      <w:r w:rsidRPr="00866795">
        <w:rPr>
          <w:b/>
          <w:lang w:eastAsia="zh-CN"/>
        </w:rPr>
        <w:t>eployment scenario 2</w:t>
      </w:r>
      <w:r w:rsidRPr="00866795">
        <w:rPr>
          <w:lang w:eastAsia="zh-CN"/>
        </w:rPr>
        <w:t>:</w:t>
      </w:r>
      <w:r w:rsidRPr="00866795">
        <w:t xml:space="preserve"> </w:t>
      </w:r>
    </w:p>
    <w:p w14:paraId="603FD85D" w14:textId="7A583587" w:rsidR="003E1E9A" w:rsidRPr="00866795" w:rsidRDefault="003E1E9A" w:rsidP="003E1E9A">
      <w:pPr>
        <w:jc w:val="both"/>
      </w:pPr>
      <w:r w:rsidRPr="00866795">
        <w:t xml:space="preserve">In this deployment scenario which supports the intelligence in the RAN, the RAN domain ML training </w:t>
      </w:r>
      <w:r w:rsidRPr="00866795">
        <w:rPr>
          <w:lang w:eastAsia="zh-CN"/>
        </w:rPr>
        <w:t>function</w:t>
      </w:r>
      <w:r w:rsidRPr="00866795">
        <w:t xml:space="preserve"> is located in the 3GPP RAN domain-specific management function while the AI/ML inference function is located in gNB. </w:t>
      </w:r>
    </w:p>
    <w:p w14:paraId="0C5C406E" w14:textId="1E3C0F69" w:rsidR="003E1E9A" w:rsidRPr="00866795" w:rsidRDefault="003E1E9A" w:rsidP="003E1E9A">
      <w:pPr>
        <w:numPr>
          <w:ilvl w:val="0"/>
          <w:numId w:val="34"/>
        </w:numPr>
        <w:jc w:val="both"/>
      </w:pPr>
      <w:r w:rsidRPr="00443EF5">
        <w:rPr>
          <w:b/>
          <w:bCs/>
        </w:rPr>
        <w:t>Option</w:t>
      </w:r>
      <w:r w:rsidRPr="00866795">
        <w:rPr>
          <w:b/>
          <w:bCs/>
        </w:rPr>
        <w:t xml:space="preserve"> 2-</w:t>
      </w:r>
      <w:r w:rsidRPr="00443EF5">
        <w:rPr>
          <w:b/>
          <w:bCs/>
        </w:rPr>
        <w:t>1:</w:t>
      </w:r>
      <w:r w:rsidRPr="00866795">
        <w:t xml:space="preserve"> </w:t>
      </w:r>
      <w:r w:rsidRPr="00866795">
        <w:rPr>
          <w:lang w:eastAsia="zh-CN"/>
        </w:rPr>
        <w:t>RAN domain-specific management function provides management capability for both, the ML training function (located in the RAN domain-specific management function) and the AI/ML inference capability (located at the gNB) – see Figure 6-2.</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215C90CD" w:rsidR="003E1E9A" w:rsidRPr="00866795" w:rsidRDefault="003E1E9A" w:rsidP="00443EF5">
      <w:pPr>
        <w:pStyle w:val="TH"/>
      </w:pPr>
      <w:r w:rsidRPr="00866795">
        <w:t>Figure 6-2: option 2-1- Intelligence in the RAN where AI/ML inference function is located in gNB and ML training is located at the RAN domain-specific management function with corresponding management capability provided by RAN domain</w:t>
      </w:r>
      <w:r>
        <w:t>-</w:t>
      </w:r>
      <w:r w:rsidRPr="00866795">
        <w:t>specific management for both ML training and AI/ML inference.</w:t>
      </w:r>
    </w:p>
    <w:p w14:paraId="095A807C" w14:textId="5ED88E1C" w:rsidR="003E1E9A" w:rsidRPr="00866795" w:rsidRDefault="003E1E9A" w:rsidP="003E1E9A">
      <w:pPr>
        <w:numPr>
          <w:ilvl w:val="0"/>
          <w:numId w:val="34"/>
        </w:numPr>
        <w:jc w:val="both"/>
      </w:pPr>
      <w:r w:rsidRPr="00443EF5">
        <w:rPr>
          <w:b/>
          <w:bCs/>
        </w:rPr>
        <w:t>Option</w:t>
      </w:r>
      <w:r w:rsidRPr="00866795">
        <w:rPr>
          <w:b/>
          <w:bCs/>
        </w:rPr>
        <w:t xml:space="preserve"> </w:t>
      </w:r>
      <w:r w:rsidRPr="00443EF5">
        <w:rPr>
          <w:b/>
          <w:bCs/>
        </w:rPr>
        <w:t>2</w:t>
      </w:r>
      <w:r w:rsidRPr="00866795">
        <w:rPr>
          <w:b/>
          <w:bCs/>
        </w:rPr>
        <w:t>-2</w:t>
      </w:r>
      <w:r w:rsidRPr="00443EF5">
        <w:rPr>
          <w:b/>
          <w:bCs/>
        </w:rPr>
        <w:t>:</w:t>
      </w:r>
      <w:r w:rsidRPr="00866795">
        <w:t xml:space="preserve"> </w:t>
      </w:r>
      <w:r w:rsidRPr="00866795">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 see Figure 6-3.</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DA3CF2" w:rsidR="003E1E9A" w:rsidRPr="00866795" w:rsidRDefault="003E1E9A" w:rsidP="00443EF5">
      <w:pPr>
        <w:pStyle w:val="TH"/>
      </w:pPr>
      <w:r w:rsidRPr="00866795">
        <w:t>Figure 6-3: option 2-2 - Intelligence in RAN, ML training and corresponding management are located at the RAN management function while AI/ML inference function and corresponding management capability are located locally in gNB.</w:t>
      </w:r>
    </w:p>
    <w:p w14:paraId="14CCE081" w14:textId="77777777" w:rsidR="003E1E9A" w:rsidRPr="00866795" w:rsidRDefault="003E1E9A" w:rsidP="003E1E9A">
      <w:pPr>
        <w:rPr>
          <w:b/>
        </w:rPr>
      </w:pPr>
    </w:p>
    <w:p w14:paraId="12CD8112" w14:textId="77777777" w:rsidR="003E1E9A" w:rsidRPr="00866795" w:rsidRDefault="003E1E9A" w:rsidP="003E1E9A">
      <w:r w:rsidRPr="00866795">
        <w:rPr>
          <w:b/>
        </w:rPr>
        <w:t>Example D</w:t>
      </w:r>
      <w:r w:rsidRPr="00866795">
        <w:rPr>
          <w:b/>
          <w:lang w:eastAsia="zh-CN"/>
        </w:rPr>
        <w:t>eployment scenario 3</w:t>
      </w:r>
      <w:r w:rsidRPr="00866795">
        <w:rPr>
          <w:lang w:eastAsia="zh-CN"/>
        </w:rPr>
        <w:t>:</w:t>
      </w:r>
      <w:r w:rsidRPr="00866795">
        <w:t xml:space="preserve"> </w:t>
      </w:r>
    </w:p>
    <w:p w14:paraId="70DD3899" w14:textId="6EB65633" w:rsidR="003E1E9A" w:rsidRPr="00866795" w:rsidRDefault="003E1E9A" w:rsidP="003E1E9A">
      <w:r w:rsidRPr="00866795">
        <w:t xml:space="preserve">In this deployment scenario which supports the intelligence in RAN, the ML training function and AI/ML inference </w:t>
      </w:r>
      <w:r w:rsidRPr="00866795">
        <w:rPr>
          <w:lang w:eastAsia="zh-CN"/>
        </w:rPr>
        <w:t>function</w:t>
      </w:r>
      <w:r w:rsidRPr="00866795">
        <w:t xml:space="preserve"> are both located in the gNB to provide training and inference </w:t>
      </w:r>
      <w:r w:rsidRPr="00866795">
        <w:rPr>
          <w:lang w:eastAsia="zh-CN"/>
        </w:rPr>
        <w:t>capability</w:t>
      </w:r>
      <w:r w:rsidRPr="00866795">
        <w:t xml:space="preserve">. </w:t>
      </w:r>
    </w:p>
    <w:p w14:paraId="71D13419" w14:textId="327D8196" w:rsidR="003E1E9A" w:rsidRPr="00866795" w:rsidRDefault="003E1E9A" w:rsidP="003E1E9A">
      <w:pPr>
        <w:numPr>
          <w:ilvl w:val="0"/>
          <w:numId w:val="34"/>
        </w:numPr>
        <w:jc w:val="both"/>
      </w:pPr>
      <w:r w:rsidRPr="00443EF5">
        <w:rPr>
          <w:b/>
          <w:bCs/>
        </w:rPr>
        <w:t>Option 3-1</w:t>
      </w:r>
      <w:r w:rsidRPr="00866795">
        <w:t xml:space="preserve">: </w:t>
      </w:r>
      <w:r w:rsidRPr="00866795">
        <w:rPr>
          <w:lang w:eastAsia="zh-CN"/>
        </w:rPr>
        <w:t>RAN domain-specific management function provides management capability for both the ML training</w:t>
      </w:r>
      <w:r>
        <w:rPr>
          <w:lang w:eastAsia="zh-CN"/>
        </w:rPr>
        <w:t xml:space="preserve"> </w:t>
      </w:r>
      <w:r w:rsidRPr="00866795">
        <w:rPr>
          <w:lang w:eastAsia="zh-CN"/>
        </w:rPr>
        <w:t>function and AI/ML inference capability (both located at the gNB).</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420739D6" w:rsidR="003E1E9A" w:rsidRPr="00866795" w:rsidRDefault="003E1E9A" w:rsidP="00443EF5">
      <w:pPr>
        <w:pStyle w:val="TH"/>
      </w:pPr>
      <w:r w:rsidRPr="00866795">
        <w:t>Figure 6-4: option 3-1 – Management for intelligence in RAN – ML training and AI/ML inference capability are in gNB, with management capability provided by the RAN domain-specific Management function.</w:t>
      </w:r>
    </w:p>
    <w:p w14:paraId="0A2E6CCE" w14:textId="007E1D0A" w:rsidR="003E1E9A" w:rsidRPr="00866795" w:rsidRDefault="003E1E9A" w:rsidP="003E1E9A">
      <w:pPr>
        <w:numPr>
          <w:ilvl w:val="0"/>
          <w:numId w:val="34"/>
        </w:numPr>
        <w:jc w:val="both"/>
      </w:pPr>
      <w:r w:rsidRPr="004A4C51">
        <w:rPr>
          <w:b/>
          <w:bCs/>
        </w:rPr>
        <w:t>Option 3-2:</w:t>
      </w:r>
      <w:r w:rsidRPr="00866795">
        <w:t xml:space="preserve"> </w:t>
      </w:r>
      <w:r w:rsidRPr="00866795">
        <w:rPr>
          <w:lang w:eastAsia="zh-CN"/>
        </w:rPr>
        <w:t xml:space="preserve"> management capability is provided locally at the gNB 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2C72CD43" w:rsidR="003E1E9A" w:rsidRPr="00866795" w:rsidRDefault="003E1E9A" w:rsidP="00443EF5">
      <w:pPr>
        <w:pStyle w:val="TH"/>
      </w:pPr>
      <w:r w:rsidRPr="00866795">
        <w:t>Figure 6-5: option 3-2- management for intelligence in RAN – ML training and AI/ML inference capability and corresponding management are located in gNB.</w:t>
      </w:r>
    </w:p>
    <w:p w14:paraId="47BFBAE9" w14:textId="1F1AAD84" w:rsidR="0086620E" w:rsidRPr="00824856" w:rsidRDefault="003E1E9A" w:rsidP="003E1E9A">
      <w:pPr>
        <w:pStyle w:val="NO"/>
        <w:rPr>
          <w:lang w:eastAsia="zh-CN"/>
        </w:rPr>
      </w:pPr>
      <w:bookmarkStart w:id="1633" w:name="_Hlk131771619"/>
      <w:r w:rsidRPr="00BF6DE8">
        <w:rPr>
          <w:rFonts w:hint="eastAsia"/>
          <w:lang w:eastAsia="zh-CN"/>
        </w:rPr>
        <w:t>N</w:t>
      </w:r>
      <w:r>
        <w:rPr>
          <w:lang w:eastAsia="zh-CN"/>
        </w:rPr>
        <w:t>OTE</w:t>
      </w:r>
      <w:r w:rsidRPr="00BF6DE8">
        <w:rPr>
          <w:lang w:eastAsia="zh-CN"/>
        </w:rPr>
        <w:t xml:space="preserve">: </w:t>
      </w:r>
      <w:r>
        <w:rPr>
          <w:lang w:eastAsia="zh-CN"/>
        </w:rPr>
        <w:tab/>
      </w:r>
      <w:r w:rsidRPr="00866795">
        <w:rPr>
          <w:lang w:eastAsia="zh-CN"/>
        </w:rPr>
        <w:t>The</w:t>
      </w:r>
      <w:r w:rsidRPr="00866795">
        <w:t xml:space="preserve"> AI/ML RAN inference capability is</w:t>
      </w:r>
      <w:r>
        <w:t xml:space="preserve"> standardised by the RAN WGs and is outside the scope of the present document. The</w:t>
      </w:r>
      <w:r w:rsidRPr="00866795">
        <w:t xml:space="preserve"> split between the </w:t>
      </w:r>
      <w:r w:rsidR="00DE335F">
        <w:t xml:space="preserve">ML </w:t>
      </w:r>
      <w:r w:rsidRPr="00866795">
        <w:t>training</w:t>
      </w:r>
      <w:r w:rsidR="00DE335F">
        <w:t xml:space="preserve"> function</w:t>
      </w:r>
      <w:r w:rsidRPr="00866795">
        <w:t xml:space="preserve"> and </w:t>
      </w:r>
      <w:r>
        <w:t>AI/ML</w:t>
      </w:r>
      <w:r w:rsidR="00DE335F">
        <w:t xml:space="preserve"> inference function</w:t>
      </w:r>
      <w:r>
        <w:t xml:space="preserve"> within the domain is subject to implementation.</w:t>
      </w:r>
      <w:bookmarkEnd w:id="1633"/>
    </w:p>
    <w:p w14:paraId="16741707" w14:textId="45DFD939" w:rsidR="003F423A" w:rsidRPr="00DE54AA" w:rsidRDefault="003F423A" w:rsidP="003F423A">
      <w:pPr>
        <w:pStyle w:val="Heading1"/>
      </w:pPr>
      <w:bookmarkStart w:id="1634" w:name="_Toc129028612"/>
      <w:bookmarkStart w:id="1635" w:name="_Toc129030142"/>
      <w:bookmarkStart w:id="1636" w:name="_Toc133417966"/>
      <w:bookmarkStart w:id="1637" w:name="_Toc133483014"/>
      <w:bookmarkStart w:id="1638" w:name="_Toc133484106"/>
      <w:bookmarkEnd w:id="1632"/>
      <w:r>
        <w:t>7</w:t>
      </w:r>
      <w:r w:rsidRPr="00DE54AA">
        <w:tab/>
        <w:t>Conclusions and recommendations</w:t>
      </w:r>
      <w:bookmarkEnd w:id="1634"/>
      <w:bookmarkEnd w:id="1635"/>
      <w:bookmarkEnd w:id="1636"/>
      <w:bookmarkEnd w:id="1637"/>
      <w:bookmarkEnd w:id="1638"/>
    </w:p>
    <w:p w14:paraId="7EA42B46" w14:textId="4A84FF39"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r w:rsidR="00FA69A5">
        <w:t>5</w:t>
      </w:r>
      <w:r w:rsidR="005C050D">
        <w:t>2</w:t>
      </w:r>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r w:rsidR="00153E9A">
        <w:t xml:space="preserve">21 </w:t>
      </w:r>
      <w:r w:rsidRPr="00592F4A">
        <w:t>categories</w:t>
      </w:r>
      <w:r w:rsidR="00543AB4">
        <w:t>.</w:t>
      </w:r>
    </w:p>
    <w:p w14:paraId="7B1D246C" w14:textId="6B4003CC" w:rsidR="003F423A" w:rsidRDefault="003F423A" w:rsidP="003F423A">
      <w:pPr>
        <w:jc w:val="both"/>
      </w:pPr>
      <w:r>
        <w:t xml:space="preserve">The technical report has also discussed and documented number of deployment-scenarios involving the AI/ML related functionalities (e.g., NWDAF, RAN intelligence and MDAF) and </w:t>
      </w:r>
      <w:r w:rsidR="00D536E1">
        <w:t xml:space="preserve">the corresponding </w:t>
      </w:r>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639"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639"/>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pPr>
      <w:r>
        <w:br w:type="page"/>
      </w:r>
      <w:bookmarkStart w:id="1640" w:name="_Toc120096818"/>
      <w:bookmarkStart w:id="1641" w:name="_Toc120097179"/>
      <w:bookmarkStart w:id="1642" w:name="_Toc128685323"/>
      <w:bookmarkStart w:id="1643" w:name="_Toc129028613"/>
      <w:bookmarkStart w:id="1644" w:name="_Toc129030143"/>
      <w:bookmarkStart w:id="1645" w:name="_Toc133417967"/>
      <w:bookmarkStart w:id="1646" w:name="_Toc133483015"/>
      <w:bookmarkStart w:id="1647" w:name="_Toc133484107"/>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640"/>
      <w:bookmarkEnd w:id="1641"/>
      <w:bookmarkEnd w:id="1642"/>
      <w:bookmarkEnd w:id="1643"/>
      <w:bookmarkEnd w:id="1644"/>
      <w:bookmarkEnd w:id="1645"/>
      <w:bookmarkEnd w:id="1646"/>
      <w:bookmarkEnd w:id="16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648" w:name="historyclause"/>
            <w:bookmarkEnd w:id="1648"/>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649"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649"/>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650" w:name="S5-226918"/>
            <w:r w:rsidRPr="007E622C">
              <w:rPr>
                <w:rFonts w:cs="Arial"/>
                <w:sz w:val="16"/>
                <w:szCs w:val="16"/>
              </w:rPr>
              <w:t>S5</w:t>
            </w:r>
            <w:r w:rsidRPr="007E622C">
              <w:rPr>
                <w:rFonts w:cs="Arial"/>
                <w:sz w:val="16"/>
                <w:szCs w:val="16"/>
              </w:rPr>
              <w:noBreakHyphen/>
              <w:t>226918</w:t>
            </w:r>
            <w:bookmarkEnd w:id="165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651" w:name="S5-226558"/>
            <w:r w:rsidRPr="007E622C">
              <w:rPr>
                <w:rFonts w:cs="Arial"/>
                <w:sz w:val="16"/>
                <w:szCs w:val="16"/>
              </w:rPr>
              <w:t>S5</w:t>
            </w:r>
            <w:r w:rsidRPr="007E622C">
              <w:rPr>
                <w:rFonts w:cs="Arial"/>
                <w:sz w:val="16"/>
                <w:szCs w:val="16"/>
              </w:rPr>
              <w:noBreakHyphen/>
              <w:t>226558</w:t>
            </w:r>
            <w:bookmarkEnd w:id="165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652" w:name="_Hlk119577048"/>
            <w:r w:rsidRPr="00431743">
              <w:rPr>
                <w:rFonts w:cs="Arial"/>
                <w:sz w:val="16"/>
                <w:szCs w:val="16"/>
              </w:rPr>
              <w:t>S5-</w:t>
            </w:r>
            <w:bookmarkEnd w:id="1652"/>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1CE3FD32" w:rsidR="00A3231C" w:rsidRPr="00431743" w:rsidRDefault="00A85567" w:rsidP="00431743">
            <w:pPr>
              <w:pStyle w:val="TAC"/>
              <w:rPr>
                <w:rFonts w:cs="Arial"/>
                <w:sz w:val="16"/>
                <w:szCs w:val="16"/>
              </w:rPr>
            </w:pPr>
            <w:bookmarkStart w:id="1653" w:name="S5-233039"/>
            <w:r w:rsidRPr="00A85567">
              <w:rPr>
                <w:rFonts w:cs="Arial"/>
                <w:sz w:val="16"/>
                <w:szCs w:val="16"/>
              </w:rPr>
              <w:t>S5</w:t>
            </w:r>
            <w:r w:rsidRPr="00A85567">
              <w:rPr>
                <w:rFonts w:cs="Arial"/>
                <w:sz w:val="16"/>
                <w:szCs w:val="16"/>
              </w:rPr>
              <w:noBreakHyphen/>
              <w:t>233039</w:t>
            </w:r>
            <w:bookmarkEnd w:id="165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rFonts w:cs="Arial"/>
                <w:sz w:val="16"/>
                <w:szCs w:val="16"/>
              </w:rPr>
            </w:pPr>
            <w:r w:rsidRPr="004C4BAC">
              <w:rPr>
                <w:rFonts w:cs="Arial"/>
                <w:sz w:val="16"/>
                <w:szCs w:val="16"/>
              </w:rPr>
              <w:t>S5-233574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rFonts w:cs="Arial"/>
                <w:sz w:val="16"/>
                <w:szCs w:val="16"/>
              </w:rPr>
            </w:pPr>
            <w:r w:rsidRPr="004C4BAC">
              <w:rPr>
                <w:rFonts w:cs="Arial"/>
                <w:sz w:val="16"/>
                <w:szCs w:val="16"/>
              </w:rPr>
              <w:t>Rapporteur clean-up &amp;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rFonts w:cs="Arial"/>
                <w:sz w:val="16"/>
                <w:szCs w:val="16"/>
              </w:rPr>
            </w:pPr>
            <w:r>
              <w:rPr>
                <w:rFonts w:cs="Arial"/>
                <w:sz w:val="16"/>
                <w:szCs w:val="16"/>
              </w:rPr>
              <w:t>1.2.0</w:t>
            </w:r>
          </w:p>
        </w:tc>
      </w:tr>
      <w:tr w:rsidR="00EF79AA" w:rsidRPr="00DE54AA" w14:paraId="59AD8EB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rFonts w:cs="Arial"/>
                <w:sz w:val="16"/>
                <w:szCs w:val="16"/>
              </w:rPr>
            </w:pPr>
            <w:r w:rsidRPr="004C4BAC">
              <w:rPr>
                <w:rFonts w:cs="Arial"/>
                <w:sz w:val="16"/>
                <w:szCs w:val="16"/>
              </w:rPr>
              <w:t>S5-233575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rFonts w:cs="Arial"/>
                <w:sz w:val="16"/>
                <w:szCs w:val="16"/>
              </w:rPr>
            </w:pPr>
            <w:r w:rsidRPr="004C4BAC">
              <w:rPr>
                <w:rFonts w:cs="Arial"/>
                <w:sz w:val="16"/>
                <w:szCs w:val="16"/>
              </w:rPr>
              <w:t>Add description for ML entity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rFonts w:cs="Arial"/>
                <w:sz w:val="16"/>
                <w:szCs w:val="16"/>
              </w:rPr>
            </w:pPr>
            <w:r>
              <w:rPr>
                <w:rFonts w:cs="Arial"/>
                <w:sz w:val="16"/>
                <w:szCs w:val="16"/>
              </w:rPr>
              <w:t>1.2.0</w:t>
            </w:r>
          </w:p>
        </w:tc>
      </w:tr>
      <w:tr w:rsidR="00577945" w:rsidRPr="00DE54AA" w14:paraId="053EE68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rFonts w:cs="Arial"/>
                <w:sz w:val="16"/>
                <w:szCs w:val="16"/>
              </w:rPr>
            </w:pPr>
            <w:r w:rsidRPr="004C4BAC">
              <w:rPr>
                <w:rFonts w:cs="Arial"/>
                <w:sz w:val="16"/>
                <w:szCs w:val="16"/>
              </w:rPr>
              <w:t>S5-233587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rFonts w:cs="Arial"/>
                <w:sz w:val="16"/>
                <w:szCs w:val="16"/>
              </w:rPr>
            </w:pPr>
            <w:r w:rsidRPr="004C4BAC">
              <w:rPr>
                <w:rFonts w:cs="Arial"/>
                <w:sz w:val="16"/>
                <w:szCs w:val="16"/>
              </w:rPr>
              <w:t>Update the solution of 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rFonts w:cs="Arial"/>
                <w:sz w:val="16"/>
                <w:szCs w:val="16"/>
              </w:rPr>
            </w:pPr>
            <w:r>
              <w:rPr>
                <w:rFonts w:cs="Arial"/>
                <w:sz w:val="16"/>
                <w:szCs w:val="16"/>
              </w:rPr>
              <w:t>1.2.0</w:t>
            </w:r>
          </w:p>
        </w:tc>
      </w:tr>
      <w:tr w:rsidR="008D3659" w:rsidRPr="00DE54AA" w14:paraId="2F85F8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1E71B3ED" w:rsidR="008D3659" w:rsidRPr="00431743" w:rsidRDefault="009D4C56" w:rsidP="008D3659">
            <w:pPr>
              <w:pStyle w:val="TAC"/>
              <w:rPr>
                <w:rFonts w:cs="Arial"/>
                <w:sz w:val="16"/>
                <w:szCs w:val="16"/>
              </w:rPr>
            </w:pPr>
            <w:r w:rsidRPr="004C4BAC">
              <w:rPr>
                <w:rFonts w:cs="Arial"/>
                <w:sz w:val="16"/>
                <w:szCs w:val="16"/>
              </w:rPr>
              <w:t>S5-233271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rFonts w:cs="Arial"/>
                <w:sz w:val="16"/>
                <w:szCs w:val="16"/>
              </w:rPr>
            </w:pPr>
            <w:r w:rsidRPr="004C4BAC">
              <w:rPr>
                <w:rFonts w:cs="Arial"/>
                <w:sz w:val="16"/>
                <w:szCs w:val="16"/>
              </w:rPr>
              <w:t>Replacing mandatory language from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rFonts w:cs="Arial"/>
                <w:sz w:val="16"/>
                <w:szCs w:val="16"/>
              </w:rPr>
            </w:pPr>
            <w:r>
              <w:rPr>
                <w:rFonts w:cs="Arial"/>
                <w:sz w:val="16"/>
                <w:szCs w:val="16"/>
              </w:rPr>
              <w:t>1.2.0</w:t>
            </w:r>
          </w:p>
        </w:tc>
      </w:tr>
      <w:tr w:rsidR="00516676" w:rsidRPr="00DE54AA" w14:paraId="185307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rFonts w:cs="Arial"/>
                <w:sz w:val="16"/>
                <w:szCs w:val="16"/>
              </w:rPr>
            </w:pPr>
            <w:r w:rsidRPr="004C4BAC">
              <w:rPr>
                <w:rFonts w:cs="Arial"/>
                <w:sz w:val="16"/>
                <w:szCs w:val="16"/>
              </w:rPr>
              <w:t>S5-233576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rFonts w:cs="Arial"/>
                <w:sz w:val="16"/>
                <w:szCs w:val="16"/>
              </w:rPr>
            </w:pPr>
            <w:r w:rsidRPr="004C4BAC">
              <w:rPr>
                <w:rFonts w:cs="Arial"/>
                <w:sz w:val="16"/>
                <w:szCs w:val="16"/>
              </w:rPr>
              <w:t>Add description for ML entity re-training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rFonts w:cs="Arial"/>
                <w:sz w:val="16"/>
                <w:szCs w:val="16"/>
              </w:rPr>
            </w:pPr>
            <w:r>
              <w:rPr>
                <w:rFonts w:cs="Arial"/>
                <w:sz w:val="16"/>
                <w:szCs w:val="16"/>
              </w:rPr>
              <w:t>1.2.0</w:t>
            </w:r>
          </w:p>
        </w:tc>
      </w:tr>
      <w:tr w:rsidR="00890510" w:rsidRPr="00DE54AA" w14:paraId="2FCA308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7C91D325" w:rsidR="00890510" w:rsidRPr="00431743" w:rsidRDefault="009D4C56" w:rsidP="00890510">
            <w:pPr>
              <w:pStyle w:val="TAC"/>
              <w:rPr>
                <w:rFonts w:cs="Arial"/>
                <w:sz w:val="16"/>
                <w:szCs w:val="16"/>
              </w:rPr>
            </w:pPr>
            <w:r w:rsidRPr="004C4BAC">
              <w:rPr>
                <w:rFonts w:cs="Arial"/>
                <w:sz w:val="16"/>
                <w:szCs w:val="16"/>
              </w:rPr>
              <w:t>S5-233382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rFonts w:cs="Arial"/>
                <w:sz w:val="16"/>
                <w:szCs w:val="16"/>
              </w:rPr>
            </w:pPr>
            <w:r w:rsidRPr="004C4BAC">
              <w:rPr>
                <w:rFonts w:cs="Arial"/>
                <w:sz w:val="16"/>
                <w:szCs w:val="16"/>
              </w:rPr>
              <w:t>Clarifications to ML entity re-training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rFonts w:cs="Arial"/>
                <w:sz w:val="16"/>
                <w:szCs w:val="16"/>
              </w:rPr>
            </w:pPr>
            <w:r>
              <w:rPr>
                <w:rFonts w:cs="Arial"/>
                <w:sz w:val="16"/>
                <w:szCs w:val="16"/>
              </w:rPr>
              <w:t>1.2.0</w:t>
            </w:r>
          </w:p>
        </w:tc>
      </w:tr>
      <w:tr w:rsidR="00282D62" w:rsidRPr="00DE54AA" w14:paraId="2B147D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rFonts w:cs="Arial"/>
                <w:sz w:val="16"/>
                <w:szCs w:val="16"/>
              </w:rPr>
            </w:pPr>
            <w:r w:rsidRPr="004C4BAC">
              <w:rPr>
                <w:rFonts w:cs="Arial"/>
                <w:sz w:val="16"/>
                <w:szCs w:val="16"/>
              </w:rPr>
              <w:t>S5-233577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rFonts w:cs="Arial"/>
                <w:sz w:val="16"/>
                <w:szCs w:val="16"/>
              </w:rPr>
            </w:pPr>
            <w:r w:rsidRPr="004C4BAC">
              <w:rPr>
                <w:rFonts w:cs="Arial"/>
                <w:sz w:val="16"/>
                <w:szCs w:val="16"/>
              </w:rPr>
              <w:t>Add description for ML entity joint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rFonts w:cs="Arial"/>
                <w:sz w:val="16"/>
                <w:szCs w:val="16"/>
              </w:rPr>
            </w:pPr>
            <w:r>
              <w:rPr>
                <w:rFonts w:cs="Arial"/>
                <w:sz w:val="16"/>
                <w:szCs w:val="16"/>
              </w:rPr>
              <w:t>1.2.0</w:t>
            </w:r>
          </w:p>
        </w:tc>
      </w:tr>
      <w:tr w:rsidR="003A4E74" w:rsidRPr="00DE54AA" w14:paraId="043F731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6C41490A" w:rsidR="003A4E74" w:rsidRPr="004C4BAC" w:rsidRDefault="009D4C56" w:rsidP="003A4E74">
            <w:pPr>
              <w:pStyle w:val="TAC"/>
              <w:rPr>
                <w:rFonts w:cs="Arial"/>
                <w:sz w:val="16"/>
                <w:szCs w:val="16"/>
              </w:rPr>
            </w:pPr>
            <w:r w:rsidRPr="004C4BAC">
              <w:rPr>
                <w:rFonts w:cs="Arial"/>
                <w:sz w:val="16"/>
                <w:szCs w:val="16"/>
              </w:rPr>
              <w:t>S5-233384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rFonts w:cs="Arial"/>
                <w:sz w:val="16"/>
                <w:szCs w:val="16"/>
              </w:rPr>
            </w:pPr>
            <w:r w:rsidRPr="004C4BAC">
              <w:rPr>
                <w:rFonts w:cs="Arial"/>
                <w:sz w:val="16"/>
                <w:szCs w:val="16"/>
              </w:rPr>
              <w:t>Clarifications to Training data effectiveness reporting and analytics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rFonts w:cs="Arial"/>
                <w:sz w:val="16"/>
                <w:szCs w:val="16"/>
              </w:rPr>
            </w:pPr>
            <w:r>
              <w:rPr>
                <w:rFonts w:cs="Arial"/>
                <w:sz w:val="16"/>
                <w:szCs w:val="16"/>
              </w:rPr>
              <w:t>1.2.0</w:t>
            </w:r>
          </w:p>
        </w:tc>
      </w:tr>
      <w:tr w:rsidR="00061D8B" w:rsidRPr="00DE54AA" w14:paraId="2ABDAF7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rFonts w:cs="Arial"/>
                <w:sz w:val="16"/>
                <w:szCs w:val="16"/>
              </w:rPr>
            </w:pPr>
            <w:r w:rsidRPr="004C4BAC">
              <w:rPr>
                <w:rFonts w:cs="Arial"/>
                <w:sz w:val="16"/>
                <w:szCs w:val="16"/>
              </w:rPr>
              <w:t>S5-233578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rFonts w:cs="Arial"/>
                <w:sz w:val="16"/>
                <w:szCs w:val="16"/>
              </w:rPr>
            </w:pPr>
            <w:r w:rsidRPr="004C4BAC">
              <w:rPr>
                <w:rFonts w:cs="Arial"/>
                <w:sz w:val="16"/>
                <w:szCs w:val="16"/>
              </w:rPr>
              <w:t>Add use case and requirement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rFonts w:cs="Arial"/>
                <w:sz w:val="16"/>
                <w:szCs w:val="16"/>
              </w:rPr>
            </w:pPr>
            <w:r>
              <w:rPr>
                <w:rFonts w:cs="Arial"/>
                <w:sz w:val="16"/>
                <w:szCs w:val="16"/>
              </w:rPr>
              <w:t>1.2.0</w:t>
            </w:r>
          </w:p>
        </w:tc>
      </w:tr>
      <w:tr w:rsidR="00683A51" w:rsidRPr="00DE54AA" w14:paraId="034A33E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rFonts w:cs="Arial"/>
                <w:sz w:val="16"/>
                <w:szCs w:val="16"/>
              </w:rPr>
            </w:pPr>
            <w:r w:rsidRPr="004C4BAC">
              <w:rPr>
                <w:rFonts w:cs="Arial"/>
                <w:sz w:val="16"/>
                <w:szCs w:val="16"/>
              </w:rPr>
              <w:t>S5-233579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rFonts w:cs="Arial"/>
                <w:sz w:val="16"/>
                <w:szCs w:val="16"/>
              </w:rPr>
            </w:pPr>
            <w:r w:rsidRPr="004C4BAC">
              <w:rPr>
                <w:rFonts w:cs="Arial"/>
                <w:sz w:val="16"/>
                <w:szCs w:val="16"/>
              </w:rPr>
              <w:t>Add potential solution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rFonts w:cs="Arial"/>
                <w:sz w:val="16"/>
                <w:szCs w:val="16"/>
              </w:rPr>
            </w:pPr>
            <w:r>
              <w:rPr>
                <w:rFonts w:cs="Arial"/>
                <w:sz w:val="16"/>
                <w:szCs w:val="16"/>
              </w:rPr>
              <w:t>1.2.0</w:t>
            </w:r>
          </w:p>
        </w:tc>
      </w:tr>
      <w:tr w:rsidR="00480A7D" w:rsidRPr="00DE54AA" w14:paraId="6A630D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rFonts w:cs="Arial"/>
                <w:sz w:val="16"/>
                <w:szCs w:val="16"/>
              </w:rPr>
            </w:pPr>
            <w:r w:rsidRPr="004C4BAC">
              <w:rPr>
                <w:rFonts w:cs="Arial"/>
                <w:sz w:val="16"/>
                <w:szCs w:val="16"/>
              </w:rPr>
              <w:t>S5-233590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rFonts w:cs="Arial"/>
                <w:sz w:val="16"/>
                <w:szCs w:val="16"/>
              </w:rPr>
            </w:pPr>
            <w:r w:rsidRPr="004C4BAC">
              <w:rPr>
                <w:rFonts w:cs="Arial" w:hint="eastAsia"/>
                <w:sz w:val="16"/>
                <w:szCs w:val="16"/>
              </w:rPr>
              <w:t>Ad</w:t>
            </w:r>
            <w:r w:rsidRPr="004C4BAC">
              <w:rPr>
                <w:rFonts w:cs="Arial"/>
                <w:sz w:val="16"/>
                <w:szCs w:val="16"/>
              </w:rPr>
              <w:t>d solution for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rFonts w:cs="Arial"/>
                <w:sz w:val="16"/>
                <w:szCs w:val="16"/>
              </w:rPr>
            </w:pPr>
            <w:r>
              <w:rPr>
                <w:rFonts w:cs="Arial"/>
                <w:sz w:val="16"/>
                <w:szCs w:val="16"/>
              </w:rPr>
              <w:t>1.2.0</w:t>
            </w:r>
          </w:p>
        </w:tc>
      </w:tr>
      <w:tr w:rsidR="009814E1" w:rsidRPr="00DE54AA" w14:paraId="703844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rFonts w:cs="Arial"/>
                <w:sz w:val="16"/>
                <w:szCs w:val="16"/>
              </w:rPr>
            </w:pPr>
            <w:r w:rsidRPr="004C4BAC">
              <w:rPr>
                <w:rFonts w:cs="Arial"/>
                <w:sz w:val="16"/>
                <w:szCs w:val="16"/>
              </w:rPr>
              <w:t>S5-233580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rFonts w:cs="Arial"/>
                <w:sz w:val="16"/>
                <w:szCs w:val="16"/>
              </w:rPr>
            </w:pPr>
            <w:r w:rsidRPr="004C4BAC">
              <w:rPr>
                <w:rFonts w:cs="Arial" w:hint="eastAsia"/>
                <w:sz w:val="16"/>
                <w:szCs w:val="16"/>
              </w:rPr>
              <w:t>Add</w:t>
            </w:r>
            <w:r w:rsidRPr="004C4BAC">
              <w:rPr>
                <w:rFonts w:cs="Arial"/>
                <w:sz w:val="16"/>
                <w:szCs w:val="16"/>
              </w:rPr>
              <w:t xml:space="preserve"> solution for configuration of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rFonts w:cs="Arial"/>
                <w:sz w:val="16"/>
                <w:szCs w:val="16"/>
              </w:rPr>
            </w:pPr>
            <w:r>
              <w:rPr>
                <w:rFonts w:cs="Arial"/>
                <w:sz w:val="16"/>
                <w:szCs w:val="16"/>
              </w:rPr>
              <w:t>1.2.0</w:t>
            </w:r>
          </w:p>
        </w:tc>
      </w:tr>
      <w:tr w:rsidR="00304905" w:rsidRPr="00DE54AA" w14:paraId="1E127E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rFonts w:cs="Arial"/>
                <w:sz w:val="16"/>
                <w:szCs w:val="16"/>
              </w:rPr>
            </w:pPr>
            <w:r w:rsidRPr="004C4BAC">
              <w:rPr>
                <w:rFonts w:cs="Arial"/>
                <w:sz w:val="16"/>
                <w:szCs w:val="16"/>
              </w:rPr>
              <w:t>S5-233588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rFonts w:cs="Arial"/>
                <w:sz w:val="16"/>
                <w:szCs w:val="16"/>
              </w:rPr>
            </w:pPr>
            <w:r w:rsidRPr="004C4BAC">
              <w:rPr>
                <w:rFonts w:cs="Arial"/>
                <w:sz w:val="16"/>
                <w:szCs w:val="16"/>
              </w:rPr>
              <w:t>Enhancement to solutions on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rFonts w:cs="Arial"/>
                <w:sz w:val="16"/>
                <w:szCs w:val="16"/>
              </w:rPr>
            </w:pPr>
            <w:r>
              <w:rPr>
                <w:rFonts w:cs="Arial"/>
                <w:sz w:val="16"/>
                <w:szCs w:val="16"/>
              </w:rPr>
              <w:t>1.2.0</w:t>
            </w:r>
          </w:p>
        </w:tc>
      </w:tr>
      <w:tr w:rsidR="00120A4E" w:rsidRPr="00DE54AA" w14:paraId="416D3A8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rFonts w:cs="Arial"/>
                <w:sz w:val="16"/>
                <w:szCs w:val="16"/>
              </w:rPr>
            </w:pPr>
            <w:r w:rsidRPr="004C4BAC">
              <w:rPr>
                <w:rFonts w:cs="Arial"/>
                <w:sz w:val="16"/>
                <w:szCs w:val="16"/>
              </w:rPr>
              <w:t>S5-233589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rFonts w:cs="Arial"/>
                <w:sz w:val="16"/>
                <w:szCs w:val="16"/>
              </w:rPr>
            </w:pPr>
            <w:r w:rsidRPr="004C4BAC">
              <w:rPr>
                <w:rFonts w:cs="Arial"/>
                <w:sz w:val="16"/>
                <w:szCs w:val="16"/>
              </w:rPr>
              <w:t xml:space="preserve">Evaluation for AI/ML trustworthiness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rFonts w:cs="Arial"/>
                <w:sz w:val="16"/>
                <w:szCs w:val="16"/>
              </w:rPr>
            </w:pPr>
            <w:r>
              <w:rPr>
                <w:rFonts w:cs="Arial"/>
                <w:sz w:val="16"/>
                <w:szCs w:val="16"/>
              </w:rPr>
              <w:t>1.2.0</w:t>
            </w:r>
          </w:p>
        </w:tc>
      </w:tr>
      <w:tr w:rsidR="002401B3" w:rsidRPr="00DE54AA" w14:paraId="4C5B84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54F364DC" w:rsidR="002401B3" w:rsidRPr="004C4BAC" w:rsidRDefault="009D4C56" w:rsidP="002401B3">
            <w:pPr>
              <w:pStyle w:val="TAC"/>
              <w:rPr>
                <w:rFonts w:cs="Arial"/>
                <w:sz w:val="16"/>
                <w:szCs w:val="16"/>
              </w:rPr>
            </w:pPr>
            <w:r w:rsidRPr="004C4BAC">
              <w:rPr>
                <w:rFonts w:cs="Arial"/>
                <w:sz w:val="16"/>
                <w:szCs w:val="16"/>
              </w:rPr>
              <w:t>S5-233383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rFonts w:cs="Arial"/>
                <w:sz w:val="16"/>
                <w:szCs w:val="16"/>
              </w:rPr>
            </w:pPr>
            <w:r w:rsidRPr="004C4BAC">
              <w:rPr>
                <w:rFonts w:cs="Arial"/>
                <w:sz w:val="16"/>
                <w:szCs w:val="16"/>
              </w:rPr>
              <w:t>Further clarifications and corrections to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rFonts w:cs="Arial"/>
                <w:sz w:val="16"/>
                <w:szCs w:val="16"/>
              </w:rPr>
            </w:pPr>
            <w:r>
              <w:rPr>
                <w:rFonts w:cs="Arial"/>
                <w:sz w:val="16"/>
                <w:szCs w:val="16"/>
              </w:rPr>
              <w:t>1.2.0</w:t>
            </w:r>
          </w:p>
        </w:tc>
      </w:tr>
    </w:tbl>
    <w:p w14:paraId="7EFBDAD9" w14:textId="3467DC51" w:rsidR="0032338D" w:rsidRDefault="0032338D" w:rsidP="008F723C"/>
    <w:p w14:paraId="585A8442" w14:textId="55CEFA69" w:rsidR="0032338D" w:rsidRDefault="0032338D" w:rsidP="0032338D">
      <w:pPr>
        <w:pStyle w:val="Heading8"/>
      </w:pPr>
      <w:bookmarkStart w:id="1654" w:name="_Toc133417968"/>
      <w:bookmarkStart w:id="1655" w:name="_Toc133483016"/>
      <w:bookmarkStart w:id="1656" w:name="_Toc133484108"/>
      <w:r>
        <w:t>Annex B (informative):</w:t>
      </w:r>
      <w:r w:rsidR="000D6ACC">
        <w:br/>
      </w:r>
      <w:r>
        <w:t xml:space="preserve">UML </w:t>
      </w:r>
      <w:r w:rsidR="001001E2">
        <w:t xml:space="preserve">source </w:t>
      </w:r>
      <w:r>
        <w:t>codes</w:t>
      </w:r>
      <w:bookmarkEnd w:id="1654"/>
      <w:bookmarkEnd w:id="1655"/>
      <w:bookmarkEnd w:id="1656"/>
    </w:p>
    <w:p w14:paraId="0E91DDBD" w14:textId="54552AF0" w:rsidR="0032338D" w:rsidRPr="000D6ACC" w:rsidRDefault="0032338D" w:rsidP="000D6ACC">
      <w:pPr>
        <w:spacing w:after="160" w:line="259" w:lineRule="auto"/>
        <w:rPr>
          <w:rFonts w:ascii="Arial" w:hAnsi="Arial" w:cs="Arial"/>
          <w:b/>
        </w:rPr>
      </w:pPr>
      <w:r w:rsidRPr="000D6ACC">
        <w:rPr>
          <w:rFonts w:ascii="Arial" w:hAnsi="Arial" w:cs="Arial"/>
          <w:b/>
        </w:rPr>
        <w:t xml:space="preserve">Figure 5.2.2.4-1: Identifying and triggering </w:t>
      </w:r>
      <w:r w:rsidR="00083CA1">
        <w:rPr>
          <w:rFonts w:ascii="Arial" w:hAnsi="Arial" w:cs="Arial"/>
          <w:b/>
        </w:rPr>
        <w:t>a</w:t>
      </w:r>
      <w:r w:rsidRPr="000D6ACC">
        <w:rPr>
          <w:rFonts w:ascii="Arial" w:hAnsi="Arial" w:cs="Arial"/>
          <w:b/>
        </w:rPr>
        <w:t xml:space="preserve">utomation capabilities among multiple network automation functions. </w:t>
      </w:r>
    </w:p>
    <w:p w14:paraId="741D122F"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A4F81B9" w14:textId="77777777" w:rsidR="0032338D" w:rsidRDefault="0032338D" w:rsidP="0032338D">
      <w:pPr>
        <w:pStyle w:val="PlantUML"/>
      </w:pPr>
      <w:r w:rsidRPr="00B73C28">
        <w:t xml:space="preserve">skinparam Shadowing false </w:t>
      </w:r>
    </w:p>
    <w:p w14:paraId="7730585E" w14:textId="77777777" w:rsidR="0032338D" w:rsidRDefault="0032338D" w:rsidP="0032338D">
      <w:pPr>
        <w:pStyle w:val="PlantUML"/>
        <w:rPr>
          <w:lang w:val="en-IN" w:eastAsia="en-IN"/>
        </w:rPr>
      </w:pPr>
      <w:r w:rsidRPr="00B73C28">
        <w:t xml:space="preserve">skinparam Monochrome true </w:t>
      </w:r>
    </w:p>
    <w:p w14:paraId="14BAF6E7" w14:textId="77777777" w:rsidR="0032338D" w:rsidRPr="005E7404" w:rsidRDefault="0032338D" w:rsidP="0032338D">
      <w:pPr>
        <w:pStyle w:val="PlantUML"/>
        <w:rPr>
          <w:lang w:val="en-IN" w:eastAsia="en-IN"/>
        </w:rPr>
      </w:pPr>
      <w:r w:rsidRPr="005E7404">
        <w:rPr>
          <w:lang w:val="en-IN" w:eastAsia="en-IN"/>
        </w:rPr>
        <w:t>!pragma teoz true</w:t>
      </w:r>
    </w:p>
    <w:p w14:paraId="639EACFF" w14:textId="77777777" w:rsidR="0032338D" w:rsidRDefault="0032338D" w:rsidP="0032338D">
      <w:pPr>
        <w:pStyle w:val="PlantUML"/>
      </w:pPr>
      <w:r>
        <w:t>'</w:t>
      </w:r>
      <w:r w:rsidRPr="000944C6">
        <w:t>Autonumber</w:t>
      </w:r>
    </w:p>
    <w:p w14:paraId="595F8B80" w14:textId="77777777" w:rsidR="0032338D" w:rsidRPr="00AA0404" w:rsidRDefault="0032338D" w:rsidP="0032338D">
      <w:pPr>
        <w:pStyle w:val="PlantUML"/>
        <w:rPr>
          <w:bdr w:val="none" w:sz="0" w:space="0" w:color="auto" w:frame="1"/>
        </w:rPr>
      </w:pPr>
    </w:p>
    <w:p w14:paraId="417797AC"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24028A16" w14:textId="77777777" w:rsidR="0032338D" w:rsidRPr="000944C6" w:rsidRDefault="0032338D" w:rsidP="0032338D">
      <w:pPr>
        <w:pStyle w:val="PlantUML"/>
      </w:pPr>
    </w:p>
    <w:p w14:paraId="1078375A" w14:textId="77777777" w:rsidR="0032338D" w:rsidRDefault="0032338D" w:rsidP="0032338D">
      <w:pPr>
        <w:pStyle w:val="PlantUML"/>
      </w:pPr>
      <w:r w:rsidRPr="00B73C28">
        <w:t>participant "</w:t>
      </w:r>
      <w:r>
        <w:t>Active, unapproved \nNAF e.g., A</w:t>
      </w:r>
      <w:r w:rsidRPr="00B73C28">
        <w:t xml:space="preserve">" as </w:t>
      </w:r>
      <w:r>
        <w:t>NAFA</w:t>
      </w:r>
    </w:p>
    <w:p w14:paraId="6EF02480" w14:textId="77777777" w:rsidR="0032338D" w:rsidRDefault="0032338D" w:rsidP="0032338D">
      <w:pPr>
        <w:pStyle w:val="PlantUML"/>
      </w:pPr>
      <w:r w:rsidRPr="00B73C28">
        <w:t>participant "</w:t>
      </w:r>
      <w:r>
        <w:t>Active, approved \n NAF e.g., B</w:t>
      </w:r>
      <w:r w:rsidRPr="00B73C28">
        <w:t xml:space="preserve">" as </w:t>
      </w:r>
      <w:r>
        <w:t>NAFB</w:t>
      </w:r>
    </w:p>
    <w:p w14:paraId="0DB5342B" w14:textId="77777777" w:rsidR="0032338D" w:rsidRDefault="0032338D" w:rsidP="0032338D">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7B9F1E3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22577149" w14:textId="77777777" w:rsidR="0032338D" w:rsidRDefault="0032338D" w:rsidP="0032338D">
      <w:pPr>
        <w:pStyle w:val="PlantUML"/>
      </w:pPr>
    </w:p>
    <w:p w14:paraId="0FA1CBAC" w14:textId="77777777" w:rsidR="0032338D" w:rsidRDefault="0032338D" w:rsidP="0032338D">
      <w:pPr>
        <w:pStyle w:val="PlantUML"/>
      </w:pPr>
      <w:r>
        <w:t>Orch</w:t>
      </w:r>
      <w:r w:rsidRPr="00B73C28">
        <w:t xml:space="preserve"> -&gt; </w:t>
      </w:r>
      <w:r>
        <w:t>Orch</w:t>
      </w:r>
      <w:r w:rsidRPr="00B73C28">
        <w:t xml:space="preserve">: </w:t>
      </w:r>
      <w:r>
        <w:t>1. Identify network problem</w:t>
      </w:r>
    </w:p>
    <w:p w14:paraId="4D0F4A45" w14:textId="77777777" w:rsidR="0032338D" w:rsidRDefault="0032338D" w:rsidP="0032338D">
      <w:pPr>
        <w:pStyle w:val="PlantUML"/>
      </w:pPr>
      <w:r>
        <w:t xml:space="preserve">Orch </w:t>
      </w:r>
      <w:r w:rsidRPr="00B73C28">
        <w:t xml:space="preserve">-&gt; </w:t>
      </w:r>
      <w:r>
        <w:t>NAFA</w:t>
      </w:r>
      <w:r w:rsidRPr="00B73C28">
        <w:t>:</w:t>
      </w:r>
      <w:r>
        <w:t xml:space="preserve"> 2.</w:t>
      </w:r>
      <w:r w:rsidRPr="000533EC">
        <w:t xml:space="preserve"> </w:t>
      </w:r>
    </w:p>
    <w:p w14:paraId="5EA1092A" w14:textId="77777777" w:rsidR="0032338D" w:rsidRDefault="0032338D" w:rsidP="0032338D">
      <w:pPr>
        <w:pStyle w:val="PlantUML"/>
      </w:pPr>
      <w:r>
        <w:t xml:space="preserve">&amp; Orch </w:t>
      </w:r>
      <w:r w:rsidRPr="00B73C28">
        <w:t xml:space="preserve">-&gt; </w:t>
      </w:r>
      <w:r>
        <w:t>NAFC</w:t>
      </w:r>
      <w:r w:rsidRPr="00B73C28">
        <w:t xml:space="preserve">: </w:t>
      </w:r>
      <w:r>
        <w:t xml:space="preserve">2. Request Capabilities </w:t>
      </w:r>
    </w:p>
    <w:p w14:paraId="62E970C3" w14:textId="77777777" w:rsidR="0032338D" w:rsidRDefault="0032338D" w:rsidP="0032338D">
      <w:pPr>
        <w:pStyle w:val="PlantUML"/>
      </w:pPr>
      <w:r>
        <w:t>NAFA</w:t>
      </w:r>
      <w:r w:rsidRPr="00B73C28">
        <w:t xml:space="preserve"> -&gt; </w:t>
      </w:r>
      <w:r>
        <w:t>Orch</w:t>
      </w:r>
      <w:r w:rsidRPr="00B73C28">
        <w:t>:</w:t>
      </w:r>
      <w:r>
        <w:t xml:space="preserve"> 3.</w:t>
      </w:r>
    </w:p>
    <w:p w14:paraId="3097E73F" w14:textId="77777777" w:rsidR="0032338D" w:rsidRDefault="0032338D" w:rsidP="0032338D">
      <w:pPr>
        <w:pStyle w:val="PlantUML"/>
      </w:pPr>
      <w:r>
        <w:t>&amp; NAFB</w:t>
      </w:r>
      <w:r w:rsidRPr="00B73C28">
        <w:t xml:space="preserve"> -&gt; </w:t>
      </w:r>
      <w:r>
        <w:t>Orch</w:t>
      </w:r>
      <w:r w:rsidRPr="00B73C28">
        <w:t xml:space="preserve">: </w:t>
      </w:r>
      <w:r>
        <w:t>3. providecapabilites.</w:t>
      </w:r>
    </w:p>
    <w:p w14:paraId="4E8F1FC5" w14:textId="77777777" w:rsidR="0032338D" w:rsidRDefault="0032338D" w:rsidP="0032338D">
      <w:pPr>
        <w:pStyle w:val="PlantUML"/>
      </w:pPr>
      <w:r>
        <w:t>Orch</w:t>
      </w:r>
      <w:r w:rsidRPr="00B73C28">
        <w:t xml:space="preserve"> -&gt; </w:t>
      </w:r>
      <w:r>
        <w:t>Orch</w:t>
      </w:r>
      <w:r w:rsidRPr="00B73C28">
        <w:t xml:space="preserve">: </w:t>
      </w:r>
      <w:r>
        <w:t xml:space="preserve">4. Select appropriate NAF </w:t>
      </w:r>
    </w:p>
    <w:p w14:paraId="63C2B822" w14:textId="77777777" w:rsidR="0032338D" w:rsidRDefault="0032338D" w:rsidP="0032338D">
      <w:pPr>
        <w:pStyle w:val="PlantUML"/>
      </w:pPr>
      <w:r>
        <w:t xml:space="preserve">Orch </w:t>
      </w:r>
      <w:r w:rsidRPr="00B73C28">
        <w:t xml:space="preserve">-&gt; </w:t>
      </w:r>
      <w:r>
        <w:t>NAFB</w:t>
      </w:r>
      <w:r w:rsidRPr="00B73C28">
        <w:t xml:space="preserve">: </w:t>
      </w:r>
      <w:r>
        <w:t>5. Trigger NAFto find best action.</w:t>
      </w:r>
    </w:p>
    <w:p w14:paraId="401EDBF3" w14:textId="77777777" w:rsidR="0032338D" w:rsidRDefault="0032338D" w:rsidP="0032338D">
      <w:pPr>
        <w:pStyle w:val="PlantUML"/>
      </w:pPr>
    </w:p>
    <w:p w14:paraId="7AE8CCD2" w14:textId="77777777" w:rsidR="0032338D" w:rsidRDefault="0032338D" w:rsidP="0032338D">
      <w:pPr>
        <w:pStyle w:val="PlantUML"/>
      </w:pPr>
      <w:r>
        <w:t>Note over NAFB, NAFC</w:t>
      </w:r>
      <w:r w:rsidRPr="00B73C28">
        <w:t>:</w:t>
      </w:r>
      <w:r>
        <w:t xml:space="preserve"> 6. May need to coordinate effect of the action</w:t>
      </w:r>
    </w:p>
    <w:p w14:paraId="5006826F" w14:textId="77777777" w:rsidR="0032338D" w:rsidRDefault="0032338D" w:rsidP="0032338D">
      <w:pPr>
        <w:pStyle w:val="PlantUML"/>
      </w:pPr>
    </w:p>
    <w:p w14:paraId="24C6B6C4" w14:textId="77777777" w:rsidR="0032338D" w:rsidRDefault="0032338D" w:rsidP="0032338D">
      <w:pPr>
        <w:pStyle w:val="PlantUML"/>
      </w:pPr>
      <w:r w:rsidRPr="00B73C28">
        <w:t>@enduml</w:t>
      </w:r>
    </w:p>
    <w:p w14:paraId="765E39E4" w14:textId="490E2CC2" w:rsidR="0032338D" w:rsidRDefault="0032338D" w:rsidP="0032338D">
      <w:pPr>
        <w:pStyle w:val="PlantUMLImg"/>
        <w:rPr>
          <w:sz w:val="22"/>
          <w:szCs w:val="22"/>
        </w:rPr>
      </w:pPr>
    </w:p>
    <w:p w14:paraId="61732FFE" w14:textId="6CDD24CD"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p>
    <w:p w14:paraId="2E9E4D22"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0A01D371" w14:textId="77777777" w:rsidR="0032338D" w:rsidRDefault="0032338D" w:rsidP="0032338D">
      <w:pPr>
        <w:pStyle w:val="PlantUML"/>
      </w:pPr>
      <w:r w:rsidRPr="00B73C28">
        <w:t xml:space="preserve">skinparam Shadowing false </w:t>
      </w:r>
    </w:p>
    <w:p w14:paraId="03195179" w14:textId="77777777" w:rsidR="0032338D" w:rsidRDefault="0032338D" w:rsidP="0032338D">
      <w:pPr>
        <w:pStyle w:val="PlantUML"/>
        <w:rPr>
          <w:lang w:val="en-IN" w:eastAsia="en-IN"/>
        </w:rPr>
      </w:pPr>
      <w:r w:rsidRPr="00B73C28">
        <w:t xml:space="preserve">skinparam Monochrome true </w:t>
      </w:r>
    </w:p>
    <w:p w14:paraId="7D574401" w14:textId="77777777" w:rsidR="0032338D" w:rsidRPr="005E7404" w:rsidRDefault="0032338D" w:rsidP="0032338D">
      <w:pPr>
        <w:pStyle w:val="PlantUML"/>
        <w:rPr>
          <w:lang w:val="en-IN" w:eastAsia="en-IN"/>
        </w:rPr>
      </w:pPr>
      <w:r w:rsidRPr="005E7404">
        <w:rPr>
          <w:lang w:val="en-IN" w:eastAsia="en-IN"/>
        </w:rPr>
        <w:t>!pragma teoz true</w:t>
      </w:r>
    </w:p>
    <w:p w14:paraId="17D8CB49" w14:textId="77777777" w:rsidR="0032338D" w:rsidRDefault="0032338D" w:rsidP="0032338D">
      <w:pPr>
        <w:pStyle w:val="PlantUML"/>
      </w:pPr>
      <w:r>
        <w:t>'</w:t>
      </w:r>
      <w:r w:rsidRPr="000944C6">
        <w:t>Autonumber</w:t>
      </w:r>
    </w:p>
    <w:p w14:paraId="72FB6FBB" w14:textId="77777777" w:rsidR="0032338D" w:rsidRPr="00AA0404" w:rsidRDefault="0032338D" w:rsidP="0032338D">
      <w:pPr>
        <w:pStyle w:val="PlantUML"/>
        <w:rPr>
          <w:bdr w:val="none" w:sz="0" w:space="0" w:color="auto" w:frame="1"/>
        </w:rPr>
      </w:pPr>
    </w:p>
    <w:p w14:paraId="32FA4C53"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474EDB80" w14:textId="77777777" w:rsidR="0032338D" w:rsidRPr="000944C6" w:rsidRDefault="0032338D" w:rsidP="0032338D">
      <w:pPr>
        <w:pStyle w:val="PlantUML"/>
      </w:pPr>
    </w:p>
    <w:p w14:paraId="3747A50D" w14:textId="77777777" w:rsidR="0032338D" w:rsidRDefault="0032338D" w:rsidP="0032338D">
      <w:pPr>
        <w:pStyle w:val="PlantUML"/>
      </w:pPr>
      <w:r w:rsidRPr="00B73C28">
        <w:t>participant "</w:t>
      </w:r>
      <w:r>
        <w:t>Active, unapproved \nNAF e.g., A</w:t>
      </w:r>
      <w:r w:rsidRPr="00B73C28">
        <w:t xml:space="preserve">" as </w:t>
      </w:r>
      <w:r>
        <w:t>NAFA</w:t>
      </w:r>
    </w:p>
    <w:p w14:paraId="5293BE9C" w14:textId="77777777" w:rsidR="0032338D" w:rsidRDefault="0032338D" w:rsidP="0032338D">
      <w:pPr>
        <w:pStyle w:val="PlantUML"/>
      </w:pPr>
      <w:r w:rsidRPr="00B73C28">
        <w:t>participant "</w:t>
      </w:r>
      <w:r>
        <w:t>Active, approved \n NAF e.g., B</w:t>
      </w:r>
      <w:r w:rsidRPr="00B73C28">
        <w:t xml:space="preserve">" as </w:t>
      </w:r>
      <w:r>
        <w:t>NAFB</w:t>
      </w:r>
    </w:p>
    <w:p w14:paraId="09044D2D" w14:textId="77777777" w:rsidR="0032338D" w:rsidRDefault="0032338D" w:rsidP="0032338D">
      <w:pPr>
        <w:pStyle w:val="PlantUML"/>
      </w:pPr>
      <w:r w:rsidRPr="00B73C28">
        <w:t>participant "</w:t>
      </w:r>
      <w:r w:rsidRPr="00085E03">
        <w:t>AIML</w:t>
      </w:r>
      <w:r>
        <w:t xml:space="preserve"> \n</w:t>
      </w:r>
      <w:r w:rsidRPr="00085E03">
        <w:t>Orchestrator</w:t>
      </w:r>
      <w:r w:rsidRPr="00B73C28">
        <w:t xml:space="preserve">" as </w:t>
      </w:r>
      <w:r>
        <w:t>Orch</w:t>
      </w:r>
    </w:p>
    <w:p w14:paraId="05117D6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0B04D241" w14:textId="77777777" w:rsidR="0032338D" w:rsidRDefault="0032338D" w:rsidP="0032338D">
      <w:pPr>
        <w:pStyle w:val="PlantUML"/>
      </w:pPr>
    </w:p>
    <w:p w14:paraId="5302C86D" w14:textId="77777777" w:rsidR="0032338D" w:rsidRDefault="0032338D" w:rsidP="0032338D">
      <w:pPr>
        <w:pStyle w:val="PlantUML"/>
      </w:pPr>
      <w:r>
        <w:t>NAFA</w:t>
      </w:r>
      <w:r w:rsidRPr="00B73C28">
        <w:t xml:space="preserve"> -&gt; </w:t>
      </w:r>
      <w:r>
        <w:t>NAFA</w:t>
      </w:r>
      <w:r w:rsidRPr="00B73C28">
        <w:t>:</w:t>
      </w:r>
      <w:r>
        <w:t xml:space="preserve"> 1. Compute configuration, e.g. select action a</w:t>
      </w:r>
    </w:p>
    <w:p w14:paraId="2CCFDC02" w14:textId="77777777" w:rsidR="0032338D" w:rsidRDefault="0032338D" w:rsidP="0032338D">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3D380D79" w14:textId="77777777" w:rsidR="0032338D" w:rsidRDefault="0032338D" w:rsidP="0032338D">
      <w:pPr>
        <w:pStyle w:val="PlantUML"/>
      </w:pPr>
      <w:r>
        <w:t>NAFA</w:t>
      </w:r>
      <w:r w:rsidRPr="00B73C28">
        <w:t xml:space="preserve"> -&gt; </w:t>
      </w:r>
      <w:r>
        <w:t>Orch</w:t>
      </w:r>
      <w:r w:rsidRPr="00B73C28">
        <w:t>:</w:t>
      </w:r>
      <w:r>
        <w:t xml:space="preserve"> 2.</w:t>
      </w:r>
    </w:p>
    <w:p w14:paraId="2A699F25" w14:textId="77777777" w:rsidR="0032338D" w:rsidRDefault="0032338D" w:rsidP="0032338D">
      <w:pPr>
        <w:pStyle w:val="PlantUML"/>
      </w:pPr>
      <w:r>
        <w:t>&amp; NAFB</w:t>
      </w:r>
      <w:r w:rsidRPr="00B73C28">
        <w:t xml:space="preserve"> -&gt; </w:t>
      </w:r>
      <w:r>
        <w:t>Orch</w:t>
      </w:r>
      <w:r w:rsidRPr="00B73C28">
        <w:t xml:space="preserve">: </w:t>
      </w:r>
      <w:r>
        <w:t>2. Request action a, PM interval t sec.</w:t>
      </w:r>
    </w:p>
    <w:p w14:paraId="310B0D28" w14:textId="77777777" w:rsidR="0032338D" w:rsidRDefault="0032338D" w:rsidP="0032338D">
      <w:pPr>
        <w:pStyle w:val="PlantUML"/>
      </w:pPr>
    </w:p>
    <w:p w14:paraId="100492A6" w14:textId="77777777" w:rsidR="0032338D" w:rsidRDefault="0032338D" w:rsidP="0032338D">
      <w:pPr>
        <w:pStyle w:val="PlantUML"/>
      </w:pPr>
      <w:r>
        <w:t>Orch</w:t>
      </w:r>
      <w:r w:rsidRPr="00B73C28">
        <w:t xml:space="preserve"> -&gt; </w:t>
      </w:r>
      <w:r>
        <w:t>Orch</w:t>
      </w:r>
      <w:r w:rsidRPr="00B73C28">
        <w:t xml:space="preserve">: </w:t>
      </w:r>
      <w:r>
        <w:t xml:space="preserve">3. Select action to execute </w:t>
      </w:r>
    </w:p>
    <w:p w14:paraId="1A7A98FD" w14:textId="77777777" w:rsidR="0032338D" w:rsidRDefault="0032338D" w:rsidP="0032338D">
      <w:pPr>
        <w:pStyle w:val="PlantUML"/>
      </w:pPr>
      <w:r>
        <w:t xml:space="preserve">Orch </w:t>
      </w:r>
      <w:r w:rsidRPr="00B73C28">
        <w:t>-&gt;</w:t>
      </w:r>
      <w:r w:rsidRPr="000533EC">
        <w:t xml:space="preserve"> </w:t>
      </w:r>
      <w:r>
        <w:t>NAFA</w:t>
      </w:r>
      <w:r w:rsidRPr="00B73C28">
        <w:t>:</w:t>
      </w:r>
      <w:r>
        <w:t xml:space="preserve"> 4.</w:t>
      </w:r>
    </w:p>
    <w:p w14:paraId="6C4BDB9A" w14:textId="77777777" w:rsidR="0032338D" w:rsidRDefault="0032338D" w:rsidP="0032338D">
      <w:pPr>
        <w:pStyle w:val="PlantUML"/>
      </w:pPr>
      <w:r>
        <w:t xml:space="preserve">&amp; Orch </w:t>
      </w:r>
      <w:r w:rsidRPr="00B73C28">
        <w:t xml:space="preserve">-&gt; </w:t>
      </w:r>
      <w:r>
        <w:t>NAFB</w:t>
      </w:r>
      <w:r w:rsidRPr="00B73C28">
        <w:t xml:space="preserve">: </w:t>
      </w:r>
      <w:r>
        <w:t>4. Notify NAFs of selected action.</w:t>
      </w:r>
    </w:p>
    <w:p w14:paraId="35349DE7" w14:textId="77777777" w:rsidR="0032338D" w:rsidRDefault="0032338D" w:rsidP="0032338D">
      <w:pPr>
        <w:pStyle w:val="PlantUML"/>
      </w:pPr>
      <w:r>
        <w:t>Orch</w:t>
      </w:r>
      <w:r w:rsidRPr="00B73C28">
        <w:t xml:space="preserve"> -&gt; </w:t>
      </w:r>
      <w:r>
        <w:t>Orch</w:t>
      </w:r>
      <w:r w:rsidRPr="00B73C28">
        <w:t xml:space="preserve">: </w:t>
      </w:r>
      <w:r>
        <w:t xml:space="preserve">5. Execute selected action </w:t>
      </w:r>
    </w:p>
    <w:p w14:paraId="3E9A839B" w14:textId="77777777" w:rsidR="0032338D" w:rsidRDefault="0032338D" w:rsidP="0032338D">
      <w:pPr>
        <w:pStyle w:val="PlantUML"/>
      </w:pPr>
    </w:p>
    <w:p w14:paraId="48B79F3C" w14:textId="77777777" w:rsidR="0032338D" w:rsidRDefault="0032338D" w:rsidP="0032338D">
      <w:pPr>
        <w:pStyle w:val="PlantUML"/>
      </w:pPr>
      <w:r w:rsidRPr="00B73C28">
        <w:t>@enduml</w:t>
      </w:r>
    </w:p>
    <w:p w14:paraId="7133B953" w14:textId="79818A36" w:rsidR="0032338D" w:rsidRDefault="0032338D" w:rsidP="0032338D">
      <w:pPr>
        <w:pStyle w:val="PlantUMLImg"/>
        <w:rPr>
          <w:lang w:val="en-US"/>
        </w:rPr>
      </w:pPr>
    </w:p>
    <w:p w14:paraId="68599CBC" w14:textId="6DB11FDE"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r w:rsidR="00083CA1">
        <w:rPr>
          <w:rFonts w:ascii="Arial" w:hAnsi="Arial" w:cs="Arial"/>
          <w:b/>
        </w:rPr>
        <w:t>c</w:t>
      </w:r>
      <w:r w:rsidRPr="003D35D4">
        <w:rPr>
          <w:rFonts w:ascii="Arial" w:hAnsi="Arial" w:cs="Arial"/>
          <w:b/>
        </w:rPr>
        <w:t xml:space="preserve">oordination transaction of network automation functions requests and actions. </w:t>
      </w:r>
    </w:p>
    <w:p w14:paraId="56C9B3D4" w14:textId="77777777" w:rsidR="00144341" w:rsidRDefault="00144341" w:rsidP="00144341">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304A675" w14:textId="77777777" w:rsidR="00144341" w:rsidRDefault="00144341" w:rsidP="00144341">
      <w:pPr>
        <w:pStyle w:val="PlantUML"/>
      </w:pPr>
      <w:r w:rsidRPr="00B73C28">
        <w:t xml:space="preserve">skinparam Shadowing false </w:t>
      </w:r>
    </w:p>
    <w:p w14:paraId="34729332" w14:textId="77777777" w:rsidR="00144341" w:rsidRDefault="00144341" w:rsidP="00144341">
      <w:pPr>
        <w:pStyle w:val="PlantUML"/>
        <w:rPr>
          <w:lang w:val="en-IN" w:eastAsia="en-IN"/>
        </w:rPr>
      </w:pPr>
      <w:r w:rsidRPr="00B73C28">
        <w:t xml:space="preserve">skinparam Monochrome true </w:t>
      </w:r>
    </w:p>
    <w:p w14:paraId="2A85C3F3" w14:textId="77777777" w:rsidR="00144341" w:rsidRPr="005E7404" w:rsidRDefault="00144341" w:rsidP="00144341">
      <w:pPr>
        <w:pStyle w:val="PlantUML"/>
        <w:rPr>
          <w:lang w:val="en-IN" w:eastAsia="en-IN"/>
        </w:rPr>
      </w:pPr>
      <w:r w:rsidRPr="005E7404">
        <w:rPr>
          <w:lang w:val="en-IN" w:eastAsia="en-IN"/>
        </w:rPr>
        <w:t>!pragma teoz true</w:t>
      </w:r>
    </w:p>
    <w:p w14:paraId="68BB127F" w14:textId="77777777" w:rsidR="00144341" w:rsidRDefault="00144341" w:rsidP="00144341">
      <w:pPr>
        <w:pStyle w:val="PlantUML"/>
      </w:pPr>
      <w:r>
        <w:t>'</w:t>
      </w:r>
      <w:r w:rsidRPr="000944C6">
        <w:t>Autonumber</w:t>
      </w:r>
    </w:p>
    <w:p w14:paraId="6BC18E71" w14:textId="77777777" w:rsidR="00144341" w:rsidRPr="00AA0404" w:rsidRDefault="00144341" w:rsidP="00144341">
      <w:pPr>
        <w:pStyle w:val="PlantUML"/>
        <w:rPr>
          <w:bdr w:val="none" w:sz="0" w:space="0" w:color="auto" w:frame="1"/>
        </w:rPr>
      </w:pPr>
    </w:p>
    <w:p w14:paraId="7B826C00" w14:textId="77777777" w:rsidR="00144341" w:rsidRPr="00AA0404" w:rsidRDefault="00144341" w:rsidP="00144341">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55762C04" w14:textId="77777777" w:rsidR="00144341" w:rsidRPr="000944C6" w:rsidRDefault="00144341" w:rsidP="00144341">
      <w:pPr>
        <w:pStyle w:val="PlantUML"/>
      </w:pPr>
    </w:p>
    <w:p w14:paraId="31838493" w14:textId="77777777" w:rsidR="00144341" w:rsidRDefault="00144341" w:rsidP="00144341">
      <w:pPr>
        <w:pStyle w:val="PlantUML"/>
      </w:pPr>
      <w:r w:rsidRPr="00B73C28">
        <w:t>participant "</w:t>
      </w:r>
      <w:r>
        <w:t>Active, unapproved \nNAF e.g., A</w:t>
      </w:r>
      <w:r w:rsidRPr="00B73C28">
        <w:t xml:space="preserve">" as </w:t>
      </w:r>
      <w:r>
        <w:t>NAFA</w:t>
      </w:r>
    </w:p>
    <w:p w14:paraId="1D81BD31" w14:textId="77777777" w:rsidR="00144341" w:rsidRDefault="00144341" w:rsidP="00144341">
      <w:pPr>
        <w:pStyle w:val="PlantUML"/>
      </w:pPr>
      <w:r w:rsidRPr="00B73C28">
        <w:t>participant "</w:t>
      </w:r>
      <w:r>
        <w:t>Active, approved \n NAF e.g., B</w:t>
      </w:r>
      <w:r w:rsidRPr="00B73C28">
        <w:t xml:space="preserve">" as </w:t>
      </w:r>
      <w:r>
        <w:t>NAFB</w:t>
      </w:r>
    </w:p>
    <w:p w14:paraId="1543C6B6" w14:textId="77777777" w:rsidR="00144341" w:rsidRDefault="00144341" w:rsidP="00144341">
      <w:pPr>
        <w:pStyle w:val="PlantUML"/>
      </w:pPr>
      <w:r w:rsidRPr="00B73C28">
        <w:t>participant "</w:t>
      </w:r>
      <w:r w:rsidRPr="00085E03">
        <w:t>AIML</w:t>
      </w:r>
      <w:r>
        <w:t xml:space="preserve"> \n</w:t>
      </w:r>
      <w:r w:rsidRPr="00085E03">
        <w:t>Orchestrator</w:t>
      </w:r>
      <w:r w:rsidRPr="00B73C28">
        <w:t xml:space="preserve">" as </w:t>
      </w:r>
      <w:r>
        <w:t>Orch</w:t>
      </w:r>
    </w:p>
    <w:p w14:paraId="642AF9A6" w14:textId="77777777" w:rsidR="00144341" w:rsidRDefault="00144341" w:rsidP="00144341">
      <w:pPr>
        <w:pStyle w:val="PlantUML"/>
      </w:pPr>
      <w:r>
        <w:t>collections</w:t>
      </w:r>
      <w:r w:rsidRPr="00B73C28">
        <w:t xml:space="preserve"> "</w:t>
      </w:r>
      <w:r>
        <w:t xml:space="preserve">Peer \n NAFs e.g., C, D,.. </w:t>
      </w:r>
      <w:r w:rsidRPr="00B73C28">
        <w:t xml:space="preserve">" as </w:t>
      </w:r>
      <w:r>
        <w:t>NAFC</w:t>
      </w:r>
    </w:p>
    <w:p w14:paraId="5FB844B9" w14:textId="77777777" w:rsidR="00144341" w:rsidRDefault="00144341" w:rsidP="00144341">
      <w:pPr>
        <w:pStyle w:val="PlantUML"/>
      </w:pPr>
    </w:p>
    <w:p w14:paraId="3B314ADE" w14:textId="77777777" w:rsidR="00144341" w:rsidRDefault="00144341" w:rsidP="00144341">
      <w:pPr>
        <w:pStyle w:val="PlantUML"/>
      </w:pPr>
      <w:r>
        <w:t>Note over NAFB, Orch</w:t>
      </w:r>
      <w:r w:rsidRPr="00B73C28">
        <w:t>:</w:t>
      </w:r>
      <w:r>
        <w:t xml:space="preserve"> Action from B executed </w:t>
      </w:r>
    </w:p>
    <w:p w14:paraId="6D12026F" w14:textId="77777777" w:rsidR="00144341" w:rsidRDefault="00144341" w:rsidP="00144341">
      <w:pPr>
        <w:pStyle w:val="PlantUML"/>
      </w:pPr>
    </w:p>
    <w:p w14:paraId="66F449B8" w14:textId="77777777" w:rsidR="00144341" w:rsidRDefault="00144341" w:rsidP="00144341">
      <w:pPr>
        <w:pStyle w:val="PlantUML"/>
      </w:pPr>
      <w:r>
        <w:t xml:space="preserve">Orch </w:t>
      </w:r>
      <w:r w:rsidRPr="00B73C28">
        <w:t xml:space="preserve">-&gt; </w:t>
      </w:r>
      <w:r>
        <w:t>NAFA</w:t>
      </w:r>
      <w:r w:rsidRPr="00B73C28">
        <w:t>:</w:t>
      </w:r>
      <w:r>
        <w:t xml:space="preserve"> 6.</w:t>
      </w:r>
      <w:r w:rsidRPr="000533EC">
        <w:t xml:space="preserve"> </w:t>
      </w:r>
    </w:p>
    <w:p w14:paraId="44BCF92D" w14:textId="77777777" w:rsidR="00144341" w:rsidRDefault="00144341" w:rsidP="00144341">
      <w:pPr>
        <w:pStyle w:val="PlantUML"/>
      </w:pPr>
      <w:r>
        <w:t xml:space="preserve">&amp; Orch </w:t>
      </w:r>
      <w:r w:rsidRPr="00B73C28">
        <w:t xml:space="preserve">-&gt; </w:t>
      </w:r>
      <w:r>
        <w:t>NAFC</w:t>
      </w:r>
      <w:r w:rsidRPr="00B73C28">
        <w:t xml:space="preserve">: </w:t>
      </w:r>
      <w:r>
        <w:t xml:space="preserve">6. Notify execution, trigger PM for interval t sec. </w:t>
      </w:r>
    </w:p>
    <w:p w14:paraId="20B00B51" w14:textId="77777777" w:rsidR="00144341" w:rsidRDefault="00144341" w:rsidP="00144341">
      <w:pPr>
        <w:pStyle w:val="PlantUML"/>
      </w:pPr>
      <w:r>
        <w:t>NAFA</w:t>
      </w:r>
      <w:r w:rsidRPr="00B73C28">
        <w:t xml:space="preserve"> -&gt; </w:t>
      </w:r>
      <w:r>
        <w:t>NAFA</w:t>
      </w:r>
      <w:r w:rsidRPr="00B73C28">
        <w:t>:</w:t>
      </w:r>
      <w:r>
        <w:t xml:space="preserve"> </w:t>
      </w:r>
      <w:r w:rsidRPr="000533EC">
        <w:t xml:space="preserve">7. Collect </w:t>
      </w:r>
      <w:r>
        <w:t>PM for t sec</w:t>
      </w:r>
    </w:p>
    <w:p w14:paraId="1CAEDF58" w14:textId="77777777" w:rsidR="00144341" w:rsidRDefault="00144341" w:rsidP="00144341">
      <w:pPr>
        <w:pStyle w:val="PlantUML"/>
      </w:pPr>
      <w:r>
        <w:t>&amp; NAFC</w:t>
      </w:r>
      <w:r w:rsidRPr="00B73C28">
        <w:t xml:space="preserve"> -&gt; </w:t>
      </w:r>
      <w:r>
        <w:t>NAFC</w:t>
      </w:r>
      <w:r w:rsidRPr="00B73C28">
        <w:t xml:space="preserve">: </w:t>
      </w:r>
      <w:r w:rsidRPr="000533EC">
        <w:t xml:space="preserve">7. Collect </w:t>
      </w:r>
      <w:r>
        <w:t>PM for t sec</w:t>
      </w:r>
    </w:p>
    <w:p w14:paraId="7BBB004B" w14:textId="77777777" w:rsidR="00144341" w:rsidRDefault="00144341" w:rsidP="00144341">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50072878" w14:textId="77777777" w:rsidR="00144341" w:rsidRDefault="00144341" w:rsidP="00144341">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3DA85ABC" w14:textId="77777777" w:rsidR="00144341" w:rsidRDefault="00144341" w:rsidP="00144341">
      <w:pPr>
        <w:pStyle w:val="PlantUML"/>
      </w:pPr>
    </w:p>
    <w:p w14:paraId="7EADC1A6" w14:textId="77777777" w:rsidR="00144341" w:rsidRDefault="00144341" w:rsidP="00144341">
      <w:pPr>
        <w:pStyle w:val="PlantUML"/>
      </w:pPr>
      <w:r>
        <w:t>Alt distributed coordination</w:t>
      </w:r>
    </w:p>
    <w:p w14:paraId="6AEAF7F6" w14:textId="77777777" w:rsidR="00144341" w:rsidRDefault="00144341" w:rsidP="00144341">
      <w:pPr>
        <w:pStyle w:val="PlantUML"/>
      </w:pPr>
      <w:r>
        <w:t xml:space="preserve">  NAFA</w:t>
      </w:r>
      <w:r w:rsidRPr="00B73C28">
        <w:t xml:space="preserve"> -&gt; </w:t>
      </w:r>
      <w:r>
        <w:t xml:space="preserve">NAFB: 9. </w:t>
      </w:r>
    </w:p>
    <w:p w14:paraId="53377F8B" w14:textId="77777777" w:rsidR="00144341" w:rsidRDefault="00144341" w:rsidP="00144341">
      <w:pPr>
        <w:pStyle w:val="PlantUML"/>
      </w:pPr>
      <w:r>
        <w:t xml:space="preserve">  &amp; NAFC</w:t>
      </w:r>
      <w:r w:rsidRPr="00B73C28">
        <w:t xml:space="preserve"> -&gt; </w:t>
      </w:r>
      <w:r>
        <w:t>NAFB</w:t>
      </w:r>
      <w:r w:rsidRPr="00B73C28">
        <w:t xml:space="preserve">: </w:t>
      </w:r>
      <w:r>
        <w:t xml:space="preserve">9. Report AQI </w:t>
      </w:r>
    </w:p>
    <w:p w14:paraId="1324D5FC" w14:textId="77777777" w:rsidR="00144341" w:rsidRDefault="00144341" w:rsidP="00144341">
      <w:pPr>
        <w:pStyle w:val="PlantUML"/>
      </w:pPr>
      <w:r>
        <w:t xml:space="preserve">  NAFB</w:t>
      </w:r>
      <w:r w:rsidRPr="00B73C28">
        <w:t xml:space="preserve"> -&gt; </w:t>
      </w:r>
      <w:r>
        <w:t>NAFB</w:t>
      </w:r>
      <w:r w:rsidRPr="00B73C28">
        <w:t xml:space="preserve">: </w:t>
      </w:r>
      <w:r>
        <w:t>10. AQI handling</w:t>
      </w:r>
    </w:p>
    <w:p w14:paraId="0731D9E6" w14:textId="77777777" w:rsidR="00144341" w:rsidRDefault="00144341" w:rsidP="00144341">
      <w:pPr>
        <w:pStyle w:val="PlantUML"/>
      </w:pPr>
      <w:r>
        <w:t xml:space="preserve">  NAFB</w:t>
      </w:r>
      <w:r w:rsidRPr="00B73C28">
        <w:t xml:space="preserve"> -&gt; </w:t>
      </w:r>
      <w:r>
        <w:t>NAFB</w:t>
      </w:r>
      <w:r w:rsidRPr="00B73C28">
        <w:t xml:space="preserve">: </w:t>
      </w:r>
      <w:r>
        <w:t>10. Revise NAF-B configuration if needed</w:t>
      </w:r>
    </w:p>
    <w:p w14:paraId="1E810C9F" w14:textId="77777777" w:rsidR="00144341" w:rsidRDefault="00144341" w:rsidP="00144341">
      <w:pPr>
        <w:pStyle w:val="PlantUML"/>
      </w:pPr>
      <w:r>
        <w:t xml:space="preserve">  </w:t>
      </w:r>
    </w:p>
    <w:p w14:paraId="57CDEEDA" w14:textId="77777777" w:rsidR="00144341" w:rsidRDefault="00144341" w:rsidP="00144341">
      <w:pPr>
        <w:pStyle w:val="PlantUML"/>
      </w:pPr>
      <w:r>
        <w:t>Else centralized coordination</w:t>
      </w:r>
    </w:p>
    <w:p w14:paraId="1250F8CA" w14:textId="77777777" w:rsidR="00144341" w:rsidRDefault="00144341" w:rsidP="00144341">
      <w:pPr>
        <w:pStyle w:val="PlantUML"/>
      </w:pPr>
      <w:r>
        <w:t xml:space="preserve">  NAFA</w:t>
      </w:r>
      <w:r w:rsidRPr="00B73C28">
        <w:t xml:space="preserve"> -&gt; </w:t>
      </w:r>
      <w:r>
        <w:t>Orch</w:t>
      </w:r>
      <w:r w:rsidRPr="00B73C28">
        <w:t>:</w:t>
      </w:r>
      <w:r>
        <w:t xml:space="preserve"> 11.</w:t>
      </w:r>
    </w:p>
    <w:p w14:paraId="47651DD2" w14:textId="77777777" w:rsidR="00144341" w:rsidRDefault="00144341" w:rsidP="00144341">
      <w:pPr>
        <w:pStyle w:val="PlantUML"/>
      </w:pPr>
      <w:r>
        <w:t xml:space="preserve">  &amp; NAFC</w:t>
      </w:r>
      <w:r w:rsidRPr="00B73C28">
        <w:t xml:space="preserve"> -&gt; </w:t>
      </w:r>
      <w:r>
        <w:t>Orch</w:t>
      </w:r>
      <w:r w:rsidRPr="00B73C28">
        <w:t>:</w:t>
      </w:r>
      <w:r>
        <w:t xml:space="preserve"> 11. Report AQI</w:t>
      </w:r>
    </w:p>
    <w:p w14:paraId="0D35E339" w14:textId="77777777" w:rsidR="00144341" w:rsidRDefault="00144341" w:rsidP="00144341">
      <w:pPr>
        <w:pStyle w:val="PlantUML"/>
      </w:pPr>
      <w:r>
        <w:t xml:space="preserve">  Orch</w:t>
      </w:r>
      <w:r w:rsidRPr="00B73C28">
        <w:t xml:space="preserve"> -&gt; </w:t>
      </w:r>
      <w:r>
        <w:t>Orch</w:t>
      </w:r>
      <w:r w:rsidRPr="00B73C28">
        <w:t>:</w:t>
      </w:r>
      <w:r>
        <w:t xml:space="preserve"> 12. AQI handling</w:t>
      </w:r>
    </w:p>
    <w:p w14:paraId="675AC4B1" w14:textId="77777777" w:rsidR="00144341" w:rsidRDefault="00144341" w:rsidP="00144341">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2038A2FA" w14:textId="77777777" w:rsidR="00144341" w:rsidRDefault="00144341" w:rsidP="00144341">
      <w:pPr>
        <w:pStyle w:val="PlantUML"/>
      </w:pPr>
      <w:r>
        <w:t xml:space="preserve">  Orch</w:t>
      </w:r>
      <w:r w:rsidRPr="00B73C28">
        <w:t xml:space="preserve"> -&gt; </w:t>
      </w:r>
      <w:r>
        <w:t>Orch</w:t>
      </w:r>
      <w:r w:rsidRPr="00B73C28">
        <w:t>:</w:t>
      </w:r>
      <w:r>
        <w:t xml:space="preserve"> 14. Compute NAF configuration decision</w:t>
      </w:r>
    </w:p>
    <w:p w14:paraId="37D12125" w14:textId="77777777" w:rsidR="00144341" w:rsidRDefault="00144341" w:rsidP="00144341">
      <w:pPr>
        <w:pStyle w:val="PlantUML"/>
      </w:pPr>
      <w:r>
        <w:t xml:space="preserve">  Orch </w:t>
      </w:r>
      <w:r w:rsidRPr="00B73C28">
        <w:t xml:space="preserve">-&gt; </w:t>
      </w:r>
      <w:r>
        <w:t>NAFB</w:t>
      </w:r>
      <w:r w:rsidRPr="00B73C28">
        <w:t xml:space="preserve">: </w:t>
      </w:r>
      <w:r>
        <w:t>15. Configure NAF(s)</w:t>
      </w:r>
    </w:p>
    <w:p w14:paraId="6CF1577D" w14:textId="77777777" w:rsidR="00144341" w:rsidRDefault="00144341" w:rsidP="00144341">
      <w:pPr>
        <w:pStyle w:val="PlantUML"/>
      </w:pPr>
    </w:p>
    <w:p w14:paraId="01B64875" w14:textId="77777777" w:rsidR="00144341" w:rsidRDefault="00144341" w:rsidP="00144341">
      <w:pPr>
        <w:pStyle w:val="PlantUML"/>
      </w:pPr>
      <w:r>
        <w:t>end</w:t>
      </w:r>
    </w:p>
    <w:p w14:paraId="49064F4D" w14:textId="77777777" w:rsidR="00144341" w:rsidRDefault="00144341" w:rsidP="00144341">
      <w:pPr>
        <w:pStyle w:val="PlantUML"/>
      </w:pPr>
    </w:p>
    <w:p w14:paraId="121D098E" w14:textId="77777777" w:rsidR="00144341" w:rsidRDefault="00144341" w:rsidP="00144341">
      <w:pPr>
        <w:pStyle w:val="PlantUML"/>
      </w:pPr>
      <w:r w:rsidRPr="00B73C28">
        <w:t>@enduml</w:t>
      </w:r>
    </w:p>
    <w:p w14:paraId="0F7BD08B" w14:textId="3D7CB448" w:rsidR="0032338D" w:rsidRDefault="0032338D" w:rsidP="0032338D"/>
    <w:sectPr w:rsidR="0032338D">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1C32A" w14:textId="77777777" w:rsidR="00847307" w:rsidRDefault="00847307">
      <w:r>
        <w:separator/>
      </w:r>
    </w:p>
  </w:endnote>
  <w:endnote w:type="continuationSeparator" w:id="0">
    <w:p w14:paraId="6C91AAD5" w14:textId="77777777" w:rsidR="00847307" w:rsidRDefault="008473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48248" w14:textId="77777777" w:rsidR="00847307" w:rsidRDefault="00847307">
      <w:r>
        <w:separator/>
      </w:r>
    </w:p>
  </w:footnote>
  <w:footnote w:type="continuationSeparator" w:id="0">
    <w:p w14:paraId="7C235572" w14:textId="77777777" w:rsidR="00847307" w:rsidRDefault="008473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2FDC2BD2"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3EF5">
      <w:rPr>
        <w:rFonts w:ascii="Arial" w:hAnsi="Arial" w:cs="Arial"/>
        <w:b/>
        <w:noProof/>
        <w:sz w:val="18"/>
        <w:szCs w:val="18"/>
      </w:rPr>
      <w:t>3GPP TR 28.908 V1.2.0 (2023-04)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3EF5"/>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4.png"/><Relationship Id="rId45" Type="http://schemas.openxmlformats.org/officeDocument/2006/relationships/package" Target="embeddings/Microsoft_Visio_Drawing4.vsdx"/><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Microsoft_Visio_2003-2010_Drawing.vsd"/><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3.emf"/><Relationship Id="rId46" Type="http://schemas.openxmlformats.org/officeDocument/2006/relationships/hyperlink" Target="https://www.3gpp.org/dynareport/28864.htm" TargetMode="Externa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3</Pages>
  <Words>42852</Words>
  <Characters>256689</Characters>
  <Application>Microsoft Office Word</Application>
  <DocSecurity>0</DocSecurity>
  <Lines>9507</Lines>
  <Paragraphs>7680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291861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118</cp:revision>
  <cp:lastPrinted>2019-02-25T14:05:00Z</cp:lastPrinted>
  <dcterms:created xsi:type="dcterms:W3CDTF">2023-04-25T18:29:00Z</dcterms:created>
  <dcterms:modified xsi:type="dcterms:W3CDTF">2023-04-27T17:31:00Z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