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Default="004D3719" w:rsidP="009F7175">
      <w:pPr>
        <w:pStyle w:val="CRCoverPage"/>
        <w:tabs>
          <w:tab w:val="left" w:pos="2268"/>
          <w:tab w:val="right" w:pos="9639"/>
        </w:tabs>
        <w:spacing w:after="0"/>
        <w:rPr>
          <w:rFonts w:cs="Arial"/>
          <w:b/>
          <w:sz w:val="24"/>
        </w:rPr>
      </w:pPr>
      <w:bookmarkStart w:id="0" w:name="_Toc270548527"/>
    </w:p>
    <w:p w:rsidR="004D3719" w:rsidRPr="00EE2967" w:rsidRDefault="004D3719" w:rsidP="009F7175">
      <w:pPr>
        <w:pStyle w:val="CRCoverPage"/>
        <w:tabs>
          <w:tab w:val="left" w:pos="2268"/>
          <w:tab w:val="right" w:pos="9639"/>
        </w:tabs>
        <w:spacing w:after="0"/>
        <w:rPr>
          <w:rFonts w:cs="Arial"/>
          <w:b/>
          <w:sz w:val="24"/>
        </w:rPr>
      </w:pPr>
      <w:r>
        <w:rPr>
          <w:rFonts w:cs="Arial"/>
          <w:b/>
          <w:sz w:val="24"/>
        </w:rPr>
        <w:t>3GPPSA5-TMF Model Alignment meetings</w:t>
      </w:r>
      <w:r>
        <w:rPr>
          <w:rFonts w:cs="Arial"/>
          <w:color w:val="000000"/>
        </w:rPr>
        <w:t xml:space="preserve"> </w:t>
      </w:r>
      <w:r>
        <w:rPr>
          <w:rFonts w:cs="Arial"/>
          <w:color w:val="000000"/>
        </w:rPr>
        <w:tab/>
      </w:r>
      <w:r>
        <w:t>S5vTMFa117</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Pr>
          <w:rFonts w:ascii="Arial" w:hAnsi="Arial"/>
          <w:b/>
        </w:rPr>
        <w:t>Editor (Ciena)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806A95">
        <w:rPr>
          <w:rFonts w:ascii="Arial" w:hAnsi="Arial" w:cs="Arial"/>
          <w:b/>
        </w:rPr>
        <w:t xml:space="preserve">Use Case descriptions </w:t>
      </w:r>
      <w:r w:rsidR="00806A95" w:rsidRPr="00FB708C">
        <w:rPr>
          <w:rFonts w:ascii="Arial" w:hAnsi="Arial" w:cs="Arial"/>
        </w:rPr>
        <w:t xml:space="preserve">(extract from </w:t>
      </w:r>
      <w:r w:rsidRPr="00FB708C">
        <w:rPr>
          <w:rFonts w:ascii="Arial" w:hAnsi="Arial" w:cs="Arial"/>
          <w:color w:val="000000"/>
        </w:rPr>
        <w:t>3GPP/TMF Concrete</w:t>
      </w:r>
      <w:r w:rsidRPr="00712D73">
        <w:rPr>
          <w:rFonts w:ascii="Arial" w:hAnsi="Arial" w:cs="Arial"/>
          <w:color w:val="000000"/>
        </w:rPr>
        <w:t xml:space="preserve"> Model Relationships</w:t>
      </w:r>
      <w:r w:rsidR="00806A95">
        <w:rPr>
          <w:rFonts w:ascii="Arial" w:hAnsi="Arial" w:cs="Arial"/>
          <w:color w:val="000000"/>
        </w:rPr>
        <w:t>)</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FB708C"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Validation</w:t>
      </w:r>
      <w:r w:rsidR="00724FB2">
        <w:rPr>
          <w:lang w:eastAsia="zh-CN"/>
        </w:rPr>
        <w:t xml:space="preserve"> by NGMN</w:t>
      </w:r>
      <w:r>
        <w:rPr>
          <w:lang w:eastAsia="zh-CN"/>
        </w:rPr>
        <w:t xml:space="preserve"> that the use cases set out in this document </w:t>
      </w:r>
      <w:r w:rsidR="00724FB2">
        <w:rPr>
          <w:lang w:eastAsia="zh-CN"/>
        </w:rPr>
        <w:t>(section 5) highlight an area where improvements to the model in the way suggested would be of high operational value and hence should be a focus of the team.</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standalone document that captures </w:t>
      </w:r>
      <w:r w:rsidR="00806A95">
        <w:rPr>
          <w:lang w:val="en-US"/>
        </w:rPr>
        <w:t xml:space="preserve">discussion </w:t>
      </w:r>
      <w:r>
        <w:rPr>
          <w:lang w:val="en-US"/>
        </w:rPr>
        <w:t>related to the concrete relationships between the 3GPP and TMF models. The document sets out the model in the context of a number of use cases designed to satisfy the operator top ten requirements as discussed in the Joint 3GPP/TMF model alignment project.</w:t>
      </w:r>
    </w:p>
    <w:p w:rsidR="004D3719" w:rsidRDefault="004D3719" w:rsidP="009F7175">
      <w:pPr>
        <w:rPr>
          <w:lang w:val="en-US"/>
        </w:rPr>
      </w:pPr>
    </w:p>
    <w:p w:rsidR="004D3719" w:rsidRPr="009F7175" w:rsidRDefault="004D3719" w:rsidP="009F7175">
      <w:pPr>
        <w:rPr>
          <w:lang w:val="en-US"/>
        </w:rPr>
      </w:pPr>
      <w:r>
        <w:rPr>
          <w:lang w:val="en-US"/>
        </w:rPr>
        <w:t>=================</w:t>
      </w:r>
    </w:p>
    <w:p w:rsidR="004D3719" w:rsidRPr="009F7175" w:rsidRDefault="004D3719" w:rsidP="00EE2D84">
      <w:pPr>
        <w:rPr>
          <w:sz w:val="36"/>
          <w:szCs w:val="36"/>
          <w:lang w:val="en-US"/>
        </w:rPr>
      </w:pPr>
    </w:p>
    <w:p w:rsidR="00724FB2" w:rsidRDefault="00724FB2" w:rsidP="00EE2D84">
      <w:pPr>
        <w:rPr>
          <w:sz w:val="36"/>
          <w:szCs w:val="36"/>
          <w:lang w:val="en-US"/>
        </w:rPr>
      </w:pPr>
      <w:r>
        <w:rPr>
          <w:sz w:val="36"/>
          <w:szCs w:val="36"/>
          <w:lang w:val="en-US"/>
        </w:rPr>
        <w:t>Extracted from….</w:t>
      </w:r>
    </w:p>
    <w:p w:rsidR="004D3719" w:rsidRDefault="004D3719" w:rsidP="00EE2D84">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N</w:t>
      </w:r>
      <w:r>
        <w:rPr>
          <w:sz w:val="36"/>
          <w:szCs w:val="36"/>
          <w:lang w:val="en-US"/>
        </w:rPr>
        <w:t xml:space="preserve">etwork </w:t>
      </w:r>
      <w:r w:rsidRPr="00A849FF">
        <w:rPr>
          <w:sz w:val="36"/>
          <w:szCs w:val="36"/>
          <w:lang w:val="en-US"/>
        </w:rPr>
        <w:t>M</w:t>
      </w:r>
      <w:r>
        <w:rPr>
          <w:sz w:val="36"/>
          <w:szCs w:val="36"/>
          <w:lang w:val="en-US"/>
        </w:rPr>
        <w:t>anagement –</w:t>
      </w:r>
      <w:r w:rsidRPr="00A849FF">
        <w:rPr>
          <w:sz w:val="36"/>
          <w:szCs w:val="36"/>
          <w:lang w:val="en-US"/>
        </w:rPr>
        <w:t xml:space="preserve"> </w:t>
      </w:r>
    </w:p>
    <w:p w:rsidR="004D3719" w:rsidRPr="00A849FF" w:rsidRDefault="004D3719" w:rsidP="00EE2D84">
      <w:pPr>
        <w:rPr>
          <w:sz w:val="36"/>
          <w:szCs w:val="36"/>
          <w:lang w:val="en-US"/>
        </w:rPr>
      </w:pPr>
      <w:r w:rsidRPr="00712D73">
        <w:rPr>
          <w:sz w:val="36"/>
          <w:szCs w:val="36"/>
          <w:lang w:val="en-US"/>
        </w:rPr>
        <w:t xml:space="preserve">3GPP/TMF Concrete Model Relationships </w:t>
      </w:r>
      <w:r>
        <w:rPr>
          <w:sz w:val="36"/>
          <w:szCs w:val="36"/>
          <w:lang w:val="en-US"/>
        </w:rPr>
        <w:t>Version 0.3</w:t>
      </w:r>
    </w:p>
    <w:p w:rsidR="004D3719" w:rsidRPr="00A849FF" w:rsidRDefault="004D3719" w:rsidP="00EE2D84">
      <w:pPr>
        <w:rPr>
          <w:lang w:val="en-US"/>
        </w:rPr>
      </w:pPr>
      <w:r w:rsidRPr="00A849FF">
        <w:rPr>
          <w:lang w:val="en-US"/>
        </w:rPr>
        <w:t>Source: Joint 3GPP/TMF model alignment project</w:t>
      </w:r>
    </w:p>
    <w:p w:rsidR="004D3719" w:rsidRPr="00785D5F"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4D3719" w:rsidRDefault="004D3719" w:rsidP="00E83365">
      <w:pPr>
        <w:pStyle w:val="TT"/>
        <w:numPr>
          <w:ilvl w:val="0"/>
          <w:numId w:val="0"/>
        </w:numPr>
        <w:pBdr>
          <w:top w:val="single" w:sz="12" w:space="2" w:color="auto"/>
        </w:pBdr>
      </w:pPr>
      <w:r>
        <w:t>Contents</w:t>
      </w:r>
    </w:p>
    <w:p w:rsidR="00FA7251" w:rsidRDefault="00225336">
      <w:pPr>
        <w:pStyle w:val="TOC1"/>
        <w:rPr>
          <w:rFonts w:asciiTheme="minorHAnsi" w:eastAsiaTheme="minorEastAsia" w:hAnsiTheme="minorHAnsi" w:cstheme="minorBidi"/>
          <w:szCs w:val="22"/>
          <w:lang w:val="en-US" w:eastAsia="zh-CN"/>
        </w:rPr>
      </w:pPr>
      <w:r w:rsidRPr="00225336">
        <w:fldChar w:fldCharType="begin"/>
      </w:r>
      <w:r w:rsidR="004D3719">
        <w:instrText xml:space="preserve"> TOC \o "1-9" </w:instrText>
      </w:r>
      <w:r w:rsidRPr="00225336">
        <w:fldChar w:fldCharType="separate"/>
      </w:r>
      <w:r w:rsidR="00FA7251">
        <w:t>1</w:t>
      </w:r>
      <w:r w:rsidR="00FA7251">
        <w:rPr>
          <w:rFonts w:asciiTheme="minorHAnsi" w:eastAsiaTheme="minorEastAsia" w:hAnsiTheme="minorHAnsi" w:cstheme="minorBidi"/>
          <w:szCs w:val="22"/>
          <w:lang w:val="en-US" w:eastAsia="zh-CN"/>
        </w:rPr>
        <w:tab/>
      </w:r>
      <w:r w:rsidR="00FA7251">
        <w:t>Background and Objective</w:t>
      </w:r>
      <w:r w:rsidR="00FA7251">
        <w:tab/>
      </w:r>
      <w:r w:rsidR="00FA7251">
        <w:fldChar w:fldCharType="begin"/>
      </w:r>
      <w:r w:rsidR="00FA7251">
        <w:instrText xml:space="preserve"> PAGEREF _Toc296446343 \h </w:instrText>
      </w:r>
      <w:r w:rsidR="00FA7251">
        <w:fldChar w:fldCharType="separate"/>
      </w:r>
      <w:r w:rsidR="00FA7251">
        <w:t>2</w:t>
      </w:r>
      <w:r w:rsidR="00FA7251">
        <w:fldChar w:fldCharType="end"/>
      </w:r>
    </w:p>
    <w:p w:rsidR="00FA7251" w:rsidRDefault="00FA7251">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_Toc296446344 \h </w:instrText>
      </w:r>
      <w:r>
        <w:fldChar w:fldCharType="separate"/>
      </w:r>
      <w:r>
        <w:t>3</w:t>
      </w:r>
      <w:r>
        <w:fldChar w:fldCharType="end"/>
      </w:r>
    </w:p>
    <w:p w:rsidR="00FA7251" w:rsidRDefault="00FA7251">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_Toc296446345 \h </w:instrText>
      </w:r>
      <w:r>
        <w:fldChar w:fldCharType="separate"/>
      </w:r>
      <w:r>
        <w:t>4</w:t>
      </w:r>
      <w:r>
        <w:fldChar w:fldCharType="end"/>
      </w:r>
    </w:p>
    <w:p w:rsidR="00FA7251" w:rsidRDefault="00FA725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_Toc296446346 \h </w:instrText>
      </w:r>
      <w:r>
        <w:fldChar w:fldCharType="separate"/>
      </w:r>
      <w:r>
        <w:t>4</w:t>
      </w:r>
      <w:r>
        <w:fldChar w:fldCharType="end"/>
      </w:r>
    </w:p>
    <w:p w:rsidR="00FA7251" w:rsidRDefault="00FA725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fldChar w:fldCharType="begin"/>
      </w:r>
      <w:r>
        <w:instrText xml:space="preserve"> PAGEREF _Toc296446347 \h </w:instrText>
      </w:r>
      <w:r>
        <w:fldChar w:fldCharType="separate"/>
      </w:r>
      <w:r>
        <w:t>4</w:t>
      </w:r>
      <w:r>
        <w:fldChar w:fldCharType="end"/>
      </w:r>
    </w:p>
    <w:p w:rsidR="00FA7251" w:rsidRDefault="00FA7251">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Introduction</w:t>
      </w:r>
      <w:r>
        <w:tab/>
      </w:r>
      <w:r>
        <w:fldChar w:fldCharType="begin"/>
      </w:r>
      <w:r>
        <w:instrText xml:space="preserve"> PAGEREF _Toc296446348 \h </w:instrText>
      </w:r>
      <w:r>
        <w:fldChar w:fldCharType="separate"/>
      </w:r>
      <w:r>
        <w:t>5</w:t>
      </w:r>
      <w:r>
        <w:fldChar w:fldCharType="end"/>
      </w:r>
    </w:p>
    <w:p w:rsidR="00FA7251" w:rsidRDefault="00FA7251">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Assurance – Fault Location Context</w:t>
      </w:r>
      <w:r>
        <w:tab/>
      </w:r>
      <w:r>
        <w:fldChar w:fldCharType="begin"/>
      </w:r>
      <w:r>
        <w:instrText xml:space="preserve"> PAGEREF _Toc296446349 \h </w:instrText>
      </w:r>
      <w:r>
        <w:fldChar w:fldCharType="separate"/>
      </w:r>
      <w:r>
        <w:t>5</w:t>
      </w:r>
      <w:r>
        <w:fldChar w:fldCharType="end"/>
      </w:r>
    </w:p>
    <w:p w:rsidR="00FA7251" w:rsidRDefault="00FA7251">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Operator Activity Context description</w:t>
      </w:r>
      <w:r>
        <w:tab/>
      </w:r>
      <w:r>
        <w:fldChar w:fldCharType="begin"/>
      </w:r>
      <w:r>
        <w:instrText xml:space="preserve"> PAGEREF _Toc296446350 \h </w:instrText>
      </w:r>
      <w:r>
        <w:fldChar w:fldCharType="separate"/>
      </w:r>
      <w:r>
        <w:t>5</w:t>
      </w:r>
      <w:r>
        <w:fldChar w:fldCharType="end"/>
      </w:r>
    </w:p>
    <w:p w:rsidR="00FA7251" w:rsidRDefault="00FA7251">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Operator requirements covered</w:t>
      </w:r>
      <w:r>
        <w:tab/>
      </w:r>
      <w:r>
        <w:fldChar w:fldCharType="begin"/>
      </w:r>
      <w:r>
        <w:instrText xml:space="preserve"> PAGEREF _Toc296446351 \h </w:instrText>
      </w:r>
      <w:r>
        <w:fldChar w:fldCharType="separate"/>
      </w:r>
      <w:r>
        <w:t>5</w:t>
      </w:r>
      <w:r>
        <w:fldChar w:fldCharType="end"/>
      </w:r>
    </w:p>
    <w:p w:rsidR="00FA7251" w:rsidRDefault="00FA7251">
      <w:pPr>
        <w:pStyle w:val="TOC2"/>
        <w:rPr>
          <w:rFonts w:asciiTheme="minorHAnsi" w:eastAsiaTheme="minorEastAsia" w:hAnsiTheme="minorHAnsi" w:cstheme="minorBidi"/>
          <w:sz w:val="22"/>
          <w:szCs w:val="22"/>
          <w:lang w:val="en-US" w:eastAsia="zh-CN"/>
        </w:rPr>
      </w:pPr>
      <w:r>
        <w:lastRenderedPageBreak/>
        <w:t>5.3</w:t>
      </w:r>
      <w:r>
        <w:rPr>
          <w:rFonts w:asciiTheme="minorHAnsi" w:eastAsiaTheme="minorEastAsia" w:hAnsiTheme="minorHAnsi" w:cstheme="minorBidi"/>
          <w:sz w:val="22"/>
          <w:szCs w:val="22"/>
          <w:lang w:val="en-US" w:eastAsia="zh-CN"/>
        </w:rPr>
        <w:tab/>
      </w:r>
      <w:r>
        <w:t>Specific use cases</w:t>
      </w:r>
      <w:r>
        <w:tab/>
      </w:r>
      <w:r>
        <w:fldChar w:fldCharType="begin"/>
      </w:r>
      <w:r>
        <w:instrText xml:space="preserve"> PAGEREF _Toc296446352 \h </w:instrText>
      </w:r>
      <w:r>
        <w:fldChar w:fldCharType="separate"/>
      </w:r>
      <w:r>
        <w:t>5</w:t>
      </w:r>
      <w:r>
        <w:fldChar w:fldCharType="end"/>
      </w:r>
    </w:p>
    <w:p w:rsidR="00FA7251" w:rsidRDefault="00FA7251">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Stylized network</w:t>
      </w:r>
      <w:r>
        <w:tab/>
      </w:r>
      <w:r>
        <w:fldChar w:fldCharType="begin"/>
      </w:r>
      <w:r>
        <w:instrText xml:space="preserve"> PAGEREF _Toc296446353 \h </w:instrText>
      </w:r>
      <w:r>
        <w:fldChar w:fldCharType="separate"/>
      </w:r>
      <w:r>
        <w:t>5</w:t>
      </w:r>
      <w:r>
        <w:fldChar w:fldCharType="end"/>
      </w:r>
    </w:p>
    <w:p w:rsidR="00FA7251" w:rsidRDefault="00FA7251">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Stylized network model</w:t>
      </w:r>
      <w:r>
        <w:tab/>
      </w:r>
      <w:r>
        <w:fldChar w:fldCharType="begin"/>
      </w:r>
      <w:r>
        <w:instrText xml:space="preserve"> PAGEREF _Toc296446354 \h </w:instrText>
      </w:r>
      <w:r>
        <w:fldChar w:fldCharType="separate"/>
      </w:r>
      <w:r>
        <w:t>7</w:t>
      </w:r>
      <w:r>
        <w:fldChar w:fldCharType="end"/>
      </w:r>
    </w:p>
    <w:p w:rsidR="004D3719" w:rsidRDefault="00225336" w:rsidP="00EE2D84">
      <w:r>
        <w:fldChar w:fldCharType="end"/>
      </w:r>
    </w:p>
    <w:p w:rsidR="004D3719" w:rsidRDefault="004D3719" w:rsidP="00441F94">
      <w:pPr>
        <w:pStyle w:val="Heading1"/>
        <w:numPr>
          <w:ilvl w:val="0"/>
          <w:numId w:val="13"/>
        </w:numPr>
      </w:pPr>
      <w:bookmarkStart w:id="3" w:name="_Toc296446343"/>
      <w:r>
        <w:t>Background and Objective</w:t>
      </w:r>
      <w:bookmarkEnd w:id="3"/>
    </w:p>
    <w:p w:rsidR="004D3719" w:rsidRPr="0053416E" w:rsidRDefault="004D3719" w:rsidP="0053416E">
      <w:r w:rsidRPr="0053416E">
        <w:t>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has becoming increasingly apparent to the point where operators of networks are demanding action.</w:t>
      </w:r>
    </w:p>
    <w:p w:rsidR="004D3719" w:rsidRDefault="004D3719" w:rsidP="0053416E">
      <w:r>
        <w:t>To drive for action the operators have provided a set of requirements (reference) that articulate aspects of the problem to be tackled. Analysis of these requirements led to the identification of a number of use cases that highlight detailed examples of the problems and enable solutions to these problems to be explored. It is intended that through these explorations:</w:t>
      </w:r>
    </w:p>
    <w:p w:rsidR="004D3719" w:rsidRDefault="004D3719" w:rsidP="000C3828">
      <w:pPr>
        <w:pStyle w:val="ListParagraph"/>
        <w:numPr>
          <w:ilvl w:val="0"/>
          <w:numId w:val="6"/>
        </w:numPr>
      </w:pPr>
      <w:r>
        <w:t xml:space="preserve">Specific relationships between 3GPP model elements and TMF model elements can be identified  </w:t>
      </w:r>
    </w:p>
    <w:p w:rsidR="004D3719" w:rsidRDefault="004D3719" w:rsidP="000C3828">
      <w:pPr>
        <w:pStyle w:val="ListParagraph"/>
        <w:numPr>
          <w:ilvl w:val="0"/>
          <w:numId w:val="6"/>
        </w:numPr>
      </w:pPr>
      <w:r>
        <w:t xml:space="preserve">Overlaps of the 3GPP and TMF models can be highlighted </w:t>
      </w:r>
    </w:p>
    <w:p w:rsidR="004D3719" w:rsidRDefault="004D3719" w:rsidP="000C3828">
      <w:pPr>
        <w:pStyle w:val="ListParagraph"/>
        <w:numPr>
          <w:ilvl w:val="0"/>
          <w:numId w:val="6"/>
        </w:numPr>
      </w:pPr>
      <w:r>
        <w:t>Gaps in modelling, where neither 3GPP nor TMF provide suitable capability, can be plugged</w:t>
      </w:r>
    </w:p>
    <w:p w:rsidR="004D3719" w:rsidRDefault="004D3719" w:rsidP="0053416E">
      <w:r>
        <w:t>It is intended that this document:</w:t>
      </w:r>
    </w:p>
    <w:p w:rsidR="004D3719" w:rsidRDefault="004D3719" w:rsidP="000C3828">
      <w:pPr>
        <w:pStyle w:val="ListParagraph"/>
        <w:numPr>
          <w:ilvl w:val="0"/>
          <w:numId w:val="7"/>
        </w:numPr>
      </w:pPr>
      <w:r>
        <w:t>Captures the use cases considered explaining it in the context of:</w:t>
      </w:r>
    </w:p>
    <w:p w:rsidR="004D3719" w:rsidRDefault="004D3719" w:rsidP="00750219">
      <w:pPr>
        <w:pStyle w:val="ListParagraph"/>
        <w:numPr>
          <w:ilvl w:val="1"/>
          <w:numId w:val="7"/>
        </w:numPr>
      </w:pPr>
      <w:r>
        <w:t xml:space="preserve">The operator requirements </w:t>
      </w:r>
    </w:p>
    <w:p w:rsidR="004D3719" w:rsidRDefault="004D3719" w:rsidP="00750219">
      <w:pPr>
        <w:pStyle w:val="ListParagraph"/>
        <w:numPr>
          <w:ilvl w:val="1"/>
          <w:numId w:val="7"/>
        </w:numPr>
      </w:pPr>
      <w:r>
        <w:t>Real application need described in terms of a operator activity context</w:t>
      </w:r>
    </w:p>
    <w:p w:rsidR="004D3719" w:rsidRDefault="004D3719" w:rsidP="000C3828">
      <w:pPr>
        <w:pStyle w:val="ListParagraph"/>
        <w:numPr>
          <w:ilvl w:val="0"/>
          <w:numId w:val="7"/>
        </w:numPr>
      </w:pPr>
      <w:r>
        <w:t>Develops the use cases to the form of detailed scenarios</w:t>
      </w:r>
    </w:p>
    <w:p w:rsidR="004D3719" w:rsidRDefault="004D3719" w:rsidP="00750219">
      <w:pPr>
        <w:pStyle w:val="ListParagraph"/>
        <w:numPr>
          <w:ilvl w:val="1"/>
          <w:numId w:val="7"/>
        </w:numPr>
      </w:pPr>
      <w:r>
        <w:t>Explaining a stylised network diagrams</w:t>
      </w:r>
    </w:p>
    <w:p w:rsidR="004D3719" w:rsidRDefault="004D3719" w:rsidP="00750219">
      <w:pPr>
        <w:pStyle w:val="ListParagraph"/>
        <w:numPr>
          <w:ilvl w:val="1"/>
          <w:numId w:val="7"/>
        </w:numPr>
      </w:pPr>
      <w:r>
        <w:t>Homing in on the critical area of interaction</w:t>
      </w:r>
    </w:p>
    <w:p w:rsidR="004D3719" w:rsidRDefault="004D3719" w:rsidP="000C3828">
      <w:pPr>
        <w:pStyle w:val="ListParagraph"/>
        <w:numPr>
          <w:ilvl w:val="0"/>
          <w:numId w:val="7"/>
        </w:numPr>
      </w:pPr>
      <w:r>
        <w:t>Provides pictorial forms for the model interaction</w:t>
      </w:r>
    </w:p>
    <w:p w:rsidR="004D3719" w:rsidRDefault="004D3719" w:rsidP="00750219">
      <w:pPr>
        <w:pStyle w:val="ListParagraph"/>
        <w:numPr>
          <w:ilvl w:val="1"/>
          <w:numId w:val="7"/>
        </w:numPr>
      </w:pPr>
      <w:r>
        <w:t>Showing the essence of the model relationships</w:t>
      </w:r>
    </w:p>
    <w:p w:rsidR="004D3719" w:rsidRDefault="004D3719" w:rsidP="00750219">
      <w:pPr>
        <w:pStyle w:val="ListParagraph"/>
        <w:numPr>
          <w:ilvl w:val="1"/>
          <w:numId w:val="7"/>
        </w:numPr>
      </w:pPr>
      <w:r>
        <w:t>Offering a familiar and penetrable form</w:t>
      </w:r>
    </w:p>
    <w:p w:rsidR="00FA7251" w:rsidRDefault="00FA7251" w:rsidP="00FA7251">
      <w:r>
        <w:t xml:space="preserve">Once the use case is confirmed as an appropriate valuable case to tackle it is intended that work continues to: </w:t>
      </w:r>
    </w:p>
    <w:p w:rsidR="004D3719" w:rsidRDefault="00FA7251" w:rsidP="000C3828">
      <w:pPr>
        <w:pStyle w:val="ListParagraph"/>
        <w:numPr>
          <w:ilvl w:val="0"/>
          <w:numId w:val="7"/>
        </w:numPr>
      </w:pPr>
      <w:r>
        <w:t>Provide</w:t>
      </w:r>
      <w:r w:rsidR="004D3719">
        <w:t xml:space="preserve"> detailed formal views of the model interactions</w:t>
      </w:r>
    </w:p>
    <w:p w:rsidR="004D3719" w:rsidRDefault="004D3719" w:rsidP="00750219">
      <w:pPr>
        <w:pStyle w:val="ListParagraph"/>
        <w:numPr>
          <w:ilvl w:val="1"/>
          <w:numId w:val="7"/>
        </w:numPr>
      </w:pPr>
      <w:r>
        <w:t>These will be in  UML and/or tabular form as appropriate</w:t>
      </w:r>
    </w:p>
    <w:p w:rsidR="004D3719" w:rsidRDefault="00FA7251" w:rsidP="000C3828">
      <w:pPr>
        <w:pStyle w:val="ListParagraph"/>
        <w:numPr>
          <w:ilvl w:val="0"/>
          <w:numId w:val="7"/>
        </w:numPr>
      </w:pPr>
      <w:r>
        <w:t>Offer</w:t>
      </w:r>
      <w:r w:rsidR="004D3719">
        <w:t xml:space="preserve"> one or more proposals for solutions to each of the cases</w:t>
      </w:r>
    </w:p>
    <w:p w:rsidR="004D3719" w:rsidRDefault="004D3719" w:rsidP="00750219">
      <w:pPr>
        <w:pStyle w:val="ListParagraph"/>
        <w:numPr>
          <w:ilvl w:val="1"/>
          <w:numId w:val="7"/>
        </w:numPr>
      </w:pPr>
      <w:r>
        <w:t>The proposal will be evaluated by the joint team and refined to best suit the 3GPP and TMF needs so as to achieve a viable recommendation</w:t>
      </w:r>
    </w:p>
    <w:p w:rsidR="004D3719" w:rsidRDefault="004D3719" w:rsidP="00750219">
      <w:pPr>
        <w:pStyle w:val="ListParagraph"/>
        <w:numPr>
          <w:ilvl w:val="1"/>
          <w:numId w:val="7"/>
        </w:numPr>
      </w:pPr>
      <w:r>
        <w:t>These will be considered by both TMF and 3GPP organisations</w:t>
      </w:r>
    </w:p>
    <w:p w:rsidR="004D3719" w:rsidRDefault="004D3719" w:rsidP="00750219">
      <w:pPr>
        <w:pStyle w:val="ListParagraph"/>
        <w:numPr>
          <w:ilvl w:val="1"/>
          <w:numId w:val="7"/>
        </w:numPr>
      </w:pPr>
      <w:r>
        <w:t>The aim is a single proposal so as to reduce the cycle time</w:t>
      </w:r>
    </w:p>
    <w:p w:rsidR="004D3719" w:rsidRDefault="004D3719" w:rsidP="00DA5A75">
      <w:pPr>
        <w:pStyle w:val="ListParagraph"/>
        <w:numPr>
          <w:ilvl w:val="0"/>
          <w:numId w:val="7"/>
        </w:numPr>
      </w:pPr>
      <w:r>
        <w:t>Explore and propose work phasing and migration to achieve the support for the solution in the respective models</w:t>
      </w:r>
    </w:p>
    <w:p w:rsidR="004D3719" w:rsidRDefault="004D3719" w:rsidP="0053416E">
      <w:r>
        <w:t>The work covered by this document will be carried out in conjunction with work on detailed resource model harmonisation (reference) as there is interplay between these two areas. It is expected that both activities will draw from and as a feed into each other.</w:t>
      </w:r>
    </w:p>
    <w:p w:rsidR="004D3719" w:rsidRDefault="004D3719" w:rsidP="0053416E">
      <w:r>
        <w:t>Through the progression described above there will be an expectation of close operator engagement. The operators will be engaged in the process of:</w:t>
      </w:r>
    </w:p>
    <w:p w:rsidR="004D3719" w:rsidRDefault="004D3719" w:rsidP="00750219">
      <w:pPr>
        <w:pStyle w:val="ListParagraph"/>
        <w:numPr>
          <w:ilvl w:val="0"/>
          <w:numId w:val="8"/>
        </w:numPr>
      </w:pPr>
      <w:r>
        <w:t>Choosing the cases for analysis with focus on the relationship to operator requirements</w:t>
      </w:r>
    </w:p>
    <w:p w:rsidR="004D3719" w:rsidRDefault="004D3719" w:rsidP="00750219">
      <w:pPr>
        <w:pStyle w:val="ListParagraph"/>
        <w:numPr>
          <w:ilvl w:val="0"/>
          <w:numId w:val="8"/>
        </w:numPr>
      </w:pPr>
      <w:r>
        <w:t>Confirming the appropriateness of the detailed scenario especially in the context of the pictorial form of the model interactions</w:t>
      </w:r>
    </w:p>
    <w:p w:rsidR="004D3719" w:rsidRDefault="004D3719" w:rsidP="00750219">
      <w:pPr>
        <w:pStyle w:val="ListParagraph"/>
        <w:numPr>
          <w:ilvl w:val="0"/>
          <w:numId w:val="8"/>
        </w:numPr>
      </w:pPr>
      <w:r>
        <w:t>Validating the solution proposals at both a high level and a detailed level especially in the context of the solution phasing</w:t>
      </w:r>
    </w:p>
    <w:p w:rsidR="004D3719" w:rsidRDefault="004D3719" w:rsidP="0053416E"/>
    <w:p w:rsidR="004D3719" w:rsidRDefault="004D3719" w:rsidP="0053416E"/>
    <w:p w:rsidR="004D3719" w:rsidRDefault="004D3719" w:rsidP="0053416E">
      <w:r>
        <w:lastRenderedPageBreak/>
        <w:t>This will lead to focus on areas of the model for intense alignment and to the development of mechanisms for model interrelationship.</w:t>
      </w:r>
    </w:p>
    <w:p w:rsidR="004D3719" w:rsidRPr="0053416E" w:rsidRDefault="004D3719" w:rsidP="0053416E">
      <w:r w:rsidRPr="0053416E">
        <w:t xml:space="preserve">The proposal set out in this </w:t>
      </w:r>
      <w:r w:rsidR="00FA7251">
        <w:t xml:space="preserve">and associated </w:t>
      </w:r>
      <w:r w:rsidRPr="0053416E">
        <w:t>document</w:t>
      </w:r>
      <w:r w:rsidR="00FA7251">
        <w:t>s</w:t>
      </w:r>
      <w:r w:rsidRPr="0053416E">
        <w:t>:</w:t>
      </w:r>
    </w:p>
    <w:p w:rsidR="004D3719" w:rsidRPr="0053416E" w:rsidRDefault="004D3719" w:rsidP="0053416E">
      <w:pPr>
        <w:ind w:left="284"/>
      </w:pPr>
      <w:r w:rsidRPr="0053416E">
        <w:t>Explains:</w:t>
      </w:r>
    </w:p>
    <w:p w:rsidR="004D3719" w:rsidRDefault="004D3719" w:rsidP="0053416E">
      <w:pPr>
        <w:numPr>
          <w:ilvl w:val="0"/>
          <w:numId w:val="2"/>
        </w:numPr>
      </w:pPr>
      <w:r>
        <w:t>How, at a detailed level</w:t>
      </w:r>
      <w:r w:rsidRPr="0053416E">
        <w:t xml:space="preserve">, a </w:t>
      </w:r>
      <w:r>
        <w:t>model elements</w:t>
      </w:r>
      <w:r w:rsidRPr="0053416E">
        <w:t xml:space="preserve"> generated by different organizations can function together to </w:t>
      </w:r>
      <w:r>
        <w:t xml:space="preserve">form a single solution for specific problems in </w:t>
      </w:r>
      <w:r w:rsidRPr="0053416E">
        <w:t xml:space="preserve">management of converged network </w:t>
      </w:r>
      <w:r>
        <w:t>(</w:t>
      </w:r>
      <w:r w:rsidRPr="0053416E">
        <w:t>hence reduce operations cost</w:t>
      </w:r>
      <w:r>
        <w:t xml:space="preserve"> in specific areas)</w:t>
      </w:r>
    </w:p>
    <w:p w:rsidR="004D3719" w:rsidRPr="0053416E" w:rsidRDefault="004D3719" w:rsidP="00BF4D89">
      <w:pPr>
        <w:ind w:left="284"/>
      </w:pPr>
      <w:r>
        <w:t>Demonstrates by example:</w:t>
      </w:r>
    </w:p>
    <w:p w:rsidR="004D3719" w:rsidRPr="0053416E" w:rsidRDefault="004D3719" w:rsidP="0053416E">
      <w:pPr>
        <w:numPr>
          <w:ilvl w:val="0"/>
          <w:numId w:val="2"/>
        </w:numPr>
      </w:pPr>
      <w:r>
        <w:t>H</w:t>
      </w:r>
      <w:r w:rsidRPr="0053416E">
        <w:t xml:space="preserve">ow TM Forum and 3GPP can work with each other and with other industry groups in a Standards Federation to develop a Federated Information Model drawing on insights from the broad community (including the TMF SID </w:t>
      </w:r>
      <w:r>
        <w:t>[7]</w:t>
      </w:r>
      <w:r w:rsidRPr="0053416E">
        <w:t xml:space="preserve">, TMF MTNM/MTOSI </w:t>
      </w:r>
      <w:r>
        <w:t>[8]</w:t>
      </w:r>
      <w:r w:rsidRPr="0053416E">
        <w:t xml:space="preserve">, 3GPP SA5 IRPs </w:t>
      </w:r>
      <w:r>
        <w:t>[14]</w:t>
      </w:r>
      <w:r w:rsidRPr="0053416E">
        <w:t xml:space="preserve">, DMTF CIM </w:t>
      </w:r>
      <w:r>
        <w:t>[15]</w:t>
      </w:r>
      <w:r w:rsidRPr="0053416E">
        <w:t>)</w:t>
      </w:r>
    </w:p>
    <w:p w:rsidR="004D3719" w:rsidRDefault="004D3719" w:rsidP="0053416E">
      <w:pPr>
        <w:numPr>
          <w:ilvl w:val="0"/>
          <w:numId w:val="2"/>
        </w:numPr>
      </w:pPr>
      <w:r w:rsidRPr="0053416E">
        <w:t xml:space="preserve">How the </w:t>
      </w:r>
      <w:r w:rsidRPr="005D2349">
        <w:rPr>
          <w:highlight w:val="yellow"/>
        </w:rPr>
        <w:t>Federated Information Model</w:t>
      </w:r>
      <w:r w:rsidRPr="0053416E">
        <w:t xml:space="preserve"> can be used from a technical perspective (with the focus here being </w:t>
      </w:r>
      <w:r>
        <w:t xml:space="preserve">on specific entities from </w:t>
      </w:r>
      <w:r w:rsidRPr="0053416E">
        <w:t>the Network Model)</w:t>
      </w:r>
    </w:p>
    <w:p w:rsidR="004D3719" w:rsidRPr="0053416E" w:rsidRDefault="004D3719" w:rsidP="004C6F41">
      <w:pPr>
        <w:numPr>
          <w:ilvl w:val="0"/>
          <w:numId w:val="2"/>
        </w:numPr>
      </w:pPr>
      <w:r>
        <w:t>The application of use case analysis focussing on specific detailed cases as a mechanism to ensure change</w:t>
      </w:r>
      <w:r w:rsidRPr="0053416E">
        <w:t xml:space="preserve"> is made only as a result of understanding of specific market need</w:t>
      </w:r>
      <w:r>
        <w:t>. [proven by understanding the cost impact from a technology perspective]</w:t>
      </w:r>
    </w:p>
    <w:p w:rsidR="004D3719" w:rsidRPr="0053416E" w:rsidRDefault="004D3719" w:rsidP="0053416E">
      <w:pPr>
        <w:ind w:left="284"/>
      </w:pPr>
      <w:r w:rsidRPr="0053416E">
        <w:t>Recognizes:</w:t>
      </w:r>
    </w:p>
    <w:p w:rsidR="004D3719" w:rsidRDefault="004D3719" w:rsidP="0053416E">
      <w:pPr>
        <w:numPr>
          <w:ilvl w:val="0"/>
          <w:numId w:val="3"/>
        </w:numPr>
      </w:pPr>
      <w:r w:rsidRPr="0053416E">
        <w:t>The network is “alway</w:t>
      </w:r>
      <w:r>
        <w:t>s on” and hence ensures that</w:t>
      </w:r>
      <w:r w:rsidRPr="0053416E">
        <w:t xml:space="preserve"> changes in management solutions</w:t>
      </w:r>
      <w:r>
        <w:t xml:space="preserve"> proposed are considered in the context of viable migration</w:t>
      </w:r>
    </w:p>
    <w:p w:rsidR="004D3719" w:rsidRPr="0053416E" w:rsidRDefault="004D3719" w:rsidP="00BF4D89">
      <w:pPr>
        <w:numPr>
          <w:ilvl w:val="0"/>
          <w:numId w:val="3"/>
        </w:numPr>
      </w:pPr>
      <w:r>
        <w:t>The need to maintain d</w:t>
      </w:r>
      <w:r w:rsidRPr="0053416E">
        <w:t>ecoupling of concerns across the industry whilst growing industry coherence</w:t>
      </w:r>
      <w:r>
        <w:t xml:space="preserve"> and hence the need to keep the interrelationship to a rational minimum whilst ensuring that the inherent complexity of the problem is accounted for</w:t>
      </w:r>
    </w:p>
    <w:p w:rsidR="004D3719" w:rsidRPr="0053416E" w:rsidRDefault="004D3719" w:rsidP="00BF4D89">
      <w:pPr>
        <w:ind w:left="284"/>
      </w:pPr>
      <w:r>
        <w:t>Tackles:</w:t>
      </w:r>
    </w:p>
    <w:p w:rsidR="004D3719" w:rsidRPr="0053416E" w:rsidRDefault="004D3719" w:rsidP="00BF4D89">
      <w:pPr>
        <w:numPr>
          <w:ilvl w:val="0"/>
          <w:numId w:val="4"/>
        </w:numPr>
      </w:pPr>
      <w:r>
        <w:t xml:space="preserve">The building of consistent model and the </w:t>
      </w:r>
      <w:r w:rsidRPr="0053416E">
        <w:t xml:space="preserve">removing </w:t>
      </w:r>
      <w:r>
        <w:t xml:space="preserve">of </w:t>
      </w:r>
      <w:r w:rsidRPr="0053416E">
        <w:t>unnecessary variety in management infrastructure</w:t>
      </w:r>
      <w:r>
        <w:t xml:space="preserve"> for specific parts of the model</w:t>
      </w:r>
    </w:p>
    <w:p w:rsidR="004D3719" w:rsidRPr="0053416E" w:rsidRDefault="004D3719" w:rsidP="00BF4D89">
      <w:pPr>
        <w:numPr>
          <w:ilvl w:val="0"/>
          <w:numId w:val="4"/>
        </w:numPr>
      </w:pPr>
      <w:r w:rsidRPr="0053416E">
        <w:t xml:space="preserve">The challenges of dealing with </w:t>
      </w:r>
      <w:r>
        <w:t>differing methodologies/tooling between TMF and 3GPP offering several presentations to enable all to have identical understandings via familiar forms</w:t>
      </w:r>
    </w:p>
    <w:p w:rsidR="004D3719" w:rsidRPr="0053416E" w:rsidRDefault="004D3719" w:rsidP="0053416E">
      <w:pPr>
        <w:ind w:left="284"/>
      </w:pPr>
      <w:r w:rsidRPr="0053416E">
        <w:t>Highlights:</w:t>
      </w:r>
    </w:p>
    <w:p w:rsidR="004D3719" w:rsidRDefault="004D3719" w:rsidP="0053416E">
      <w:pPr>
        <w:numPr>
          <w:ilvl w:val="0"/>
          <w:numId w:val="5"/>
        </w:numPr>
      </w:pPr>
      <w:r w:rsidRPr="0053416E">
        <w:t>An approach of gradual restructuring and a controlled converging coherence starting small and growing step by value justified step</w:t>
      </w:r>
    </w:p>
    <w:p w:rsidR="004D3719" w:rsidRDefault="004D3719" w:rsidP="00E30E4F">
      <w:r>
        <w:t>This document proposes specific structure of model and realisation of that structure across 3GPP and TMF.</w:t>
      </w:r>
    </w:p>
    <w:p w:rsidR="004D3719" w:rsidRDefault="004D3719" w:rsidP="00E30E4F">
      <w:r>
        <w:t>The proposal takes advantage of the TM Forum Information Framework (SID) [7] and the TM Forum Integration Framework (MTNM/MTOSI) [8] and 3GPP SA5 group work [14] (NRMs etc).</w:t>
      </w:r>
    </w:p>
    <w:p w:rsidR="004D3719" w:rsidRDefault="004D3719" w:rsidP="00C503B1">
      <w:r>
        <w:t>The proposal provides an initial pragmatic solution for reduction in cost of integration and improvement of degree of integration for the purpose of End-to-End management for a specific aspect of the problem;</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4" w:name="_Toc296446344"/>
      <w:r>
        <w:t>References</w:t>
      </w:r>
      <w:bookmarkEnd w:id="4"/>
    </w:p>
    <w:p w:rsidR="004D3719" w:rsidRDefault="004D3719" w:rsidP="00842160">
      <w:r>
        <w:t>[Editor’s note: This section is still to be updated]</w:t>
      </w:r>
    </w:p>
    <w:p w:rsidR="004D3719" w:rsidRDefault="004D3719" w:rsidP="00842160">
      <w:r>
        <w:t>The following documents contain provisions which, through reference in this text, constitute provisions of the present document.</w:t>
      </w:r>
    </w:p>
    <w:p w:rsidR="004D3719" w:rsidRDefault="004D3719" w:rsidP="00842160">
      <w:pPr>
        <w:pStyle w:val="B1"/>
      </w:pPr>
      <w:r>
        <w:lastRenderedPageBreak/>
        <w:t>-</w:t>
      </w:r>
      <w:r>
        <w:tab/>
        <w:t>References are either specific (identified by date of publication, edition number, version number, etc.) or non</w:t>
      </w:r>
      <w:r>
        <w:noBreakHyphen/>
        <w:t>specific.</w:t>
      </w:r>
    </w:p>
    <w:p w:rsidR="004D3719" w:rsidRDefault="004D3719" w:rsidP="00842160">
      <w:pPr>
        <w:pStyle w:val="B1"/>
      </w:pPr>
      <w:r>
        <w:t>-</w:t>
      </w:r>
      <w:r>
        <w:tab/>
        <w:t>For a specific reference, subsequent revisions do not apply.</w:t>
      </w:r>
    </w:p>
    <w:p w:rsidR="004D3719" w:rsidRDefault="004D3719"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D3719" w:rsidRDefault="004D3719" w:rsidP="00765729">
      <w:r>
        <w:t>[1]</w:t>
      </w:r>
      <w:r>
        <w:tab/>
        <w:t>ITU-T X.680 OSI networking and system aspects – Abstract Syntax Notation One (ASN.1)</w:t>
      </w:r>
    </w:p>
    <w:p w:rsidR="004D3719" w:rsidRDefault="004D3719" w:rsidP="00765729">
      <w:pPr>
        <w:rPr>
          <w:color w:val="000000"/>
        </w:rPr>
      </w:pPr>
      <w:r w:rsidRPr="00C40FD4">
        <w:t xml:space="preserve">[2] </w:t>
      </w:r>
      <w:r w:rsidRPr="002E7A11">
        <w:rPr>
          <w:color w:val="000000"/>
        </w:rPr>
        <w:t>TS 32.642 UTRAN network resources IRP: NRM</w:t>
      </w:r>
    </w:p>
    <w:p w:rsidR="004D3719" w:rsidRDefault="004D3719" w:rsidP="00765729">
      <w:pPr>
        <w:spacing w:after="0"/>
      </w:pPr>
      <w:r>
        <w:rPr>
          <w:color w:val="000000"/>
        </w:rPr>
        <w:t xml:space="preserve">[3] </w:t>
      </w:r>
      <w:r>
        <w:t>ATM Forum, Technical Committee, Network Management, M4 Network View CMIP MIB Specification</w:t>
      </w:r>
    </w:p>
    <w:tbl>
      <w:tblPr>
        <w:tblW w:w="5050" w:type="pct"/>
        <w:jc w:val="center"/>
        <w:tblCellSpacing w:w="15" w:type="dxa"/>
        <w:tblCellMar>
          <w:top w:w="15" w:type="dxa"/>
          <w:left w:w="15" w:type="dxa"/>
          <w:bottom w:w="15" w:type="dxa"/>
          <w:right w:w="15" w:type="dxa"/>
        </w:tblCellMar>
        <w:tblLook w:val="0000"/>
      </w:tblPr>
      <w:tblGrid>
        <w:gridCol w:w="5301"/>
        <w:gridCol w:w="3157"/>
        <w:gridCol w:w="1370"/>
      </w:tblGrid>
      <w:tr w:rsidR="004D3719" w:rsidRPr="0000350A" w:rsidTr="0020555C">
        <w:trPr>
          <w:tblCellSpacing w:w="15" w:type="dxa"/>
          <w:jc w:val="center"/>
        </w:trPr>
        <w:tc>
          <w:tcPr>
            <w:tcW w:w="0" w:type="auto"/>
            <w:vAlign w:val="center"/>
          </w:tcPr>
          <w:p w:rsidR="004D3719" w:rsidRPr="0000350A" w:rsidRDefault="004D3719" w:rsidP="0020555C">
            <w:pPr>
              <w:spacing w:after="0"/>
              <w:rPr>
                <w:lang w:val="en-US"/>
              </w:rPr>
            </w:pPr>
            <w:r w:rsidRPr="0000350A">
              <w:rPr>
                <w:lang w:val="en-US"/>
              </w:rPr>
              <w:t>CMIP Specification for the M4 Interface</w:t>
            </w:r>
          </w:p>
        </w:tc>
        <w:tc>
          <w:tcPr>
            <w:tcW w:w="0" w:type="auto"/>
            <w:vAlign w:val="center"/>
          </w:tcPr>
          <w:p w:rsidR="004D3719" w:rsidRPr="0000350A" w:rsidRDefault="00225336" w:rsidP="0020555C">
            <w:pPr>
              <w:spacing w:after="0"/>
              <w:rPr>
                <w:lang w:val="en-US"/>
              </w:rPr>
            </w:pPr>
            <w:hyperlink r:id="rId7" w:tgtFrame="_blank" w:history="1">
              <w:r w:rsidR="004D3719" w:rsidRPr="0000350A">
                <w:rPr>
                  <w:color w:val="0000FF"/>
                  <w:u w:val="single"/>
                  <w:lang w:val="en-US"/>
                </w:rPr>
                <w:t>af-nm-0027.000</w:t>
              </w:r>
            </w:hyperlink>
            <w:r w:rsidR="004D3719" w:rsidRPr="0000350A">
              <w:rPr>
                <w:lang w:val="en-US"/>
              </w:rPr>
              <w:t>(164kb)</w:t>
            </w:r>
          </w:p>
        </w:tc>
        <w:tc>
          <w:tcPr>
            <w:tcW w:w="0" w:type="auto"/>
            <w:vAlign w:val="center"/>
          </w:tcPr>
          <w:p w:rsidR="004D3719" w:rsidRPr="0000350A" w:rsidRDefault="004D3719" w:rsidP="0020555C">
            <w:pPr>
              <w:spacing w:after="0"/>
              <w:rPr>
                <w:lang w:val="en-US"/>
              </w:rPr>
            </w:pPr>
            <w:r w:rsidRPr="0000350A">
              <w:rPr>
                <w:lang w:val="en-US"/>
              </w:rPr>
              <w:t>Sep, 1995</w:t>
            </w:r>
          </w:p>
        </w:tc>
      </w:tr>
    </w:tbl>
    <w:p w:rsidR="004D3719" w:rsidRDefault="004D3719" w:rsidP="00765729">
      <w:pPr>
        <w:spacing w:before="120"/>
        <w:rPr>
          <w:color w:val="493118"/>
        </w:rPr>
      </w:pPr>
      <w:r>
        <w:t xml:space="preserve">[4] TS 32.622 </w:t>
      </w:r>
      <w:r w:rsidRPr="00990402">
        <w:rPr>
          <w:color w:val="493118"/>
        </w:rPr>
        <w:t xml:space="preserve">Generic network resources </w:t>
      </w:r>
      <w:r>
        <w:rPr>
          <w:color w:val="493118"/>
        </w:rPr>
        <w:t>IRP</w:t>
      </w:r>
      <w:r w:rsidRPr="00990402">
        <w:rPr>
          <w:color w:val="493118"/>
        </w:rPr>
        <w:t>: NRM</w:t>
      </w:r>
    </w:p>
    <w:p w:rsidR="004D3719" w:rsidRDefault="004D3719" w:rsidP="00765729">
      <w:pPr>
        <w:spacing w:before="120"/>
        <w:rPr>
          <w:color w:val="493118"/>
        </w:rPr>
      </w:pPr>
      <w:r>
        <w:rPr>
          <w:color w:val="493118"/>
        </w:rPr>
        <w:t>[5]</w:t>
      </w:r>
      <w:r>
        <w:rPr>
          <w:color w:val="493118"/>
        </w:rPr>
        <w:tab/>
        <w:t>MEF Technical Specification MEF 7.1, Phase 2 EMS-NMS Information Model, October 2009</w:t>
      </w:r>
    </w:p>
    <w:p w:rsidR="004D3719" w:rsidRDefault="004D3719" w:rsidP="00765729">
      <w:pPr>
        <w:spacing w:before="120"/>
        <w:rPr>
          <w:lang w:val="en-US" w:eastAsia="zh-CN"/>
        </w:rPr>
      </w:pPr>
      <w:r>
        <w:rPr>
          <w:color w:val="493118"/>
        </w:rPr>
        <w:t xml:space="preserve">[6] </w:t>
      </w:r>
      <w:r>
        <w:rPr>
          <w:lang w:val="en-US" w:eastAsia="zh-CN"/>
        </w:rPr>
        <w:t>3GPP2 S.S0028-E “</w:t>
      </w:r>
      <w:r w:rsidRPr="0053243F">
        <w:rPr>
          <w:lang w:val="en-US" w:eastAsia="zh-CN"/>
        </w:rPr>
        <w:t>OAM&amp;P for cdma2000</w:t>
      </w:r>
      <w:r>
        <w:rPr>
          <w:lang w:val="en-US" w:eastAsia="zh-CN"/>
        </w:rPr>
        <w:t xml:space="preserve"> </w:t>
      </w:r>
      <w:r w:rsidRPr="0053243F">
        <w:rPr>
          <w:lang w:val="en-US" w:eastAsia="zh-CN"/>
        </w:rPr>
        <w:t>(Overview, 3GPP R7 Delta Specification,</w:t>
      </w:r>
      <w:r>
        <w:rPr>
          <w:lang w:val="en-US" w:eastAsia="zh-CN"/>
        </w:rPr>
        <w:t xml:space="preserve"> </w:t>
      </w:r>
      <w:r w:rsidRPr="0053243F">
        <w:rPr>
          <w:lang w:val="en-US" w:eastAsia="zh-CN"/>
        </w:rPr>
        <w:t>3GPP2 Network Resource Model IRP)</w:t>
      </w:r>
      <w:r>
        <w:rPr>
          <w:lang w:val="en-US" w:eastAsia="zh-CN"/>
        </w:rPr>
        <w:t>”</w:t>
      </w:r>
    </w:p>
    <w:p w:rsidR="004D3719" w:rsidRPr="004F4280" w:rsidRDefault="004D3719" w:rsidP="002E0757">
      <w:pPr>
        <w:rPr>
          <w:color w:val="000000"/>
        </w:rPr>
      </w:pPr>
      <w:r>
        <w:rPr>
          <w:color w:val="000000"/>
        </w:rPr>
        <w:t>[7]</w:t>
      </w:r>
      <w:r w:rsidRPr="004F4280">
        <w:rPr>
          <w:color w:val="000000"/>
        </w:rPr>
        <w:t xml:space="preserve"> GB922, Information Framework (SID) Suite, Release 9.0 (http://www.tmforum.org/browse.aspx?catID=9285&amp;artf=artf2048)</w:t>
      </w:r>
    </w:p>
    <w:p w:rsidR="004D3719" w:rsidRPr="004F4280" w:rsidRDefault="004D3719" w:rsidP="002E0757">
      <w:pPr>
        <w:rPr>
          <w:color w:val="000000"/>
          <w:lang w:val="es-ES"/>
        </w:rPr>
      </w:pPr>
      <w:r>
        <w:rPr>
          <w:color w:val="000000"/>
          <w:lang w:val="es-ES"/>
        </w:rPr>
        <w:t>[8]</w:t>
      </w:r>
      <w:r w:rsidRPr="004F4280">
        <w:rPr>
          <w:color w:val="000000"/>
          <w:lang w:val="es-ES"/>
        </w:rPr>
        <w:t xml:space="preserve"> MTOSI 2.0 (</w:t>
      </w:r>
      <w:hyperlink r:id="rId8" w:history="1">
        <w:r w:rsidRPr="004F4280">
          <w:rPr>
            <w:color w:val="000000"/>
            <w:lang w:val="es-ES"/>
          </w:rPr>
          <w:t>http://www.tmforum.org/MTOSIRelease20/MTOSISolutionSuite/35252/article.html</w:t>
        </w:r>
      </w:hyperlink>
      <w:r w:rsidRPr="004F4280">
        <w:rPr>
          <w:color w:val="000000"/>
          <w:lang w:val="es-ES"/>
        </w:rPr>
        <w:t>)</w:t>
      </w:r>
    </w:p>
    <w:p w:rsidR="004D3719" w:rsidRPr="004F4280" w:rsidRDefault="004D3719" w:rsidP="001C794C">
      <w:pPr>
        <w:rPr>
          <w:color w:val="000000"/>
        </w:rPr>
      </w:pPr>
      <w:r>
        <w:rPr>
          <w:color w:val="000000"/>
        </w:rPr>
        <w:t>[9]</w:t>
      </w:r>
      <w:r w:rsidRPr="004F4280">
        <w:rPr>
          <w:color w:val="000000"/>
        </w:rPr>
        <w:t xml:space="preserve"> SD1-44_ConnectionlessTechnologyManagement.pdf </w:t>
      </w:r>
      <w:r>
        <w:rPr>
          <w:color w:val="000000"/>
        </w:rPr>
        <w:t>available as part of [8] (</w:t>
      </w:r>
      <w:r w:rsidRPr="004F4280">
        <w:rPr>
          <w:color w:val="000000"/>
        </w:rPr>
        <w:t>Especially Appendix III Mapping MEF – MTNMETH</w:t>
      </w:r>
      <w:r>
        <w:rPr>
          <w:color w:val="000000"/>
        </w:rPr>
        <w:t>)</w:t>
      </w:r>
    </w:p>
    <w:p w:rsidR="004D3719" w:rsidRPr="004F4280" w:rsidRDefault="004D3719" w:rsidP="002E0757">
      <w:pPr>
        <w:rPr>
          <w:color w:val="000000"/>
        </w:rPr>
      </w:pPr>
      <w:r>
        <w:rPr>
          <w:color w:val="000000"/>
        </w:rPr>
        <w:t>[10]</w:t>
      </w:r>
      <w:r w:rsidRPr="004F4280">
        <w:rPr>
          <w:color w:val="000000"/>
        </w:rPr>
        <w:t xml:space="preserve"> SD1-7_DSLOverview.pdf</w:t>
      </w:r>
      <w:r>
        <w:rPr>
          <w:color w:val="000000"/>
        </w:rPr>
        <w:t xml:space="preserve"> available as part of [8]</w:t>
      </w:r>
    </w:p>
    <w:p w:rsidR="004D3719" w:rsidRPr="004F4280" w:rsidRDefault="004D3719" w:rsidP="00185D87">
      <w:pPr>
        <w:rPr>
          <w:color w:val="000000"/>
        </w:rPr>
      </w:pPr>
      <w:r>
        <w:rPr>
          <w:color w:val="000000"/>
        </w:rPr>
        <w:t xml:space="preserve">[11] </w:t>
      </w:r>
      <w:r w:rsidRPr="004F4280">
        <w:rPr>
          <w:color w:val="000000"/>
        </w:rPr>
        <w:t>SD1-18_layers.pdf</w:t>
      </w:r>
      <w:r>
        <w:rPr>
          <w:color w:val="000000"/>
        </w:rPr>
        <w:t xml:space="preserve"> available as part of [8] (</w:t>
      </w:r>
      <w:r w:rsidRPr="004F4280">
        <w:rPr>
          <w:color w:val="000000"/>
        </w:rPr>
        <w:t>Especially 4.2.7 ATM and SDH capable STM-4</w:t>
      </w:r>
      <w:r>
        <w:rPr>
          <w:color w:val="000000"/>
        </w:rPr>
        <w:t>)</w:t>
      </w:r>
    </w:p>
    <w:p w:rsidR="004D3719" w:rsidRPr="004F4280" w:rsidRDefault="004D3719" w:rsidP="002E0757">
      <w:pPr>
        <w:rPr>
          <w:color w:val="000000"/>
        </w:rPr>
      </w:pPr>
      <w:r>
        <w:rPr>
          <w:color w:val="000000"/>
        </w:rPr>
        <w:t xml:space="preserve">[12] </w:t>
      </w:r>
      <w:r w:rsidRPr="004F4280">
        <w:rPr>
          <w:color w:val="000000"/>
        </w:rPr>
        <w:t>Connectionless, Connection Oriented Convergence and TP Modelling (http://tmforum.org/FeatureDescription/ConnectionlessConnection/41718/article.html)</w:t>
      </w:r>
    </w:p>
    <w:p w:rsidR="004D3719" w:rsidRDefault="004D3719" w:rsidP="002E0757">
      <w:pPr>
        <w:rPr>
          <w:color w:val="000000"/>
        </w:rPr>
      </w:pPr>
      <w:r>
        <w:rPr>
          <w:color w:val="000000"/>
        </w:rPr>
        <w:t xml:space="preserve">[13] </w:t>
      </w:r>
      <w:r w:rsidRPr="004F4280">
        <w:rPr>
          <w:color w:val="000000"/>
        </w:rPr>
        <w:t>TR 146 Lifecycle Compatibility Release 1.0 (</w:t>
      </w:r>
      <w:hyperlink r:id="rId9" w:history="1">
        <w:r w:rsidRPr="00F43CD2">
          <w:rPr>
            <w:rStyle w:val="Hyperlink"/>
          </w:rPr>
          <w:t>http://www.tmforum.org/TechnicalReports/TR146LifecycleCompatibility/36664/article.html</w:t>
        </w:r>
      </w:hyperlink>
      <w:r w:rsidRPr="004F4280">
        <w:rPr>
          <w:color w:val="000000"/>
        </w:rPr>
        <w:t>)</w:t>
      </w:r>
    </w:p>
    <w:p w:rsidR="004D3719" w:rsidRDefault="004D3719" w:rsidP="002E0757">
      <w:pPr>
        <w:rPr>
          <w:color w:val="000000"/>
        </w:rPr>
      </w:pPr>
      <w:r>
        <w:rPr>
          <w:color w:val="000000"/>
        </w:rPr>
        <w:t>[14] See Appendix B for the list of 3GPP Technical Specification series on Network Resource Models.</w:t>
      </w:r>
    </w:p>
    <w:p w:rsidR="004D3719" w:rsidRDefault="004D3719" w:rsidP="002E0757">
      <w:pPr>
        <w:rPr>
          <w:color w:val="000000"/>
        </w:rPr>
      </w:pPr>
      <w:r>
        <w:rPr>
          <w:color w:val="000000"/>
        </w:rPr>
        <w:t>[15]</w:t>
      </w:r>
      <w:r w:rsidRPr="00943D2E">
        <w:rPr>
          <w:i/>
          <w:color w:val="000000"/>
        </w:rPr>
        <w:t xml:space="preserve"> </w:t>
      </w:r>
      <w:r w:rsidRPr="00674606">
        <w:rPr>
          <w:color w:val="000000"/>
        </w:rPr>
        <w:t>DMTF CIM references</w:t>
      </w:r>
      <w:r w:rsidRPr="0080467C">
        <w:rPr>
          <w:color w:val="000000"/>
        </w:rPr>
        <w:t xml:space="preserve"> to be provided</w:t>
      </w:r>
    </w:p>
    <w:p w:rsidR="004D3719" w:rsidRPr="00674606" w:rsidRDefault="004D3719" w:rsidP="002E0757">
      <w:pPr>
        <w:rPr>
          <w:color w:val="000000"/>
          <w:lang w:val="en-US"/>
        </w:rPr>
      </w:pPr>
      <w:r>
        <w:rPr>
          <w:color w:val="000000"/>
        </w:rPr>
        <w:t xml:space="preserve">[16] </w:t>
      </w:r>
      <w:r w:rsidRPr="0080467C">
        <w:rPr>
          <w:color w:val="000000"/>
        </w:rPr>
        <w:t>eTOM reference to be provided</w:t>
      </w:r>
    </w:p>
    <w:p w:rsidR="004D3719" w:rsidRPr="00990402" w:rsidRDefault="004D3719" w:rsidP="00765729">
      <w:pPr>
        <w:spacing w:before="120"/>
      </w:pPr>
    </w:p>
    <w:p w:rsidR="004D3719" w:rsidRDefault="004D3719" w:rsidP="00842160">
      <w:pPr>
        <w:pStyle w:val="Heading1"/>
      </w:pPr>
      <w:bookmarkStart w:id="5" w:name="_Toc296446345"/>
      <w:r>
        <w:t>Definitions, symbols and abbreviations</w:t>
      </w:r>
      <w:bookmarkEnd w:id="5"/>
    </w:p>
    <w:p w:rsidR="004D3719" w:rsidRDefault="004D3719" w:rsidP="00842160">
      <w:pPr>
        <w:pStyle w:val="Heading2"/>
      </w:pPr>
      <w:bookmarkStart w:id="6" w:name="_Toc296446346"/>
      <w:r>
        <w:t>Definitions</w:t>
      </w:r>
      <w:bookmarkEnd w:id="6"/>
    </w:p>
    <w:p w:rsidR="004D3719" w:rsidRDefault="004D3719" w:rsidP="00842160">
      <w:r>
        <w:t>[Editor’s note: Need to reference definitions in the other documents and add any local ones here.]</w:t>
      </w:r>
    </w:p>
    <w:p w:rsidR="004D3719" w:rsidRDefault="004D3719" w:rsidP="00E30E4F">
      <w:pPr>
        <w:pStyle w:val="Heading2"/>
      </w:pPr>
      <w:bookmarkStart w:id="7" w:name="_Toc296446347"/>
      <w:r>
        <w:t>Symbols and abbreviations</w:t>
      </w:r>
      <w:bookmarkEnd w:id="7"/>
    </w:p>
    <w:p w:rsidR="004D3719" w:rsidRDefault="004D3719" w:rsidP="00F80D18">
      <w:pPr>
        <w:pStyle w:val="NW"/>
        <w:ind w:left="851"/>
      </w:pPr>
      <w:r>
        <w:t>[Editor’s note: Need to reference symbols and abbreviations in the other documents and add any local ones here.]</w:t>
      </w:r>
    </w:p>
    <w:p w:rsidR="004D3719" w:rsidRPr="003C3158" w:rsidRDefault="004D3719" w:rsidP="003C3158">
      <w:pPr>
        <w:pStyle w:val="Heading1"/>
      </w:pPr>
      <w:bookmarkStart w:id="8" w:name="_Toc296446348"/>
      <w:r>
        <w:lastRenderedPageBreak/>
        <w:t>Introduction</w:t>
      </w:r>
      <w:bookmarkEnd w:id="8"/>
    </w:p>
    <w:p w:rsidR="004D3719" w:rsidRDefault="004D3719" w:rsidP="00A35C4D">
      <w:pPr>
        <w:keepNext/>
      </w:pPr>
      <w:r>
        <w:t xml:space="preserve">This document sets out a number of independent operator activity contexts where each context has been chosen to exercise one or more of the operator requirements and to lead to points of intersection of the network model work of 3GPP and TMF where some degree of harmonisation would consequently seem valuable. </w:t>
      </w:r>
    </w:p>
    <w:p w:rsidR="004D3719" w:rsidRDefault="004D3719" w:rsidP="001D0FB1">
      <w:pPr>
        <w:keepNext/>
      </w:pPr>
      <w:r>
        <w:t>Each context description focuses on one or more use cases that suitably describe the relevant details of that operator activity with respect to an expected area of intersection. The use cases are first explained and then depicted via one or more stylized network and model diagrams. The model diagram is then developed to a formal model structure and the implied changes to the model are highlighted. Where there are several alternatives each is highlighted separately in the section.</w:t>
      </w:r>
    </w:p>
    <w:p w:rsidR="004D3719" w:rsidRDefault="004D3719" w:rsidP="001D0FB1">
      <w:pPr>
        <w:keepNext/>
      </w:pPr>
      <w:r>
        <w:t xml:space="preserve">Finally the set of changes proposed cumulated from all context analyses are provided in a single model form. </w:t>
      </w:r>
    </w:p>
    <w:p w:rsidR="004D3719" w:rsidRDefault="004D3719" w:rsidP="005B7AE2">
      <w:pPr>
        <w:pStyle w:val="Heading1"/>
      </w:pPr>
      <w:bookmarkStart w:id="9" w:name="_Toc296446349"/>
      <w:r>
        <w:t>Assurance – Fault Location Context</w:t>
      </w:r>
      <w:bookmarkEnd w:id="9"/>
    </w:p>
    <w:p w:rsidR="004D3719" w:rsidRDefault="004D3719" w:rsidP="001D0FB1">
      <w:pPr>
        <w:pStyle w:val="Heading2"/>
      </w:pPr>
      <w:bookmarkStart w:id="10" w:name="_Toc296446350"/>
      <w:r>
        <w:t>Operator Activity Context description</w:t>
      </w:r>
      <w:bookmarkEnd w:id="10"/>
    </w:p>
    <w:p w:rsidR="004D3719" w:rsidRDefault="004D3719" w:rsidP="001D0FB1">
      <w:r>
        <w:t>This operator activity context focuses on the location and repair of a fault. A number of fault examples are used. Each fault example is chosen at a point in the network where it will cause an effect in both the wireless and wire-line part of the network. Some of the examples are used together to demonstrate a potential improvement in the operations characteristics that could be achieved by interconnecting and harmonizing the work of TMF and 3GPP.</w:t>
      </w:r>
    </w:p>
    <w:p w:rsidR="004D3719" w:rsidRDefault="004D3719" w:rsidP="001D0FB1">
      <w:r>
        <w:t>The descriptions focus on the detection of the alerting of the presence of a fault. The descriptions assume a fault location and repair process but do not impose any particular detail on that process.</w:t>
      </w:r>
    </w:p>
    <w:p w:rsidR="004D3719" w:rsidRDefault="004D3719" w:rsidP="001D0FB1">
      <w:r>
        <w:t>The primary focus is on the relating of reports of problems from the two network fragments (3GPP managed and TMF managed) rather than the rationalisation of the specific report details (covered by the other harmonisation activity [Editor’s note: add formal reference].</w:t>
      </w:r>
    </w:p>
    <w:p w:rsidR="004D3719" w:rsidRDefault="004D3719" w:rsidP="001D0FB1">
      <w:pPr>
        <w:pStyle w:val="Heading2"/>
      </w:pPr>
      <w:bookmarkStart w:id="11" w:name="_Toc296446351"/>
      <w:r>
        <w:t>Operator requirements covered</w:t>
      </w:r>
      <w:bookmarkEnd w:id="11"/>
    </w:p>
    <w:p w:rsidR="004D3719" w:rsidRPr="001D0FB1" w:rsidRDefault="004D3719" w:rsidP="001D0FB1">
      <w:r>
        <w:t>[Editor’s note: add references to the operator top 10 requirements and explain why each requirement is relevant. A key focus is quality of alarms and ease of interrelationship of those alarms (which is a sense is also quality of alarms)]</w:t>
      </w:r>
    </w:p>
    <w:p w:rsidR="004D3719" w:rsidRDefault="004D3719" w:rsidP="001D0FB1">
      <w:pPr>
        <w:pStyle w:val="Heading2"/>
      </w:pPr>
      <w:bookmarkStart w:id="12" w:name="_Toc296446352"/>
      <w:r>
        <w:t>Specific use cases</w:t>
      </w:r>
      <w:bookmarkEnd w:id="12"/>
    </w:p>
    <w:p w:rsidR="004D3719" w:rsidRDefault="004D3719" w:rsidP="001D0FB1">
      <w:r>
        <w:t>[Editor’s note: need to add a formal structure to this description and to rationalise the description.]</w:t>
      </w:r>
    </w:p>
    <w:p w:rsidR="004D3719" w:rsidRDefault="004D3719" w:rsidP="00447EA1">
      <w:pPr>
        <w:pStyle w:val="ListParagraph"/>
        <w:numPr>
          <w:ilvl w:val="0"/>
          <w:numId w:val="9"/>
        </w:numPr>
      </w:pPr>
      <w:r>
        <w:t>Network is operational</w:t>
      </w:r>
    </w:p>
    <w:p w:rsidR="004D3719" w:rsidRDefault="004D3719" w:rsidP="00447EA1">
      <w:pPr>
        <w:pStyle w:val="ListParagraph"/>
        <w:numPr>
          <w:ilvl w:val="0"/>
          <w:numId w:val="9"/>
        </w:numPr>
      </w:pPr>
      <w:r>
        <w:t>Problem occurs in the network</w:t>
      </w:r>
    </w:p>
    <w:p w:rsidR="004D3719" w:rsidRDefault="004D3719" w:rsidP="00447EA1">
      <w:pPr>
        <w:pStyle w:val="ListParagraph"/>
        <w:numPr>
          <w:ilvl w:val="0"/>
          <w:numId w:val="9"/>
        </w:numPr>
      </w:pPr>
      <w:r>
        <w:t>Alarms are generated by systems managed via the 3GPP model and the TMF model</w:t>
      </w:r>
    </w:p>
    <w:p w:rsidR="004D3719" w:rsidRDefault="004D3719" w:rsidP="00447EA1">
      <w:pPr>
        <w:pStyle w:val="ListParagraph"/>
        <w:numPr>
          <w:ilvl w:val="0"/>
          <w:numId w:val="9"/>
        </w:numPr>
      </w:pPr>
      <w:r>
        <w:t>Fault location system receives alarms and interrelates them using network and temporal information</w:t>
      </w:r>
    </w:p>
    <w:p w:rsidR="004D3719" w:rsidRDefault="004D3719" w:rsidP="00447EA1">
      <w:pPr>
        <w:pStyle w:val="ListParagraph"/>
        <w:numPr>
          <w:ilvl w:val="0"/>
          <w:numId w:val="9"/>
        </w:numPr>
      </w:pPr>
      <w:r>
        <w:t>Fault location system identifies the alarm(s) not a consequence of other alarms</w:t>
      </w:r>
    </w:p>
    <w:p w:rsidR="004D3719" w:rsidRDefault="004D3719" w:rsidP="00447EA1">
      <w:pPr>
        <w:pStyle w:val="ListParagraph"/>
        <w:numPr>
          <w:ilvl w:val="0"/>
          <w:numId w:val="9"/>
        </w:numPr>
      </w:pPr>
      <w:r>
        <w:t>Service impact system identifies degree of impact and criticality of repair</w:t>
      </w:r>
    </w:p>
    <w:p w:rsidR="004D3719" w:rsidRDefault="004D3719" w:rsidP="00447EA1">
      <w:pPr>
        <w:pStyle w:val="ListParagraph"/>
        <w:numPr>
          <w:ilvl w:val="0"/>
          <w:numId w:val="9"/>
        </w:numPr>
      </w:pPr>
      <w:r>
        <w:t>Repair action initiated</w:t>
      </w:r>
    </w:p>
    <w:p w:rsidR="004D3719" w:rsidRDefault="004D3719" w:rsidP="00447EA1">
      <w:pPr>
        <w:pStyle w:val="ListParagraph"/>
        <w:numPr>
          <w:ilvl w:val="0"/>
          <w:numId w:val="9"/>
        </w:numPr>
      </w:pPr>
      <w:r>
        <w:t>Alarms clear and services are restored</w:t>
      </w:r>
    </w:p>
    <w:p w:rsidR="004D3719" w:rsidRDefault="004D3719" w:rsidP="006F7852">
      <w:r>
        <w:t>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location of the fault and the degree of impact from each fault is vital.</w:t>
      </w:r>
    </w:p>
    <w:p w:rsidR="004D3719" w:rsidRDefault="004D3719" w:rsidP="001D0FB1">
      <w:pPr>
        <w:pStyle w:val="Heading2"/>
      </w:pPr>
      <w:bookmarkStart w:id="13" w:name="_Toc296446353"/>
      <w:r>
        <w:t>Stylized network</w:t>
      </w:r>
      <w:bookmarkEnd w:id="13"/>
    </w:p>
    <w:p w:rsidR="004D3719" w:rsidRDefault="004D3719" w:rsidP="00E5133B">
      <w:r>
        <w:t>A basic network has been chosen to simplify the consideration and a simple fault in the optical network has been chosen to highlight the case.</w:t>
      </w:r>
    </w:p>
    <w:p w:rsidR="004D3719" w:rsidRPr="00E5133B" w:rsidRDefault="004D3719" w:rsidP="00E5133B">
      <w:r>
        <w:t>[Editor’s note: The diagram may need to be enhanced to better depict the failure point. This may entail further simplification of the network so as to remove clutter in the second diagram]</w:t>
      </w:r>
    </w:p>
    <w:p w:rsidR="004D3719" w:rsidRDefault="00B07375" w:rsidP="00447EA1">
      <w:pPr>
        <w:keepNext/>
        <w:jc w:val="center"/>
      </w:pPr>
      <w:r>
        <w:rPr>
          <w:noProof/>
          <w:lang w:val="en-US" w:eastAsia="zh-CN"/>
        </w:rPr>
        <w:lastRenderedPageBreak/>
        <w:drawing>
          <wp:inline distT="0" distB="0" distL="0" distR="0">
            <wp:extent cx="3886200" cy="3263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886200" cy="3263900"/>
                    </a:xfrm>
                    <a:prstGeom prst="rect">
                      <a:avLst/>
                    </a:prstGeom>
                    <a:noFill/>
                    <a:ln w="9525">
                      <a:noFill/>
                      <a:miter lim="800000"/>
                      <a:headEnd/>
                      <a:tailEnd/>
                    </a:ln>
                  </pic:spPr>
                </pic:pic>
              </a:graphicData>
            </a:graphic>
          </wp:inline>
        </w:drawing>
      </w:r>
    </w:p>
    <w:p w:rsidR="004D3719" w:rsidRDefault="004D3719" w:rsidP="00447EA1">
      <w:pPr>
        <w:pStyle w:val="Caption"/>
        <w:jc w:val="center"/>
      </w:pPr>
      <w:r>
        <w:t xml:space="preserve">Fig. </w:t>
      </w:r>
      <w:fldSimple w:instr=" SEQ Fig. \* ARABIC ">
        <w:r>
          <w:rPr>
            <w:noProof/>
          </w:rPr>
          <w:t>1</w:t>
        </w:r>
      </w:fldSimple>
      <w:r>
        <w:t xml:space="preserve"> Example network configuration – high level</w:t>
      </w:r>
    </w:p>
    <w:p w:rsidR="004D3719" w:rsidRPr="006229CE" w:rsidRDefault="004D3719" w:rsidP="00447EA1">
      <w:r>
        <w:t>[Editor’s note: Need to show position of a fault to line up the next figure with the detailed diagrams following].</w:t>
      </w:r>
    </w:p>
    <w:p w:rsidR="004D3719" w:rsidRDefault="00B07375" w:rsidP="00447EA1">
      <w:pPr>
        <w:keepNext/>
        <w:jc w:val="center"/>
      </w:pPr>
      <w:r>
        <w:rPr>
          <w:noProof/>
          <w:lang w:val="en-US" w:eastAsia="zh-CN"/>
        </w:rPr>
        <w:drawing>
          <wp:inline distT="0" distB="0" distL="0" distR="0">
            <wp:extent cx="5664200" cy="1714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664200" cy="1714500"/>
                    </a:xfrm>
                    <a:prstGeom prst="rect">
                      <a:avLst/>
                    </a:prstGeom>
                    <a:noFill/>
                    <a:ln w="9525">
                      <a:noFill/>
                      <a:miter lim="800000"/>
                      <a:headEnd/>
                      <a:tailEnd/>
                    </a:ln>
                  </pic:spPr>
                </pic:pic>
              </a:graphicData>
            </a:graphic>
          </wp:inline>
        </w:drawing>
      </w:r>
    </w:p>
    <w:p w:rsidR="004D3719" w:rsidRDefault="004D3719" w:rsidP="00447EA1">
      <w:pPr>
        <w:pStyle w:val="Caption"/>
        <w:jc w:val="center"/>
      </w:pPr>
      <w:bookmarkStart w:id="14" w:name="_Ref286850376"/>
      <w:r>
        <w:t xml:space="preserve">Fig. </w:t>
      </w:r>
      <w:fldSimple w:instr=" SEQ Fig. \* ARABIC ">
        <w:r>
          <w:rPr>
            <w:noProof/>
          </w:rPr>
          <w:t>2</w:t>
        </w:r>
      </w:fldSimple>
      <w:r>
        <w:t xml:space="preserve"> Example network configuration – detailed – layered view</w:t>
      </w:r>
      <w:bookmarkEnd w:id="14"/>
    </w:p>
    <w:p w:rsidR="004D3719" w:rsidRDefault="004D3719" w:rsidP="00E5133B">
      <w:r>
        <w:t>As a result of the fault in the optical network delivery there is either:</w:t>
      </w:r>
    </w:p>
    <w:p w:rsidR="004D3719" w:rsidRDefault="004D3719" w:rsidP="00E5133B">
      <w:pPr>
        <w:pStyle w:val="ListParagraph"/>
        <w:numPr>
          <w:ilvl w:val="0"/>
          <w:numId w:val="10"/>
        </w:numPr>
      </w:pPr>
      <w:r>
        <w:t>Degradation of service due to errors</w:t>
      </w:r>
    </w:p>
    <w:p w:rsidR="004D3719" w:rsidRDefault="004D3719" w:rsidP="00E5133B">
      <w:pPr>
        <w:pStyle w:val="ListParagraph"/>
        <w:numPr>
          <w:ilvl w:val="1"/>
          <w:numId w:val="10"/>
        </w:numPr>
      </w:pPr>
      <w:r>
        <w:t>Assumes that the failures are soft so as not to cause the protection schemes to activate but sufficient to cause errors and low level impact on the service sufficient to push it outside SLA</w:t>
      </w:r>
    </w:p>
    <w:p w:rsidR="004D3719" w:rsidRDefault="004D3719" w:rsidP="00E5133B">
      <w:pPr>
        <w:pStyle w:val="ListParagraph"/>
        <w:numPr>
          <w:ilvl w:val="0"/>
          <w:numId w:val="10"/>
        </w:numPr>
      </w:pPr>
      <w:r>
        <w:t>Degradation of service due to reduced capacity</w:t>
      </w:r>
    </w:p>
    <w:p w:rsidR="004D3719" w:rsidRDefault="004D3719" w:rsidP="00E5133B">
      <w:pPr>
        <w:pStyle w:val="ListParagraph"/>
        <w:numPr>
          <w:ilvl w:val="1"/>
          <w:numId w:val="10"/>
        </w:numPr>
      </w:pPr>
      <w:r>
        <w:t>Where an optical system has failed and although there are other systems providing alternative feed the network is loaded at peak such that under this failure scenario there is some degree of overbooking of the network during peak usage</w:t>
      </w:r>
    </w:p>
    <w:p w:rsidR="004D3719" w:rsidRDefault="004D3719" w:rsidP="00E5133B">
      <w:pPr>
        <w:pStyle w:val="ListParagraph"/>
        <w:numPr>
          <w:ilvl w:val="0"/>
          <w:numId w:val="10"/>
        </w:numPr>
      </w:pPr>
      <w:r>
        <w:t>Loss of resilience</w:t>
      </w:r>
    </w:p>
    <w:p w:rsidR="004D3719" w:rsidRDefault="004D3719" w:rsidP="006F7852">
      <w:pPr>
        <w:pStyle w:val="ListParagraph"/>
        <w:numPr>
          <w:ilvl w:val="1"/>
          <w:numId w:val="10"/>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4D3719" w:rsidRDefault="004D3719" w:rsidP="00E5133B">
      <w:pPr>
        <w:pStyle w:val="ListParagraph"/>
        <w:numPr>
          <w:ilvl w:val="0"/>
          <w:numId w:val="10"/>
        </w:numPr>
      </w:pPr>
      <w:r>
        <w:t>Loss of service</w:t>
      </w:r>
    </w:p>
    <w:p w:rsidR="004D3719" w:rsidRDefault="004D3719" w:rsidP="006F7852">
      <w:pPr>
        <w:pStyle w:val="ListParagraph"/>
        <w:numPr>
          <w:ilvl w:val="1"/>
          <w:numId w:val="10"/>
        </w:numPr>
      </w:pPr>
      <w:r>
        <w:t xml:space="preserve">Where there has been a failure in one or more optical systems as a result of shared risk or misfortune such that the capacity of the network has dropped to a point where some service is lost. </w:t>
      </w:r>
    </w:p>
    <w:p w:rsidR="004D3719" w:rsidRDefault="004D3719" w:rsidP="006F7852">
      <w:r>
        <w:t>Based upon the work prioritisation consideration noted in an earlier section the operator will need to understand both the location of a fault and its impact for each of the above cases. Clearly any ambiguity especially the appearance of two separate faults where there is actually one fault and a consequence will waste valuable maintenance resource. It is therefore vital that in each case location clarity can be achieved.</w:t>
      </w:r>
    </w:p>
    <w:p w:rsidR="004D3719" w:rsidRDefault="004D3719" w:rsidP="00441F94">
      <w:pPr>
        <w:pStyle w:val="Heading2"/>
      </w:pPr>
      <w:bookmarkStart w:id="15" w:name="_Toc296446354"/>
      <w:r>
        <w:lastRenderedPageBreak/>
        <w:t>Stylized network model</w:t>
      </w:r>
      <w:bookmarkEnd w:id="15"/>
    </w:p>
    <w:p w:rsidR="004D3719" w:rsidRDefault="004D3719" w:rsidP="006F7852">
      <w:r>
        <w:t>The position of the fault highlighted on the earlier network diagram is magnified in the following diagrams. Prior to highlighting the fault positioning it is important to show the arrangement of management of the mixed wireless-wireline solution and the positioning of some of the key model entities.</w:t>
      </w:r>
    </w:p>
    <w:p w:rsidR="004D3719" w:rsidRDefault="004D3719" w:rsidP="006F7852"/>
    <w:p w:rsidR="004D3719" w:rsidRDefault="00592701" w:rsidP="00BD39A6">
      <w:pPr>
        <w:jc w:val="center"/>
      </w:pPr>
      <w:r w:rsidRPr="00BD39A6">
        <w:rPr>
          <w:lang w:val="en-US"/>
        </w:rPr>
        <w:object w:dxaOrig="7071" w:dyaOrig="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64.75pt" o:ole="">
            <v:imagedata r:id="rId12" o:title=""/>
          </v:shape>
          <o:OLEObject Type="Embed" ProgID="PowerPoint.Slide.12" ShapeID="_x0000_i1025" DrawAspect="Content" ObjectID="_1370189693" r:id="rId13"/>
        </w:object>
      </w:r>
    </w:p>
    <w:p w:rsidR="004D3719" w:rsidRDefault="004D3719" w:rsidP="00BD39A6">
      <w:pPr>
        <w:pStyle w:val="Caption"/>
        <w:jc w:val="center"/>
      </w:pPr>
      <w:r>
        <w:t xml:space="preserve">Fig. </w:t>
      </w:r>
      <w:fldSimple w:instr=" SEQ Fig. \* ARABIC ">
        <w:r>
          <w:rPr>
            <w:noProof/>
          </w:rPr>
          <w:t>3</w:t>
        </w:r>
      </w:fldSimple>
      <w:r>
        <w:t xml:space="preserve"> Network fragment showing 3GPP and TMF model positioning</w:t>
      </w:r>
    </w:p>
    <w:p w:rsidR="004D3719" w:rsidRDefault="004D3719" w:rsidP="006F7852">
      <w:r>
        <w:t>The figure above shows two NEs, one wireless and one wireline being managed by two separate management solutions, one based upon 3GPP and one based upon TMF, both feeding to a single OSS where some form of network management is being performed that includes fault localisation. The figure shows an overlay of the TMF and 3GPP classes that would represent aspects of behaviour of the NEs. There would be many other classes in the models for the NEs but only the classes shown are considered relevant in the following cases. It should be noted that the PTP/CTP combination represents the optical port, its layers/protocols and its flexible connection termination capability.</w:t>
      </w:r>
    </w:p>
    <w:p w:rsidR="004D3719" w:rsidRDefault="004D3719" w:rsidP="006F7852">
      <w:r>
        <w:t>The next two figures show the location of alarms in the models under two different fault scenarios. The first is a unidirectional fibre break and the second is a laser fail.</w:t>
      </w:r>
    </w:p>
    <w:p w:rsidR="004D3719" w:rsidRDefault="004D3719" w:rsidP="006F7852"/>
    <w:p w:rsidR="004D3719" w:rsidRDefault="00FA3191" w:rsidP="00BD39A6">
      <w:pPr>
        <w:jc w:val="center"/>
      </w:pPr>
      <w:r w:rsidRPr="00BD39A6">
        <w:rPr>
          <w:lang w:val="en-US"/>
        </w:rPr>
        <w:object w:dxaOrig="7071" w:dyaOrig="5289">
          <v:shape id="_x0000_i1026" type="#_x0000_t75" style="width:353.25pt;height:264.75pt" o:ole="">
            <v:imagedata r:id="rId14" o:title=""/>
          </v:shape>
          <o:OLEObject Type="Embed" ProgID="PowerPoint.Slide.12" ShapeID="_x0000_i1026" DrawAspect="Content" ObjectID="_1370189694" r:id="rId15"/>
        </w:object>
      </w:r>
    </w:p>
    <w:p w:rsidR="004D3719" w:rsidRDefault="004D3719" w:rsidP="00BD39A6">
      <w:pPr>
        <w:pStyle w:val="Caption"/>
        <w:jc w:val="center"/>
      </w:pPr>
      <w:r>
        <w:t xml:space="preserve">Fig. </w:t>
      </w:r>
      <w:fldSimple w:instr=" SEQ Fig. \* ARABIC ">
        <w:r>
          <w:rPr>
            <w:noProof/>
          </w:rPr>
          <w:t>4</w:t>
        </w:r>
      </w:fldSimple>
      <w:r>
        <w:t xml:space="preserve"> Alarm positioning for “Fibre Break” case</w:t>
      </w:r>
    </w:p>
    <w:p w:rsidR="004D3719" w:rsidRDefault="004D3719" w:rsidP="00361A7D">
      <w:r>
        <w:t>In the fibre break case shown above, one indication of the problem is from the NE managed via the 3GPP IRP Agent. It should be noted that there is no standardised entity in the 3GPP NRM against which to report the fibre fail.</w:t>
      </w:r>
    </w:p>
    <w:p w:rsidR="004D3719" w:rsidRDefault="00FA3191" w:rsidP="00BD39A6">
      <w:pPr>
        <w:jc w:val="center"/>
      </w:pPr>
      <w:r w:rsidRPr="00BD39A6">
        <w:rPr>
          <w:lang w:val="en-US"/>
        </w:rPr>
        <w:object w:dxaOrig="7134" w:dyaOrig="5337">
          <v:shape id="_x0000_i1027" type="#_x0000_t75" style="width:357pt;height:267pt" o:ole="">
            <v:imagedata r:id="rId16" o:title=""/>
          </v:shape>
          <o:OLEObject Type="Embed" ProgID="PowerPoint.Slide.12" ShapeID="_x0000_i1027" DrawAspect="Content" ObjectID="_1370189695" r:id="rId17"/>
        </w:object>
      </w:r>
    </w:p>
    <w:p w:rsidR="004D3719" w:rsidRDefault="004D3719" w:rsidP="00BD39A6">
      <w:pPr>
        <w:pStyle w:val="Caption"/>
        <w:jc w:val="center"/>
      </w:pPr>
      <w:r>
        <w:t xml:space="preserve">Fig. </w:t>
      </w:r>
      <w:fldSimple w:instr=" SEQ Fig. \* ARABIC ">
        <w:r>
          <w:rPr>
            <w:noProof/>
          </w:rPr>
          <w:t>5</w:t>
        </w:r>
      </w:fldSimple>
      <w:r>
        <w:t xml:space="preserve"> Alarm positioning for “Laser Fail” case</w:t>
      </w:r>
    </w:p>
    <w:p w:rsidR="004D3719" w:rsidRDefault="004D3719" w:rsidP="006F7852"/>
    <w:p w:rsidR="004D3719" w:rsidRDefault="004D3719" w:rsidP="001D0FB1">
      <w:r>
        <w:t>In the laser fail case shown above there is an indication of a problem from the NE managed via the 3GPP IRP Agent which is identical to the indication in the fibre break case and there is also an indictation of a problem from the NE managed via the TMF EMS which is raised against the port represented by the PTP.</w:t>
      </w:r>
    </w:p>
    <w:p w:rsidR="004D3719" w:rsidRDefault="004D3719" w:rsidP="001D0FB1">
      <w:r>
        <w:t xml:space="preserve">Using the current solution as depicted above there is no relationship between the alarmed IRP Transport entity (of the wireless NE) and the alarmed PTP (of the wireline NE) and as a consequence analysis (e.g. correlation) of the alarms </w:t>
      </w:r>
      <w:r>
        <w:lastRenderedPageBreak/>
        <w:t>will prove difficult. As a consequence it can be argued that the quality of the alarm reporting in these scenarios can be improved from the perspective of fault isolation (a primary process of the OSS) by better interrelationship of the model representations of the two NEs.</w:t>
      </w:r>
    </w:p>
    <w:p w:rsidR="00FA7251" w:rsidRDefault="00806A95" w:rsidP="001D0FB1">
      <w:r>
        <w:t xml:space="preserve">Fault isolation could be better enabled by introduction of Topological Link, PTP and CTP modelling concepts into the </w:t>
      </w:r>
      <w:r w:rsidR="004D3719">
        <w:t xml:space="preserve">“IRP Transport entities” of wireless NE in full recognition of the fact that the wireline protocols terminate in that NE and hence a representation of that protocol termination is required. In both </w:t>
      </w:r>
      <w:r w:rsidR="00FA7251">
        <w:t xml:space="preserve">the “Laser Fail” and “Fibre Break” </w:t>
      </w:r>
      <w:r w:rsidR="004D3719">
        <w:t xml:space="preserve">cases the signal fail alarm on the Wireless NE </w:t>
      </w:r>
      <w:r w:rsidR="00FA7251">
        <w:t>would then be</w:t>
      </w:r>
      <w:r w:rsidR="004D3719">
        <w:t xml:space="preserve"> raised against the enchanced IRP Transport entities (that have incorporated the PTP concept) and in the Laser Fail case the alarms at both ends of the fibre can be related via an understanding of the ToplogicalLink between the the PTP and the enhanced IRP Transport entity. </w:t>
      </w:r>
    </w:p>
    <w:p w:rsidR="004D3719" w:rsidRDefault="004D3719" w:rsidP="001D0FB1">
      <w:r>
        <w:t>The Topological</w:t>
      </w:r>
      <w:r w:rsidR="00FB708C">
        <w:t xml:space="preserve"> </w:t>
      </w:r>
      <w:r>
        <w:t>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or the wireline environment.</w:t>
      </w:r>
    </w:p>
    <w:p w:rsidR="00FA7251" w:rsidRDefault="00FA7251" w:rsidP="001D0FB1"/>
    <w:bookmarkEnd w:id="0"/>
    <w:p w:rsidR="004D3719" w:rsidRPr="00133666" w:rsidRDefault="004D3719" w:rsidP="00881260"/>
    <w:sectPr w:rsidR="004D3719" w:rsidRPr="00133666" w:rsidSect="00BB438D">
      <w:headerReference w:type="default" r:id="rId18"/>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EC1" w:rsidRDefault="004F1EC1">
      <w:r>
        <w:separator/>
      </w:r>
    </w:p>
  </w:endnote>
  <w:endnote w:type="continuationSeparator" w:id="1">
    <w:p w:rsidR="004F1EC1" w:rsidRDefault="004F1E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EC1" w:rsidRDefault="004F1EC1">
      <w:r>
        <w:separator/>
      </w:r>
    </w:p>
  </w:footnote>
  <w:footnote w:type="continuationSeparator" w:id="1">
    <w:p w:rsidR="004F1EC1" w:rsidRDefault="004F1E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19" w:rsidRDefault="004D3719">
    <w:pPr>
      <w:framePr w:h="284" w:hRule="exact" w:wrap="around" w:vAnchor="text" w:hAnchor="margin" w:xAlign="center" w:y="7"/>
      <w:rPr>
        <w:rFonts w:ascii="Arial" w:hAnsi="Arial" w:cs="Arial"/>
        <w:b/>
        <w:sz w:val="18"/>
        <w:szCs w:val="18"/>
      </w:rPr>
    </w:pPr>
  </w:p>
  <w:p w:rsidR="004D3719" w:rsidRDefault="004D3719"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9">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9"/>
  </w:num>
  <w:num w:numId="2">
    <w:abstractNumId w:val="16"/>
  </w:num>
  <w:num w:numId="3">
    <w:abstractNumId w:val="12"/>
  </w:num>
  <w:num w:numId="4">
    <w:abstractNumId w:val="2"/>
  </w:num>
  <w:num w:numId="5">
    <w:abstractNumId w:val="3"/>
  </w:num>
  <w:num w:numId="6">
    <w:abstractNumId w:val="14"/>
  </w:num>
  <w:num w:numId="7">
    <w:abstractNumId w:val="13"/>
  </w:num>
  <w:num w:numId="8">
    <w:abstractNumId w:val="7"/>
  </w:num>
  <w:num w:numId="9">
    <w:abstractNumId w:val="10"/>
  </w:num>
  <w:num w:numId="10">
    <w:abstractNumId w:val="0"/>
  </w:num>
  <w:num w:numId="11">
    <w:abstractNumId w:val="11"/>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
  </w:num>
  <w:num w:numId="17">
    <w:abstractNumId w:val="4"/>
  </w:num>
  <w:num w:numId="18">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rsids>
    <w:rsidRoot w:val="004E213A"/>
    <w:rsid w:val="00002F15"/>
    <w:rsid w:val="0000350A"/>
    <w:rsid w:val="0002213C"/>
    <w:rsid w:val="00027575"/>
    <w:rsid w:val="00031153"/>
    <w:rsid w:val="00033F1F"/>
    <w:rsid w:val="00034CC8"/>
    <w:rsid w:val="00035F58"/>
    <w:rsid w:val="000360BD"/>
    <w:rsid w:val="00040095"/>
    <w:rsid w:val="00041410"/>
    <w:rsid w:val="00047460"/>
    <w:rsid w:val="00053F6E"/>
    <w:rsid w:val="0006069F"/>
    <w:rsid w:val="00064588"/>
    <w:rsid w:val="00064A5A"/>
    <w:rsid w:val="000715C0"/>
    <w:rsid w:val="00074620"/>
    <w:rsid w:val="00080512"/>
    <w:rsid w:val="000819AE"/>
    <w:rsid w:val="00085DFE"/>
    <w:rsid w:val="000A4296"/>
    <w:rsid w:val="000C3828"/>
    <w:rsid w:val="000D5A77"/>
    <w:rsid w:val="000D7D4C"/>
    <w:rsid w:val="000E1B1C"/>
    <w:rsid w:val="000E2375"/>
    <w:rsid w:val="000F2D72"/>
    <w:rsid w:val="000F50A0"/>
    <w:rsid w:val="00100CDA"/>
    <w:rsid w:val="00100F86"/>
    <w:rsid w:val="00102603"/>
    <w:rsid w:val="00112A5D"/>
    <w:rsid w:val="00120550"/>
    <w:rsid w:val="001232DD"/>
    <w:rsid w:val="00125E82"/>
    <w:rsid w:val="00133666"/>
    <w:rsid w:val="001340D9"/>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912"/>
    <w:rsid w:val="001A0DE2"/>
    <w:rsid w:val="001A1D58"/>
    <w:rsid w:val="001A4DCD"/>
    <w:rsid w:val="001C794C"/>
    <w:rsid w:val="001D0FB1"/>
    <w:rsid w:val="001D21C4"/>
    <w:rsid w:val="001D26B9"/>
    <w:rsid w:val="001D4924"/>
    <w:rsid w:val="001D6B17"/>
    <w:rsid w:val="001F03BB"/>
    <w:rsid w:val="001F3A31"/>
    <w:rsid w:val="001F446B"/>
    <w:rsid w:val="0020555C"/>
    <w:rsid w:val="00206B31"/>
    <w:rsid w:val="00207C4B"/>
    <w:rsid w:val="00210EC9"/>
    <w:rsid w:val="00211893"/>
    <w:rsid w:val="00221B91"/>
    <w:rsid w:val="00222C9D"/>
    <w:rsid w:val="00225336"/>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2204"/>
    <w:rsid w:val="0031569E"/>
    <w:rsid w:val="0031617D"/>
    <w:rsid w:val="00317837"/>
    <w:rsid w:val="00320A34"/>
    <w:rsid w:val="00323613"/>
    <w:rsid w:val="00326387"/>
    <w:rsid w:val="0032691B"/>
    <w:rsid w:val="00330A86"/>
    <w:rsid w:val="00346447"/>
    <w:rsid w:val="00350974"/>
    <w:rsid w:val="00352B18"/>
    <w:rsid w:val="00356AB2"/>
    <w:rsid w:val="00361A7D"/>
    <w:rsid w:val="0036392D"/>
    <w:rsid w:val="003668FD"/>
    <w:rsid w:val="00377D76"/>
    <w:rsid w:val="0038283A"/>
    <w:rsid w:val="00383CD4"/>
    <w:rsid w:val="00385EF7"/>
    <w:rsid w:val="00386296"/>
    <w:rsid w:val="00392876"/>
    <w:rsid w:val="003B474E"/>
    <w:rsid w:val="003B4961"/>
    <w:rsid w:val="003C3158"/>
    <w:rsid w:val="003C7713"/>
    <w:rsid w:val="003D0D55"/>
    <w:rsid w:val="003E566A"/>
    <w:rsid w:val="003F752F"/>
    <w:rsid w:val="004116FC"/>
    <w:rsid w:val="00414D2B"/>
    <w:rsid w:val="00441A8C"/>
    <w:rsid w:val="00441F94"/>
    <w:rsid w:val="00447EA1"/>
    <w:rsid w:val="00453545"/>
    <w:rsid w:val="00454880"/>
    <w:rsid w:val="004709BF"/>
    <w:rsid w:val="00474592"/>
    <w:rsid w:val="0047661C"/>
    <w:rsid w:val="0048480E"/>
    <w:rsid w:val="0049075C"/>
    <w:rsid w:val="004A70E1"/>
    <w:rsid w:val="004B19E2"/>
    <w:rsid w:val="004B1BD5"/>
    <w:rsid w:val="004B32E3"/>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5FC5"/>
    <w:rsid w:val="00517B14"/>
    <w:rsid w:val="00520384"/>
    <w:rsid w:val="0053243F"/>
    <w:rsid w:val="0053416E"/>
    <w:rsid w:val="00534E6C"/>
    <w:rsid w:val="0053551F"/>
    <w:rsid w:val="005360C6"/>
    <w:rsid w:val="00557396"/>
    <w:rsid w:val="00562C4E"/>
    <w:rsid w:val="00563F2D"/>
    <w:rsid w:val="00564A36"/>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FC8"/>
    <w:rsid w:val="00614987"/>
    <w:rsid w:val="00616F24"/>
    <w:rsid w:val="006172C7"/>
    <w:rsid w:val="00617EC6"/>
    <w:rsid w:val="006229CE"/>
    <w:rsid w:val="0063399F"/>
    <w:rsid w:val="00634AF0"/>
    <w:rsid w:val="006372A6"/>
    <w:rsid w:val="0064133C"/>
    <w:rsid w:val="006528B8"/>
    <w:rsid w:val="006615F9"/>
    <w:rsid w:val="006724B7"/>
    <w:rsid w:val="00674606"/>
    <w:rsid w:val="00680737"/>
    <w:rsid w:val="006A25BB"/>
    <w:rsid w:val="006A68BB"/>
    <w:rsid w:val="006A6D0A"/>
    <w:rsid w:val="006B436B"/>
    <w:rsid w:val="006C7617"/>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49F0"/>
    <w:rsid w:val="00765729"/>
    <w:rsid w:val="00770C3C"/>
    <w:rsid w:val="007736B5"/>
    <w:rsid w:val="0077457A"/>
    <w:rsid w:val="0077545A"/>
    <w:rsid w:val="00781ACE"/>
    <w:rsid w:val="00785D5F"/>
    <w:rsid w:val="00791A30"/>
    <w:rsid w:val="00797356"/>
    <w:rsid w:val="007A10F6"/>
    <w:rsid w:val="007A5309"/>
    <w:rsid w:val="007A6E6B"/>
    <w:rsid w:val="007B43EC"/>
    <w:rsid w:val="007B491F"/>
    <w:rsid w:val="007B4D06"/>
    <w:rsid w:val="007B6515"/>
    <w:rsid w:val="007C4E25"/>
    <w:rsid w:val="007D0A51"/>
    <w:rsid w:val="007D2B2B"/>
    <w:rsid w:val="007D59A6"/>
    <w:rsid w:val="007E175D"/>
    <w:rsid w:val="0080071B"/>
    <w:rsid w:val="0080467C"/>
    <w:rsid w:val="00805207"/>
    <w:rsid w:val="00806A95"/>
    <w:rsid w:val="00807BDE"/>
    <w:rsid w:val="0081410A"/>
    <w:rsid w:val="00821973"/>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7021"/>
    <w:rsid w:val="008C7CF3"/>
    <w:rsid w:val="008D2750"/>
    <w:rsid w:val="008E3544"/>
    <w:rsid w:val="008E6CF3"/>
    <w:rsid w:val="008F0091"/>
    <w:rsid w:val="008F3901"/>
    <w:rsid w:val="008F4C9F"/>
    <w:rsid w:val="00911324"/>
    <w:rsid w:val="00912E97"/>
    <w:rsid w:val="00917A96"/>
    <w:rsid w:val="00930BDB"/>
    <w:rsid w:val="00936763"/>
    <w:rsid w:val="0094095E"/>
    <w:rsid w:val="00942385"/>
    <w:rsid w:val="009426F3"/>
    <w:rsid w:val="00943D2E"/>
    <w:rsid w:val="00946AD3"/>
    <w:rsid w:val="009515BB"/>
    <w:rsid w:val="00955FA2"/>
    <w:rsid w:val="00961292"/>
    <w:rsid w:val="00961B3B"/>
    <w:rsid w:val="009641AA"/>
    <w:rsid w:val="00973075"/>
    <w:rsid w:val="00975461"/>
    <w:rsid w:val="009760BD"/>
    <w:rsid w:val="00983194"/>
    <w:rsid w:val="00984A26"/>
    <w:rsid w:val="00986B56"/>
    <w:rsid w:val="00990402"/>
    <w:rsid w:val="009A07D5"/>
    <w:rsid w:val="009A6EED"/>
    <w:rsid w:val="009B38A8"/>
    <w:rsid w:val="009B71ED"/>
    <w:rsid w:val="009C59F5"/>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7DDB"/>
    <w:rsid w:val="00A2250F"/>
    <w:rsid w:val="00A2440D"/>
    <w:rsid w:val="00A25664"/>
    <w:rsid w:val="00A34533"/>
    <w:rsid w:val="00A35C4D"/>
    <w:rsid w:val="00A37047"/>
    <w:rsid w:val="00A4315C"/>
    <w:rsid w:val="00A53724"/>
    <w:rsid w:val="00A56566"/>
    <w:rsid w:val="00A565A8"/>
    <w:rsid w:val="00A63554"/>
    <w:rsid w:val="00A63A28"/>
    <w:rsid w:val="00A65E82"/>
    <w:rsid w:val="00A74F81"/>
    <w:rsid w:val="00A849FF"/>
    <w:rsid w:val="00A8601B"/>
    <w:rsid w:val="00AB04F2"/>
    <w:rsid w:val="00AB6938"/>
    <w:rsid w:val="00AB7B48"/>
    <w:rsid w:val="00AC20B5"/>
    <w:rsid w:val="00AD0019"/>
    <w:rsid w:val="00AD376F"/>
    <w:rsid w:val="00AF7DD5"/>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8153A"/>
    <w:rsid w:val="00B8387B"/>
    <w:rsid w:val="00B9549E"/>
    <w:rsid w:val="00BA521D"/>
    <w:rsid w:val="00BB019E"/>
    <w:rsid w:val="00BB438D"/>
    <w:rsid w:val="00BC05CF"/>
    <w:rsid w:val="00BC6237"/>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92203"/>
    <w:rsid w:val="00C93615"/>
    <w:rsid w:val="00C96E80"/>
    <w:rsid w:val="00C977E6"/>
    <w:rsid w:val="00CA06F0"/>
    <w:rsid w:val="00CA3B55"/>
    <w:rsid w:val="00CA4EC9"/>
    <w:rsid w:val="00CB5BDB"/>
    <w:rsid w:val="00CB5E6A"/>
    <w:rsid w:val="00CB7AA5"/>
    <w:rsid w:val="00CC109D"/>
    <w:rsid w:val="00CC397F"/>
    <w:rsid w:val="00CC4091"/>
    <w:rsid w:val="00CC49EF"/>
    <w:rsid w:val="00CC4BC2"/>
    <w:rsid w:val="00CC5BF0"/>
    <w:rsid w:val="00CD5F2C"/>
    <w:rsid w:val="00CE0F67"/>
    <w:rsid w:val="00CE2574"/>
    <w:rsid w:val="00CE4550"/>
    <w:rsid w:val="00D00E42"/>
    <w:rsid w:val="00D0503C"/>
    <w:rsid w:val="00D07094"/>
    <w:rsid w:val="00D1058B"/>
    <w:rsid w:val="00D1194D"/>
    <w:rsid w:val="00D12379"/>
    <w:rsid w:val="00D13320"/>
    <w:rsid w:val="00D2003C"/>
    <w:rsid w:val="00D21044"/>
    <w:rsid w:val="00D22830"/>
    <w:rsid w:val="00D23C5E"/>
    <w:rsid w:val="00D34710"/>
    <w:rsid w:val="00D42C56"/>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5A75"/>
    <w:rsid w:val="00DA5EA1"/>
    <w:rsid w:val="00DA6272"/>
    <w:rsid w:val="00DB0BA5"/>
    <w:rsid w:val="00DB23B0"/>
    <w:rsid w:val="00DC00B9"/>
    <w:rsid w:val="00DC0ADD"/>
    <w:rsid w:val="00DC309B"/>
    <w:rsid w:val="00DC30F6"/>
    <w:rsid w:val="00DC4DA2"/>
    <w:rsid w:val="00DD46E1"/>
    <w:rsid w:val="00DE2CD9"/>
    <w:rsid w:val="00DE3CF0"/>
    <w:rsid w:val="00DE5451"/>
    <w:rsid w:val="00DE60C5"/>
    <w:rsid w:val="00DE7363"/>
    <w:rsid w:val="00DF0A15"/>
    <w:rsid w:val="00E00441"/>
    <w:rsid w:val="00E05A7A"/>
    <w:rsid w:val="00E12D98"/>
    <w:rsid w:val="00E14D40"/>
    <w:rsid w:val="00E15227"/>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9551E"/>
    <w:rsid w:val="00EA59EE"/>
    <w:rsid w:val="00EA6CAB"/>
    <w:rsid w:val="00EB2579"/>
    <w:rsid w:val="00EB7EA4"/>
    <w:rsid w:val="00EC4A25"/>
    <w:rsid w:val="00ED38AC"/>
    <w:rsid w:val="00ED5B9E"/>
    <w:rsid w:val="00EE2967"/>
    <w:rsid w:val="00EE2D84"/>
    <w:rsid w:val="00EE38C3"/>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E9D"/>
    <w:rsid w:val="00F80D18"/>
    <w:rsid w:val="00F907F1"/>
    <w:rsid w:val="00FA1266"/>
    <w:rsid w:val="00FA3191"/>
    <w:rsid w:val="00FA7213"/>
    <w:rsid w:val="00FA7251"/>
    <w:rsid w:val="00FB2B15"/>
    <w:rsid w:val="00FB3F40"/>
    <w:rsid w:val="00FB708C"/>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0C3828"/>
    <w:pPr>
      <w:ind w:left="720"/>
      <w:contextualSpacing/>
    </w:pPr>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mforum.org/MTOSIRelease20/MTOSISolutionSuite/35252/article.html" TargetMode="External"/><Relationship Id="rId13" Type="http://schemas.openxmlformats.org/officeDocument/2006/relationships/package" Target="embeddings/Microsoft_Office_PowerPoint_Slide1.sldx"/><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roadband-forum.org/ftp/pub/approved-specs/af-nm-0027.000.pdf" TargetMode="External"/><Relationship Id="rId12" Type="http://schemas.openxmlformats.org/officeDocument/2006/relationships/image" Target="media/image3.emf"/><Relationship Id="rId17" Type="http://schemas.openxmlformats.org/officeDocument/2006/relationships/package" Target="embeddings/Microsoft_Office_PowerPoint_Slide3.sld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package" Target="embeddings/Microsoft_Office_PowerPoint_Slide2.sl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mforum.org/TechnicalReports/TR146LifecycleCompatibility/36664/article.html"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Pages>
  <Words>2825</Words>
  <Characters>16103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18891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2</cp:revision>
  <dcterms:created xsi:type="dcterms:W3CDTF">2011-06-21T18:27:00Z</dcterms:created>
  <dcterms:modified xsi:type="dcterms:W3CDTF">2011-06-21T18:27:00Z</dcterms:modified>
</cp:coreProperties>
</file>