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3C6" w:rsidRPr="001F3EB7" w:rsidRDefault="001F13C6">
      <w:pPr>
        <w:tabs>
          <w:tab w:val="left" w:pos="2127"/>
        </w:tabs>
        <w:spacing w:before="240"/>
        <w:ind w:left="2131" w:hanging="2131"/>
        <w:rPr>
          <w:b/>
          <w:sz w:val="24"/>
        </w:rPr>
      </w:pPr>
      <w:r w:rsidRPr="001F3EB7">
        <w:rPr>
          <w:b/>
          <w:sz w:val="24"/>
        </w:rPr>
        <w:t>Source:</w:t>
      </w:r>
      <w:r w:rsidRPr="001F3EB7">
        <w:rPr>
          <w:b/>
          <w:sz w:val="24"/>
        </w:rPr>
        <w:tab/>
      </w:r>
      <w:r w:rsidR="00167FD2">
        <w:rPr>
          <w:b/>
          <w:sz w:val="24"/>
        </w:rPr>
        <w:t>Huawei Technologies Co. Ltd.</w:t>
      </w:r>
    </w:p>
    <w:p w:rsidR="001F13C6" w:rsidRDefault="001F13C6" w:rsidP="0076051B">
      <w:pPr>
        <w:tabs>
          <w:tab w:val="left" w:pos="2127"/>
        </w:tabs>
        <w:ind w:left="2131" w:hanging="2131"/>
        <w:rPr>
          <w:b/>
          <w:sz w:val="24"/>
        </w:rPr>
      </w:pPr>
      <w:r>
        <w:rPr>
          <w:b/>
          <w:sz w:val="24"/>
        </w:rPr>
        <w:t>Title:</w:t>
      </w:r>
      <w:r>
        <w:rPr>
          <w:b/>
          <w:sz w:val="24"/>
        </w:rPr>
        <w:tab/>
      </w:r>
      <w:r w:rsidR="006C453D">
        <w:rPr>
          <w:b/>
          <w:sz w:val="24"/>
        </w:rPr>
        <w:t xml:space="preserve">On </w:t>
      </w:r>
      <w:r w:rsidR="00167FD2">
        <w:rPr>
          <w:b/>
          <w:sz w:val="24"/>
        </w:rPr>
        <w:t>Use cases for Mobile 3D video</w:t>
      </w:r>
    </w:p>
    <w:p w:rsidR="00075521" w:rsidRDefault="00075521" w:rsidP="00075521">
      <w:pPr>
        <w:tabs>
          <w:tab w:val="left" w:pos="2127"/>
        </w:tabs>
        <w:ind w:left="2131" w:hanging="2131"/>
        <w:rPr>
          <w:b/>
          <w:sz w:val="24"/>
        </w:rPr>
      </w:pPr>
      <w:r>
        <w:rPr>
          <w:b/>
          <w:sz w:val="24"/>
        </w:rPr>
        <w:t>Document for:</w:t>
      </w:r>
      <w:r>
        <w:rPr>
          <w:b/>
          <w:sz w:val="24"/>
        </w:rPr>
        <w:tab/>
      </w:r>
      <w:r w:rsidR="005F34E3">
        <w:rPr>
          <w:b/>
          <w:sz w:val="24"/>
        </w:rPr>
        <w:t>Discussion and Approval</w:t>
      </w:r>
    </w:p>
    <w:p w:rsidR="001F13C6" w:rsidRDefault="00B27DF6" w:rsidP="00592D95">
      <w:pPr>
        <w:tabs>
          <w:tab w:val="left" w:pos="2127"/>
          <w:tab w:val="left" w:pos="3615"/>
        </w:tabs>
        <w:ind w:left="2131" w:hanging="2131"/>
        <w:rPr>
          <w:b/>
          <w:sz w:val="24"/>
        </w:rPr>
      </w:pPr>
      <w:r>
        <w:rPr>
          <w:b/>
          <w:sz w:val="24"/>
        </w:rPr>
        <w:t>Agenda Item:</w:t>
      </w:r>
      <w:r>
        <w:rPr>
          <w:b/>
          <w:sz w:val="24"/>
        </w:rPr>
        <w:tab/>
      </w:r>
      <w:r w:rsidR="006A69DA">
        <w:rPr>
          <w:b/>
          <w:sz w:val="24"/>
        </w:rPr>
        <w:t>9</w:t>
      </w:r>
    </w:p>
    <w:p w:rsidR="001F13C6" w:rsidRDefault="001F13C6">
      <w:pPr>
        <w:pBdr>
          <w:top w:val="single" w:sz="12" w:space="1" w:color="auto"/>
        </w:pBdr>
        <w:spacing w:after="0"/>
        <w:rPr>
          <w:lang w:val="en-US"/>
        </w:rPr>
      </w:pPr>
    </w:p>
    <w:p w:rsidR="00476378" w:rsidRDefault="00476378" w:rsidP="00476378">
      <w:pPr>
        <w:pStyle w:val="Heading1"/>
        <w:rPr>
          <w:b/>
        </w:rPr>
      </w:pPr>
      <w:r>
        <w:rPr>
          <w:b/>
        </w:rPr>
        <w:t>1 Introduction</w:t>
      </w:r>
    </w:p>
    <w:p w:rsidR="00F1028C" w:rsidRPr="00F1028C" w:rsidRDefault="00A31258" w:rsidP="00F1028C">
      <w:r>
        <w:t>The work on 3D video for 3GPP services has started in Rel-10</w:t>
      </w:r>
      <w:r w:rsidR="00353E9B">
        <w:t>.</w:t>
      </w:r>
      <w:r>
        <w:t xml:space="preserve"> A set of use cases as well as the description of the solutions for mobile 3D video has been already collected in TR 26.904 [1</w:t>
      </w:r>
      <w:r w:rsidRPr="00A31258">
        <w:rPr>
          <w:lang w:val="en-US"/>
        </w:rPr>
        <w:t>]</w:t>
      </w:r>
      <w:r>
        <w:t>. In order to speed up the process in Rel-11, we propose to adopt the sections on the solution description from TR 26.904.</w:t>
      </w:r>
    </w:p>
    <w:p w:rsidR="001F3EB7" w:rsidRDefault="001F3EB7" w:rsidP="00476378"/>
    <w:p w:rsidR="00E5699B" w:rsidRDefault="00B95D1E" w:rsidP="005211DA">
      <w:pPr>
        <w:pStyle w:val="Heading1"/>
        <w:rPr>
          <w:b/>
        </w:rPr>
      </w:pPr>
      <w:proofErr w:type="gramStart"/>
      <w:r w:rsidRPr="005211DA">
        <w:rPr>
          <w:b/>
        </w:rPr>
        <w:t>2</w:t>
      </w:r>
      <w:r w:rsidR="005211DA" w:rsidRPr="005211DA">
        <w:rPr>
          <w:b/>
        </w:rPr>
        <w:t xml:space="preserve"> </w:t>
      </w:r>
      <w:r w:rsidR="00EC1640" w:rsidRPr="005211DA">
        <w:rPr>
          <w:b/>
        </w:rPr>
        <w:t xml:space="preserve"> </w:t>
      </w:r>
      <w:r w:rsidR="00A31258">
        <w:rPr>
          <w:b/>
        </w:rPr>
        <w:t>Proposal</w:t>
      </w:r>
      <w:proofErr w:type="gramEnd"/>
    </w:p>
    <w:p w:rsidR="004E78A5" w:rsidRPr="001E30B3" w:rsidRDefault="004E78A5" w:rsidP="004E78A5">
      <w:pPr>
        <w:pStyle w:val="Heading3"/>
      </w:pPr>
      <w:bookmarkStart w:id="0" w:name="_Toc287556665"/>
      <w:r>
        <w:t>5</w:t>
      </w:r>
      <w:r w:rsidRPr="001E30B3">
        <w:t>.2</w:t>
      </w:r>
      <w:r w:rsidRPr="001E30B3">
        <w:tab/>
      </w:r>
      <w:bookmarkEnd w:id="0"/>
      <w:r>
        <w:t xml:space="preserve">Mobile 3D Video </w:t>
      </w:r>
      <w:proofErr w:type="spellStart"/>
      <w:r>
        <w:t>Codecs</w:t>
      </w:r>
      <w:proofErr w:type="spellEnd"/>
    </w:p>
    <w:p w:rsidR="004E78A5" w:rsidRPr="001E30B3" w:rsidRDefault="004E78A5" w:rsidP="004E78A5">
      <w:pPr>
        <w:pStyle w:val="Heading4"/>
      </w:pPr>
      <w:bookmarkStart w:id="1" w:name="_Toc287556666"/>
      <w:r>
        <w:t>5</w:t>
      </w:r>
      <w:r w:rsidRPr="001E30B3">
        <w:t>.2.1</w:t>
      </w:r>
      <w:r w:rsidRPr="001E30B3">
        <w:rPr>
          <w:rFonts w:hint="eastAsia"/>
        </w:rPr>
        <w:tab/>
      </w:r>
      <w:r w:rsidRPr="001E30B3">
        <w:t>Introduction</w:t>
      </w:r>
      <w:bookmarkEnd w:id="1"/>
    </w:p>
    <w:p w:rsidR="004E78A5" w:rsidRPr="001E30B3" w:rsidRDefault="004E78A5" w:rsidP="004E78A5">
      <w:r w:rsidRPr="001E30B3">
        <w:t>There are 2 major ways of formatting the views of a stereoscopic video: spatial compression and temporal interleaving. Other formats such</w:t>
      </w:r>
      <w:r>
        <w:t xml:space="preserve"> as</w:t>
      </w:r>
      <w:r w:rsidRPr="001E30B3">
        <w:t xml:space="preserve"> colo</w:t>
      </w:r>
      <w:r>
        <w:t>u</w:t>
      </w:r>
      <w:r w:rsidRPr="001E30B3">
        <w:t xml:space="preserve">r shifting and 2D+Depth are possible but are either outdated or still subject to research and development. </w:t>
      </w:r>
    </w:p>
    <w:p w:rsidR="004E78A5" w:rsidRPr="001E30B3" w:rsidRDefault="004E78A5" w:rsidP="004E78A5">
      <w:r w:rsidRPr="001E30B3">
        <w:t>Finally, the left and right views may also be encoded as separate views, possibly exploiting redundancies between the two views to enhance the compression efficiency. This technique is standardized by MPEG as part of the H.264/AVC standard.</w:t>
      </w:r>
    </w:p>
    <w:p w:rsidR="004E78A5" w:rsidRPr="001E30B3" w:rsidRDefault="004E78A5" w:rsidP="004E78A5">
      <w:pPr>
        <w:pStyle w:val="Heading4"/>
      </w:pPr>
      <w:bookmarkStart w:id="2" w:name="_Toc287556667"/>
      <w:r>
        <w:t>5.2</w:t>
      </w:r>
      <w:r w:rsidRPr="001E30B3">
        <w:t>.2</w:t>
      </w:r>
      <w:r w:rsidRPr="001E30B3">
        <w:tab/>
        <w:t>Packing Formats</w:t>
      </w:r>
      <w:bookmarkEnd w:id="2"/>
    </w:p>
    <w:p w:rsidR="004E78A5" w:rsidRPr="001E30B3" w:rsidRDefault="004E78A5" w:rsidP="004E78A5">
      <w:pPr>
        <w:pStyle w:val="Heading5"/>
      </w:pPr>
      <w:bookmarkStart w:id="3" w:name="_Toc287556668"/>
      <w:r>
        <w:t>5</w:t>
      </w:r>
      <w:r w:rsidRPr="001E30B3">
        <w:t>.2.2.1</w:t>
      </w:r>
      <w:r w:rsidRPr="001E30B3">
        <w:tab/>
        <w:t>Frame Compatible Video</w:t>
      </w:r>
      <w:bookmarkEnd w:id="3"/>
    </w:p>
    <w:p w:rsidR="004E78A5" w:rsidRPr="001E30B3" w:rsidRDefault="004E78A5" w:rsidP="004E78A5">
      <w:r w:rsidRPr="001E30B3">
        <w:t>This technique uses spatial compression to pack the two views of the stereoscopic video into a single frame (thus the name frame compatible). This allows the usage of deployed encoding and transport infrastructure and keeping similar bandwidth requirements at the cost of information loss. The two views are first down-sampled and then packed. The down-sampling may be performed horizontally, vertically, or diagonally. The packing may use a side-by-side, top-bottom, interleaved, or checkerboard format. The different alternatives are illustrated in the following figures.</w:t>
      </w:r>
    </w:p>
    <w:p w:rsidR="004E78A5" w:rsidRPr="001E30B3" w:rsidRDefault="004E78A5" w:rsidP="004E78A5">
      <w:pPr>
        <w:pStyle w:val="TH"/>
      </w:pPr>
      <w:r>
        <w:rPr>
          <w:noProof/>
          <w:lang w:val="en-US" w:eastAsia="zh-CN"/>
        </w:rPr>
        <w:lastRenderedPageBreak/>
        <w:drawing>
          <wp:inline distT="0" distB="0" distL="0" distR="0">
            <wp:extent cx="3816350" cy="56292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3816350" cy="5629275"/>
                    </a:xfrm>
                    <a:prstGeom prst="rect">
                      <a:avLst/>
                    </a:prstGeom>
                    <a:noFill/>
                    <a:ln w="9525">
                      <a:noFill/>
                      <a:miter lim="800000"/>
                      <a:headEnd/>
                      <a:tailEnd/>
                    </a:ln>
                  </pic:spPr>
                </pic:pic>
              </a:graphicData>
            </a:graphic>
          </wp:inline>
        </w:drawing>
      </w:r>
    </w:p>
    <w:p w:rsidR="004E78A5" w:rsidRPr="001E30B3" w:rsidRDefault="004E78A5" w:rsidP="004E78A5">
      <w:pPr>
        <w:pStyle w:val="TF"/>
      </w:pPr>
      <w:r w:rsidRPr="001E30B3">
        <w:t xml:space="preserve">Figure </w:t>
      </w:r>
      <w:r w:rsidRPr="001E30B3">
        <w:rPr>
          <w:rFonts w:eastAsia="Malgun Gothic" w:hint="eastAsia"/>
          <w:lang w:eastAsia="ko-KR"/>
        </w:rPr>
        <w:t>69</w:t>
      </w:r>
      <w:r w:rsidRPr="001E30B3">
        <w:t>:</w:t>
      </w:r>
      <w:r w:rsidRPr="001E30B3">
        <w:rPr>
          <w:rFonts w:hint="eastAsia"/>
          <w:lang w:eastAsia="ko-KR"/>
        </w:rPr>
        <w:t xml:space="preserve"> Spatial packing formats</w:t>
      </w:r>
    </w:p>
    <w:p w:rsidR="004E78A5" w:rsidRPr="001E30B3" w:rsidRDefault="004E78A5" w:rsidP="004E78A5">
      <w:pPr>
        <w:pStyle w:val="Heading5"/>
      </w:pPr>
      <w:bookmarkStart w:id="4" w:name="_Toc287556669"/>
      <w:r>
        <w:t>5</w:t>
      </w:r>
      <w:r w:rsidRPr="001E30B3">
        <w:t>.2.2.2</w:t>
      </w:r>
      <w:r w:rsidRPr="001E30B3">
        <w:tab/>
        <w:t>Temporal Interleaving</w:t>
      </w:r>
      <w:bookmarkEnd w:id="4"/>
    </w:p>
    <w:p w:rsidR="004E78A5" w:rsidRPr="001E30B3" w:rsidRDefault="004E78A5" w:rsidP="004E78A5">
      <w:r w:rsidRPr="001E30B3">
        <w:t>In temporal interleaving, the video is encoded at double the frame rate of the original video. Each pair of subsequent pictures constitutes a stereo pair (left and right view). The rendering of the time interleaved stereoscopic video is typically performed at the high frame rate, where active (shutter) glasses are used to blend the incorrect view at each eye. This requires accurate synchronization between the glasses and the screen.</w:t>
      </w:r>
      <w:r>
        <w:t xml:space="preserve"> </w:t>
      </w:r>
    </w:p>
    <w:p w:rsidR="004E78A5" w:rsidRPr="001E30B3" w:rsidRDefault="004E78A5" w:rsidP="004E78A5">
      <w:pPr>
        <w:pStyle w:val="TH"/>
      </w:pPr>
      <w:r>
        <w:rPr>
          <w:noProof/>
          <w:lang w:val="en-US" w:eastAsia="zh-CN"/>
        </w:rPr>
        <w:lastRenderedPageBreak/>
        <w:drawing>
          <wp:inline distT="0" distB="0" distL="0" distR="0">
            <wp:extent cx="3983355" cy="2059305"/>
            <wp:effectExtent l="0" t="0" r="0" b="0"/>
            <wp:docPr id="6" name="개체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64696" cy="2896716"/>
                      <a:chOff x="1115616" y="1052736"/>
                      <a:chExt cx="6264696" cy="2896716"/>
                    </a:xfrm>
                  </a:grpSpPr>
                  <a:sp>
                    <a:nvSpPr>
                      <a:cNvPr id="7" name="직사각형 6"/>
                      <a:cNvSpPr/>
                    </a:nvSpPr>
                    <a:spPr>
                      <a:xfrm>
                        <a:off x="1259632" y="112474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직사각형 7"/>
                      <a:cNvSpPr/>
                    </a:nvSpPr>
                    <a:spPr>
                      <a:xfrm>
                        <a:off x="1268016" y="1709192"/>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직사각형 8"/>
                      <a:cNvSpPr/>
                    </a:nvSpPr>
                    <a:spPr>
                      <a:xfrm>
                        <a:off x="2043336" y="112474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직사각형 9"/>
                      <a:cNvSpPr/>
                    </a:nvSpPr>
                    <a:spPr>
                      <a:xfrm>
                        <a:off x="2051720" y="1709192"/>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직사각형 10"/>
                      <a:cNvSpPr/>
                    </a:nvSpPr>
                    <a:spPr>
                      <a:xfrm>
                        <a:off x="2843808" y="112474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직사각형 11"/>
                      <a:cNvSpPr/>
                    </a:nvSpPr>
                    <a:spPr>
                      <a:xfrm>
                        <a:off x="2852192" y="1709192"/>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직사각형 12"/>
                      <a:cNvSpPr/>
                    </a:nvSpPr>
                    <a:spPr>
                      <a:xfrm>
                        <a:off x="3635896" y="112474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직사각형 13"/>
                      <a:cNvSpPr/>
                    </a:nvSpPr>
                    <a:spPr>
                      <a:xfrm>
                        <a:off x="3644280" y="1709192"/>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TextBox 14"/>
                      <a:cNvSpPr txBox="1"/>
                    </a:nvSpPr>
                    <a:spPr>
                      <a:xfrm>
                        <a:off x="4499992" y="1052736"/>
                        <a:ext cx="1152128" cy="369332"/>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dirty="0" smtClean="0"/>
                            <a:t>.  .  .  .  </a:t>
                          </a:r>
                          <a:endParaRPr lang="ko-KR" altLang="en-US" dirty="0"/>
                        </a:p>
                      </a:txBody>
                      <a:useSpRect/>
                    </a:txSp>
                  </a:sp>
                  <a:pic>
                    <a:nvPicPr>
                      <a:cNvPr id="1028" name="Picture 4" descr="http://www.webcamproshop.com/v/vspfiles/images/h264_logo.jpg"/>
                      <a:cNvPicPr>
                        <a:picLocks noChangeAspect="1" noChangeArrowheads="1"/>
                      </a:cNvPicPr>
                    </a:nvPicPr>
                    <a:blipFill>
                      <a:blip r:embed="rId9"/>
                      <a:srcRect/>
                      <a:stretch>
                        <a:fillRect/>
                      </a:stretch>
                    </a:blipFill>
                    <a:spPr bwMode="auto">
                      <a:xfrm>
                        <a:off x="6228184" y="2996952"/>
                        <a:ext cx="952500" cy="952500"/>
                      </a:xfrm>
                      <a:prstGeom prst="rect">
                        <a:avLst/>
                      </a:prstGeom>
                      <a:noFill/>
                    </a:spPr>
                  </a:pic>
                  <a:sp>
                    <a:nvSpPr>
                      <a:cNvPr id="26" name="아래쪽 화살표 25"/>
                      <a:cNvSpPr/>
                    </a:nvSpPr>
                    <a:spPr>
                      <a:xfrm>
                        <a:off x="2483768" y="2924944"/>
                        <a:ext cx="432048" cy="288032"/>
                      </a:xfrm>
                      <a:prstGeom prst="downArrow">
                        <a:avLst/>
                      </a:prstGeom>
                      <a:ln w="3175"/>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모서리가 둥근 직사각형 26"/>
                      <a:cNvSpPr/>
                    </a:nvSpPr>
                    <a:spPr>
                      <a:xfrm>
                        <a:off x="1979712" y="2564904"/>
                        <a:ext cx="1800200" cy="360040"/>
                      </a:xfrm>
                      <a:prstGeom prst="roundRect">
                        <a:avLst/>
                      </a:prstGeom>
                      <a:solidFill>
                        <a:schemeClr val="bg1"/>
                      </a:solidFill>
                      <a:ln w="3175"/>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rearrange</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8" name="아래쪽 화살표 27"/>
                      <a:cNvSpPr/>
                    </a:nvSpPr>
                    <a:spPr>
                      <a:xfrm>
                        <a:off x="2483768" y="2276872"/>
                        <a:ext cx="432048" cy="288032"/>
                      </a:xfrm>
                      <a:prstGeom prst="downArrow">
                        <a:avLst/>
                      </a:prstGeom>
                      <a:ln w="3175"/>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오른쪽 화살표 28"/>
                      <a:cNvSpPr/>
                    </a:nvSpPr>
                    <a:spPr>
                      <a:xfrm>
                        <a:off x="5004048" y="3356992"/>
                        <a:ext cx="576064" cy="216024"/>
                      </a:xfrm>
                      <a:prstGeom prst="rightArrow">
                        <a:avLst/>
                      </a:prstGeom>
                      <a:ln w="3175"/>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TextBox 29"/>
                      <a:cNvSpPr txBox="1"/>
                    </a:nvSpPr>
                    <a:spPr>
                      <a:xfrm>
                        <a:off x="4572000" y="1763524"/>
                        <a:ext cx="1152128" cy="369332"/>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dirty="0" smtClean="0"/>
                            <a:t>.  .  .  .  </a:t>
                          </a:r>
                          <a:endParaRPr lang="ko-KR" altLang="en-US" dirty="0"/>
                        </a:p>
                      </a:txBody>
                      <a:useSpRect/>
                    </a:txSp>
                  </a:sp>
                  <a:cxnSp>
                    <a:nvCxnSpPr>
                      <a:cNvPr id="34" name="직선 화살표 연결선 33"/>
                      <a:cNvCxnSpPr/>
                    </a:nvCxnSpPr>
                    <a:spPr>
                      <a:xfrm>
                        <a:off x="1259632" y="2276872"/>
                        <a:ext cx="792088" cy="1588"/>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36" name="직선 연결선 35"/>
                      <a:cNvCxnSpPr/>
                    </a:nvCxnSpPr>
                    <a:spPr>
                      <a:xfrm rot="5400000" flipH="1" flipV="1">
                        <a:off x="1079612" y="2312876"/>
                        <a:ext cx="36004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7" name="직선 연결선 36"/>
                      <a:cNvCxnSpPr/>
                    </a:nvCxnSpPr>
                    <a:spPr>
                      <a:xfrm rot="5400000" flipH="1" flipV="1">
                        <a:off x="1871700" y="2312876"/>
                        <a:ext cx="360040" cy="0"/>
                      </a:xfrm>
                      <a:prstGeom prst="line">
                        <a:avLst/>
                      </a:prstGeom>
                    </a:spPr>
                    <a:style>
                      <a:lnRef idx="1">
                        <a:schemeClr val="accent1"/>
                      </a:lnRef>
                      <a:fillRef idx="0">
                        <a:schemeClr val="accent1"/>
                      </a:fillRef>
                      <a:effectRef idx="0">
                        <a:schemeClr val="accent1"/>
                      </a:effectRef>
                      <a:fontRef idx="minor">
                        <a:schemeClr val="tx1"/>
                      </a:fontRef>
                    </a:style>
                  </a:cxnSp>
                  <a:sp>
                    <a:nvSpPr>
                      <a:cNvPr id="38" name="TextBox 37"/>
                      <a:cNvSpPr txBox="1"/>
                    </a:nvSpPr>
                    <a:spPr>
                      <a:xfrm>
                        <a:off x="1187624" y="2329135"/>
                        <a:ext cx="1152128" cy="307777"/>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sz="1400" dirty="0" smtClean="0"/>
                            <a:t>1/30 sec</a:t>
                          </a:r>
                          <a:endParaRPr lang="ko-KR" altLang="en-US" sz="1400" dirty="0"/>
                        </a:p>
                      </a:txBody>
                      <a:useSpRect/>
                    </a:txSp>
                  </a:sp>
                  <a:sp>
                    <a:nvSpPr>
                      <a:cNvPr id="40" name="직사각형 39"/>
                      <a:cNvSpPr/>
                    </a:nvSpPr>
                    <a:spPr>
                      <a:xfrm>
                        <a:off x="1115616" y="3294660"/>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직사각형 40"/>
                      <a:cNvSpPr/>
                    </a:nvSpPr>
                    <a:spPr>
                      <a:xfrm>
                        <a:off x="1890936" y="328498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직사각형 43"/>
                      <a:cNvSpPr/>
                    </a:nvSpPr>
                    <a:spPr>
                      <a:xfrm>
                        <a:off x="2699792" y="3294660"/>
                        <a:ext cx="576064" cy="504056"/>
                      </a:xfrm>
                      <a:prstGeom prst="rect">
                        <a:avLst/>
                      </a:prstGeom>
                      <a:solidFill>
                        <a:schemeClr val="accent3">
                          <a:lumMod val="20000"/>
                          <a:lumOff val="80000"/>
                        </a:schemeClr>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L</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직사각형 44"/>
                      <a:cNvSpPr/>
                    </a:nvSpPr>
                    <a:spPr>
                      <a:xfrm>
                        <a:off x="3483496" y="3284984"/>
                        <a:ext cx="576064" cy="504056"/>
                      </a:xfrm>
                      <a:prstGeom prst="rect">
                        <a:avLst/>
                      </a:prstGeom>
                      <a:solidFill>
                        <a:schemeClr val="bg1"/>
                      </a:solidFill>
                      <a:ln w="3175">
                        <a:solidFill>
                          <a:schemeClr val="tx1"/>
                        </a:solidFill>
                      </a:ln>
                    </a:spPr>
                    <a:txSp>
                      <a:txBody>
                        <a:bodyPr rtlCol="0" anchor="ctr"/>
                        <a:lstStyle>
                          <a:defPPr>
                            <a:defRPr lang="ko-KR"/>
                          </a:defPPr>
                          <a:lvl1pPr marL="0" algn="l" defTabSz="914400" rtl="0" eaLnBrk="1" latinLnBrk="1" hangingPunct="1">
                            <a:defRPr sz="1800" kern="1200">
                              <a:solidFill>
                                <a:schemeClr val="lt1"/>
                              </a:solidFill>
                              <a:latin typeface="+mn-lt"/>
                              <a:ea typeface="+mn-ea"/>
                              <a:cs typeface="+mn-cs"/>
                            </a:defRPr>
                          </a:lvl1pPr>
                          <a:lvl2pPr marL="457200" algn="l" defTabSz="914400" rtl="0" eaLnBrk="1" latinLnBrk="1" hangingPunct="1">
                            <a:defRPr sz="1800" kern="1200">
                              <a:solidFill>
                                <a:schemeClr val="lt1"/>
                              </a:solidFill>
                              <a:latin typeface="+mn-lt"/>
                              <a:ea typeface="+mn-ea"/>
                              <a:cs typeface="+mn-cs"/>
                            </a:defRPr>
                          </a:lvl2pPr>
                          <a:lvl3pPr marL="914400" algn="l" defTabSz="914400" rtl="0" eaLnBrk="1" latinLnBrk="1" hangingPunct="1">
                            <a:defRPr sz="1800" kern="1200">
                              <a:solidFill>
                                <a:schemeClr val="lt1"/>
                              </a:solidFill>
                              <a:latin typeface="+mn-lt"/>
                              <a:ea typeface="+mn-ea"/>
                              <a:cs typeface="+mn-cs"/>
                            </a:defRPr>
                          </a:lvl3pPr>
                          <a:lvl4pPr marL="1371600" algn="l" defTabSz="914400" rtl="0" eaLnBrk="1" latinLnBrk="1" hangingPunct="1">
                            <a:defRPr sz="1800" kern="1200">
                              <a:solidFill>
                                <a:schemeClr val="lt1"/>
                              </a:solidFill>
                              <a:latin typeface="+mn-lt"/>
                              <a:ea typeface="+mn-ea"/>
                              <a:cs typeface="+mn-cs"/>
                            </a:defRPr>
                          </a:lvl4pPr>
                          <a:lvl5pPr marL="1828800" algn="l" defTabSz="914400" rtl="0" eaLnBrk="1" latinLnBrk="1" hangingPunct="1">
                            <a:defRPr sz="1800" kern="1200">
                              <a:solidFill>
                                <a:schemeClr val="lt1"/>
                              </a:solidFill>
                              <a:latin typeface="+mn-lt"/>
                              <a:ea typeface="+mn-ea"/>
                              <a:cs typeface="+mn-cs"/>
                            </a:defRPr>
                          </a:lvl5pPr>
                          <a:lvl6pPr marL="2286000" algn="l" defTabSz="914400" rtl="0" eaLnBrk="1" latinLnBrk="1" hangingPunct="1">
                            <a:defRPr sz="1800" kern="1200">
                              <a:solidFill>
                                <a:schemeClr val="lt1"/>
                              </a:solidFill>
                              <a:latin typeface="+mn-lt"/>
                              <a:ea typeface="+mn-ea"/>
                              <a:cs typeface="+mn-cs"/>
                            </a:defRPr>
                          </a:lvl6pPr>
                          <a:lvl7pPr marL="2743200" algn="l" defTabSz="914400" rtl="0" eaLnBrk="1" latinLnBrk="1" hangingPunct="1">
                            <a:defRPr sz="1800" kern="1200">
                              <a:solidFill>
                                <a:schemeClr val="lt1"/>
                              </a:solidFill>
                              <a:latin typeface="+mn-lt"/>
                              <a:ea typeface="+mn-ea"/>
                              <a:cs typeface="+mn-cs"/>
                            </a:defRPr>
                          </a:lvl7pPr>
                          <a:lvl8pPr marL="3200400" algn="l" defTabSz="914400" rtl="0" eaLnBrk="1" latinLnBrk="1" hangingPunct="1">
                            <a:defRPr sz="1800" kern="1200">
                              <a:solidFill>
                                <a:schemeClr val="lt1"/>
                              </a:solidFill>
                              <a:latin typeface="+mn-lt"/>
                              <a:ea typeface="+mn-ea"/>
                              <a:cs typeface="+mn-cs"/>
                            </a:defRPr>
                          </a:lvl8pPr>
                          <a:lvl9pPr marL="3657600" algn="l" defTabSz="914400" rtl="0" eaLnBrk="1" latinLnBrk="1" hangingPunct="1">
                            <a:defRPr sz="1800" kern="1200">
                              <a:solidFill>
                                <a:schemeClr val="lt1"/>
                              </a:solidFill>
                              <a:latin typeface="+mn-lt"/>
                              <a:ea typeface="+mn-ea"/>
                              <a:cs typeface="+mn-cs"/>
                            </a:defRPr>
                          </a:lvl9pPr>
                        </a:lstStyle>
                        <a:p>
                          <a:pPr algn="ctr"/>
                          <a:r>
                            <a:rPr lang="en-US" altLang="ko-KR" dirty="0" smtClean="0">
                              <a:solidFill>
                                <a:schemeClr val="tx1"/>
                              </a:solidFill>
                            </a:rPr>
                            <a:t>R</a:t>
                          </a:r>
                          <a:endParaRPr lang="ko-KR"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TextBox 46"/>
                      <a:cNvSpPr txBox="1"/>
                    </a:nvSpPr>
                    <a:spPr>
                      <a:xfrm>
                        <a:off x="4139952" y="3203684"/>
                        <a:ext cx="1152128" cy="369332"/>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dirty="0" smtClean="0"/>
                            <a:t>.  .  .  .  </a:t>
                          </a:r>
                          <a:endParaRPr lang="ko-KR" altLang="en-US" dirty="0"/>
                        </a:p>
                      </a:txBody>
                      <a:useSpRect/>
                    </a:txSp>
                  </a:sp>
                  <a:cxnSp>
                    <a:nvCxnSpPr>
                      <a:cNvPr id="48" name="직선 화살표 연결선 47"/>
                      <a:cNvCxnSpPr/>
                    </a:nvCxnSpPr>
                    <a:spPr>
                      <a:xfrm>
                        <a:off x="1115616" y="3140968"/>
                        <a:ext cx="792088" cy="1588"/>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cxnSp>
                    <a:nvCxnSpPr>
                      <a:cNvPr id="49" name="직선 연결선 48"/>
                      <a:cNvCxnSpPr/>
                    </a:nvCxnSpPr>
                    <a:spPr>
                      <a:xfrm rot="5400000" flipH="1" flipV="1">
                        <a:off x="935596" y="3176972"/>
                        <a:ext cx="36004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50" name="직선 연결선 49"/>
                      <a:cNvCxnSpPr/>
                    </a:nvCxnSpPr>
                    <a:spPr>
                      <a:xfrm rot="5400000" flipH="1" flipV="1">
                        <a:off x="1727684" y="3176972"/>
                        <a:ext cx="360040" cy="0"/>
                      </a:xfrm>
                      <a:prstGeom prst="line">
                        <a:avLst/>
                      </a:prstGeom>
                    </a:spPr>
                    <a:style>
                      <a:lnRef idx="1">
                        <a:schemeClr val="accent1"/>
                      </a:lnRef>
                      <a:fillRef idx="0">
                        <a:schemeClr val="accent1"/>
                      </a:fillRef>
                      <a:effectRef idx="0">
                        <a:schemeClr val="accent1"/>
                      </a:effectRef>
                      <a:fontRef idx="minor">
                        <a:schemeClr val="tx1"/>
                      </a:fontRef>
                    </a:style>
                  </a:cxnSp>
                  <a:sp>
                    <a:nvSpPr>
                      <a:cNvPr id="51" name="TextBox 50"/>
                      <a:cNvSpPr txBox="1"/>
                    </a:nvSpPr>
                    <a:spPr>
                      <a:xfrm>
                        <a:off x="1115616" y="2780928"/>
                        <a:ext cx="1152128" cy="307777"/>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sz="1400" dirty="0" smtClean="0"/>
                            <a:t>1/60 sec</a:t>
                          </a:r>
                          <a:endParaRPr lang="ko-KR" altLang="en-US" sz="1400" dirty="0"/>
                        </a:p>
                      </a:txBody>
                      <a:useSpRect/>
                    </a:txSp>
                  </a:sp>
                  <a:sp>
                    <a:nvSpPr>
                      <a:cNvPr id="52" name="TextBox 51"/>
                      <a:cNvSpPr txBox="1"/>
                    </a:nvSpPr>
                    <a:spPr>
                      <a:xfrm>
                        <a:off x="5652120" y="2843644"/>
                        <a:ext cx="1728192" cy="369332"/>
                      </a:xfrm>
                      <a:prstGeom prst="rect">
                        <a:avLst/>
                      </a:prstGeom>
                      <a:noFill/>
                    </a:spPr>
                    <a:txSp>
                      <a:txBody>
                        <a:bodyPr wrap="square" rtlCol="0">
                          <a:spAutoFit/>
                        </a:bodyPr>
                        <a:lstStyle>
                          <a:defPPr>
                            <a:defRPr lang="ko-KR"/>
                          </a:defPPr>
                          <a:lvl1pPr marL="0" algn="l" defTabSz="914400" rtl="0" eaLnBrk="1" latinLnBrk="1" hangingPunct="1">
                            <a:defRPr sz="1800" kern="1200">
                              <a:solidFill>
                                <a:schemeClr val="tx1"/>
                              </a:solidFill>
                              <a:latin typeface="+mn-lt"/>
                              <a:ea typeface="+mn-ea"/>
                              <a:cs typeface="+mn-cs"/>
                            </a:defRPr>
                          </a:lvl1pPr>
                          <a:lvl2pPr marL="457200" algn="l" defTabSz="914400" rtl="0" eaLnBrk="1" latinLnBrk="1" hangingPunct="1">
                            <a:defRPr sz="1800" kern="1200">
                              <a:solidFill>
                                <a:schemeClr val="tx1"/>
                              </a:solidFill>
                              <a:latin typeface="+mn-lt"/>
                              <a:ea typeface="+mn-ea"/>
                              <a:cs typeface="+mn-cs"/>
                            </a:defRPr>
                          </a:lvl2pPr>
                          <a:lvl3pPr marL="914400" algn="l" defTabSz="914400" rtl="0" eaLnBrk="1" latinLnBrk="1" hangingPunct="1">
                            <a:defRPr sz="1800" kern="1200">
                              <a:solidFill>
                                <a:schemeClr val="tx1"/>
                              </a:solidFill>
                              <a:latin typeface="+mn-lt"/>
                              <a:ea typeface="+mn-ea"/>
                              <a:cs typeface="+mn-cs"/>
                            </a:defRPr>
                          </a:lvl3pPr>
                          <a:lvl4pPr marL="1371600" algn="l" defTabSz="914400" rtl="0" eaLnBrk="1" latinLnBrk="1" hangingPunct="1">
                            <a:defRPr sz="1800" kern="1200">
                              <a:solidFill>
                                <a:schemeClr val="tx1"/>
                              </a:solidFill>
                              <a:latin typeface="+mn-lt"/>
                              <a:ea typeface="+mn-ea"/>
                              <a:cs typeface="+mn-cs"/>
                            </a:defRPr>
                          </a:lvl4pPr>
                          <a:lvl5pPr marL="1828800" algn="l" defTabSz="914400" rtl="0" eaLnBrk="1" latinLnBrk="1" hangingPunct="1">
                            <a:defRPr sz="1800" kern="1200">
                              <a:solidFill>
                                <a:schemeClr val="tx1"/>
                              </a:solidFill>
                              <a:latin typeface="+mn-lt"/>
                              <a:ea typeface="+mn-ea"/>
                              <a:cs typeface="+mn-cs"/>
                            </a:defRPr>
                          </a:lvl5pPr>
                          <a:lvl6pPr marL="2286000" algn="l" defTabSz="914400" rtl="0" eaLnBrk="1" latinLnBrk="1" hangingPunct="1">
                            <a:defRPr sz="1800" kern="1200">
                              <a:solidFill>
                                <a:schemeClr val="tx1"/>
                              </a:solidFill>
                              <a:latin typeface="+mn-lt"/>
                              <a:ea typeface="+mn-ea"/>
                              <a:cs typeface="+mn-cs"/>
                            </a:defRPr>
                          </a:lvl6pPr>
                          <a:lvl7pPr marL="2743200" algn="l" defTabSz="914400" rtl="0" eaLnBrk="1" latinLnBrk="1" hangingPunct="1">
                            <a:defRPr sz="1800" kern="1200">
                              <a:solidFill>
                                <a:schemeClr val="tx1"/>
                              </a:solidFill>
                              <a:latin typeface="+mn-lt"/>
                              <a:ea typeface="+mn-ea"/>
                              <a:cs typeface="+mn-cs"/>
                            </a:defRPr>
                          </a:lvl7pPr>
                          <a:lvl8pPr marL="3200400" algn="l" defTabSz="914400" rtl="0" eaLnBrk="1" latinLnBrk="1" hangingPunct="1">
                            <a:defRPr sz="1800" kern="1200">
                              <a:solidFill>
                                <a:schemeClr val="tx1"/>
                              </a:solidFill>
                              <a:latin typeface="+mn-lt"/>
                              <a:ea typeface="+mn-ea"/>
                              <a:cs typeface="+mn-cs"/>
                            </a:defRPr>
                          </a:lvl8pPr>
                          <a:lvl9pPr marL="3657600" algn="l" defTabSz="914400" rtl="0" eaLnBrk="1" latinLnBrk="1" hangingPunct="1">
                            <a:defRPr sz="1800" kern="1200">
                              <a:solidFill>
                                <a:schemeClr val="tx1"/>
                              </a:solidFill>
                              <a:latin typeface="+mn-lt"/>
                              <a:ea typeface="+mn-ea"/>
                              <a:cs typeface="+mn-cs"/>
                            </a:defRPr>
                          </a:lvl9pPr>
                        </a:lstStyle>
                        <a:p>
                          <a:r>
                            <a:rPr lang="en-US" altLang="ko-KR" dirty="0" smtClean="0"/>
                            <a:t>60Hz encoder</a:t>
                          </a:r>
                          <a:endParaRPr lang="ko-KR" altLang="en-US" dirty="0"/>
                        </a:p>
                      </a:txBody>
                      <a:useSpRect/>
                    </a:txSp>
                  </a:sp>
                </lc:lockedCanvas>
              </a:graphicData>
            </a:graphic>
          </wp:inline>
        </w:drawing>
      </w:r>
    </w:p>
    <w:p w:rsidR="004E78A5" w:rsidRPr="001E30B3" w:rsidRDefault="004E78A5" w:rsidP="004E78A5">
      <w:pPr>
        <w:pStyle w:val="TF"/>
        <w:rPr>
          <w:lang w:eastAsia="ko-KR"/>
        </w:rPr>
      </w:pPr>
      <w:r w:rsidRPr="001E30B3">
        <w:t xml:space="preserve">Figure </w:t>
      </w:r>
      <w:r w:rsidRPr="001E30B3">
        <w:rPr>
          <w:rFonts w:eastAsia="Malgun Gothic" w:hint="eastAsia"/>
          <w:lang w:eastAsia="ko-KR"/>
        </w:rPr>
        <w:t>70</w:t>
      </w:r>
      <w:r w:rsidRPr="001E30B3">
        <w:t>:</w:t>
      </w:r>
      <w:r w:rsidRPr="001E30B3">
        <w:rPr>
          <w:rFonts w:hint="eastAsia"/>
          <w:lang w:eastAsia="ko-KR"/>
        </w:rPr>
        <w:t xml:space="preserve"> Temporal interleaving</w:t>
      </w:r>
    </w:p>
    <w:p w:rsidR="004E78A5" w:rsidRPr="001E30B3" w:rsidRDefault="00D63AA4" w:rsidP="004E78A5">
      <w:pPr>
        <w:pStyle w:val="Heading4"/>
      </w:pPr>
      <w:bookmarkStart w:id="5" w:name="_Toc287556670"/>
      <w:r>
        <w:t>5</w:t>
      </w:r>
      <w:r w:rsidR="004E78A5" w:rsidRPr="001E30B3">
        <w:t>.2.3</w:t>
      </w:r>
      <w:r w:rsidR="004E78A5" w:rsidRPr="001E30B3">
        <w:tab/>
        <w:t>Multi-view Video</w:t>
      </w:r>
      <w:bookmarkEnd w:id="5"/>
    </w:p>
    <w:p w:rsidR="004E78A5" w:rsidRPr="001E30B3" w:rsidRDefault="004E78A5" w:rsidP="004E78A5">
      <w:r w:rsidRPr="001E30B3">
        <w:t xml:space="preserve">MVC [3] has recently been standardized for the compression of multiple view video as an addition to the H.264/AVC standard family. In MVC, the views from different cameras are encoded into a single bit-stream that is backwards compatible with single view H.264/AVC. MVC introduces new coding tools to exhibit the spatial redundancy among the different views. </w:t>
      </w:r>
    </w:p>
    <w:p w:rsidR="004E78A5" w:rsidRPr="001E30B3" w:rsidRDefault="004E78A5" w:rsidP="004E78A5">
      <w:r w:rsidRPr="001E30B3">
        <w:t>MVC is able to efficiently compress stereoscopic video in a backwards compatible manner and without compromising the view resolutions. The NAL units from the secondary view are ignored by legacy decoders as the NAL unit type will not be recognized. If the server is aware of the UE capabilities, it can omit sending NAL units from the secondary view to a device that does not support 3D</w:t>
      </w:r>
      <w:r w:rsidRPr="001E30B3">
        <w:rPr>
          <w:lang w:eastAsia="ko-KR"/>
        </w:rPr>
        <w:t xml:space="preserve"> or</w:t>
      </w:r>
      <w:r w:rsidRPr="001E30B3">
        <w:rPr>
          <w:rFonts w:hint="eastAsia"/>
          <w:color w:val="548DD4"/>
          <w:lang w:eastAsia="ko-KR"/>
        </w:rPr>
        <w:t xml:space="preserve"> </w:t>
      </w:r>
      <w:r w:rsidRPr="001E30B3">
        <w:rPr>
          <w:rFonts w:hint="eastAsia"/>
        </w:rPr>
        <w:t xml:space="preserve">does not have enough </w:t>
      </w:r>
      <w:proofErr w:type="spellStart"/>
      <w:r w:rsidRPr="001E30B3">
        <w:rPr>
          <w:rFonts w:hint="eastAsia"/>
        </w:rPr>
        <w:t>bitrate</w:t>
      </w:r>
      <w:proofErr w:type="spellEnd"/>
      <w:r w:rsidRPr="001E30B3">
        <w:rPr>
          <w:rFonts w:hint="eastAsia"/>
        </w:rPr>
        <w:t xml:space="preserve"> to deliver both views. </w:t>
      </w:r>
    </w:p>
    <w:p w:rsidR="004E78A5" w:rsidRPr="001E30B3" w:rsidRDefault="004E78A5" w:rsidP="004E78A5">
      <w:pPr>
        <w:rPr>
          <w:lang w:eastAsia="ko-KR"/>
        </w:rPr>
      </w:pPr>
      <w:r w:rsidRPr="001E30B3">
        <w:t>The following figure depicts a possible prediction chain for a stereoscopic video.</w:t>
      </w:r>
    </w:p>
    <w:p w:rsidR="004E78A5" w:rsidRPr="001E30B3" w:rsidRDefault="004E78A5" w:rsidP="004E78A5">
      <w:pPr>
        <w:pStyle w:val="TH"/>
      </w:pPr>
      <w:r>
        <w:rPr>
          <w:noProof/>
          <w:lang w:val="en-US" w:eastAsia="zh-CN"/>
        </w:rPr>
        <w:drawing>
          <wp:inline distT="0" distB="0" distL="0" distR="0">
            <wp:extent cx="4230370" cy="148717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4230370" cy="1487170"/>
                    </a:xfrm>
                    <a:prstGeom prst="rect">
                      <a:avLst/>
                    </a:prstGeom>
                    <a:noFill/>
                    <a:ln w="9525">
                      <a:noFill/>
                      <a:miter lim="800000"/>
                      <a:headEnd/>
                      <a:tailEnd/>
                    </a:ln>
                  </pic:spPr>
                </pic:pic>
              </a:graphicData>
            </a:graphic>
          </wp:inline>
        </w:drawing>
      </w:r>
    </w:p>
    <w:p w:rsidR="004E78A5" w:rsidRPr="001E30B3" w:rsidRDefault="004E78A5" w:rsidP="004E78A5">
      <w:pPr>
        <w:pStyle w:val="TF"/>
      </w:pPr>
      <w:r w:rsidRPr="001E30B3">
        <w:t xml:space="preserve">Figure </w:t>
      </w:r>
      <w:r w:rsidRPr="001E30B3">
        <w:rPr>
          <w:rFonts w:eastAsia="Malgun Gothic" w:hint="eastAsia"/>
          <w:lang w:eastAsia="ko-KR"/>
        </w:rPr>
        <w:t>71</w:t>
      </w:r>
      <w:r w:rsidRPr="001E30B3">
        <w:t>:</w:t>
      </w:r>
      <w:r w:rsidRPr="001E30B3">
        <w:rPr>
          <w:rFonts w:hint="eastAsia"/>
          <w:lang w:eastAsia="ko-KR"/>
        </w:rPr>
        <w:t xml:space="preserve"> MVC encoding with inter-view prediction</w:t>
      </w:r>
    </w:p>
    <w:p w:rsidR="00A31258" w:rsidRPr="00A31258" w:rsidRDefault="00A31258" w:rsidP="00A31258"/>
    <w:p w:rsidR="008F2373" w:rsidRDefault="00B95D1E" w:rsidP="008F2373">
      <w:pPr>
        <w:pStyle w:val="Heading1"/>
        <w:rPr>
          <w:b/>
        </w:rPr>
      </w:pPr>
      <w:r>
        <w:rPr>
          <w:b/>
        </w:rPr>
        <w:t>3</w:t>
      </w:r>
      <w:r w:rsidR="008F2373">
        <w:rPr>
          <w:b/>
        </w:rPr>
        <w:t>. References</w:t>
      </w:r>
    </w:p>
    <w:p w:rsidR="008A311F" w:rsidRPr="00B95D1E" w:rsidRDefault="00A31258" w:rsidP="00B95D1E">
      <w:pPr>
        <w:rPr>
          <w:lang w:val="en-US"/>
        </w:rPr>
      </w:pPr>
      <w:r w:rsidRPr="008A311F">
        <w:rPr>
          <w:lang w:val="en-US"/>
        </w:rPr>
        <w:t xml:space="preserve"> </w:t>
      </w:r>
      <w:r w:rsidR="008A311F" w:rsidRPr="008A311F">
        <w:rPr>
          <w:lang w:val="en-US"/>
        </w:rPr>
        <w:t>[</w:t>
      </w:r>
      <w:r>
        <w:rPr>
          <w:lang w:val="en-US"/>
        </w:rPr>
        <w:t>1</w:t>
      </w:r>
      <w:r w:rsidR="008A311F">
        <w:rPr>
          <w:lang w:val="en-US"/>
        </w:rPr>
        <w:t>]</w:t>
      </w:r>
      <w:r w:rsidR="008A311F">
        <w:rPr>
          <w:lang w:val="en-US"/>
        </w:rPr>
        <w:tab/>
        <w:t>3GPP TR 26.904, Improved Video Coding Support</w:t>
      </w:r>
    </w:p>
    <w:sectPr w:rsidR="008A311F" w:rsidRPr="00B95D1E" w:rsidSect="00EE096E">
      <w:headerReference w:type="default" r:id="rId11"/>
      <w:footerReference w:type="default" r:id="rId12"/>
      <w:headerReference w:type="first" r:id="rId13"/>
      <w:footerReference w:type="first" r:id="rId14"/>
      <w:endnotePr>
        <w:numFmt w:val="decimal"/>
      </w:endnotePr>
      <w:pgSz w:w="11907" w:h="16840" w:code="9"/>
      <w:pgMar w:top="1138" w:right="1138" w:bottom="1138" w:left="1138" w:header="720" w:footer="720" w:gutter="0"/>
      <w:lnNumType w:countBy="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610" w:rsidRDefault="00977610" w:rsidP="001F13C6">
      <w:pPr>
        <w:pStyle w:val="WBtabletxt"/>
      </w:pPr>
      <w:r>
        <w:separator/>
      </w:r>
    </w:p>
  </w:endnote>
  <w:endnote w:type="continuationSeparator" w:id="0">
    <w:p w:rsidR="00977610" w:rsidRDefault="00977610" w:rsidP="001F13C6">
      <w:pPr>
        <w:pStyle w:val="WBtabletxt"/>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3B2" w:rsidRDefault="00AB53B2">
    <w:pPr>
      <w:pStyle w:val="Footer"/>
      <w:tabs>
        <w:tab w:val="clear" w:pos="8640"/>
        <w:tab w:val="right" w:pos="9360"/>
      </w:tabs>
      <w:spacing w:after="0"/>
    </w:pPr>
    <w:r>
      <w:rPr>
        <w:b/>
      </w:rPr>
      <w:tab/>
    </w:r>
    <w:r>
      <w:rPr>
        <w:b/>
      </w:rPr>
      <w:tab/>
      <w:t xml:space="preserve">Page: </w:t>
    </w:r>
    <w:r w:rsidR="00206C0F">
      <w:rPr>
        <w:rStyle w:val="PageNumber"/>
        <w:b/>
      </w:rPr>
      <w:fldChar w:fldCharType="begin"/>
    </w:r>
    <w:r>
      <w:rPr>
        <w:rStyle w:val="PageNumber"/>
        <w:b/>
      </w:rPr>
      <w:instrText xml:space="preserve"> PAGE </w:instrText>
    </w:r>
    <w:r w:rsidR="00206C0F">
      <w:rPr>
        <w:rStyle w:val="PageNumber"/>
        <w:b/>
      </w:rPr>
      <w:fldChar w:fldCharType="separate"/>
    </w:r>
    <w:r w:rsidR="002337F1">
      <w:rPr>
        <w:rStyle w:val="PageNumber"/>
        <w:b/>
        <w:noProof/>
      </w:rPr>
      <w:t>3</w:t>
    </w:r>
    <w:r w:rsidR="00206C0F">
      <w:rPr>
        <w:rStyle w:val="PageNumber"/>
        <w:b/>
      </w:rPr>
      <w:fldChar w:fldCharType="end"/>
    </w:r>
    <w:r>
      <w:rPr>
        <w:rStyle w:val="PageNumber"/>
        <w:b/>
      </w:rPr>
      <w:t>/</w:t>
    </w:r>
    <w:r w:rsidR="00206C0F">
      <w:rPr>
        <w:rStyle w:val="PageNumber"/>
        <w:b/>
      </w:rPr>
      <w:fldChar w:fldCharType="begin"/>
    </w:r>
    <w:r>
      <w:rPr>
        <w:rStyle w:val="PageNumber"/>
        <w:b/>
      </w:rPr>
      <w:instrText xml:space="preserve"> NUMPAGES </w:instrText>
    </w:r>
    <w:r w:rsidR="00206C0F">
      <w:rPr>
        <w:rStyle w:val="PageNumber"/>
        <w:b/>
      </w:rPr>
      <w:fldChar w:fldCharType="separate"/>
    </w:r>
    <w:r w:rsidR="002337F1">
      <w:rPr>
        <w:rStyle w:val="PageNumber"/>
        <w:b/>
        <w:noProof/>
      </w:rPr>
      <w:t>3</w:t>
    </w:r>
    <w:r w:rsidR="00206C0F">
      <w:rPr>
        <w:rStyle w:val="PageNumber"/>
        <w: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3B2" w:rsidRDefault="00AB53B2">
    <w:pPr>
      <w:pStyle w:val="Footer"/>
      <w:tabs>
        <w:tab w:val="clear" w:pos="8640"/>
        <w:tab w:val="right" w:pos="9360"/>
      </w:tabs>
      <w:spacing w:after="0"/>
    </w:pPr>
    <w:r>
      <w:rPr>
        <w:b/>
      </w:rPr>
      <w:tab/>
    </w:r>
    <w:r>
      <w:rPr>
        <w:b/>
      </w:rPr>
      <w:tab/>
      <w:t xml:space="preserve">Page: </w:t>
    </w:r>
    <w:r w:rsidR="00206C0F">
      <w:rPr>
        <w:rStyle w:val="PageNumber"/>
        <w:b/>
      </w:rPr>
      <w:fldChar w:fldCharType="begin"/>
    </w:r>
    <w:r>
      <w:rPr>
        <w:rStyle w:val="PageNumber"/>
        <w:b/>
      </w:rPr>
      <w:instrText xml:space="preserve"> PAGE </w:instrText>
    </w:r>
    <w:r w:rsidR="00206C0F">
      <w:rPr>
        <w:rStyle w:val="PageNumber"/>
        <w:b/>
      </w:rPr>
      <w:fldChar w:fldCharType="separate"/>
    </w:r>
    <w:r w:rsidR="002337F1">
      <w:rPr>
        <w:rStyle w:val="PageNumber"/>
        <w:b/>
        <w:noProof/>
      </w:rPr>
      <w:t>1</w:t>
    </w:r>
    <w:r w:rsidR="00206C0F">
      <w:rPr>
        <w:rStyle w:val="PageNumber"/>
        <w:b/>
      </w:rPr>
      <w:fldChar w:fldCharType="end"/>
    </w:r>
    <w:r>
      <w:rPr>
        <w:rStyle w:val="PageNumber"/>
        <w:b/>
      </w:rPr>
      <w:t>/</w:t>
    </w:r>
    <w:r w:rsidR="00206C0F">
      <w:rPr>
        <w:rStyle w:val="PageNumber"/>
        <w:b/>
      </w:rPr>
      <w:fldChar w:fldCharType="begin"/>
    </w:r>
    <w:r>
      <w:rPr>
        <w:rStyle w:val="PageNumber"/>
        <w:b/>
      </w:rPr>
      <w:instrText xml:space="preserve"> NUMPAGES </w:instrText>
    </w:r>
    <w:r w:rsidR="00206C0F">
      <w:rPr>
        <w:rStyle w:val="PageNumber"/>
        <w:b/>
      </w:rPr>
      <w:fldChar w:fldCharType="separate"/>
    </w:r>
    <w:r w:rsidR="002337F1">
      <w:rPr>
        <w:rStyle w:val="PageNumber"/>
        <w:b/>
        <w:noProof/>
      </w:rPr>
      <w:t>3</w:t>
    </w:r>
    <w:r w:rsidR="00206C0F">
      <w:rPr>
        <w:rStyle w:val="PageNumber"/>
        <w: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610" w:rsidRDefault="00977610" w:rsidP="001F13C6">
      <w:pPr>
        <w:pStyle w:val="WBtabletxt"/>
      </w:pPr>
      <w:r>
        <w:separator/>
      </w:r>
    </w:p>
  </w:footnote>
  <w:footnote w:type="continuationSeparator" w:id="0">
    <w:p w:rsidR="00977610" w:rsidRDefault="00977610" w:rsidP="001F13C6">
      <w:pPr>
        <w:pStyle w:val="WBtabletxt"/>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3B2" w:rsidRDefault="00AB53B2">
    <w:pPr>
      <w:pStyle w:val="Header"/>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3B2" w:rsidRPr="000E3A89" w:rsidRDefault="00AB53B2" w:rsidP="0062458D">
    <w:pPr>
      <w:tabs>
        <w:tab w:val="right" w:pos="9360"/>
      </w:tabs>
      <w:spacing w:after="0"/>
      <w:rPr>
        <w:rFonts w:cs="Arial"/>
        <w:b/>
        <w:i/>
        <w:color w:val="FF0000"/>
      </w:rPr>
    </w:pPr>
    <w:r w:rsidRPr="00677EC3">
      <w:rPr>
        <w:rFonts w:cs="Arial"/>
        <w:lang w:val="en-US"/>
      </w:rPr>
      <w:t>TSG-SA4#</w:t>
    </w:r>
    <w:r w:rsidR="00CA6A77">
      <w:rPr>
        <w:rFonts w:cs="Arial"/>
        <w:lang w:val="en-US"/>
      </w:rPr>
      <w:t>66</w:t>
    </w:r>
    <w:r w:rsidRPr="00677EC3">
      <w:rPr>
        <w:rFonts w:cs="Arial"/>
        <w:lang w:val="en-US"/>
      </w:rPr>
      <w:t xml:space="preserve"> meeting</w:t>
    </w:r>
    <w:r w:rsidRPr="000E3A89">
      <w:rPr>
        <w:rFonts w:cs="Arial"/>
        <w:b/>
        <w:i/>
      </w:rPr>
      <w:tab/>
    </w:r>
    <w:proofErr w:type="spellStart"/>
    <w:r w:rsidR="002337F1" w:rsidRPr="002337F1">
      <w:rPr>
        <w:rFonts w:cs="Arial"/>
        <w:b/>
        <w:sz w:val="28"/>
        <w:szCs w:val="28"/>
      </w:rPr>
      <w:t>t</w:t>
    </w:r>
    <w:r w:rsidRPr="002337F1">
      <w:rPr>
        <w:rFonts w:cs="Arial"/>
        <w:b/>
        <w:sz w:val="28"/>
        <w:szCs w:val="28"/>
      </w:rPr>
      <w:t>doc</w:t>
    </w:r>
    <w:proofErr w:type="spellEnd"/>
    <w:r w:rsidRPr="002337F1">
      <w:rPr>
        <w:rFonts w:cs="Arial"/>
        <w:b/>
        <w:sz w:val="28"/>
        <w:szCs w:val="28"/>
      </w:rPr>
      <w:t xml:space="preserve"> S4</w:t>
    </w:r>
    <w:r w:rsidR="002337F1" w:rsidRPr="002337F1">
      <w:rPr>
        <w:rFonts w:cs="Arial"/>
        <w:b/>
        <w:sz w:val="28"/>
        <w:szCs w:val="28"/>
      </w:rPr>
      <w:t>-</w:t>
    </w:r>
    <w:r w:rsidRPr="002337F1">
      <w:rPr>
        <w:rFonts w:cs="Arial"/>
        <w:b/>
        <w:sz w:val="28"/>
        <w:szCs w:val="28"/>
      </w:rPr>
      <w:t>1</w:t>
    </w:r>
    <w:r w:rsidR="006C453D" w:rsidRPr="002337F1">
      <w:rPr>
        <w:rFonts w:cs="Arial"/>
        <w:b/>
        <w:sz w:val="28"/>
        <w:szCs w:val="28"/>
      </w:rPr>
      <w:t>1</w:t>
    </w:r>
    <w:r w:rsidR="002337F1" w:rsidRPr="002337F1">
      <w:rPr>
        <w:rFonts w:cs="Arial"/>
        <w:b/>
        <w:sz w:val="28"/>
        <w:szCs w:val="28"/>
      </w:rPr>
      <w:t>0916</w:t>
    </w:r>
  </w:p>
  <w:p w:rsidR="00AB53B2" w:rsidRPr="00CA6A77" w:rsidRDefault="00CA6A77" w:rsidP="00CA6A77">
    <w:pPr>
      <w:tabs>
        <w:tab w:val="right" w:pos="9540"/>
        <w:tab w:val="right" w:pos="9900"/>
      </w:tabs>
      <w:spacing w:after="0"/>
      <w:rPr>
        <w:rFonts w:cs="Arial"/>
        <w:lang w:val="sv-FI"/>
      </w:rPr>
    </w:pPr>
    <w:r>
      <w:rPr>
        <w:rFonts w:cs="Arial"/>
        <w:lang w:val="sv-FI" w:eastAsia="zh-CN"/>
      </w:rPr>
      <w:t>7 - 11 Nov 2011, Jeju Island, Korea</w:t>
    </w:r>
    <w:r w:rsidRPr="00CA6A77">
      <w:rPr>
        <w:rFonts w:cs="Arial"/>
        <w:lang w:val="sv-FI" w:eastAsia="zh-CN"/>
      </w:rPr>
      <w:t xml:space="preserve"> </w:t>
    </w:r>
    <w:r w:rsidRPr="00CA6A77">
      <w:rPr>
        <w:rFonts w:cs="Arial"/>
        <w:lang w:val="sv-FI" w:eastAsia="zh-CN"/>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4">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9F07789"/>
    <w:multiLevelType w:val="hybridMultilevel"/>
    <w:tmpl w:val="41360990"/>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BF85FBE"/>
    <w:multiLevelType w:val="hybridMultilevel"/>
    <w:tmpl w:val="87A6669A"/>
    <w:lvl w:ilvl="0" w:tplc="907ED54E">
      <w:start w:val="1"/>
      <w:numFmt w:val="bullet"/>
      <w:lvlText w:val="-"/>
      <w:lvlJc w:val="left"/>
      <w:pPr>
        <w:tabs>
          <w:tab w:val="num" w:pos="750"/>
        </w:tabs>
        <w:ind w:left="750" w:hanging="39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E760020"/>
    <w:multiLevelType w:val="hybridMultilevel"/>
    <w:tmpl w:val="B590FEAE"/>
    <w:lvl w:ilvl="0" w:tplc="BF6E52C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9B5B14"/>
    <w:multiLevelType w:val="hybridMultilevel"/>
    <w:tmpl w:val="A2AAF552"/>
    <w:lvl w:ilvl="0" w:tplc="040C0003">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519504A2"/>
    <w:multiLevelType w:val="singleLevel"/>
    <w:tmpl w:val="0409000F"/>
    <w:lvl w:ilvl="0">
      <w:start w:val="1"/>
      <w:numFmt w:val="decimal"/>
      <w:lvlText w:val="%1."/>
      <w:lvlJc w:val="left"/>
      <w:pPr>
        <w:tabs>
          <w:tab w:val="num" w:pos="360"/>
        </w:tabs>
        <w:ind w:left="360" w:hanging="360"/>
      </w:pPr>
    </w:lvl>
  </w:abstractNum>
  <w:abstractNum w:abstractNumId="11">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104712A"/>
    <w:multiLevelType w:val="hybridMultilevel"/>
    <w:tmpl w:val="758607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2"/>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1"/>
  </w:num>
  <w:num w:numId="7">
    <w:abstractNumId w:val="4"/>
  </w:num>
  <w:num w:numId="8">
    <w:abstractNumId w:val="6"/>
  </w:num>
  <w:num w:numId="9">
    <w:abstractNumId w:val="11"/>
  </w:num>
  <w:num w:numId="10">
    <w:abstractNumId w:val="9"/>
  </w:num>
  <w:num w:numId="11">
    <w:abstractNumId w:val="7"/>
  </w:num>
  <w:num w:numId="12">
    <w:abstractNumId w:val="12"/>
  </w:num>
  <w:num w:numId="13">
    <w:abstractNumId w:val="5"/>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numFmt w:val="decimal"/>
    <w:endnote w:id="-1"/>
    <w:endnote w:id="0"/>
  </w:endnotePr>
  <w:compat/>
  <w:rsids>
    <w:rsidRoot w:val="005F34E3"/>
    <w:rsid w:val="00004704"/>
    <w:rsid w:val="00016AAA"/>
    <w:rsid w:val="00072C1F"/>
    <w:rsid w:val="00075521"/>
    <w:rsid w:val="000C5BF9"/>
    <w:rsid w:val="000E3875"/>
    <w:rsid w:val="000F5953"/>
    <w:rsid w:val="00112F97"/>
    <w:rsid w:val="00124BBA"/>
    <w:rsid w:val="00133444"/>
    <w:rsid w:val="001444F4"/>
    <w:rsid w:val="00153A97"/>
    <w:rsid w:val="00165958"/>
    <w:rsid w:val="00167FD2"/>
    <w:rsid w:val="00177411"/>
    <w:rsid w:val="00190902"/>
    <w:rsid w:val="00190AD6"/>
    <w:rsid w:val="001F13C6"/>
    <w:rsid w:val="001F3EB7"/>
    <w:rsid w:val="001F5244"/>
    <w:rsid w:val="00204C5D"/>
    <w:rsid w:val="00206C0F"/>
    <w:rsid w:val="00215889"/>
    <w:rsid w:val="0022382D"/>
    <w:rsid w:val="002337F1"/>
    <w:rsid w:val="00264992"/>
    <w:rsid w:val="00272DC3"/>
    <w:rsid w:val="002827C5"/>
    <w:rsid w:val="002975F4"/>
    <w:rsid w:val="002B6172"/>
    <w:rsid w:val="002C35FE"/>
    <w:rsid w:val="002D5E5C"/>
    <w:rsid w:val="002E2188"/>
    <w:rsid w:val="002F1A90"/>
    <w:rsid w:val="003033EF"/>
    <w:rsid w:val="00311F65"/>
    <w:rsid w:val="00314594"/>
    <w:rsid w:val="00334650"/>
    <w:rsid w:val="00353E9B"/>
    <w:rsid w:val="00366AEE"/>
    <w:rsid w:val="00367AB1"/>
    <w:rsid w:val="003B5296"/>
    <w:rsid w:val="003D3575"/>
    <w:rsid w:val="00430738"/>
    <w:rsid w:val="0044461A"/>
    <w:rsid w:val="0047629A"/>
    <w:rsid w:val="00476378"/>
    <w:rsid w:val="00487C86"/>
    <w:rsid w:val="004925EF"/>
    <w:rsid w:val="004C3E86"/>
    <w:rsid w:val="004E78A5"/>
    <w:rsid w:val="004E7C58"/>
    <w:rsid w:val="004F44C7"/>
    <w:rsid w:val="0051266C"/>
    <w:rsid w:val="005211DA"/>
    <w:rsid w:val="00523B68"/>
    <w:rsid w:val="0052538B"/>
    <w:rsid w:val="005306C1"/>
    <w:rsid w:val="00540EB3"/>
    <w:rsid w:val="00551C65"/>
    <w:rsid w:val="005552B2"/>
    <w:rsid w:val="00562941"/>
    <w:rsid w:val="0056696A"/>
    <w:rsid w:val="00573B5B"/>
    <w:rsid w:val="00592D95"/>
    <w:rsid w:val="005F34E3"/>
    <w:rsid w:val="0062458D"/>
    <w:rsid w:val="00625E9F"/>
    <w:rsid w:val="006361D6"/>
    <w:rsid w:val="00685A95"/>
    <w:rsid w:val="0068771A"/>
    <w:rsid w:val="00697027"/>
    <w:rsid w:val="006A0010"/>
    <w:rsid w:val="006A69DA"/>
    <w:rsid w:val="006C09AE"/>
    <w:rsid w:val="006C453D"/>
    <w:rsid w:val="006F6B6D"/>
    <w:rsid w:val="007212D0"/>
    <w:rsid w:val="0076051B"/>
    <w:rsid w:val="007A5FB5"/>
    <w:rsid w:val="007D0D7E"/>
    <w:rsid w:val="007D1930"/>
    <w:rsid w:val="00802E26"/>
    <w:rsid w:val="0080305F"/>
    <w:rsid w:val="00805940"/>
    <w:rsid w:val="00805BF7"/>
    <w:rsid w:val="00806A2F"/>
    <w:rsid w:val="008244A1"/>
    <w:rsid w:val="008A311F"/>
    <w:rsid w:val="008A3954"/>
    <w:rsid w:val="008A5DFB"/>
    <w:rsid w:val="008B4357"/>
    <w:rsid w:val="008D7390"/>
    <w:rsid w:val="008E772A"/>
    <w:rsid w:val="008F2023"/>
    <w:rsid w:val="008F2373"/>
    <w:rsid w:val="008F6EB9"/>
    <w:rsid w:val="009219E6"/>
    <w:rsid w:val="00942237"/>
    <w:rsid w:val="00945DC9"/>
    <w:rsid w:val="00966FF7"/>
    <w:rsid w:val="00977610"/>
    <w:rsid w:val="00985C91"/>
    <w:rsid w:val="0099646B"/>
    <w:rsid w:val="009A4566"/>
    <w:rsid w:val="009A5FF7"/>
    <w:rsid w:val="009C06EF"/>
    <w:rsid w:val="009D3656"/>
    <w:rsid w:val="009F3037"/>
    <w:rsid w:val="00A3074A"/>
    <w:rsid w:val="00A31258"/>
    <w:rsid w:val="00A45466"/>
    <w:rsid w:val="00A746F2"/>
    <w:rsid w:val="00A86513"/>
    <w:rsid w:val="00AB53B2"/>
    <w:rsid w:val="00AC5AE4"/>
    <w:rsid w:val="00AE103A"/>
    <w:rsid w:val="00AE7448"/>
    <w:rsid w:val="00B12836"/>
    <w:rsid w:val="00B27DF6"/>
    <w:rsid w:val="00B431D8"/>
    <w:rsid w:val="00B5639A"/>
    <w:rsid w:val="00B60B19"/>
    <w:rsid w:val="00B76D80"/>
    <w:rsid w:val="00B95D1E"/>
    <w:rsid w:val="00BA0C7A"/>
    <w:rsid w:val="00BA3F8C"/>
    <w:rsid w:val="00BC49F9"/>
    <w:rsid w:val="00BE225B"/>
    <w:rsid w:val="00C3622D"/>
    <w:rsid w:val="00C833AD"/>
    <w:rsid w:val="00CA44CE"/>
    <w:rsid w:val="00CA58B0"/>
    <w:rsid w:val="00CA6A77"/>
    <w:rsid w:val="00CA7E8D"/>
    <w:rsid w:val="00CB2865"/>
    <w:rsid w:val="00CD7D9E"/>
    <w:rsid w:val="00D1422D"/>
    <w:rsid w:val="00D2346B"/>
    <w:rsid w:val="00D2369E"/>
    <w:rsid w:val="00D34C62"/>
    <w:rsid w:val="00D42BD1"/>
    <w:rsid w:val="00D63AA4"/>
    <w:rsid w:val="00D75D6B"/>
    <w:rsid w:val="00D9466B"/>
    <w:rsid w:val="00D9555E"/>
    <w:rsid w:val="00DB570D"/>
    <w:rsid w:val="00DD3D68"/>
    <w:rsid w:val="00DF53A6"/>
    <w:rsid w:val="00E255D8"/>
    <w:rsid w:val="00E27228"/>
    <w:rsid w:val="00E436BA"/>
    <w:rsid w:val="00E442AD"/>
    <w:rsid w:val="00E5699B"/>
    <w:rsid w:val="00E56B2B"/>
    <w:rsid w:val="00E63CEA"/>
    <w:rsid w:val="00E80115"/>
    <w:rsid w:val="00E8351A"/>
    <w:rsid w:val="00E91F26"/>
    <w:rsid w:val="00EA5468"/>
    <w:rsid w:val="00EB5C1E"/>
    <w:rsid w:val="00EC1640"/>
    <w:rsid w:val="00EC640D"/>
    <w:rsid w:val="00EE096E"/>
    <w:rsid w:val="00EF67FC"/>
    <w:rsid w:val="00EF73A7"/>
    <w:rsid w:val="00F067BC"/>
    <w:rsid w:val="00F1028C"/>
    <w:rsid w:val="00F2624D"/>
    <w:rsid w:val="00F5509C"/>
    <w:rsid w:val="00FA3E16"/>
    <w:rsid w:val="00FC4F09"/>
    <w:rsid w:val="00FE713F"/>
    <w:rsid w:val="00FE71B0"/>
    <w:rsid w:val="00FF0F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5466"/>
    <w:pPr>
      <w:widowControl w:val="0"/>
      <w:spacing w:after="120" w:line="240" w:lineRule="atLeast"/>
      <w:jc w:val="both"/>
    </w:pPr>
    <w:rPr>
      <w:rFonts w:ascii="Arial" w:hAnsi="Arial"/>
      <w:lang w:val="en-GB" w:eastAsia="en-US"/>
    </w:rPr>
  </w:style>
  <w:style w:type="paragraph" w:styleId="Heading1">
    <w:name w:val="heading 1"/>
    <w:aliases w:val="H1,MyHeading 1,h1,HHeading 1"/>
    <w:basedOn w:val="Normal"/>
    <w:next w:val="Normal"/>
    <w:qFormat/>
    <w:rsid w:val="00A45466"/>
    <w:pPr>
      <w:keepNext/>
      <w:outlineLvl w:val="0"/>
    </w:pPr>
    <w:rPr>
      <w:sz w:val="24"/>
    </w:rPr>
  </w:style>
  <w:style w:type="paragraph" w:styleId="Heading2">
    <w:name w:val="heading 2"/>
    <w:aliases w:val="H2"/>
    <w:basedOn w:val="Normal"/>
    <w:next w:val="Normal"/>
    <w:qFormat/>
    <w:rsid w:val="00A45466"/>
    <w:pPr>
      <w:keepNext/>
      <w:spacing w:before="240" w:after="60"/>
      <w:outlineLvl w:val="1"/>
    </w:pPr>
    <w:rPr>
      <w:b/>
      <w:i/>
      <w:sz w:val="24"/>
    </w:rPr>
  </w:style>
  <w:style w:type="paragraph" w:styleId="Heading3">
    <w:name w:val="heading 3"/>
    <w:basedOn w:val="Normal"/>
    <w:next w:val="Normal"/>
    <w:link w:val="Heading3Char"/>
    <w:semiHidden/>
    <w:unhideWhenUsed/>
    <w:qFormat/>
    <w:rsid w:val="004E78A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4E78A5"/>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4E78A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45466"/>
    <w:pPr>
      <w:widowControl/>
      <w:tabs>
        <w:tab w:val="center" w:pos="4819"/>
        <w:tab w:val="right" w:pos="9071"/>
      </w:tabs>
    </w:pPr>
  </w:style>
  <w:style w:type="paragraph" w:styleId="Footer">
    <w:name w:val="footer"/>
    <w:basedOn w:val="Normal"/>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rsid w:val="00A45466"/>
    <w:rPr>
      <w:b/>
    </w:rPr>
  </w:style>
  <w:style w:type="paragraph" w:customStyle="1" w:styleId="TAC">
    <w:name w:val="TAC"/>
    <w:basedOn w:val="Normal"/>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basedOn w:val="DefaultParagraphFont"/>
    <w:link w:val="BodyText"/>
    <w:rsid w:val="00966FF7"/>
    <w:rPr>
      <w:rFonts w:eastAsia="SimSun"/>
      <w:lang w:val="en-GB" w:eastAsia="en-US"/>
    </w:rPr>
  </w:style>
  <w:style w:type="character" w:styleId="CommentReference">
    <w:name w:val="annotation reference"/>
    <w:basedOn w:val="DefaultParagraphFont"/>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basedOn w:val="DefaultParagraphFont"/>
    <w:semiHidden/>
    <w:rsid w:val="00D42BD1"/>
    <w:rPr>
      <w:vertAlign w:val="superscript"/>
    </w:rPr>
  </w:style>
  <w:style w:type="character" w:styleId="Hyperlink">
    <w:name w:val="Hyperlink"/>
    <w:basedOn w:val="DefaultParagraphFont"/>
    <w:rsid w:val="00D42BD1"/>
    <w:rPr>
      <w:color w:val="0000FF"/>
      <w:u w:val="single"/>
    </w:rPr>
  </w:style>
  <w:style w:type="paragraph" w:customStyle="1" w:styleId="Heading">
    <w:name w:val="Heading"/>
    <w:aliases w:val="1_"/>
    <w:basedOn w:val="Normal"/>
    <w:rsid w:val="001F3EB7"/>
    <w:pPr>
      <w:ind w:left="1260" w:hanging="551"/>
      <w:jc w:val="left"/>
    </w:pPr>
    <w:rPr>
      <w:rFonts w:eastAsia="SimSun"/>
      <w:b/>
      <w:sz w:val="22"/>
    </w:rPr>
  </w:style>
  <w:style w:type="character" w:styleId="LineNumber">
    <w:name w:val="line number"/>
    <w:basedOn w:val="DefaultParagraphFont"/>
    <w:rsid w:val="00EE096E"/>
  </w:style>
  <w:style w:type="paragraph" w:styleId="Caption">
    <w:name w:val="caption"/>
    <w:basedOn w:val="Normal"/>
    <w:next w:val="Normal"/>
    <w:unhideWhenUsed/>
    <w:qFormat/>
    <w:rsid w:val="00314594"/>
    <w:pPr>
      <w:spacing w:after="200" w:line="240" w:lineRule="auto"/>
    </w:pPr>
    <w:rPr>
      <w:b/>
      <w:bCs/>
      <w:color w:val="4F81BD" w:themeColor="accent1"/>
      <w:sz w:val="18"/>
      <w:szCs w:val="18"/>
    </w:rPr>
  </w:style>
  <w:style w:type="character" w:styleId="PlaceholderText">
    <w:name w:val="Placeholder Text"/>
    <w:basedOn w:val="DefaultParagraphFont"/>
    <w:uiPriority w:val="99"/>
    <w:semiHidden/>
    <w:rsid w:val="00CA58B0"/>
    <w:rPr>
      <w:color w:val="808080"/>
    </w:rPr>
  </w:style>
  <w:style w:type="character" w:customStyle="1" w:styleId="Heading3Char">
    <w:name w:val="Heading 3 Char"/>
    <w:basedOn w:val="DefaultParagraphFont"/>
    <w:link w:val="Heading3"/>
    <w:semiHidden/>
    <w:rsid w:val="004E78A5"/>
    <w:rPr>
      <w:rFonts w:asciiTheme="majorHAnsi" w:eastAsiaTheme="majorEastAsia" w:hAnsiTheme="majorHAnsi" w:cstheme="majorBidi"/>
      <w:b/>
      <w:bCs/>
      <w:color w:val="4F81BD" w:themeColor="accent1"/>
      <w:lang w:val="en-GB" w:eastAsia="en-US"/>
    </w:rPr>
  </w:style>
  <w:style w:type="character" w:customStyle="1" w:styleId="Heading4Char">
    <w:name w:val="Heading 4 Char"/>
    <w:basedOn w:val="DefaultParagraphFont"/>
    <w:link w:val="Heading4"/>
    <w:semiHidden/>
    <w:rsid w:val="004E78A5"/>
    <w:rPr>
      <w:rFonts w:asciiTheme="majorHAnsi" w:eastAsiaTheme="majorEastAsia" w:hAnsiTheme="majorHAnsi" w:cstheme="majorBidi"/>
      <w:b/>
      <w:bCs/>
      <w:i/>
      <w:iCs/>
      <w:color w:val="4F81BD" w:themeColor="accent1"/>
      <w:lang w:val="en-GB" w:eastAsia="en-US"/>
    </w:rPr>
  </w:style>
  <w:style w:type="character" w:customStyle="1" w:styleId="Heading5Char">
    <w:name w:val="Heading 5 Char"/>
    <w:basedOn w:val="DefaultParagraphFont"/>
    <w:link w:val="Heading5"/>
    <w:semiHidden/>
    <w:rsid w:val="004E78A5"/>
    <w:rPr>
      <w:rFonts w:asciiTheme="majorHAnsi" w:eastAsiaTheme="majorEastAsia" w:hAnsiTheme="majorHAnsi" w:cstheme="majorBidi"/>
      <w:color w:val="243F60" w:themeColor="accent1" w:themeShade="7F"/>
      <w:lang w:val="en-GB" w:eastAsia="en-US"/>
    </w:rPr>
  </w:style>
  <w:style w:type="paragraph" w:customStyle="1" w:styleId="TH">
    <w:name w:val="TH"/>
    <w:basedOn w:val="Normal"/>
    <w:rsid w:val="004E78A5"/>
    <w:pPr>
      <w:keepNext/>
      <w:keepLines/>
      <w:widowControl/>
      <w:overflowPunct w:val="0"/>
      <w:autoSpaceDE w:val="0"/>
      <w:autoSpaceDN w:val="0"/>
      <w:adjustRightInd w:val="0"/>
      <w:spacing w:before="60" w:after="180" w:line="240" w:lineRule="auto"/>
      <w:jc w:val="center"/>
      <w:textAlignment w:val="baseline"/>
    </w:pPr>
    <w:rPr>
      <w:b/>
    </w:rPr>
  </w:style>
  <w:style w:type="paragraph" w:customStyle="1" w:styleId="TF">
    <w:name w:val="TF"/>
    <w:basedOn w:val="TH"/>
    <w:rsid w:val="004E78A5"/>
    <w:pPr>
      <w:keepNext w:val="0"/>
      <w:spacing w:before="0" w:after="24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73076\Application%20Data\Microsoft\Templates\S4-XXXX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97A5C-D34F-4F9E-B8BC-7A6ADECA1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S4-XXXXXX.dotx</Template>
  <TotalTime>994</TotalTime>
  <Pages>3</Pages>
  <Words>478</Words>
  <Characters>2728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Anisse Taleb</dc:creator>
  <cp:lastModifiedBy>Dr. Imed Bouazizi</cp:lastModifiedBy>
  <cp:revision>20</cp:revision>
  <cp:lastPrinted>2010-06-15T17:27:00Z</cp:lastPrinted>
  <dcterms:created xsi:type="dcterms:W3CDTF">2011-10-18T15:50:00Z</dcterms:created>
  <dcterms:modified xsi:type="dcterms:W3CDTF">2011-10-31T16:01:00Z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(2)sO6xCs0aZAy299AAReNUAx3bUkLxyrgaEdqYCSKVtzOxpdNRlDjZ+uyrK6f74fAHb4oD6fJ+
7KpqOf5T2e+bIHPSGLc7sSalCfEQkrk4WHk6BVtcIw3K+0nsUuMdwxB+jN3tTfNHWRxU9gFV
2xHISIvNj6oudcSo9e+mIgaJ6GXt2yc3Pp/ydL8JkDH6Y56a+TF5JQV8hUFvCS/B/2hPpkrZ
ZAEUpbC1cln4gtw57wfBa</vt:lpwstr>
  </property>
  <property fmtid="{D5CDD505-2E9C-101B-9397-08002B2CF9AE}" pid="3" name="_ms_pID_7253431">
    <vt:lpwstr>3BEjdjtKcRMIZ2zpa3AH82Y1nHAuBzdm5RfMnQyxiyayaHPPLgG
qN1UspI/0TXX72x747nt/ywiOEU7tS3ZW9DALu2A5fqslt24lMaf8XpU4gL8D96tbvE2uFBD
wHQwqACtv/r1ww6nrTOj53ho1t89KwB8KJAmkZJ1kGgOuA==</vt:lpwstr>
  </property>
  <property fmtid="{D5CDD505-2E9C-101B-9397-08002B2CF9AE}" pid="4" name="sflag">
    <vt:lpwstr>1320076842</vt:lpwstr>
  </property>
</Properties>
</file>