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E5958" w14:textId="59FF8700" w:rsidR="00571F06" w:rsidRPr="00571F06" w:rsidRDefault="00571F06" w:rsidP="00571F06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71F06">
        <w:rPr>
          <w:rFonts w:ascii="Arial" w:eastAsia="MS Mincho" w:hAnsi="Arial" w:cs="Arial"/>
          <w:b/>
          <w:sz w:val="24"/>
          <w:szCs w:val="24"/>
          <w:lang w:eastAsia="ja-JP"/>
        </w:rPr>
        <w:t>3GPP TSG-SA4 Meeting#135</w:t>
      </w:r>
      <w:r w:rsidRPr="00571F06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571F06">
        <w:rPr>
          <w:rFonts w:ascii="Arial" w:eastAsia="MS Mincho" w:hAnsi="Arial" w:cs="Arial"/>
          <w:b/>
          <w:sz w:val="24"/>
          <w:szCs w:val="24"/>
          <w:lang w:eastAsia="ja-JP"/>
        </w:rPr>
        <w:t>S4-26xxxx</w:t>
      </w:r>
    </w:p>
    <w:p w14:paraId="5BC66F84" w14:textId="77777777" w:rsidR="00571F06" w:rsidRPr="00571F06" w:rsidRDefault="00571F06" w:rsidP="00571F06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71F06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Pr="00571F06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6B10008" w14:textId="77777777" w:rsidR="00571F06" w:rsidRPr="00571F06" w:rsidRDefault="00571F06" w:rsidP="00571F06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18BE8CE3" w14:textId="77777777" w:rsidR="003920F0" w:rsidRPr="000D6532" w:rsidRDefault="003920F0" w:rsidP="003920F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5BA03" w14:textId="77777777" w:rsidR="002E6C6B" w:rsidRDefault="002E6C6B">
      <w:r>
        <w:separator/>
      </w:r>
    </w:p>
  </w:endnote>
  <w:endnote w:type="continuationSeparator" w:id="0">
    <w:p w14:paraId="44637A4D" w14:textId="77777777" w:rsidR="002E6C6B" w:rsidRDefault="002E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38BFE" w14:textId="77777777" w:rsidR="002E6C6B" w:rsidRDefault="002E6C6B">
      <w:r>
        <w:separator/>
      </w:r>
    </w:p>
  </w:footnote>
  <w:footnote w:type="continuationSeparator" w:id="0">
    <w:p w14:paraId="08457263" w14:textId="77777777" w:rsidR="002E6C6B" w:rsidRDefault="002E6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E6C6B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20F0"/>
    <w:rsid w:val="00394E81"/>
    <w:rsid w:val="003A59CB"/>
    <w:rsid w:val="003A6FA9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C5815"/>
    <w:rsid w:val="004D077E"/>
    <w:rsid w:val="0050780D"/>
    <w:rsid w:val="00511527"/>
    <w:rsid w:val="0051277C"/>
    <w:rsid w:val="005275CB"/>
    <w:rsid w:val="0054453D"/>
    <w:rsid w:val="005651FD"/>
    <w:rsid w:val="00571F06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6255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67F"/>
    <w:rsid w:val="00A47E70"/>
    <w:rsid w:val="00A72DCE"/>
    <w:rsid w:val="00A752C5"/>
    <w:rsid w:val="00A83ECE"/>
    <w:rsid w:val="00A84816"/>
    <w:rsid w:val="00A9104D"/>
    <w:rsid w:val="00AD7C25"/>
    <w:rsid w:val="00AE4D95"/>
    <w:rsid w:val="00AE6AF4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45AE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550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26.997_CR0002R1_(Rel-19)_IVAS_Codec_Ph2</cp:lastModifiedBy>
  <cp:revision>61</cp:revision>
  <cp:lastPrinted>1900-01-01T00:00:00Z</cp:lastPrinted>
  <dcterms:created xsi:type="dcterms:W3CDTF">2019-01-14T04:28:00Z</dcterms:created>
  <dcterms:modified xsi:type="dcterms:W3CDTF">2026-01-16T12:13:00Z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