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5F6AB" w14:textId="07AC1162" w:rsidR="003920F0" w:rsidRPr="001C332D" w:rsidRDefault="003920F0" w:rsidP="003920F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134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xxxx</w:t>
      </w:r>
    </w:p>
    <w:p w14:paraId="52A4D650" w14:textId="47C4B6C9" w:rsidR="003920F0" w:rsidRPr="000D6532" w:rsidRDefault="003920F0" w:rsidP="003920F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>17-21 November 2025, Dallas, Texas, USA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25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18BE8CE3" w14:textId="77777777" w:rsidR="003920F0" w:rsidRPr="000D6532" w:rsidRDefault="003920F0" w:rsidP="003920F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33AFB0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8BE02D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4C7F687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4ED6805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  <w:t>x.x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77777777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7777777"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F2085" w14:textId="77777777" w:rsidR="00DD45AE" w:rsidRDefault="00DD45AE">
      <w:r>
        <w:separator/>
      </w:r>
    </w:p>
  </w:endnote>
  <w:endnote w:type="continuationSeparator" w:id="0">
    <w:p w14:paraId="4C3A2D78" w14:textId="77777777" w:rsidR="00DD45AE" w:rsidRDefault="00DD4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1E830" w14:textId="77777777" w:rsidR="00DD45AE" w:rsidRDefault="00DD45AE">
      <w:r>
        <w:separator/>
      </w:r>
    </w:p>
  </w:footnote>
  <w:footnote w:type="continuationSeparator" w:id="0">
    <w:p w14:paraId="6FEF7A52" w14:textId="77777777" w:rsidR="00DD45AE" w:rsidRDefault="00DD45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20F0"/>
    <w:rsid w:val="00394E81"/>
    <w:rsid w:val="003A59CB"/>
    <w:rsid w:val="003B2CE5"/>
    <w:rsid w:val="003B79F5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62550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67F"/>
    <w:rsid w:val="00A47E70"/>
    <w:rsid w:val="00A72DCE"/>
    <w:rsid w:val="00A752C5"/>
    <w:rsid w:val="00A83ECE"/>
    <w:rsid w:val="00A84816"/>
    <w:rsid w:val="00A9104D"/>
    <w:rsid w:val="00AD7C25"/>
    <w:rsid w:val="00AE4D95"/>
    <w:rsid w:val="00AE6AF4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45AE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1F00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550</TotalTime>
  <Pages>2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Andrijana Brekalo</cp:lastModifiedBy>
  <cp:revision>60</cp:revision>
  <cp:lastPrinted>1900-01-01T00:00:00Z</cp:lastPrinted>
  <dcterms:created xsi:type="dcterms:W3CDTF">2019-01-14T04:28:00Z</dcterms:created>
  <dcterms:modified xsi:type="dcterms:W3CDTF">2025-10-28T08:01:00Z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