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BD3269" w:rsidR="004F0988" w:rsidRPr="00AE6164" w:rsidRDefault="004F0988" w:rsidP="00133525">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BC39EB">
              <w:rPr>
                <w:sz w:val="64"/>
              </w:rPr>
              <w:t>TR</w:t>
            </w:r>
            <w:bookmarkEnd w:id="2"/>
            <w:r w:rsidRPr="00AE6164">
              <w:rPr>
                <w:sz w:val="64"/>
              </w:rPr>
              <w:t xml:space="preserve"> </w:t>
            </w:r>
            <w:r w:rsidR="00A62832" w:rsidRPr="00BC39EB">
              <w:rPr>
                <w:sz w:val="64"/>
              </w:rPr>
              <w:t>26.941</w:t>
            </w:r>
            <w:r w:rsidRPr="00AE6164">
              <w:rPr>
                <w:sz w:val="64"/>
              </w:rPr>
              <w:t xml:space="preserve"> </w:t>
            </w:r>
            <w:r w:rsidRPr="00AE6164">
              <w:t>V</w:t>
            </w:r>
            <w:bookmarkStart w:id="3" w:name="specVersion"/>
            <w:r w:rsidR="003561F0">
              <w:t>0.</w:t>
            </w:r>
            <w:r w:rsidR="006F0EA1">
              <w:t>4</w:t>
            </w:r>
            <w:r w:rsidR="003561F0">
              <w:t>.</w:t>
            </w:r>
            <w:bookmarkEnd w:id="3"/>
            <w:r w:rsidR="005E3D20">
              <w:t>0</w:t>
            </w:r>
            <w:r w:rsidRPr="00AE6164">
              <w:t xml:space="preserve"> </w:t>
            </w:r>
            <w:r w:rsidRPr="00AE6164">
              <w:rPr>
                <w:sz w:val="32"/>
              </w:rPr>
              <w:t>(</w:t>
            </w:r>
            <w:bookmarkStart w:id="4" w:name="issueDate"/>
            <w:r w:rsidR="003561F0">
              <w:rPr>
                <w:sz w:val="32"/>
              </w:rPr>
              <w:t>202</w:t>
            </w:r>
            <w:r w:rsidR="006F0EA1">
              <w:rPr>
                <w:sz w:val="32"/>
              </w:rPr>
              <w:t>3</w:t>
            </w:r>
            <w:r w:rsidRPr="00BC39EB">
              <w:rPr>
                <w:sz w:val="32"/>
              </w:rPr>
              <w:t>-</w:t>
            </w:r>
            <w:bookmarkEnd w:id="4"/>
            <w:r w:rsidR="003561F0" w:rsidRPr="00BC39EB">
              <w:rPr>
                <w:sz w:val="32"/>
              </w:rPr>
              <w:t>0</w:t>
            </w:r>
            <w:r w:rsidR="006F0EA1">
              <w:rPr>
                <w:sz w:val="32"/>
              </w:rPr>
              <w:t>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5" w:name="spectype2"/>
            <w:r w:rsidR="00D57972" w:rsidRPr="006C16F6">
              <w:t>Report</w:t>
            </w:r>
            <w:bookmarkEnd w:id="5"/>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6"/>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D61B9">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954965" w:rsidP="00670CF4">
            <w:pPr>
              <w:pStyle w:val="TAL"/>
            </w:pPr>
            <w:r>
              <w:rPr>
                <w:noProof/>
              </w:rPr>
              <w:object w:dxaOrig="2026" w:dyaOrig="1251" w14:anchorId="6B00B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5pt;mso-width-percent:0;mso-height-percent:0;mso-width-percent:0;mso-height-percent:0" o:ole="">
                  <v:imagedata r:id="rId9" o:title=""/>
                </v:shape>
                <o:OLEObject Type="Embed" ProgID="Word.Picture.8" ShapeID="_x0000_i1028" DrawAspect="Content" ObjectID="_173866075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954965" w:rsidP="00670CF4">
            <w:pPr>
              <w:pStyle w:val="TAR"/>
            </w:pPr>
            <w:r>
              <w:rPr>
                <w:noProof/>
              </w:rPr>
              <w:object w:dxaOrig="2126" w:dyaOrig="1243" w14:anchorId="14049E3F">
                <v:shape id="_x0000_i1027" type="#_x0000_t75" alt="" style="width:127.8pt;height:74.8pt;mso-width-percent:0;mso-height-percent:0;mso-width-percent:0;mso-height-percent:0" o:ole="">
                  <v:imagedata r:id="rId11" o:title=""/>
                </v:shape>
                <o:OLEObject Type="Embed" ProgID="Word.Picture.8" ShapeID="_x0000_i1027" DrawAspect="Content" ObjectID="_17386607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0270B9">
              <w:rPr>
                <w:noProof/>
                <w:sz w:val="18"/>
                <w:highlight w:val="yellow"/>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72CE69B3" w14:textId="242F84EF" w:rsidR="00B80187"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B80187">
        <w:rPr>
          <w:noProof/>
        </w:rPr>
        <w:t>Foreword</w:t>
      </w:r>
      <w:r w:rsidR="00B80187">
        <w:rPr>
          <w:noProof/>
        </w:rPr>
        <w:tab/>
      </w:r>
      <w:r w:rsidR="00B80187">
        <w:rPr>
          <w:noProof/>
        </w:rPr>
        <w:fldChar w:fldCharType="begin"/>
      </w:r>
      <w:r w:rsidR="00B80187">
        <w:rPr>
          <w:noProof/>
        </w:rPr>
        <w:instrText xml:space="preserve"> PAGEREF _Toc128046661 \h </w:instrText>
      </w:r>
      <w:r w:rsidR="00B80187">
        <w:rPr>
          <w:noProof/>
        </w:rPr>
      </w:r>
      <w:r w:rsidR="00B80187">
        <w:rPr>
          <w:noProof/>
        </w:rPr>
        <w:fldChar w:fldCharType="separate"/>
      </w:r>
      <w:r w:rsidR="00B80187">
        <w:rPr>
          <w:noProof/>
        </w:rPr>
        <w:t>5</w:t>
      </w:r>
      <w:r w:rsidR="00B80187">
        <w:rPr>
          <w:noProof/>
        </w:rPr>
        <w:fldChar w:fldCharType="end"/>
      </w:r>
    </w:p>
    <w:p w14:paraId="73B9F8C0" w14:textId="19F4306E" w:rsidR="00B80187" w:rsidRDefault="00B80187">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_Toc128046662 \h </w:instrText>
      </w:r>
      <w:r>
        <w:rPr>
          <w:noProof/>
        </w:rPr>
      </w:r>
      <w:r>
        <w:rPr>
          <w:noProof/>
        </w:rPr>
        <w:fldChar w:fldCharType="separate"/>
      </w:r>
      <w:r>
        <w:rPr>
          <w:noProof/>
        </w:rPr>
        <w:t>6</w:t>
      </w:r>
      <w:r>
        <w:rPr>
          <w:noProof/>
        </w:rPr>
        <w:fldChar w:fldCharType="end"/>
      </w:r>
    </w:p>
    <w:p w14:paraId="4088E05A" w14:textId="213AFD3D" w:rsidR="00B80187" w:rsidRDefault="00B80187">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_Toc128046663 \h </w:instrText>
      </w:r>
      <w:r>
        <w:rPr>
          <w:noProof/>
        </w:rPr>
      </w:r>
      <w:r>
        <w:rPr>
          <w:noProof/>
        </w:rPr>
        <w:fldChar w:fldCharType="separate"/>
      </w:r>
      <w:r>
        <w:rPr>
          <w:noProof/>
        </w:rPr>
        <w:t>7</w:t>
      </w:r>
      <w:r>
        <w:rPr>
          <w:noProof/>
        </w:rPr>
        <w:fldChar w:fldCharType="end"/>
      </w:r>
    </w:p>
    <w:p w14:paraId="5E13A73F" w14:textId="7A1FDE14" w:rsidR="00B80187" w:rsidRDefault="00B80187">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_Toc128046664 \h </w:instrText>
      </w:r>
      <w:r>
        <w:rPr>
          <w:noProof/>
        </w:rPr>
      </w:r>
      <w:r>
        <w:rPr>
          <w:noProof/>
        </w:rPr>
        <w:fldChar w:fldCharType="separate"/>
      </w:r>
      <w:r>
        <w:rPr>
          <w:noProof/>
        </w:rPr>
        <w:t>7</w:t>
      </w:r>
      <w:r>
        <w:rPr>
          <w:noProof/>
        </w:rPr>
        <w:fldChar w:fldCharType="end"/>
      </w:r>
    </w:p>
    <w:p w14:paraId="330411D3" w14:textId="5A7124C2" w:rsidR="00B80187" w:rsidRDefault="00B80187">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_Toc128046665 \h </w:instrText>
      </w:r>
      <w:r>
        <w:rPr>
          <w:noProof/>
        </w:rPr>
      </w:r>
      <w:r>
        <w:rPr>
          <w:noProof/>
        </w:rPr>
        <w:fldChar w:fldCharType="separate"/>
      </w:r>
      <w:r>
        <w:rPr>
          <w:noProof/>
        </w:rPr>
        <w:t>8</w:t>
      </w:r>
      <w:r>
        <w:rPr>
          <w:noProof/>
        </w:rPr>
        <w:fldChar w:fldCharType="end"/>
      </w:r>
    </w:p>
    <w:p w14:paraId="3E2CA1BF" w14:textId="743DA511" w:rsidR="00B80187" w:rsidRDefault="00B80187">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_Toc128046666 \h </w:instrText>
      </w:r>
      <w:r>
        <w:rPr>
          <w:noProof/>
        </w:rPr>
      </w:r>
      <w:r>
        <w:rPr>
          <w:noProof/>
        </w:rPr>
        <w:fldChar w:fldCharType="separate"/>
      </w:r>
      <w:r>
        <w:rPr>
          <w:noProof/>
        </w:rPr>
        <w:t>8</w:t>
      </w:r>
      <w:r>
        <w:rPr>
          <w:noProof/>
        </w:rPr>
        <w:fldChar w:fldCharType="end"/>
      </w:r>
    </w:p>
    <w:p w14:paraId="5145EAE9" w14:textId="5F02AFC6" w:rsidR="00B80187" w:rsidRDefault="00B80187">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_Toc128046667 \h </w:instrText>
      </w:r>
      <w:r>
        <w:rPr>
          <w:noProof/>
        </w:rPr>
      </w:r>
      <w:r>
        <w:rPr>
          <w:noProof/>
        </w:rPr>
        <w:fldChar w:fldCharType="separate"/>
      </w:r>
      <w:r>
        <w:rPr>
          <w:noProof/>
        </w:rPr>
        <w:t>8</w:t>
      </w:r>
      <w:r>
        <w:rPr>
          <w:noProof/>
        </w:rPr>
        <w:fldChar w:fldCharType="end"/>
      </w:r>
    </w:p>
    <w:p w14:paraId="0251D446" w14:textId="1390F3FC" w:rsidR="00B80187" w:rsidRDefault="00B80187">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_Toc128046668 \h </w:instrText>
      </w:r>
      <w:r>
        <w:rPr>
          <w:noProof/>
        </w:rPr>
      </w:r>
      <w:r>
        <w:rPr>
          <w:noProof/>
        </w:rPr>
        <w:fldChar w:fldCharType="separate"/>
      </w:r>
      <w:r>
        <w:rPr>
          <w:noProof/>
        </w:rPr>
        <w:t>9</w:t>
      </w:r>
      <w:r>
        <w:rPr>
          <w:noProof/>
        </w:rPr>
        <w:fldChar w:fldCharType="end"/>
      </w:r>
    </w:p>
    <w:p w14:paraId="18493CED" w14:textId="486111A6" w:rsidR="00B80187" w:rsidRDefault="00B80187">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_Toc128046669 \h </w:instrText>
      </w:r>
      <w:r>
        <w:rPr>
          <w:noProof/>
        </w:rPr>
      </w:r>
      <w:r>
        <w:rPr>
          <w:noProof/>
        </w:rPr>
        <w:fldChar w:fldCharType="separate"/>
      </w:r>
      <w:r>
        <w:rPr>
          <w:noProof/>
        </w:rPr>
        <w:t>9</w:t>
      </w:r>
      <w:r>
        <w:rPr>
          <w:noProof/>
        </w:rPr>
        <w:fldChar w:fldCharType="end"/>
      </w:r>
    </w:p>
    <w:p w14:paraId="4CB30C1E" w14:textId="2289B131" w:rsidR="00B80187" w:rsidRDefault="00B80187">
      <w:pPr>
        <w:pStyle w:val="TOC2"/>
        <w:rPr>
          <w:rFonts w:asciiTheme="minorHAnsi" w:eastAsiaTheme="minorEastAsia" w:hAnsiTheme="minorHAnsi" w:cstheme="minorBidi"/>
          <w:noProof/>
          <w:sz w:val="24"/>
          <w:szCs w:val="24"/>
          <w:lang w:val="en-US"/>
        </w:rPr>
      </w:pPr>
      <w:r w:rsidRPr="00431983">
        <w:rPr>
          <w:rFonts w:cs="Arial"/>
          <w:noProof/>
        </w:rPr>
        <w:t>4.0</w:t>
      </w:r>
      <w:r>
        <w:rPr>
          <w:rFonts w:asciiTheme="minorHAnsi" w:eastAsiaTheme="minorEastAsia" w:hAnsiTheme="minorHAnsi" w:cstheme="minorBidi"/>
          <w:noProof/>
          <w:sz w:val="24"/>
          <w:szCs w:val="24"/>
          <w:lang w:val="en-US"/>
        </w:rPr>
        <w:tab/>
      </w:r>
      <w:r w:rsidRPr="00431983">
        <w:rPr>
          <w:rFonts w:cs="Arial"/>
          <w:noProof/>
        </w:rPr>
        <w:t xml:space="preserve"> Assumptions</w:t>
      </w:r>
      <w:r>
        <w:rPr>
          <w:noProof/>
        </w:rPr>
        <w:tab/>
      </w:r>
      <w:r>
        <w:rPr>
          <w:noProof/>
        </w:rPr>
        <w:fldChar w:fldCharType="begin"/>
      </w:r>
      <w:r>
        <w:rPr>
          <w:noProof/>
        </w:rPr>
        <w:instrText xml:space="preserve"> PAGEREF _Toc128046670 \h </w:instrText>
      </w:r>
      <w:r>
        <w:rPr>
          <w:noProof/>
        </w:rPr>
      </w:r>
      <w:r>
        <w:rPr>
          <w:noProof/>
        </w:rPr>
        <w:fldChar w:fldCharType="separate"/>
      </w:r>
      <w:r>
        <w:rPr>
          <w:noProof/>
        </w:rPr>
        <w:t>9</w:t>
      </w:r>
      <w:r>
        <w:rPr>
          <w:noProof/>
        </w:rPr>
        <w:fldChar w:fldCharType="end"/>
      </w:r>
    </w:p>
    <w:p w14:paraId="0BE4B856" w14:textId="7469A6EB" w:rsidR="00B80187" w:rsidRDefault="00B80187">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_Toc128046671 \h </w:instrText>
      </w:r>
      <w:r>
        <w:rPr>
          <w:noProof/>
        </w:rPr>
      </w:r>
      <w:r>
        <w:rPr>
          <w:noProof/>
        </w:rPr>
        <w:fldChar w:fldCharType="separate"/>
      </w:r>
      <w:r>
        <w:rPr>
          <w:noProof/>
        </w:rPr>
        <w:t>9</w:t>
      </w:r>
      <w:r>
        <w:rPr>
          <w:noProof/>
        </w:rPr>
        <w:fldChar w:fldCharType="end"/>
      </w:r>
    </w:p>
    <w:p w14:paraId="6080821F" w14:textId="5D468B61" w:rsidR="00B80187" w:rsidRDefault="00B80187">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_Toc128046672 \h </w:instrText>
      </w:r>
      <w:r>
        <w:rPr>
          <w:noProof/>
        </w:rPr>
      </w:r>
      <w:r>
        <w:rPr>
          <w:noProof/>
        </w:rPr>
        <w:fldChar w:fldCharType="separate"/>
      </w:r>
      <w:r>
        <w:rPr>
          <w:noProof/>
        </w:rPr>
        <w:t>10</w:t>
      </w:r>
      <w:r>
        <w:rPr>
          <w:noProof/>
        </w:rPr>
        <w:fldChar w:fldCharType="end"/>
      </w:r>
    </w:p>
    <w:p w14:paraId="3D0CD905" w14:textId="49568A5E" w:rsidR="00B80187" w:rsidRDefault="00B80187">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_Toc128046673 \h </w:instrText>
      </w:r>
      <w:r>
        <w:rPr>
          <w:noProof/>
        </w:rPr>
      </w:r>
      <w:r>
        <w:rPr>
          <w:noProof/>
        </w:rPr>
        <w:fldChar w:fldCharType="separate"/>
      </w:r>
      <w:r>
        <w:rPr>
          <w:noProof/>
        </w:rPr>
        <w:t>10</w:t>
      </w:r>
      <w:r>
        <w:rPr>
          <w:noProof/>
        </w:rPr>
        <w:fldChar w:fldCharType="end"/>
      </w:r>
    </w:p>
    <w:p w14:paraId="30EE7507" w14:textId="18F45F62" w:rsidR="00B80187" w:rsidRDefault="00B80187">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_Toc128046674 \h </w:instrText>
      </w:r>
      <w:r>
        <w:rPr>
          <w:noProof/>
        </w:rPr>
      </w:r>
      <w:r>
        <w:rPr>
          <w:noProof/>
        </w:rPr>
        <w:fldChar w:fldCharType="separate"/>
      </w:r>
      <w:r>
        <w:rPr>
          <w:noProof/>
        </w:rPr>
        <w:t>11</w:t>
      </w:r>
      <w:r>
        <w:rPr>
          <w:noProof/>
        </w:rPr>
        <w:fldChar w:fldCharType="end"/>
      </w:r>
    </w:p>
    <w:p w14:paraId="470C49B6" w14:textId="286A6AFE" w:rsidR="00B80187" w:rsidRDefault="00B80187">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_Toc128046675 \h </w:instrText>
      </w:r>
      <w:r>
        <w:rPr>
          <w:noProof/>
        </w:rPr>
      </w:r>
      <w:r>
        <w:rPr>
          <w:noProof/>
        </w:rPr>
        <w:fldChar w:fldCharType="separate"/>
      </w:r>
      <w:r>
        <w:rPr>
          <w:noProof/>
        </w:rPr>
        <w:t>13</w:t>
      </w:r>
      <w:r>
        <w:rPr>
          <w:noProof/>
        </w:rPr>
        <w:fldChar w:fldCharType="end"/>
      </w:r>
    </w:p>
    <w:p w14:paraId="3D749F7D" w14:textId="6AC63A64" w:rsidR="00B80187" w:rsidRDefault="00B80187">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_Toc128046676 \h </w:instrText>
      </w:r>
      <w:r>
        <w:rPr>
          <w:noProof/>
        </w:rPr>
      </w:r>
      <w:r>
        <w:rPr>
          <w:noProof/>
        </w:rPr>
        <w:fldChar w:fldCharType="separate"/>
      </w:r>
      <w:r>
        <w:rPr>
          <w:noProof/>
        </w:rPr>
        <w:t>13</w:t>
      </w:r>
      <w:r>
        <w:rPr>
          <w:noProof/>
        </w:rPr>
        <w:fldChar w:fldCharType="end"/>
      </w:r>
    </w:p>
    <w:p w14:paraId="3E17461E" w14:textId="4E8B731C" w:rsidR="00B80187" w:rsidRDefault="00B80187">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_Toc128046677 \h </w:instrText>
      </w:r>
      <w:r>
        <w:rPr>
          <w:noProof/>
        </w:rPr>
      </w:r>
      <w:r>
        <w:rPr>
          <w:noProof/>
        </w:rPr>
        <w:fldChar w:fldCharType="separate"/>
      </w:r>
      <w:r>
        <w:rPr>
          <w:noProof/>
        </w:rPr>
        <w:t>13</w:t>
      </w:r>
      <w:r>
        <w:rPr>
          <w:noProof/>
        </w:rPr>
        <w:fldChar w:fldCharType="end"/>
      </w:r>
    </w:p>
    <w:p w14:paraId="1DE9C039" w14:textId="27CBF82D" w:rsidR="00B80187" w:rsidRDefault="00B80187">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_Toc128046678 \h </w:instrText>
      </w:r>
      <w:r>
        <w:rPr>
          <w:noProof/>
        </w:rPr>
      </w:r>
      <w:r>
        <w:rPr>
          <w:noProof/>
        </w:rPr>
        <w:fldChar w:fldCharType="separate"/>
      </w:r>
      <w:r>
        <w:rPr>
          <w:noProof/>
        </w:rPr>
        <w:t>13</w:t>
      </w:r>
      <w:r>
        <w:rPr>
          <w:noProof/>
        </w:rPr>
        <w:fldChar w:fldCharType="end"/>
      </w:r>
    </w:p>
    <w:p w14:paraId="2B7FFD96" w14:textId="345F4830" w:rsidR="00B80187" w:rsidRDefault="00B80187">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_Toc128046679 \h </w:instrText>
      </w:r>
      <w:r>
        <w:rPr>
          <w:noProof/>
        </w:rPr>
      </w:r>
      <w:r>
        <w:rPr>
          <w:noProof/>
        </w:rPr>
        <w:fldChar w:fldCharType="separate"/>
      </w:r>
      <w:r>
        <w:rPr>
          <w:noProof/>
        </w:rPr>
        <w:t>14</w:t>
      </w:r>
      <w:r>
        <w:rPr>
          <w:noProof/>
        </w:rPr>
        <w:fldChar w:fldCharType="end"/>
      </w:r>
    </w:p>
    <w:p w14:paraId="683023C7" w14:textId="0FEC09C7" w:rsidR="00B80187" w:rsidRDefault="00B80187">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_Toc128046680 \h </w:instrText>
      </w:r>
      <w:r>
        <w:rPr>
          <w:noProof/>
        </w:rPr>
      </w:r>
      <w:r>
        <w:rPr>
          <w:noProof/>
        </w:rPr>
        <w:fldChar w:fldCharType="separate"/>
      </w:r>
      <w:r>
        <w:rPr>
          <w:noProof/>
        </w:rPr>
        <w:t>15</w:t>
      </w:r>
      <w:r>
        <w:rPr>
          <w:noProof/>
        </w:rPr>
        <w:fldChar w:fldCharType="end"/>
      </w:r>
    </w:p>
    <w:p w14:paraId="19D983A7" w14:textId="6F83E95A" w:rsidR="00B80187" w:rsidRDefault="00B80187">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_Toc128046681 \h </w:instrText>
      </w:r>
      <w:r>
        <w:rPr>
          <w:noProof/>
        </w:rPr>
      </w:r>
      <w:r>
        <w:rPr>
          <w:noProof/>
        </w:rPr>
        <w:fldChar w:fldCharType="separate"/>
      </w:r>
      <w:r>
        <w:rPr>
          <w:noProof/>
        </w:rPr>
        <w:t>15</w:t>
      </w:r>
      <w:r>
        <w:rPr>
          <w:noProof/>
        </w:rPr>
        <w:fldChar w:fldCharType="end"/>
      </w:r>
    </w:p>
    <w:p w14:paraId="489C68E5" w14:textId="6F67ACE6" w:rsidR="00B80187" w:rsidRDefault="00B80187">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431983">
        <w:rPr>
          <w:rFonts w:cs="Arial"/>
          <w:noProof/>
        </w:rPr>
        <w:t>Scenarios</w:t>
      </w:r>
      <w:r>
        <w:rPr>
          <w:noProof/>
        </w:rPr>
        <w:tab/>
      </w:r>
      <w:r>
        <w:rPr>
          <w:noProof/>
        </w:rPr>
        <w:fldChar w:fldCharType="begin"/>
      </w:r>
      <w:r>
        <w:rPr>
          <w:noProof/>
        </w:rPr>
        <w:instrText xml:space="preserve"> PAGEREF _Toc128046682 \h </w:instrText>
      </w:r>
      <w:r>
        <w:rPr>
          <w:noProof/>
        </w:rPr>
      </w:r>
      <w:r>
        <w:rPr>
          <w:noProof/>
        </w:rPr>
        <w:fldChar w:fldCharType="separate"/>
      </w:r>
      <w:r>
        <w:rPr>
          <w:noProof/>
        </w:rPr>
        <w:t>15</w:t>
      </w:r>
      <w:r>
        <w:rPr>
          <w:noProof/>
        </w:rPr>
        <w:fldChar w:fldCharType="end"/>
      </w:r>
    </w:p>
    <w:p w14:paraId="3371011E" w14:textId="3B4ECB5A" w:rsidR="00B80187" w:rsidRDefault="00B80187">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_Toc128046683 \h </w:instrText>
      </w:r>
      <w:r>
        <w:rPr>
          <w:noProof/>
        </w:rPr>
      </w:r>
      <w:r>
        <w:rPr>
          <w:noProof/>
        </w:rPr>
        <w:fldChar w:fldCharType="separate"/>
      </w:r>
      <w:r>
        <w:rPr>
          <w:noProof/>
        </w:rPr>
        <w:t>15</w:t>
      </w:r>
      <w:r>
        <w:rPr>
          <w:noProof/>
        </w:rPr>
        <w:fldChar w:fldCharType="end"/>
      </w:r>
    </w:p>
    <w:p w14:paraId="1144B345" w14:textId="316A8B54" w:rsidR="00B80187" w:rsidRDefault="00B80187">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_Toc128046684 \h </w:instrText>
      </w:r>
      <w:r>
        <w:rPr>
          <w:noProof/>
        </w:rPr>
      </w:r>
      <w:r>
        <w:rPr>
          <w:noProof/>
        </w:rPr>
        <w:fldChar w:fldCharType="separate"/>
      </w:r>
      <w:r>
        <w:rPr>
          <w:noProof/>
        </w:rPr>
        <w:t>15</w:t>
      </w:r>
      <w:r>
        <w:rPr>
          <w:noProof/>
        </w:rPr>
        <w:fldChar w:fldCharType="end"/>
      </w:r>
    </w:p>
    <w:p w14:paraId="139E099A" w14:textId="5BE009BB" w:rsidR="00B80187" w:rsidRDefault="00B80187">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431983">
        <w:rPr>
          <w:rFonts w:cs="Arial"/>
          <w:noProof/>
        </w:rPr>
        <w:t>Use cases</w:t>
      </w:r>
      <w:r>
        <w:rPr>
          <w:noProof/>
        </w:rPr>
        <w:tab/>
      </w:r>
      <w:r>
        <w:rPr>
          <w:noProof/>
        </w:rPr>
        <w:fldChar w:fldCharType="begin"/>
      </w:r>
      <w:r>
        <w:rPr>
          <w:noProof/>
        </w:rPr>
        <w:instrText xml:space="preserve"> PAGEREF _Toc128046685 \h </w:instrText>
      </w:r>
      <w:r>
        <w:rPr>
          <w:noProof/>
        </w:rPr>
      </w:r>
      <w:r>
        <w:rPr>
          <w:noProof/>
        </w:rPr>
        <w:fldChar w:fldCharType="separate"/>
      </w:r>
      <w:r>
        <w:rPr>
          <w:noProof/>
        </w:rPr>
        <w:t>16</w:t>
      </w:r>
      <w:r>
        <w:rPr>
          <w:noProof/>
        </w:rPr>
        <w:fldChar w:fldCharType="end"/>
      </w:r>
    </w:p>
    <w:p w14:paraId="30E320E1" w14:textId="17645A53" w:rsidR="00B80187" w:rsidRDefault="00B80187">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_Toc128046686 \h </w:instrText>
      </w:r>
      <w:r>
        <w:rPr>
          <w:noProof/>
        </w:rPr>
      </w:r>
      <w:r>
        <w:rPr>
          <w:noProof/>
        </w:rPr>
        <w:fldChar w:fldCharType="separate"/>
      </w:r>
      <w:r>
        <w:rPr>
          <w:noProof/>
        </w:rPr>
        <w:t>16</w:t>
      </w:r>
      <w:r>
        <w:rPr>
          <w:noProof/>
        </w:rPr>
        <w:fldChar w:fldCharType="end"/>
      </w:r>
    </w:p>
    <w:p w14:paraId="1471199A" w14:textId="2045C851" w:rsidR="00B80187" w:rsidRDefault="00B80187">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_Toc128046687 \h </w:instrText>
      </w:r>
      <w:r>
        <w:rPr>
          <w:noProof/>
        </w:rPr>
      </w:r>
      <w:r>
        <w:rPr>
          <w:noProof/>
        </w:rPr>
        <w:fldChar w:fldCharType="separate"/>
      </w:r>
      <w:r>
        <w:rPr>
          <w:noProof/>
        </w:rPr>
        <w:t>17</w:t>
      </w:r>
      <w:r>
        <w:rPr>
          <w:noProof/>
        </w:rPr>
        <w:fldChar w:fldCharType="end"/>
      </w:r>
    </w:p>
    <w:p w14:paraId="51EFF5D2" w14:textId="0CAEF43D" w:rsidR="00B80187" w:rsidRDefault="00B80187">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_Toc128046688 \h </w:instrText>
      </w:r>
      <w:r>
        <w:rPr>
          <w:noProof/>
        </w:rPr>
      </w:r>
      <w:r>
        <w:rPr>
          <w:noProof/>
        </w:rPr>
        <w:fldChar w:fldCharType="separate"/>
      </w:r>
      <w:r>
        <w:rPr>
          <w:noProof/>
        </w:rPr>
        <w:t>17</w:t>
      </w:r>
      <w:r>
        <w:rPr>
          <w:noProof/>
        </w:rPr>
        <w:fldChar w:fldCharType="end"/>
      </w:r>
    </w:p>
    <w:p w14:paraId="7DB66110" w14:textId="52082EBA" w:rsidR="00B80187" w:rsidRDefault="00B80187">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_Toc128046689 \h </w:instrText>
      </w:r>
      <w:r>
        <w:rPr>
          <w:noProof/>
        </w:rPr>
      </w:r>
      <w:r>
        <w:rPr>
          <w:noProof/>
        </w:rPr>
        <w:fldChar w:fldCharType="separate"/>
      </w:r>
      <w:r>
        <w:rPr>
          <w:noProof/>
        </w:rPr>
        <w:t>17</w:t>
      </w:r>
      <w:r>
        <w:rPr>
          <w:noProof/>
        </w:rPr>
        <w:fldChar w:fldCharType="end"/>
      </w:r>
    </w:p>
    <w:p w14:paraId="58B6929B" w14:textId="394D4DA5" w:rsidR="00B80187" w:rsidRDefault="00B80187">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_Toc128046690 \h </w:instrText>
      </w:r>
      <w:r>
        <w:rPr>
          <w:noProof/>
        </w:rPr>
      </w:r>
      <w:r>
        <w:rPr>
          <w:noProof/>
        </w:rPr>
        <w:fldChar w:fldCharType="separate"/>
      </w:r>
      <w:r>
        <w:rPr>
          <w:noProof/>
        </w:rPr>
        <w:t>17</w:t>
      </w:r>
      <w:r>
        <w:rPr>
          <w:noProof/>
        </w:rPr>
        <w:fldChar w:fldCharType="end"/>
      </w:r>
    </w:p>
    <w:p w14:paraId="6F231E72" w14:textId="4D906C7E" w:rsidR="00B80187" w:rsidRDefault="00B80187">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_Toc128046691 \h </w:instrText>
      </w:r>
      <w:r>
        <w:rPr>
          <w:noProof/>
        </w:rPr>
      </w:r>
      <w:r>
        <w:rPr>
          <w:noProof/>
        </w:rPr>
        <w:fldChar w:fldCharType="separate"/>
      </w:r>
      <w:r>
        <w:rPr>
          <w:noProof/>
        </w:rPr>
        <w:t>17</w:t>
      </w:r>
      <w:r>
        <w:rPr>
          <w:noProof/>
        </w:rPr>
        <w:fldChar w:fldCharType="end"/>
      </w:r>
    </w:p>
    <w:p w14:paraId="3153E8F6" w14:textId="25D0BC11" w:rsidR="00B80187" w:rsidRDefault="00B80187">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_Toc128046692 \h </w:instrText>
      </w:r>
      <w:r>
        <w:rPr>
          <w:noProof/>
        </w:rPr>
      </w:r>
      <w:r>
        <w:rPr>
          <w:noProof/>
        </w:rPr>
        <w:fldChar w:fldCharType="separate"/>
      </w:r>
      <w:r>
        <w:rPr>
          <w:noProof/>
        </w:rPr>
        <w:t>18</w:t>
      </w:r>
      <w:r>
        <w:rPr>
          <w:noProof/>
        </w:rPr>
        <w:fldChar w:fldCharType="end"/>
      </w:r>
    </w:p>
    <w:p w14:paraId="7B1CEE6B" w14:textId="0FAB7494" w:rsidR="00B80187" w:rsidRDefault="00B80187">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_Toc128046693 \h </w:instrText>
      </w:r>
      <w:r>
        <w:rPr>
          <w:noProof/>
        </w:rPr>
      </w:r>
      <w:r>
        <w:rPr>
          <w:noProof/>
        </w:rPr>
        <w:fldChar w:fldCharType="separate"/>
      </w:r>
      <w:r>
        <w:rPr>
          <w:noProof/>
        </w:rPr>
        <w:t>18</w:t>
      </w:r>
      <w:r>
        <w:rPr>
          <w:noProof/>
        </w:rPr>
        <w:fldChar w:fldCharType="end"/>
      </w:r>
    </w:p>
    <w:p w14:paraId="1FF382E6" w14:textId="126B0453" w:rsidR="00B80187" w:rsidRDefault="00B80187">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_Toc128046694 \h </w:instrText>
      </w:r>
      <w:r>
        <w:rPr>
          <w:noProof/>
        </w:rPr>
      </w:r>
      <w:r>
        <w:rPr>
          <w:noProof/>
        </w:rPr>
        <w:fldChar w:fldCharType="separate"/>
      </w:r>
      <w:r>
        <w:rPr>
          <w:noProof/>
        </w:rPr>
        <w:t>18</w:t>
      </w:r>
      <w:r>
        <w:rPr>
          <w:noProof/>
        </w:rPr>
        <w:fldChar w:fldCharType="end"/>
      </w:r>
    </w:p>
    <w:p w14:paraId="5BF16721" w14:textId="28F73D12" w:rsidR="00B80187" w:rsidRDefault="00B80187">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_Toc128046695 \h </w:instrText>
      </w:r>
      <w:r>
        <w:rPr>
          <w:noProof/>
        </w:rPr>
      </w:r>
      <w:r>
        <w:rPr>
          <w:noProof/>
        </w:rPr>
        <w:fldChar w:fldCharType="separate"/>
      </w:r>
      <w:r>
        <w:rPr>
          <w:noProof/>
        </w:rPr>
        <w:t>18</w:t>
      </w:r>
      <w:r>
        <w:rPr>
          <w:noProof/>
        </w:rPr>
        <w:fldChar w:fldCharType="end"/>
      </w:r>
    </w:p>
    <w:p w14:paraId="570E31F5" w14:textId="19DB8AE5" w:rsidR="00B80187" w:rsidRDefault="00B80187">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_Toc128046696 \h </w:instrText>
      </w:r>
      <w:r>
        <w:rPr>
          <w:noProof/>
        </w:rPr>
      </w:r>
      <w:r>
        <w:rPr>
          <w:noProof/>
        </w:rPr>
        <w:fldChar w:fldCharType="separate"/>
      </w:r>
      <w:r>
        <w:rPr>
          <w:noProof/>
        </w:rPr>
        <w:t>18</w:t>
      </w:r>
      <w:r>
        <w:rPr>
          <w:noProof/>
        </w:rPr>
        <w:fldChar w:fldCharType="end"/>
      </w:r>
    </w:p>
    <w:p w14:paraId="569F5D18" w14:textId="24B0AA66" w:rsidR="00B80187" w:rsidRDefault="00B80187">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_Toc128046697 \h </w:instrText>
      </w:r>
      <w:r>
        <w:rPr>
          <w:noProof/>
        </w:rPr>
      </w:r>
      <w:r>
        <w:rPr>
          <w:noProof/>
        </w:rPr>
        <w:fldChar w:fldCharType="separate"/>
      </w:r>
      <w:r>
        <w:rPr>
          <w:noProof/>
        </w:rPr>
        <w:t>18</w:t>
      </w:r>
      <w:r>
        <w:rPr>
          <w:noProof/>
        </w:rPr>
        <w:fldChar w:fldCharType="end"/>
      </w:r>
    </w:p>
    <w:p w14:paraId="3AC33A6F" w14:textId="2BC26BDE" w:rsidR="00B80187" w:rsidRDefault="00B80187">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_Toc128046698 \h </w:instrText>
      </w:r>
      <w:r>
        <w:rPr>
          <w:noProof/>
        </w:rPr>
      </w:r>
      <w:r>
        <w:rPr>
          <w:noProof/>
        </w:rPr>
        <w:fldChar w:fldCharType="separate"/>
      </w:r>
      <w:r>
        <w:rPr>
          <w:noProof/>
        </w:rPr>
        <w:t>18</w:t>
      </w:r>
      <w:r>
        <w:rPr>
          <w:noProof/>
        </w:rPr>
        <w:fldChar w:fldCharType="end"/>
      </w:r>
    </w:p>
    <w:p w14:paraId="6EA5908F" w14:textId="51D686FA" w:rsidR="00B80187" w:rsidRDefault="00B80187">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_Toc128046699 \h </w:instrText>
      </w:r>
      <w:r>
        <w:rPr>
          <w:noProof/>
        </w:rPr>
      </w:r>
      <w:r>
        <w:rPr>
          <w:noProof/>
        </w:rPr>
        <w:fldChar w:fldCharType="separate"/>
      </w:r>
      <w:r>
        <w:rPr>
          <w:noProof/>
        </w:rPr>
        <w:t>18</w:t>
      </w:r>
      <w:r>
        <w:rPr>
          <w:noProof/>
        </w:rPr>
        <w:fldChar w:fldCharType="end"/>
      </w:r>
    </w:p>
    <w:p w14:paraId="60A7AECA" w14:textId="31E0D15D" w:rsidR="00B80187" w:rsidRDefault="00B80187">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_Toc128046700 \h </w:instrText>
      </w:r>
      <w:r>
        <w:rPr>
          <w:noProof/>
        </w:rPr>
      </w:r>
      <w:r>
        <w:rPr>
          <w:noProof/>
        </w:rPr>
        <w:fldChar w:fldCharType="separate"/>
      </w:r>
      <w:r>
        <w:rPr>
          <w:noProof/>
        </w:rPr>
        <w:t>18</w:t>
      </w:r>
      <w:r>
        <w:rPr>
          <w:noProof/>
        </w:rPr>
        <w:fldChar w:fldCharType="end"/>
      </w:r>
    </w:p>
    <w:p w14:paraId="1BE96A81" w14:textId="3F42B36F" w:rsidR="00B80187" w:rsidRDefault="00B80187">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_Toc128046701 \h </w:instrText>
      </w:r>
      <w:r>
        <w:rPr>
          <w:noProof/>
        </w:rPr>
      </w:r>
      <w:r>
        <w:rPr>
          <w:noProof/>
        </w:rPr>
        <w:fldChar w:fldCharType="separate"/>
      </w:r>
      <w:r>
        <w:rPr>
          <w:noProof/>
        </w:rPr>
        <w:t>18</w:t>
      </w:r>
      <w:r>
        <w:rPr>
          <w:noProof/>
        </w:rPr>
        <w:fldChar w:fldCharType="end"/>
      </w:r>
    </w:p>
    <w:p w14:paraId="64A798A6" w14:textId="1012CE61" w:rsidR="00B80187" w:rsidRDefault="00B80187">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_Toc128046702 \h </w:instrText>
      </w:r>
      <w:r>
        <w:rPr>
          <w:noProof/>
        </w:rPr>
      </w:r>
      <w:r>
        <w:rPr>
          <w:noProof/>
        </w:rPr>
        <w:fldChar w:fldCharType="separate"/>
      </w:r>
      <w:r>
        <w:rPr>
          <w:noProof/>
        </w:rPr>
        <w:t>19</w:t>
      </w:r>
      <w:r>
        <w:rPr>
          <w:noProof/>
        </w:rPr>
        <w:fldChar w:fldCharType="end"/>
      </w:r>
    </w:p>
    <w:p w14:paraId="0C980494" w14:textId="629D1E2C" w:rsidR="00B80187" w:rsidRDefault="00B80187">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_Toc128046703 \h </w:instrText>
      </w:r>
      <w:r>
        <w:rPr>
          <w:noProof/>
        </w:rPr>
      </w:r>
      <w:r>
        <w:rPr>
          <w:noProof/>
        </w:rPr>
        <w:fldChar w:fldCharType="separate"/>
      </w:r>
      <w:r>
        <w:rPr>
          <w:noProof/>
        </w:rPr>
        <w:t>19</w:t>
      </w:r>
      <w:r>
        <w:rPr>
          <w:noProof/>
        </w:rPr>
        <w:fldChar w:fldCharType="end"/>
      </w:r>
    </w:p>
    <w:p w14:paraId="3EF4674D" w14:textId="08453A8D" w:rsidR="00B80187" w:rsidRDefault="00B80187">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_Toc128046704 \h </w:instrText>
      </w:r>
      <w:r>
        <w:rPr>
          <w:noProof/>
        </w:rPr>
      </w:r>
      <w:r>
        <w:rPr>
          <w:noProof/>
        </w:rPr>
        <w:fldChar w:fldCharType="separate"/>
      </w:r>
      <w:r>
        <w:rPr>
          <w:noProof/>
        </w:rPr>
        <w:t>19</w:t>
      </w:r>
      <w:r>
        <w:rPr>
          <w:noProof/>
        </w:rPr>
        <w:fldChar w:fldCharType="end"/>
      </w:r>
    </w:p>
    <w:p w14:paraId="412BBE07" w14:textId="3936AB5F" w:rsidR="00B80187" w:rsidRDefault="00B80187">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_Toc128046705 \h </w:instrText>
      </w:r>
      <w:r>
        <w:rPr>
          <w:noProof/>
        </w:rPr>
      </w:r>
      <w:r>
        <w:rPr>
          <w:noProof/>
        </w:rPr>
        <w:fldChar w:fldCharType="separate"/>
      </w:r>
      <w:r>
        <w:rPr>
          <w:noProof/>
        </w:rPr>
        <w:t>19</w:t>
      </w:r>
      <w:r>
        <w:rPr>
          <w:noProof/>
        </w:rPr>
        <w:fldChar w:fldCharType="end"/>
      </w:r>
    </w:p>
    <w:p w14:paraId="4625F034" w14:textId="65A4EE3F" w:rsidR="00B80187" w:rsidRDefault="00B80187">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_Toc128046706 \h </w:instrText>
      </w:r>
      <w:r>
        <w:rPr>
          <w:noProof/>
        </w:rPr>
      </w:r>
      <w:r>
        <w:rPr>
          <w:noProof/>
        </w:rPr>
        <w:fldChar w:fldCharType="separate"/>
      </w:r>
      <w:r>
        <w:rPr>
          <w:noProof/>
        </w:rPr>
        <w:t>19</w:t>
      </w:r>
      <w:r>
        <w:rPr>
          <w:noProof/>
        </w:rPr>
        <w:fldChar w:fldCharType="end"/>
      </w:r>
    </w:p>
    <w:p w14:paraId="387CD6AE" w14:textId="2189EFBC" w:rsidR="00B80187" w:rsidRDefault="00B80187">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_Toc128046707 \h </w:instrText>
      </w:r>
      <w:r>
        <w:rPr>
          <w:noProof/>
        </w:rPr>
      </w:r>
      <w:r>
        <w:rPr>
          <w:noProof/>
        </w:rPr>
        <w:fldChar w:fldCharType="separate"/>
      </w:r>
      <w:r>
        <w:rPr>
          <w:noProof/>
        </w:rPr>
        <w:t>19</w:t>
      </w:r>
      <w:r>
        <w:rPr>
          <w:noProof/>
        </w:rPr>
        <w:fldChar w:fldCharType="end"/>
      </w:r>
    </w:p>
    <w:p w14:paraId="2844983F" w14:textId="68C5E9C6" w:rsidR="00B80187" w:rsidRDefault="00B80187">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_Toc128046708 \h </w:instrText>
      </w:r>
      <w:r>
        <w:rPr>
          <w:noProof/>
        </w:rPr>
      </w:r>
      <w:r>
        <w:rPr>
          <w:noProof/>
        </w:rPr>
        <w:fldChar w:fldCharType="separate"/>
      </w:r>
      <w:r>
        <w:rPr>
          <w:noProof/>
        </w:rPr>
        <w:t>19</w:t>
      </w:r>
      <w:r>
        <w:rPr>
          <w:noProof/>
        </w:rPr>
        <w:fldChar w:fldCharType="end"/>
      </w:r>
    </w:p>
    <w:p w14:paraId="6A9163DA" w14:textId="60BC8CB2" w:rsidR="00B80187" w:rsidRDefault="00B80187">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_Toc128046709 \h </w:instrText>
      </w:r>
      <w:r>
        <w:rPr>
          <w:noProof/>
        </w:rPr>
      </w:r>
      <w:r>
        <w:rPr>
          <w:noProof/>
        </w:rPr>
        <w:fldChar w:fldCharType="separate"/>
      </w:r>
      <w:r>
        <w:rPr>
          <w:noProof/>
        </w:rPr>
        <w:t>19</w:t>
      </w:r>
      <w:r>
        <w:rPr>
          <w:noProof/>
        </w:rPr>
        <w:fldChar w:fldCharType="end"/>
      </w:r>
    </w:p>
    <w:p w14:paraId="66B0A086" w14:textId="49DE971D" w:rsidR="00B80187" w:rsidRDefault="00B80187">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_Toc128046710 \h </w:instrText>
      </w:r>
      <w:r>
        <w:rPr>
          <w:noProof/>
        </w:rPr>
      </w:r>
      <w:r>
        <w:rPr>
          <w:noProof/>
        </w:rPr>
        <w:fldChar w:fldCharType="separate"/>
      </w:r>
      <w:r>
        <w:rPr>
          <w:noProof/>
        </w:rPr>
        <w:t>19</w:t>
      </w:r>
      <w:r>
        <w:rPr>
          <w:noProof/>
        </w:rPr>
        <w:fldChar w:fldCharType="end"/>
      </w:r>
    </w:p>
    <w:p w14:paraId="210B17F6" w14:textId="4B2C2537" w:rsidR="00B80187" w:rsidRDefault="00B80187">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_Toc128046711 \h </w:instrText>
      </w:r>
      <w:r>
        <w:rPr>
          <w:noProof/>
        </w:rPr>
      </w:r>
      <w:r>
        <w:rPr>
          <w:noProof/>
        </w:rPr>
        <w:fldChar w:fldCharType="separate"/>
      </w:r>
      <w:r>
        <w:rPr>
          <w:noProof/>
        </w:rPr>
        <w:t>19</w:t>
      </w:r>
      <w:r>
        <w:rPr>
          <w:noProof/>
        </w:rPr>
        <w:fldChar w:fldCharType="end"/>
      </w:r>
    </w:p>
    <w:p w14:paraId="41A305B2" w14:textId="7EF08F7A" w:rsidR="00B80187" w:rsidRDefault="00B80187">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_Toc128046712 \h </w:instrText>
      </w:r>
      <w:r>
        <w:rPr>
          <w:noProof/>
        </w:rPr>
      </w:r>
      <w:r>
        <w:rPr>
          <w:noProof/>
        </w:rPr>
        <w:fldChar w:fldCharType="separate"/>
      </w:r>
      <w:r>
        <w:rPr>
          <w:noProof/>
        </w:rPr>
        <w:t>19</w:t>
      </w:r>
      <w:r>
        <w:rPr>
          <w:noProof/>
        </w:rPr>
        <w:fldChar w:fldCharType="end"/>
      </w:r>
    </w:p>
    <w:p w14:paraId="261E4286" w14:textId="6CF72B50" w:rsidR="00B80187" w:rsidRDefault="00B80187">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_Toc128046713 \h </w:instrText>
      </w:r>
      <w:r>
        <w:rPr>
          <w:noProof/>
        </w:rPr>
      </w:r>
      <w:r>
        <w:rPr>
          <w:noProof/>
        </w:rPr>
        <w:fldChar w:fldCharType="separate"/>
      </w:r>
      <w:r>
        <w:rPr>
          <w:noProof/>
        </w:rPr>
        <w:t>19</w:t>
      </w:r>
      <w:r>
        <w:rPr>
          <w:noProof/>
        </w:rPr>
        <w:fldChar w:fldCharType="end"/>
      </w:r>
    </w:p>
    <w:p w14:paraId="71EAE5BE" w14:textId="7F06A2EB" w:rsidR="00B80187" w:rsidRDefault="00B80187">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_Toc128046714 \h </w:instrText>
      </w:r>
      <w:r>
        <w:rPr>
          <w:noProof/>
        </w:rPr>
      </w:r>
      <w:r>
        <w:rPr>
          <w:noProof/>
        </w:rPr>
        <w:fldChar w:fldCharType="separate"/>
      </w:r>
      <w:r>
        <w:rPr>
          <w:noProof/>
        </w:rPr>
        <w:t>20</w:t>
      </w:r>
      <w:r>
        <w:rPr>
          <w:noProof/>
        </w:rPr>
        <w:fldChar w:fldCharType="end"/>
      </w:r>
    </w:p>
    <w:p w14:paraId="5B7CACC6" w14:textId="23F0E7C1" w:rsidR="00B80187" w:rsidRDefault="00B80187">
      <w:pPr>
        <w:pStyle w:val="TOC3"/>
        <w:rPr>
          <w:rFonts w:asciiTheme="minorHAnsi" w:eastAsiaTheme="minorEastAsia" w:hAnsiTheme="minorHAnsi" w:cstheme="minorBidi"/>
          <w:noProof/>
          <w:sz w:val="24"/>
          <w:szCs w:val="24"/>
          <w:lang w:val="en-US"/>
        </w:rPr>
      </w:pPr>
      <w:r>
        <w:rPr>
          <w:noProof/>
        </w:rPr>
        <w:lastRenderedPageBreak/>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_Toc128046715 \h </w:instrText>
      </w:r>
      <w:r>
        <w:rPr>
          <w:noProof/>
        </w:rPr>
      </w:r>
      <w:r>
        <w:rPr>
          <w:noProof/>
        </w:rPr>
        <w:fldChar w:fldCharType="separate"/>
      </w:r>
      <w:r>
        <w:rPr>
          <w:noProof/>
        </w:rPr>
        <w:t>20</w:t>
      </w:r>
      <w:r>
        <w:rPr>
          <w:noProof/>
        </w:rPr>
        <w:fldChar w:fldCharType="end"/>
      </w:r>
    </w:p>
    <w:p w14:paraId="58FD006B" w14:textId="0C485189" w:rsidR="00B80187" w:rsidRDefault="00B80187">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_Toc128046716 \h </w:instrText>
      </w:r>
      <w:r>
        <w:rPr>
          <w:noProof/>
        </w:rPr>
      </w:r>
      <w:r>
        <w:rPr>
          <w:noProof/>
        </w:rPr>
        <w:fldChar w:fldCharType="separate"/>
      </w:r>
      <w:r>
        <w:rPr>
          <w:noProof/>
        </w:rPr>
        <w:t>20</w:t>
      </w:r>
      <w:r>
        <w:rPr>
          <w:noProof/>
        </w:rPr>
        <w:fldChar w:fldCharType="end"/>
      </w:r>
    </w:p>
    <w:p w14:paraId="7D05F690" w14:textId="7CFB00A1" w:rsidR="00B80187" w:rsidRDefault="00B80187">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_Toc128046717 \h </w:instrText>
      </w:r>
      <w:r>
        <w:rPr>
          <w:noProof/>
        </w:rPr>
      </w:r>
      <w:r>
        <w:rPr>
          <w:noProof/>
        </w:rPr>
        <w:fldChar w:fldCharType="separate"/>
      </w:r>
      <w:r>
        <w:rPr>
          <w:noProof/>
        </w:rPr>
        <w:t>20</w:t>
      </w:r>
      <w:r>
        <w:rPr>
          <w:noProof/>
        </w:rPr>
        <w:fldChar w:fldCharType="end"/>
      </w:r>
    </w:p>
    <w:p w14:paraId="68D0EF84" w14:textId="2662A427" w:rsidR="00B80187" w:rsidRDefault="00B80187">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_Toc128046718 \h </w:instrText>
      </w:r>
      <w:r>
        <w:rPr>
          <w:noProof/>
        </w:rPr>
      </w:r>
      <w:r>
        <w:rPr>
          <w:noProof/>
        </w:rPr>
        <w:fldChar w:fldCharType="separate"/>
      </w:r>
      <w:r>
        <w:rPr>
          <w:noProof/>
        </w:rPr>
        <w:t>20</w:t>
      </w:r>
      <w:r>
        <w:rPr>
          <w:noProof/>
        </w:rPr>
        <w:fldChar w:fldCharType="end"/>
      </w:r>
    </w:p>
    <w:p w14:paraId="328188E0" w14:textId="5C054699" w:rsidR="00B80187" w:rsidRDefault="00B80187">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_Toc128046719 \h </w:instrText>
      </w:r>
      <w:r>
        <w:rPr>
          <w:noProof/>
        </w:rPr>
      </w:r>
      <w:r>
        <w:rPr>
          <w:noProof/>
        </w:rPr>
        <w:fldChar w:fldCharType="separate"/>
      </w:r>
      <w:r>
        <w:rPr>
          <w:noProof/>
        </w:rPr>
        <w:t>20</w:t>
      </w:r>
      <w:r>
        <w:rPr>
          <w:noProof/>
        </w:rPr>
        <w:fldChar w:fldCharType="end"/>
      </w:r>
    </w:p>
    <w:p w14:paraId="2E6CBEC3" w14:textId="01744E6A" w:rsidR="00B80187" w:rsidRDefault="00B80187">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_Toc128046720 \h </w:instrText>
      </w:r>
      <w:r>
        <w:rPr>
          <w:noProof/>
        </w:rPr>
      </w:r>
      <w:r>
        <w:rPr>
          <w:noProof/>
        </w:rPr>
        <w:fldChar w:fldCharType="separate"/>
      </w:r>
      <w:r>
        <w:rPr>
          <w:noProof/>
        </w:rPr>
        <w:t>20</w:t>
      </w:r>
      <w:r>
        <w:rPr>
          <w:noProof/>
        </w:rPr>
        <w:fldChar w:fldCharType="end"/>
      </w:r>
    </w:p>
    <w:p w14:paraId="1CDEF9F6" w14:textId="19706AD5" w:rsidR="00B80187" w:rsidRDefault="00B80187">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_Toc128046721 \h </w:instrText>
      </w:r>
      <w:r>
        <w:rPr>
          <w:noProof/>
        </w:rPr>
      </w:r>
      <w:r>
        <w:rPr>
          <w:noProof/>
        </w:rPr>
        <w:fldChar w:fldCharType="separate"/>
      </w:r>
      <w:r>
        <w:rPr>
          <w:noProof/>
        </w:rPr>
        <w:t>21</w:t>
      </w:r>
      <w:r>
        <w:rPr>
          <w:noProof/>
        </w:rPr>
        <w:fldChar w:fldCharType="end"/>
      </w:r>
    </w:p>
    <w:p w14:paraId="0B9E3498" w14:textId="1CAEA3CB"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8" w:name="foreword"/>
      <w:bookmarkStart w:id="19" w:name="_Toc128046661"/>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28046662"/>
      <w:bookmarkEnd w:id="21"/>
      <w:r w:rsidRPr="004D3578">
        <w:t>Introduction</w:t>
      </w:r>
      <w:bookmarkEnd w:id="2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3" w:name="scope"/>
      <w:bookmarkStart w:id="24" w:name="_Toc128046663"/>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28046664"/>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3B336C51"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4" w:history="1">
        <w:r w:rsidRPr="00A05E62">
          <w:rPr>
            <w:rStyle w:val="Hyperlink"/>
            <w:rFonts w:eastAsia="Batang"/>
            <w:lang w:eastAsia="zh-CN"/>
          </w:rPr>
          <w:t>https://5genesis.eu/wp-content/uploads/2019/10/NEM_Networld2020-5GPPP-5G-Media-Slice-White-Paper-V1.pdf</w:t>
        </w:r>
      </w:hyperlink>
    </w:p>
    <w:p w14:paraId="5120F079" w14:textId="3333354B" w:rsidR="008D45C0" w:rsidRP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7" w:name="definitions"/>
      <w:bookmarkStart w:id="28" w:name="_Toc128046665"/>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28046666"/>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28046667"/>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28046668"/>
      <w:r w:rsidRPr="004D3578">
        <w:lastRenderedPageBreak/>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2" w:name="clause4"/>
      <w:bookmarkStart w:id="33" w:name="_Toc128046669"/>
      <w:bookmarkEnd w:id="32"/>
      <w:r w:rsidRPr="004D3578">
        <w:t>4</w:t>
      </w:r>
      <w:r w:rsidR="00830382">
        <w:tab/>
      </w:r>
      <w:r w:rsidRPr="004D3578">
        <w:tab/>
      </w:r>
      <w:r w:rsidR="004E62D0">
        <w:t>Overview</w:t>
      </w:r>
      <w:bookmarkEnd w:id="33"/>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4" w:name="_Toc128046670"/>
      <w:r>
        <w:rPr>
          <w:rFonts w:cs="Arial"/>
          <w:szCs w:val="32"/>
        </w:rPr>
        <w:t>4.0</w:t>
      </w:r>
      <w:r>
        <w:rPr>
          <w:rFonts w:cs="Arial"/>
          <w:szCs w:val="32"/>
        </w:rPr>
        <w:tab/>
      </w:r>
      <w:r>
        <w:rPr>
          <w:rFonts w:cs="Arial"/>
          <w:szCs w:val="32"/>
        </w:rPr>
        <w:tab/>
        <w:t>Assumptions</w:t>
      </w:r>
      <w:bookmarkEnd w:id="3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5" w:name="_Toc128046671"/>
      <w:r>
        <w:t>4</w:t>
      </w:r>
      <w:r w:rsidR="00CB35AF" w:rsidRPr="004D3578">
        <w:t>.</w:t>
      </w:r>
      <w:r w:rsidR="00CB35AF">
        <w:t>1</w:t>
      </w:r>
      <w:r w:rsidR="00CB35AF" w:rsidRPr="004D3578">
        <w:tab/>
      </w:r>
      <w:r w:rsidR="00CB35AF">
        <w:t>General</w:t>
      </w:r>
      <w:bookmarkEnd w:id="35"/>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xml:space="preserve">, areas of study related to 5G Media Streaming for specifying network slicing extensions, and potential open </w:t>
      </w:r>
      <w:r w:rsidR="007700E8">
        <w:lastRenderedPageBreak/>
        <w:t>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6" w:name="_Toc128046672"/>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28046673"/>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954965" w:rsidP="0031475A">
            <w:pPr>
              <w:pStyle w:val="TAC"/>
            </w:pPr>
            <w:r>
              <w:rPr>
                <w:noProof/>
              </w:rPr>
              <w:object w:dxaOrig="9270" w:dyaOrig="4730" w14:anchorId="5EBB31E3">
                <v:shape id="_x0000_i1026" type="#_x0000_t75" alt="" style="width:324.3pt;height:166.35pt;mso-width-percent:0;mso-height-percent:0;mso-position-vertical:absolute;mso-width-percent:0;mso-height-percent:0" o:ole="">
                  <v:imagedata r:id="rId15" o:title=""/>
                </v:shape>
                <o:OLEObject Type="Embed" ProgID="Visio.Drawing.15" ShapeID="_x0000_i1026" DrawAspect="Content" ObjectID="_1738660758" r:id="rId16"/>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954965" w:rsidP="0031475A">
            <w:pPr>
              <w:pStyle w:val="TAC"/>
            </w:pPr>
            <w:r>
              <w:rPr>
                <w:noProof/>
              </w:rPr>
              <w:object w:dxaOrig="9270" w:dyaOrig="4730" w14:anchorId="5612247B">
                <v:shape id="_x0000_i1025" type="#_x0000_t75" alt="" style="width:324.3pt;height:166.35pt;mso-width-percent:0;mso-height-percent:0;mso-width-percent:0;mso-height-percent:0" o:ole="">
                  <v:imagedata r:id="rId17" o:title=""/>
                </v:shape>
                <o:OLEObject Type="Embed" ProgID="Visio.Drawing.15" ShapeID="_x0000_i1025" DrawAspect="Content" ObjectID="_1738660759" r:id="rId18"/>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8" w:name="_Hlk112156069"/>
      <w:r>
        <w:t>that</w:t>
      </w:r>
      <w:bookmarkEnd w:id="3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9" w:name="_Toc128046674"/>
      <w:r>
        <w:t>4.</w:t>
      </w:r>
      <w:r w:rsidR="00BE6173">
        <w:t>2</w:t>
      </w:r>
      <w:r>
        <w:t>.2</w:t>
      </w:r>
      <w:r>
        <w:tab/>
      </w:r>
      <w:r>
        <w:tab/>
      </w:r>
      <w:r>
        <w:rPr>
          <w:lang w:eastAsia="en-GB"/>
        </w:rPr>
        <w:t>Network slicing for specific applications</w:t>
      </w:r>
      <w:bookmarkEnd w:id="3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7B49E288"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5C846B59"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77777777" w:rsidR="003C1AF0" w:rsidRDefault="003C1AF0" w:rsidP="003C1AF0">
      <w:pPr>
        <w:pStyle w:val="B2"/>
        <w:rPr>
          <w:lang w:eastAsia="ko-KR"/>
        </w:rPr>
      </w:pPr>
      <w:r>
        <w:rPr>
          <w:lang w:eastAsia="ko-KR"/>
        </w:rPr>
        <w:t>a)</w:t>
      </w:r>
      <w:r>
        <w:rPr>
          <w:lang w:eastAsia="ko-KR"/>
        </w:rPr>
        <w:tab/>
        <w:t xml:space="preserve">in case of SSC mode 1, the SMF further updates the network slices in the UE/RAN/UPF via the PDU Session Modification procedure. In this case, </w:t>
      </w:r>
      <w:r>
        <w:rPr>
          <w:lang w:eastAsia="zh-CN"/>
        </w:rPr>
        <w:t>the IP address of the PDU Session remains the same.</w:t>
      </w:r>
    </w:p>
    <w:p w14:paraId="28316330" w14:textId="77777777" w:rsidR="003C1AF0" w:rsidRDefault="003C1AF0" w:rsidP="003C1AF0">
      <w:pPr>
        <w:pStyle w:val="B2"/>
        <w:rPr>
          <w:lang w:eastAsia="zh-CN"/>
        </w:rPr>
      </w:pPr>
      <w:r>
        <w:rPr>
          <w:lang w:eastAsia="ko-KR"/>
        </w:rPr>
        <w:t>b)</w:t>
      </w:r>
      <w:r>
        <w:rPr>
          <w:lang w:eastAsia="ko-KR"/>
        </w:rPr>
        <w:tab/>
        <w:t xml:space="preserve"> in case of SSC mode 2 or 3, the SMF triggers </w:t>
      </w:r>
      <w:r>
        <w:rPr>
          <w:lang w:eastAsia="zh-CN"/>
        </w:rPr>
        <w:t>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40" w:name="_Toc128046675"/>
      <w:r>
        <w:lastRenderedPageBreak/>
        <w:t>4.2.3</w:t>
      </w:r>
      <w:r>
        <w:tab/>
      </w:r>
      <w:r>
        <w:tab/>
        <w:t>Service continuity for media streaming sessions migrated between Network Slices</w:t>
      </w:r>
      <w:bookmarkEnd w:id="40"/>
    </w:p>
    <w:p w14:paraId="465D903C" w14:textId="0AE5B669" w:rsidR="00A91BA9" w:rsidRPr="00926423" w:rsidRDefault="00A91BA9" w:rsidP="00632D26">
      <w:pPr>
        <w:pStyle w:val="Heading4"/>
      </w:pPr>
      <w:bookmarkStart w:id="41" w:name="_Toc128046676"/>
      <w:r w:rsidRPr="009E0C25">
        <w:t>4.2.3</w:t>
      </w:r>
      <w:r w:rsidRPr="00926423">
        <w:t>.1</w:t>
      </w:r>
      <w:r w:rsidRPr="00926423">
        <w:tab/>
        <w:t>Background</w:t>
      </w:r>
      <w:bookmarkEnd w:id="4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2" w:name="_Toc128046677"/>
      <w:r w:rsidRPr="008F403E">
        <w:t>4.2.3.2</w:t>
      </w:r>
      <w:r w:rsidRPr="009E0C25">
        <w:tab/>
        <w:t>Moving application flows to different Network Slices</w:t>
      </w:r>
      <w:bookmarkEnd w:id="4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3" w:name="_Toc12804667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4" w:name="_Toc12804667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2B6BA92C" w:rsidR="005D5C9A" w:rsidRPr="004D3578" w:rsidRDefault="005D5C9A" w:rsidP="005D5C9A">
      <w:pPr>
        <w:pStyle w:val="Heading1"/>
      </w:pPr>
      <w:bookmarkStart w:id="45" w:name="_Toc128046680"/>
      <w:r>
        <w:t>5</w:t>
      </w:r>
      <w:r>
        <w:tab/>
        <w:t xml:space="preserve">Relevant </w:t>
      </w:r>
      <w:r w:rsidR="00131040">
        <w:t xml:space="preserve">scenarios and </w:t>
      </w:r>
      <w:r>
        <w:t>use</w:t>
      </w:r>
      <w:r w:rsidR="00DA7273">
        <w:t xml:space="preserve"> </w:t>
      </w:r>
      <w:r>
        <w:t>cases</w:t>
      </w:r>
      <w:bookmarkEnd w:id="45"/>
    </w:p>
    <w:p w14:paraId="47B90E66" w14:textId="5BE1115F" w:rsidR="00F70BED" w:rsidRDefault="00F70BED" w:rsidP="00F70BED">
      <w:pPr>
        <w:pStyle w:val="Heading2"/>
      </w:pPr>
      <w:bookmarkStart w:id="46" w:name="_Toc128046681"/>
      <w:r>
        <w:t>5</w:t>
      </w:r>
      <w:r w:rsidRPr="004D3578">
        <w:t>.</w:t>
      </w:r>
      <w:r>
        <w:t>1</w:t>
      </w:r>
      <w:r w:rsidRPr="004D3578">
        <w:tab/>
      </w:r>
      <w:r>
        <w:t>General</w:t>
      </w:r>
      <w:bookmarkEnd w:id="46"/>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pPr>
      <w:bookmarkStart w:id="47" w:name="_Toc128046682"/>
      <w:r>
        <w:t>5</w:t>
      </w:r>
      <w:r w:rsidRPr="004D3578">
        <w:t>.</w:t>
      </w:r>
      <w:r>
        <w:t>2</w:t>
      </w:r>
      <w:r w:rsidRPr="004D3578">
        <w:tab/>
      </w:r>
      <w:r w:rsidRPr="00EC4C0B">
        <w:rPr>
          <w:rFonts w:cs="Arial"/>
          <w:noProof/>
          <w:szCs w:val="32"/>
        </w:rPr>
        <w:t>Scenario</w:t>
      </w:r>
      <w:r>
        <w:rPr>
          <w:rFonts w:cs="Arial"/>
          <w:noProof/>
          <w:szCs w:val="32"/>
        </w:rPr>
        <w:t>s</w:t>
      </w:r>
      <w:bookmarkEnd w:id="47"/>
    </w:p>
    <w:p w14:paraId="06450AB0" w14:textId="03317E2B" w:rsidR="004D1647" w:rsidRDefault="004D1647" w:rsidP="002A5161">
      <w:pPr>
        <w:pStyle w:val="Heading3"/>
        <w:rPr>
          <w:rFonts w:cs="Arial"/>
          <w:noProof/>
          <w:szCs w:val="32"/>
        </w:rPr>
      </w:pPr>
      <w:bookmarkStart w:id="48" w:name="_Toc128046683"/>
      <w:r>
        <w:t>5</w:t>
      </w:r>
      <w:r w:rsidRPr="004D3578">
        <w:t>.</w:t>
      </w:r>
      <w:r>
        <w:t>2</w:t>
      </w:r>
      <w:r w:rsidR="00FB17E6">
        <w:t>.1</w:t>
      </w:r>
      <w:r w:rsidRPr="004D3578">
        <w:tab/>
      </w:r>
      <w:r w:rsidRPr="009F6AED">
        <w:t>Scenario 1: Operator-managed network slicing</w:t>
      </w:r>
      <w:bookmarkEnd w:id="4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0C315CD9" w:rsidR="00B251E8" w:rsidRDefault="00B251E8" w:rsidP="002A5161">
      <w:pPr>
        <w:pStyle w:val="Heading3"/>
        <w:rPr>
          <w:rFonts w:cs="Arial"/>
          <w:noProof/>
          <w:szCs w:val="32"/>
        </w:rPr>
      </w:pPr>
      <w:bookmarkStart w:id="49" w:name="_Toc128046684"/>
      <w:r>
        <w:t>5</w:t>
      </w:r>
      <w:r w:rsidRPr="004D3578">
        <w:t>.</w:t>
      </w:r>
      <w:r w:rsidR="00FB17E6">
        <w:t>2.2</w:t>
      </w:r>
      <w:r w:rsidRPr="004D3578">
        <w:tab/>
      </w:r>
      <w:r w:rsidRPr="009F6AED">
        <w:t>Scenario 2: Third-party-managed network slicing</w:t>
      </w:r>
      <w:bookmarkEnd w:id="49"/>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 w:name="_Toc128046685"/>
      <w:r>
        <w:t>5</w:t>
      </w:r>
      <w:r w:rsidRPr="004D3578">
        <w:t>.</w:t>
      </w:r>
      <w:r w:rsidR="00FF1ADC">
        <w:t>3</w:t>
      </w:r>
      <w:r w:rsidRPr="004D3578">
        <w:tab/>
      </w:r>
      <w:r>
        <w:rPr>
          <w:rFonts w:cs="Arial"/>
          <w:noProof/>
          <w:szCs w:val="32"/>
        </w:rPr>
        <w:t>Use cases</w:t>
      </w:r>
      <w:bookmarkEnd w:id="50"/>
    </w:p>
    <w:p w14:paraId="2306D24D" w14:textId="6677929E" w:rsidR="00B94EE3" w:rsidRPr="00D262EF" w:rsidRDefault="00B94EE3" w:rsidP="00B94EE3">
      <w:pPr>
        <w:pStyle w:val="Heading3"/>
      </w:pPr>
      <w:bookmarkStart w:id="51" w:name="_Toc128046686"/>
      <w:r w:rsidRPr="00D262EF">
        <w:t>5.</w:t>
      </w:r>
      <w:r w:rsidR="00FF1ADC">
        <w:t>3</w:t>
      </w:r>
      <w:r w:rsidRPr="00D262EF">
        <w:t>.1</w:t>
      </w:r>
      <w:r>
        <w:tab/>
      </w:r>
      <w:r w:rsidRPr="00D262EF">
        <w:t>Multiple network slices for uplink and downlink streaming</w:t>
      </w:r>
      <w:bookmarkEnd w:id="51"/>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2" w:name="_Toc128046687"/>
      <w:r w:rsidRPr="00D262EF">
        <w:t>5.</w:t>
      </w:r>
      <w:r w:rsidR="00FF1ADC">
        <w:t>3</w:t>
      </w:r>
      <w:r w:rsidRPr="00D262EF">
        <w:t>.</w:t>
      </w:r>
      <w:r>
        <w:t>2</w:t>
      </w:r>
      <w:r>
        <w:tab/>
        <w:t>Premium gaming slice</w:t>
      </w:r>
      <w:bookmarkEnd w:id="52"/>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53" w:name="_Toc128046688"/>
      <w:r>
        <w:t>6</w:t>
      </w:r>
      <w:r w:rsidR="00042ED7">
        <w:tab/>
      </w:r>
      <w:r w:rsidR="001C4E2E">
        <w:t>Key issues and candidate solutions</w:t>
      </w:r>
      <w:bookmarkEnd w:id="53"/>
    </w:p>
    <w:p w14:paraId="70F5AB5D" w14:textId="698A4E7F" w:rsidR="00814F07" w:rsidRPr="004D3578" w:rsidRDefault="005D5C9A" w:rsidP="00814F07">
      <w:pPr>
        <w:pStyle w:val="Heading2"/>
      </w:pPr>
      <w:bookmarkStart w:id="54" w:name="_Toc128046689"/>
      <w:r>
        <w:t>6</w:t>
      </w:r>
      <w:r w:rsidR="00814F07" w:rsidRPr="004D3578">
        <w:t>.</w:t>
      </w:r>
      <w:r w:rsidR="00BC415E">
        <w:t>1</w:t>
      </w:r>
      <w:r w:rsidR="00814F07" w:rsidRPr="004D3578">
        <w:tab/>
      </w:r>
      <w:r w:rsidR="00814F07">
        <w:t xml:space="preserve">Key Issue #1: </w:t>
      </w:r>
      <w:r w:rsidR="00917E03">
        <w:t>Service Provisioning</w:t>
      </w:r>
      <w:bookmarkEnd w:id="54"/>
    </w:p>
    <w:p w14:paraId="57B5937E" w14:textId="737C1AF7" w:rsidR="00675CE3" w:rsidRDefault="005D5C9A" w:rsidP="00675CE3">
      <w:pPr>
        <w:pStyle w:val="Heading3"/>
      </w:pPr>
      <w:bookmarkStart w:id="55" w:name="_Toc128046690"/>
      <w:r>
        <w:t>6</w:t>
      </w:r>
      <w:r w:rsidR="003A0D36">
        <w:t>.</w:t>
      </w:r>
      <w:r w:rsidR="00BC415E">
        <w:t>1</w:t>
      </w:r>
      <w:r w:rsidR="003A0D36">
        <w:t>.</w:t>
      </w:r>
      <w:r w:rsidR="00891DCA">
        <w:t>1</w:t>
      </w:r>
      <w:r w:rsidR="003A0D36">
        <w:tab/>
      </w:r>
      <w:r w:rsidR="00675CE3">
        <w:t>Description</w:t>
      </w:r>
      <w:bookmarkEnd w:id="55"/>
    </w:p>
    <w:p w14:paraId="24F48FE0" w14:textId="662C116D" w:rsidR="003A0D36" w:rsidRPr="001F18FD" w:rsidRDefault="00675CE3" w:rsidP="00E838A4">
      <w:pPr>
        <w:pStyle w:val="Heading4"/>
      </w:pPr>
      <w:bookmarkStart w:id="56" w:name="_Toc128046691"/>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56"/>
    </w:p>
    <w:p w14:paraId="6EC9706E" w14:textId="4DB7E935"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lastRenderedPageBreak/>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57" w:name="_Toc128046692"/>
      <w:r w:rsidRPr="00320988">
        <w:t>6.1.2</w:t>
      </w:r>
      <w:r w:rsidRPr="00320988">
        <w:tab/>
        <w:t>Candidate solutions</w:t>
      </w:r>
      <w:bookmarkEnd w:id="57"/>
    </w:p>
    <w:p w14:paraId="0184CB98" w14:textId="1E09ACC5" w:rsidR="003A0D36" w:rsidRPr="00320988" w:rsidRDefault="005D5C9A" w:rsidP="00320988">
      <w:pPr>
        <w:pStyle w:val="Heading4"/>
      </w:pPr>
      <w:bookmarkStart w:id="58" w:name="_Toc128046693"/>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58"/>
    </w:p>
    <w:p w14:paraId="16543C8E" w14:textId="3ACA43EC" w:rsidR="00884E48" w:rsidRDefault="00884E48"/>
    <w:p w14:paraId="254EA94C" w14:textId="601934CA" w:rsidR="009A7E0E" w:rsidRPr="004D3578" w:rsidRDefault="005D5C9A" w:rsidP="009A7E0E">
      <w:pPr>
        <w:pStyle w:val="Heading2"/>
      </w:pPr>
      <w:bookmarkStart w:id="59" w:name="_Toc12804669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59"/>
    </w:p>
    <w:p w14:paraId="608D9D50" w14:textId="77777777" w:rsidR="00675CE3" w:rsidRDefault="005D5C9A" w:rsidP="009A7E0E">
      <w:pPr>
        <w:pStyle w:val="Heading3"/>
      </w:pPr>
      <w:bookmarkStart w:id="60" w:name="_Toc128046695"/>
      <w:r>
        <w:t>6</w:t>
      </w:r>
      <w:r w:rsidR="009A7E0E">
        <w:t>.</w:t>
      </w:r>
      <w:r w:rsidR="00BC415E">
        <w:t>2</w:t>
      </w:r>
      <w:r w:rsidR="009A7E0E">
        <w:t>.</w:t>
      </w:r>
      <w:r w:rsidR="00881203">
        <w:t>1</w:t>
      </w:r>
      <w:r w:rsidR="009A7E0E">
        <w:tab/>
      </w:r>
      <w:r w:rsidR="00675CE3">
        <w:t>Description</w:t>
      </w:r>
      <w:bookmarkEnd w:id="60"/>
    </w:p>
    <w:p w14:paraId="7AD928A0" w14:textId="2BB308DB" w:rsidR="009A7E0E" w:rsidRDefault="00675CE3" w:rsidP="00E838A4">
      <w:pPr>
        <w:pStyle w:val="Heading4"/>
      </w:pPr>
      <w:bookmarkStart w:id="61" w:name="_Toc128046696"/>
      <w:r>
        <w:t>6.2.1.1</w:t>
      </w:r>
      <w:r>
        <w:tab/>
      </w:r>
      <w:r w:rsidR="00586A57" w:rsidRPr="00B65223">
        <w:t xml:space="preserve">Slice selection for </w:t>
      </w:r>
      <w:r w:rsidR="00B65223" w:rsidRPr="00B65223">
        <w:t>M5 dynamic policy requests</w:t>
      </w:r>
      <w:bookmarkEnd w:id="61"/>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62" w:name="_Toc128046697"/>
      <w:r w:rsidRPr="00320988">
        <w:t>6.</w:t>
      </w:r>
      <w:r w:rsidRPr="00E838A4">
        <w:t>2</w:t>
      </w:r>
      <w:r w:rsidRPr="00320988">
        <w:t>.2</w:t>
      </w:r>
      <w:r w:rsidRPr="00320988">
        <w:tab/>
        <w:t>Candidate sol</w:t>
      </w:r>
      <w:r w:rsidRPr="00E838A4">
        <w:t>utions</w:t>
      </w:r>
      <w:bookmarkEnd w:id="62"/>
    </w:p>
    <w:p w14:paraId="77F88745" w14:textId="1879A213" w:rsidR="009A7E0E" w:rsidRPr="00320988" w:rsidRDefault="005D5C9A" w:rsidP="00320988">
      <w:pPr>
        <w:pStyle w:val="Heading4"/>
      </w:pPr>
      <w:bookmarkStart w:id="63" w:name="_Toc128046698"/>
      <w:r w:rsidRPr="00320988">
        <w:t>6</w:t>
      </w:r>
      <w:r w:rsidR="009A7E0E" w:rsidRPr="00320988">
        <w:t>.</w:t>
      </w:r>
      <w:r w:rsidR="00BC415E" w:rsidRPr="00320988">
        <w:t>2</w:t>
      </w:r>
      <w:r w:rsidR="009A7E0E" w:rsidRPr="00320988">
        <w:t>.</w:t>
      </w:r>
      <w:r w:rsidR="00320988">
        <w:t>2.1</w:t>
      </w:r>
      <w:r w:rsidR="009A7E0E" w:rsidRPr="00320988">
        <w:tab/>
        <w:t>Candidate solution #1</w:t>
      </w:r>
      <w:bookmarkEnd w:id="63"/>
    </w:p>
    <w:p w14:paraId="3253ABDC" w14:textId="77777777" w:rsidR="001F18FD" w:rsidRPr="00320988" w:rsidRDefault="001F18FD" w:rsidP="001F18FD"/>
    <w:p w14:paraId="27127EF2" w14:textId="237A6B3A" w:rsidR="00AF68D2" w:rsidRPr="004D3578" w:rsidRDefault="005D5C9A" w:rsidP="00AF68D2">
      <w:pPr>
        <w:pStyle w:val="Heading2"/>
      </w:pPr>
      <w:bookmarkStart w:id="64" w:name="_Toc128046699"/>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64"/>
    </w:p>
    <w:p w14:paraId="5DBE235B" w14:textId="77777777" w:rsidR="00675CE3" w:rsidRDefault="005D5C9A" w:rsidP="00AF68D2">
      <w:pPr>
        <w:pStyle w:val="Heading3"/>
      </w:pPr>
      <w:bookmarkStart w:id="65" w:name="_Toc128046700"/>
      <w:r>
        <w:t>6</w:t>
      </w:r>
      <w:r w:rsidR="00AF68D2">
        <w:t>.</w:t>
      </w:r>
      <w:r w:rsidR="00BC415E">
        <w:t>3</w:t>
      </w:r>
      <w:r w:rsidR="00AF68D2">
        <w:t>.</w:t>
      </w:r>
      <w:r w:rsidR="009F6474">
        <w:t>1</w:t>
      </w:r>
      <w:r w:rsidR="00AF68D2">
        <w:tab/>
      </w:r>
      <w:r w:rsidR="00675CE3">
        <w:t>Description</w:t>
      </w:r>
      <w:bookmarkEnd w:id="65"/>
    </w:p>
    <w:p w14:paraId="4633A991" w14:textId="1ABFEB84" w:rsidR="00290B54" w:rsidRDefault="00675CE3" w:rsidP="000369BE">
      <w:pPr>
        <w:pStyle w:val="Heading4"/>
      </w:pPr>
      <w:bookmarkStart w:id="66" w:name="_Toc128046701"/>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66"/>
    </w:p>
    <w:p w14:paraId="34CF72A4" w14:textId="6C38600E" w:rsidR="00A97EE1" w:rsidRDefault="00290B54" w:rsidP="00B54B1D">
      <w:pPr>
        <w:pStyle w:val="EditorsNote"/>
      </w:pPr>
      <w:r w:rsidRPr="00F14402">
        <w:t xml:space="preserve">Editor’s Note: </w:t>
      </w:r>
      <w:r>
        <w:t xml:space="preserve">Key </w:t>
      </w:r>
      <w:r w:rsidR="00942D81">
        <w:t>i</w:t>
      </w:r>
      <w:r>
        <w:t xml:space="preserve">ssue to cover study objective of migrating/moving UE media flows between different network slices as a result of </w:t>
      </w:r>
      <w:r w:rsidR="00CE5691">
        <w:t>dynamic policy procedures</w:t>
      </w:r>
    </w:p>
    <w:p w14:paraId="456CD024" w14:textId="77A89244"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lastRenderedPageBreak/>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67" w:name="_Toc128046702"/>
      <w:r w:rsidRPr="00F81EDE">
        <w:t>6.3.2</w:t>
      </w:r>
      <w:r w:rsidRPr="00F81EDE">
        <w:tab/>
        <w:t>Candidate sol</w:t>
      </w:r>
      <w:r w:rsidRPr="000369BE">
        <w:t>utions</w:t>
      </w:r>
      <w:bookmarkEnd w:id="67"/>
    </w:p>
    <w:p w14:paraId="52E6E810" w14:textId="62AA6965" w:rsidR="00AF68D2" w:rsidRDefault="005D5C9A" w:rsidP="000369BE">
      <w:pPr>
        <w:pStyle w:val="Heading4"/>
      </w:pPr>
      <w:bookmarkStart w:id="68" w:name="_Toc128046703"/>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68"/>
    </w:p>
    <w:p w14:paraId="3E9A3A1B" w14:textId="77777777" w:rsidR="00B54B1D" w:rsidRPr="00B54B1D" w:rsidRDefault="00B54B1D" w:rsidP="00B54B1D"/>
    <w:p w14:paraId="574C4615" w14:textId="6A0CD534" w:rsidR="001932A2" w:rsidRPr="004D3578" w:rsidRDefault="001932A2" w:rsidP="001932A2">
      <w:pPr>
        <w:pStyle w:val="Heading2"/>
      </w:pPr>
      <w:bookmarkStart w:id="69" w:name="_Toc128046704"/>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69"/>
    </w:p>
    <w:p w14:paraId="482B3F39" w14:textId="77777777" w:rsidR="00675CE3" w:rsidRDefault="001932A2" w:rsidP="001932A2">
      <w:pPr>
        <w:pStyle w:val="Heading3"/>
      </w:pPr>
      <w:bookmarkStart w:id="70" w:name="_Toc128046705"/>
      <w:r>
        <w:t>6.4.1</w:t>
      </w:r>
      <w:r>
        <w:tab/>
      </w:r>
      <w:r w:rsidR="00675CE3">
        <w:t>Description</w:t>
      </w:r>
      <w:bookmarkEnd w:id="70"/>
    </w:p>
    <w:p w14:paraId="24298A78" w14:textId="2818BBF6" w:rsidR="001932A2" w:rsidRDefault="00675CE3" w:rsidP="000369BE">
      <w:pPr>
        <w:pStyle w:val="Heading4"/>
      </w:pPr>
      <w:bookmarkStart w:id="71" w:name="_Toc128046706"/>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71"/>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72" w:name="_Toc128046707"/>
      <w:r>
        <w:t>6.4.2</w:t>
      </w:r>
      <w:r>
        <w:tab/>
        <w:t>Candidate solutions</w:t>
      </w:r>
      <w:bookmarkEnd w:id="72"/>
    </w:p>
    <w:p w14:paraId="68B1D437" w14:textId="3875A134" w:rsidR="001932A2" w:rsidRDefault="001932A2" w:rsidP="000369BE">
      <w:pPr>
        <w:pStyle w:val="Heading4"/>
      </w:pPr>
      <w:bookmarkStart w:id="73" w:name="_Toc128046708"/>
      <w:r>
        <w:t>6.4.</w:t>
      </w:r>
      <w:r w:rsidR="00675CE3">
        <w:t>2.1</w:t>
      </w:r>
      <w:r>
        <w:tab/>
        <w:t>Candidate solution #1</w:t>
      </w:r>
      <w:bookmarkEnd w:id="73"/>
    </w:p>
    <w:p w14:paraId="42EC64F1" w14:textId="77777777" w:rsidR="001F18FD" w:rsidRDefault="001F18FD" w:rsidP="001F18FD"/>
    <w:p w14:paraId="12A3B7CB" w14:textId="743C288B" w:rsidR="00B9322D" w:rsidRDefault="00B9322D" w:rsidP="00B9322D">
      <w:pPr>
        <w:pStyle w:val="Heading2"/>
      </w:pPr>
      <w:bookmarkStart w:id="74" w:name="_Toc128046709"/>
      <w:r>
        <w:t>6</w:t>
      </w:r>
      <w:r w:rsidRPr="004D3578">
        <w:t>.</w:t>
      </w:r>
      <w:r>
        <w:t>5</w:t>
      </w:r>
      <w:r w:rsidRPr="004D3578">
        <w:tab/>
      </w:r>
      <w:r>
        <w:t xml:space="preserve">Key Issue #5: </w:t>
      </w:r>
      <w:r w:rsidR="00866FC6" w:rsidRPr="00325D8F">
        <w:t xml:space="preserve">Interoperability </w:t>
      </w:r>
      <w:r w:rsidR="0025401A" w:rsidRPr="00325D8F">
        <w:t>considerations</w:t>
      </w:r>
      <w:bookmarkEnd w:id="74"/>
    </w:p>
    <w:p w14:paraId="49CCA893" w14:textId="77777777" w:rsidR="00675CE3" w:rsidRDefault="00B9322D" w:rsidP="00B9322D">
      <w:pPr>
        <w:pStyle w:val="Heading3"/>
      </w:pPr>
      <w:bookmarkStart w:id="75" w:name="_Toc128046710"/>
      <w:r>
        <w:t>6.5.1</w:t>
      </w:r>
      <w:r>
        <w:tab/>
      </w:r>
      <w:r w:rsidR="00675CE3">
        <w:t>Description</w:t>
      </w:r>
      <w:bookmarkEnd w:id="75"/>
    </w:p>
    <w:p w14:paraId="2DCE9A39" w14:textId="3EBF52BE" w:rsidR="00B9322D" w:rsidRDefault="00675CE3" w:rsidP="000369BE">
      <w:pPr>
        <w:pStyle w:val="Heading4"/>
      </w:pPr>
      <w:bookmarkStart w:id="76" w:name="_Toc128046711"/>
      <w:r>
        <w:t>6.5.1.1</w:t>
      </w:r>
      <w:r>
        <w:tab/>
      </w:r>
      <w:r w:rsidR="0062798A">
        <w:t xml:space="preserve">Communication between </w:t>
      </w:r>
      <w:r w:rsidR="0022708A">
        <w:t>AF instances to support interoperability</w:t>
      </w:r>
      <w:bookmarkEnd w:id="76"/>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77" w:name="_Toc128046712"/>
      <w:r>
        <w:t>6.5.2</w:t>
      </w:r>
      <w:r>
        <w:tab/>
        <w:t>Candidate solutions</w:t>
      </w:r>
      <w:bookmarkEnd w:id="77"/>
    </w:p>
    <w:p w14:paraId="69FF4E60" w14:textId="53A50EB0" w:rsidR="00B9322D" w:rsidRDefault="00B9322D" w:rsidP="000369BE">
      <w:pPr>
        <w:pStyle w:val="Heading4"/>
      </w:pPr>
      <w:bookmarkStart w:id="78" w:name="_Toc128046713"/>
      <w:r>
        <w:t>6.5.</w:t>
      </w:r>
      <w:r w:rsidR="00F81EDE">
        <w:t>2.1</w:t>
      </w:r>
      <w:r>
        <w:tab/>
        <w:t>Candidate solution #1</w:t>
      </w:r>
      <w:bookmarkEnd w:id="78"/>
    </w:p>
    <w:p w14:paraId="7E3161E8" w14:textId="77777777" w:rsidR="00577059" w:rsidRPr="00577059" w:rsidRDefault="00577059" w:rsidP="00577059"/>
    <w:p w14:paraId="07598962" w14:textId="2C671591" w:rsidR="00B9322D" w:rsidRPr="004D3578" w:rsidRDefault="00B9322D" w:rsidP="00B9322D">
      <w:pPr>
        <w:pStyle w:val="Heading2"/>
      </w:pPr>
      <w:bookmarkStart w:id="79" w:name="_Toc128046714"/>
      <w:r>
        <w:lastRenderedPageBreak/>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79"/>
    </w:p>
    <w:p w14:paraId="0DE4BB56" w14:textId="77777777" w:rsidR="00F81EDE" w:rsidRDefault="00B9322D" w:rsidP="00B9322D">
      <w:pPr>
        <w:pStyle w:val="Heading3"/>
      </w:pPr>
      <w:bookmarkStart w:id="80" w:name="_Toc128046715"/>
      <w:r>
        <w:t>6.</w:t>
      </w:r>
      <w:r w:rsidR="00FE161B">
        <w:t>6</w:t>
      </w:r>
      <w:r>
        <w:t>.1</w:t>
      </w:r>
      <w:r>
        <w:tab/>
      </w:r>
      <w:r w:rsidR="00F81EDE">
        <w:t>Description</w:t>
      </w:r>
      <w:bookmarkEnd w:id="80"/>
    </w:p>
    <w:p w14:paraId="23BFF6E5" w14:textId="3A3318F8" w:rsidR="008D46FB" w:rsidRDefault="00F81EDE" w:rsidP="000369BE">
      <w:pPr>
        <w:pStyle w:val="Heading4"/>
      </w:pPr>
      <w:bookmarkStart w:id="81" w:name="_Toc128046716"/>
      <w:r>
        <w:t>6.6.1.1</w:t>
      </w:r>
      <w:r>
        <w:tab/>
      </w:r>
      <w:r w:rsidR="008D46FB">
        <w:t>Resolve slice-specific application instances</w:t>
      </w:r>
      <w:bookmarkEnd w:id="81"/>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82" w:name="_Toc128046717"/>
      <w:r>
        <w:t>6.6.2</w:t>
      </w:r>
      <w:r>
        <w:tab/>
        <w:t>Candidate solutions</w:t>
      </w:r>
      <w:bookmarkEnd w:id="82"/>
    </w:p>
    <w:p w14:paraId="19886B90" w14:textId="214F1A7A" w:rsidR="00B9322D" w:rsidRDefault="00B9322D" w:rsidP="000369BE">
      <w:pPr>
        <w:pStyle w:val="Heading4"/>
      </w:pPr>
      <w:bookmarkStart w:id="83" w:name="_Toc128046718"/>
      <w:r>
        <w:t>6.</w:t>
      </w:r>
      <w:r w:rsidR="00FE161B">
        <w:t>6</w:t>
      </w:r>
      <w:r>
        <w:t>.</w:t>
      </w:r>
      <w:r w:rsidR="00F81EDE">
        <w:t>2.1</w:t>
      </w:r>
      <w:r>
        <w:tab/>
        <w:t>Candidate solution #1</w:t>
      </w:r>
      <w:bookmarkEnd w:id="83"/>
    </w:p>
    <w:p w14:paraId="7C0C5312" w14:textId="6EBB2058" w:rsidR="00884E48" w:rsidRDefault="005D5C9A" w:rsidP="00884E48">
      <w:pPr>
        <w:pStyle w:val="Heading1"/>
      </w:pPr>
      <w:bookmarkStart w:id="84" w:name="_Toc128046719"/>
      <w:r>
        <w:t>7</w:t>
      </w:r>
      <w:r w:rsidR="00855F0E">
        <w:tab/>
      </w:r>
      <w:r w:rsidR="00A50594">
        <w:t xml:space="preserve">Potential </w:t>
      </w:r>
      <w:r w:rsidR="000518AD">
        <w:t>r</w:t>
      </w:r>
      <w:r w:rsidR="00A50594">
        <w:t>equirements</w:t>
      </w:r>
      <w:bookmarkEnd w:id="84"/>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85" w:name="_Toc128046720"/>
      <w:r>
        <w:t>8</w:t>
      </w:r>
      <w:r w:rsidR="00855F0E">
        <w:tab/>
      </w:r>
      <w:r w:rsidR="00A50594">
        <w:t>Conclusions and recommendations</w:t>
      </w:r>
      <w:bookmarkEnd w:id="85"/>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86" w:name="_Toc45387819"/>
      <w:bookmarkStart w:id="87" w:name="_Toc52638864"/>
      <w:bookmarkStart w:id="88" w:name="_Toc59116953"/>
      <w:bookmarkStart w:id="89" w:name="_Toc61885782"/>
      <w:bookmarkStart w:id="90" w:name="_Toc106281913"/>
      <w:bookmarkStart w:id="91" w:name="_Toc128046721"/>
      <w:r w:rsidR="008E470E" w:rsidRPr="00254DD6">
        <w:lastRenderedPageBreak/>
        <w:t xml:space="preserve">Annex </w:t>
      </w:r>
      <w:r w:rsidR="008E470E">
        <w:t>A</w:t>
      </w:r>
      <w:r w:rsidR="008E470E" w:rsidRPr="00254DD6">
        <w:t xml:space="preserve"> (informative):</w:t>
      </w:r>
      <w:r w:rsidR="008E470E" w:rsidRPr="00254DD6">
        <w:br/>
        <w:t>Change history</w:t>
      </w:r>
      <w:bookmarkEnd w:id="86"/>
      <w:bookmarkEnd w:id="87"/>
      <w:bookmarkEnd w:id="88"/>
      <w:bookmarkEnd w:id="89"/>
      <w:bookmarkEnd w:id="90"/>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bl>
    <w:p w14:paraId="6AE5F0B0" w14:textId="77777777" w:rsidR="00080512" w:rsidRDefault="00080512"/>
    <w:sectPr w:rsidR="00080512" w:rsidSect="006E34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3808B" w14:textId="77777777" w:rsidR="00954965" w:rsidRDefault="00954965">
      <w:r>
        <w:separator/>
      </w:r>
    </w:p>
  </w:endnote>
  <w:endnote w:type="continuationSeparator" w:id="0">
    <w:p w14:paraId="393C3C22" w14:textId="77777777" w:rsidR="00954965" w:rsidRDefault="0095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22B09" w:rsidRDefault="00322B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8397" w14:textId="77777777" w:rsidR="00954965" w:rsidRDefault="00954965">
      <w:r>
        <w:separator/>
      </w:r>
    </w:p>
  </w:footnote>
  <w:footnote w:type="continuationSeparator" w:id="0">
    <w:p w14:paraId="4120705D" w14:textId="77777777" w:rsidR="00954965" w:rsidRDefault="0095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9398D45" w:rsidR="00322B09" w:rsidRDefault="00322B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5161">
      <w:rPr>
        <w:rFonts w:ascii="Arial" w:hAnsi="Arial" w:cs="Arial"/>
        <w:b/>
        <w:noProof/>
        <w:sz w:val="18"/>
        <w:szCs w:val="18"/>
      </w:rPr>
      <w:t>3GPP TR 26.941 V0.4.0 (2023-02)</w:t>
    </w:r>
    <w:r>
      <w:rPr>
        <w:rFonts w:ascii="Arial" w:hAnsi="Arial" w:cs="Arial"/>
        <w:b/>
        <w:sz w:val="18"/>
        <w:szCs w:val="18"/>
      </w:rPr>
      <w:fldChar w:fldCharType="end"/>
    </w:r>
  </w:p>
  <w:p w14:paraId="7A6BC72E" w14:textId="77777777" w:rsidR="00322B09" w:rsidRDefault="00322B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563C64" w:rsidR="00322B09" w:rsidRDefault="00322B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5161">
      <w:rPr>
        <w:rFonts w:ascii="Arial" w:hAnsi="Arial" w:cs="Arial"/>
        <w:b/>
        <w:noProof/>
        <w:sz w:val="18"/>
        <w:szCs w:val="18"/>
      </w:rPr>
      <w:t>Release 18</w:t>
    </w:r>
    <w:r>
      <w:rPr>
        <w:rFonts w:ascii="Arial" w:hAnsi="Arial" w:cs="Arial"/>
        <w:b/>
        <w:sz w:val="18"/>
        <w:szCs w:val="18"/>
      </w:rPr>
      <w:fldChar w:fldCharType="end"/>
    </w:r>
  </w:p>
  <w:p w14:paraId="1024E63D" w14:textId="77777777" w:rsidR="00322B09" w:rsidRDefault="00322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48C8"/>
    <w:rsid w:val="000D58AB"/>
    <w:rsid w:val="000D59A3"/>
    <w:rsid w:val="000E40E1"/>
    <w:rsid w:val="000E5EE9"/>
    <w:rsid w:val="000F09D7"/>
    <w:rsid w:val="000F4C85"/>
    <w:rsid w:val="001049E5"/>
    <w:rsid w:val="001072F3"/>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5161"/>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1AF0"/>
    <w:rsid w:val="003C3971"/>
    <w:rsid w:val="003C46CB"/>
    <w:rsid w:val="003C68B5"/>
    <w:rsid w:val="003D076B"/>
    <w:rsid w:val="003D7471"/>
    <w:rsid w:val="003E5BE2"/>
    <w:rsid w:val="003E7E14"/>
    <w:rsid w:val="004030D4"/>
    <w:rsid w:val="00404219"/>
    <w:rsid w:val="004046D7"/>
    <w:rsid w:val="00423334"/>
    <w:rsid w:val="00424A20"/>
    <w:rsid w:val="00426699"/>
    <w:rsid w:val="0043386D"/>
    <w:rsid w:val="00433CD1"/>
    <w:rsid w:val="004345EC"/>
    <w:rsid w:val="00434D6D"/>
    <w:rsid w:val="00444381"/>
    <w:rsid w:val="00445093"/>
    <w:rsid w:val="0044722B"/>
    <w:rsid w:val="004553B2"/>
    <w:rsid w:val="00461EBF"/>
    <w:rsid w:val="00463180"/>
    <w:rsid w:val="00465515"/>
    <w:rsid w:val="00466328"/>
    <w:rsid w:val="00480A75"/>
    <w:rsid w:val="0048183B"/>
    <w:rsid w:val="00483A49"/>
    <w:rsid w:val="004852CE"/>
    <w:rsid w:val="0048704A"/>
    <w:rsid w:val="0049751D"/>
    <w:rsid w:val="004A0EFA"/>
    <w:rsid w:val="004A33BA"/>
    <w:rsid w:val="004A6A39"/>
    <w:rsid w:val="004A7F20"/>
    <w:rsid w:val="004B0A10"/>
    <w:rsid w:val="004C0922"/>
    <w:rsid w:val="004C30AC"/>
    <w:rsid w:val="004D15C0"/>
    <w:rsid w:val="004D1647"/>
    <w:rsid w:val="004D3578"/>
    <w:rsid w:val="004D4722"/>
    <w:rsid w:val="004E213A"/>
    <w:rsid w:val="004E2186"/>
    <w:rsid w:val="004E62D0"/>
    <w:rsid w:val="004E77CD"/>
    <w:rsid w:val="004F0988"/>
    <w:rsid w:val="004F16FF"/>
    <w:rsid w:val="004F3340"/>
    <w:rsid w:val="004F75C3"/>
    <w:rsid w:val="00501026"/>
    <w:rsid w:val="00501F70"/>
    <w:rsid w:val="0050471F"/>
    <w:rsid w:val="00504B4D"/>
    <w:rsid w:val="0050668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94C"/>
    <w:rsid w:val="00597B11"/>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6113"/>
    <w:rsid w:val="00646D1F"/>
    <w:rsid w:val="00647114"/>
    <w:rsid w:val="006476A4"/>
    <w:rsid w:val="00655FE2"/>
    <w:rsid w:val="006634B6"/>
    <w:rsid w:val="00670A62"/>
    <w:rsid w:val="00670CF4"/>
    <w:rsid w:val="00671CF6"/>
    <w:rsid w:val="0067286E"/>
    <w:rsid w:val="00675CE3"/>
    <w:rsid w:val="00677841"/>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54965"/>
    <w:rsid w:val="0096224D"/>
    <w:rsid w:val="00963F4F"/>
    <w:rsid w:val="009718AE"/>
    <w:rsid w:val="00975DAE"/>
    <w:rsid w:val="00976CA0"/>
    <w:rsid w:val="00980611"/>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6C1"/>
    <w:rsid w:val="00C81B06"/>
    <w:rsid w:val="00C861CC"/>
    <w:rsid w:val="00C872DC"/>
    <w:rsid w:val="00C91962"/>
    <w:rsid w:val="00C93F40"/>
    <w:rsid w:val="00CA3D0C"/>
    <w:rsid w:val="00CB0664"/>
    <w:rsid w:val="00CB35AF"/>
    <w:rsid w:val="00CB4D59"/>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318B1"/>
    <w:rsid w:val="00E32704"/>
    <w:rsid w:val="00E346EE"/>
    <w:rsid w:val="00E41458"/>
    <w:rsid w:val="00E44582"/>
    <w:rsid w:val="00E51E7A"/>
    <w:rsid w:val="00E56139"/>
    <w:rsid w:val="00E632AC"/>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5genesis.eu/wp-content/uploads/2019/10/NEM_Networld2020-5GPPP-5G-Media-Slice-White-Paper-V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72B74-B181-664B-9DFF-CA317A8B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89</TotalTime>
  <Pages>21</Pages>
  <Words>7181</Words>
  <Characters>40938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 Prakash</cp:lastModifiedBy>
  <cp:revision>211</cp:revision>
  <cp:lastPrinted>2019-02-25T14:05:00Z</cp:lastPrinted>
  <dcterms:created xsi:type="dcterms:W3CDTF">2022-08-25T14:28:00Z</dcterms:created>
  <dcterms:modified xsi:type="dcterms:W3CDTF">2023-02-23T10:22:00Z</dcterms:modified>
</cp:coreProperties>
</file>