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3F15AF" w:rsidRPr="003F15AF">
        <w:rPr>
          <w:color w:val="000000" w:themeColor="text1"/>
        </w:rPr>
        <w:t>0787</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E877C7">
              <w:rPr>
                <w:b/>
                <w:noProof/>
                <w:sz w:val="24"/>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E877C7">
              <w:rPr>
                <w:b/>
                <w:noProof/>
                <w:sz w:val="24"/>
              </w:rPr>
              <w:t>5</w:t>
            </w:r>
            <w:r w:rsidRPr="009E1A24">
              <w:rPr>
                <w:b/>
                <w:noProof/>
                <w:sz w:val="24"/>
              </w:rPr>
              <w:t>.</w:t>
            </w:r>
            <w:r w:rsidR="00616CF7">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77C7"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E877C7">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3F15AF" w:rsidRPr="003F15AF">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w:t>
            </w:r>
            <w:r w:rsidR="00E877C7">
              <w:rPr>
                <w:noProof/>
              </w:rPr>
              <w:t>4</w:t>
            </w:r>
            <w:r w:rsidR="0052050C">
              <w:rPr>
                <w:noProof/>
              </w:rPr>
              <w:t xml:space="preserve">, </w:t>
            </w:r>
            <w:r w:rsidR="0052050C">
              <w:rPr>
                <w:noProof/>
              </w:rPr>
              <w:br/>
              <w:t>TS 26.452 CR 0002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E877C7">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26442-f10/c-code/lib_com/bitstream_fx.c 26442-h00/c-code/lib_com/bitstream_fx.c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--- 26442-f10/c-code/lib_com/bitstream_fx.c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+++ 26442-h00/c-code/lib_com/bitstream_fx.c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-1419,6 +1419,23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G192_BIN1);/*   check of 35 zeroes, 35 ones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(BER likley)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-1764,6 +1781,22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st-&gt;bit_stream_fx[k] ; /* partity check of 35 zeroes,  any single 1 gives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bits signal may be a result of CS bit errors  or erronesouly injected by gateways  or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(sti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received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35;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st-&gt;bit_stream_fx[k];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   /* eventually becomes SID_UPD_BAD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/*add two zero bytes for arithmetic coder flush*/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-2276,29 +2309,157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UWord16 utmp;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Word16 bit0;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curr_ft_good_sp, curr_ft_bad_sp;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g192_sid_first, sid_upd_bad = 0, sid_update;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speech_bad=0, speech_lost=0;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st-&gt;BER_detect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There is no FRAME_NO_DATA or BAD frame indicator in RTP, frames are just 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 case of comfort noise handle missing frame as FRAME_NO_DATA, otherwise use PLC.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(*pt_stream &amp; 0x80)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convert the frame length to total bitrate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(long)(num_bits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SID_FIRST, SID_BAD, SPEECH_LOST,  NO_DATA as properly  as possible for the ITU-T  G.192 format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bfi , st_CNG)   =  rx_handler(received frame type, [previous frame type],  past CNG state, past core)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 IF(L_sub(st-&gt;total_brate_fx,SID_1k75)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L_sub(st-&gt;total_brate_fx,SID_2k40)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L_sub(st-&gt;total_brate_fx,FRAME_NO_DATA)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 total_brate ==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may happen in CS , corrupt but detected sid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8] &gt;&gt; (7 - (k % 8))) &amp; 0x1;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While In the AMRWB ETSI/3GPP format eid a CRC error in a detected SID_UPDATE frame triggers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Here we inhibit use of the SID-length info, even though it is available in the G.192 file format after STL/EID-XOR.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Note:  EID-XOR fer aplication does not change the length of the bad SYNCH SID packet.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in a correct G.192 level FER applied a SID_UPD  simulation,  should result  as if the whole packet was lost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FRAME_NO_DATA;     /* G.192 currently  treats  SID_BAD   as a  stolen signaling frame which will yield a  SPEECH LOST pre-indication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Refs:</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handle received SID_FIRST sent from 2G/3G 26.193,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26.192 does note describe SID_FIRST,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but 26.173 code handles it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(st-&gt;core_fx == AMR_WB_CORE &amp;&amp; st-&gt;prev_ft_speech_fx &amp;&amp; total_brate == FRAME_NO_DATA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1;   /*  SID_FIRST detected for previous AMRWB/AMRWBIO  active frames only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is not possible to perfectly simulate rate switching or FER  conditions EVS-&gt;AMRWBIO  where: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very first SID_FIRST detection is based on a past EVS active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a  good length 0  "SID_FIRST"(NO_DATA)   frame is sent in AMRWBIO,</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due to the one frame state memory in the AMRWB legacy  G.192 SID_FIRST encoding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 &amp;&amp; st-&gt;bfi_fx != 0) /*   CS-type of CRC failure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0 &amp;&amp; st-&gt;bfi_fx != 0) /*  unsent  NO_DATA or stolen NO_DATA/signaling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Do not allow decoder to enter CNG-synthesis for  any instantly  received  GOOD+LENGTH==0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as this frame was never transmitted, one  can not know it is good and has a a length of zero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good speech frame makes you leave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received SID frame can make the decoder enter into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(g192_sid_first || sid_update ||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the  g.192  _simulated_ untransmitted frame,  setting  for decoder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(total_brate == 0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 /*  SPEECH PLC code will now become active as in a real system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bad speech frame(and bad sid frame) in the decoders CNG synthesis settings pair (total_brate,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((speech_bad != 0) || (speech_lost != 0))) || /* SP_BAD or SPEECH_LOST)   --&gt; stay in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                                              /* SID_UPD_BAD              --&gt; start/stay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update for next frame's G.192 file format's  SID_FIRST detection (primarily for AMRWBIO  interop with AMRWB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st-&gt;prev_ft_speech_fx = ((curr_ft_good_sp != 0) ||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 sub(partialframe,1) == 0 || sub(st-&gt;prev_use_partial_copy,1)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next_coder_type;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-2307,25 +2468,26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INACTIVE;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IF(sub(partialframe,1)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bit0 = num_bits ? (((pt_stream[0] &gt;&gt; 7) &amp; 0x1) ? G192_BIN1 : G192_BIN0) :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de-DE"/>
        </w:rPr>
        <w:t xml:space="preserve">     </w:t>
      </w:r>
      <w:r w:rsidRPr="00804BF6">
        <w:rPr>
          <w:rFonts w:ascii="Courier New" w:hAnsi="Courier New" w:cs="Courier New"/>
          <w:noProof/>
          <w:sz w:val="18"/>
          <w:szCs w:val="18"/>
          <w:lang w:val="en-US"/>
        </w:rPr>
        <w:t>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select MODE1 or MODE2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decoder_selectCodec( st, total_brate, bit0 );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decoder_selectCodec may set st-&gt;bfi_fx for an illegal total_brate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convert bitstream from compact bytes to short values and store it in decoder state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bit_stream_ptr = st-&gt;bit_stream_fx;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 k = 0; k &lt; num_bits; k++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26442-f10/c-code/lib_com/disclaimer.c 26442-h00/c-code/lib_com/disclaimer.c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--- 26442-f10/c-code/lib_com/disclaimer.c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+++ 26442-h00/c-code/lib_com/disclaimer.c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-11,8 +11,10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int print_disclaimer(FILE *fPtr)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fprintf(fPtr, "\n==================================================================================\n");</w:t>
      </w:r>
    </w:p>
    <w:p w:rsidR="00804BF6" w:rsidRPr="00E877C7"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en-US"/>
        </w:rPr>
        <w:t xml:space="preserve">-    fprintf(fPtr, " EVS Codec 3GPP TS26.442 Nov 13, 2018. </w:t>
      </w:r>
      <w:r w:rsidRPr="00E877C7">
        <w:rPr>
          <w:rFonts w:ascii="Courier New" w:hAnsi="Courier New" w:cs="Courier New"/>
          <w:noProof/>
          <w:sz w:val="18"/>
          <w:szCs w:val="18"/>
          <w:lang w:val="de-DE"/>
        </w:rPr>
        <w:t>Version 12.12.0 / 13.7.0 / 14.3.0 / 15.1.0\n");</w:t>
      </w:r>
    </w:p>
    <w:p w:rsidR="00804BF6" w:rsidRPr="00E877C7" w:rsidRDefault="00804BF6" w:rsidP="00804BF6">
      <w:pPr>
        <w:contextualSpacing/>
        <w:rPr>
          <w:rFonts w:ascii="Courier New" w:hAnsi="Courier New" w:cs="Courier New"/>
          <w:noProof/>
          <w:sz w:val="18"/>
          <w:szCs w:val="18"/>
          <w:lang w:val="de-DE"/>
        </w:rPr>
      </w:pPr>
      <w:r w:rsidRPr="00E877C7">
        <w:rPr>
          <w:rFonts w:ascii="Courier New" w:hAnsi="Courier New" w:cs="Courier New"/>
          <w:noProof/>
          <w:sz w:val="18"/>
          <w:szCs w:val="18"/>
          <w:lang w:val="de-DE"/>
        </w:rPr>
        <w:t>-    fprintf(fPtr, "==================================================================================\n\n\n");</w:t>
      </w:r>
    </w:p>
    <w:p w:rsidR="00804BF6" w:rsidRPr="00E877C7" w:rsidRDefault="00804BF6" w:rsidP="00804BF6">
      <w:pPr>
        <w:contextualSpacing/>
        <w:rPr>
          <w:rFonts w:ascii="Courier New" w:hAnsi="Courier New" w:cs="Courier New"/>
          <w:noProof/>
          <w:sz w:val="18"/>
          <w:szCs w:val="18"/>
          <w:lang w:val="de-DE"/>
        </w:rPr>
      </w:pPr>
      <w:r w:rsidRPr="00E877C7">
        <w:rPr>
          <w:rFonts w:ascii="Courier New" w:hAnsi="Courier New" w:cs="Courier New"/>
          <w:noProof/>
          <w:sz w:val="18"/>
          <w:szCs w:val="18"/>
          <w:lang w:val="de-DE"/>
        </w:rPr>
        <w:t>+    fprintf(fPtr, "\n===========================================================================\n");</w:t>
      </w:r>
    </w:p>
    <w:p w:rsidR="00804BF6" w:rsidRPr="00804BF6" w:rsidRDefault="00804BF6" w:rsidP="00804BF6">
      <w:pPr>
        <w:contextualSpacing/>
        <w:rPr>
          <w:rFonts w:ascii="Courier New" w:hAnsi="Courier New" w:cs="Courier New"/>
          <w:noProof/>
          <w:sz w:val="18"/>
          <w:szCs w:val="18"/>
          <w:lang w:val="de-DE"/>
        </w:rPr>
      </w:pPr>
      <w:r w:rsidRPr="00E877C7">
        <w:rPr>
          <w:rFonts w:ascii="Courier New" w:hAnsi="Courier New" w:cs="Courier New"/>
          <w:noProof/>
          <w:sz w:val="18"/>
          <w:szCs w:val="18"/>
          <w:lang w:val="de-DE"/>
        </w:rPr>
        <w:t xml:space="preserve">+    fprintf(fPtr,   " EVS Codec 3GPP TS26.442 May 18, 2020. </w:t>
      </w:r>
      <w:r w:rsidRPr="00804BF6">
        <w:rPr>
          <w:rFonts w:ascii="Courier New" w:hAnsi="Courier New" w:cs="Courier New"/>
          <w:noProof/>
          <w:sz w:val="18"/>
          <w:szCs w:val="18"/>
          <w:lang w:val="de-DE"/>
        </w:rPr>
        <w:t>\n");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 Version 12.13.0 / 13.8.0 / 14.4.0 / 15.2.0 / 16.0.0 / 17.0.0 \n");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"===========================================================================\n\n\n");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return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diff -rwBu 26442-f10/c-code/lib_com/tcx_ltp.c 26442-h00/c-code/lib_com/tcx_ltp.c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--- 26442-f10/c-code/lib_com/tcx_ltp.c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+++ 26442-h00/c-code/lib_com/tcx_ltp.c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-493,12 +493,19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[TCX: Fade-out]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LTP and bad frame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(pitres == *pitres_past) /* ensure consistent core SR to previous frame; otherwise, set gain to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pitch_int = *pitch_int_past;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pitch_fr  = *pitch_fr_past;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gain = shl(mult_r(*gain_past, damping),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pitres = *pitres_past;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gain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26442-f10/c-code/lib_dec/EvsRXlib.c 26442-h00/c-code/lib_dec/EvsRXlib.c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--- 26442-f10/c-code/lib_dec/EvsRXlib.c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+++ 26442-h00/c-code/lib_dec/EvsRXlib.c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-319,9 +319,6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st-&gt;ini_frame_fx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st-&gt;prev_use_partial_copy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initialize st-&gt;last_codec_mode, since this is needed for init_decoder()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read_indices_from_djb_fx( st, dataUnit-&gt;data, dataUnit-&gt;dataSize, 0,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assert(st-&gt;codec_mode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init_decoder_fx(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parse frame again because init_decoder() overwrites st-&gt;total_brate_fx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26442-f10/c-code/lib_dec/cng_dec_fx.c 26442-h00/c-code/lib_dec/cng_dec_fx.c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--- 26442-f10/c-code/lib_dec/cng_dec_fx.c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+++ 26442-h00/c-code/lib_dec/cng_dec_fx.c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-86,10 +86,38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Flt function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isf_dec_amr_wb_fx( st_fx, Aq, lsf_new, lsp_new);</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ISPs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E_LPC_f_isp_a_conversion(lsp_new,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lsf_dec_fx( st_fx, 0,  L_frame, INACTIVE, -1, Aq, &amp;LSF_Q_prediction, lsf_new, lsp_new,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LSPs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E_LPC_f_lsp_a_conversion(lsp_new,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-134,6 +162,18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decode the energy index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L_enr_index = get_next_indice_fx( st_fx, num_bits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tmp1 = add(st_fx-&gt;old_enr_index_fx, 20);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IF(sub(L_enr_index, tmp1) &gt; 0 &amp;&amp; st_fx-&gt;old_enr_index_fx &gt;= 0 )  /* Likely bit error and not startup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tmp1;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127);</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(st_fx-&gt;Opt_AMR_WB_fx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63);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26442-f10/c-code/lib_dec/dec_prm.c 26442-h00/c-code/lib_dec/dec_prm.c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--- 26442-f10/c-code/lib_dec/dec_prm.c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+++ 26442-h00/c-code/lib_dec/dec_prm.c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-549,10 +549,10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acelp_bits = BITS_ALLOC_config_acelp( acelp_target_bits, *coder_type, &amp;(st-&gt;acelp_cfg), st-&gt;narrowBand,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/*Sanity check (not instrumented)*/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if(acelp_bits&lt;0)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-640,12 +640,19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 IF( sub(st-&gt;rf_frame_type,RF_ALLPRED) &gt;= 0  &amp;&amp; st-&gt;use_partial_copy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acelp_bits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BITS_ALLOC_config_acelp( st-&gt;rf_target_bits,         /* target bits ranges from 56 to 72 depending on rf_type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st-&gt;rf_frame_type,          /* already offset by 4 to parse the config elements for partial 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&amp;(st-&gt;acelp_cfg),           /* acelp_cfg_rf*/</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0,                          /* is narrowBand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acelp_bits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rf_frame_type NELP: 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IF(sub(st-&gt;rf_frame_type,RF_NELP)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26442-f10/c-code/lib_dec/decision_matrix_dec_fx.c 26442-h00/c-code/lib_dec/decision_matrix_dec_fx.c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--- 26442-f10/c-code/lib_dec/decision_matrix_dec_fx.c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+++ 26442-h00/c-code/lib_dec/decision_matrix_dec_fx.c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 +230,8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sub(start_idx,1);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26442-f10/c-code/lib_dec/evs_dec_fx.c 26442-h00/c-code/lib_dec/evs_dec_fx.c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--- 26442-f10/c-code/lib_dec/evs_dec_fx.c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+++ 26442-h00/c-code/lib_dec/evs_dec_fx.c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-232,6 +232,20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if previous frame was HQ Core or TCX10, drop partial copy info and continue HQ Core/TCX10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st_fx-&gt;codec_mode = st_fx-&gt;last_codec_mode;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frameMode = FRAMEMODE_MISSING;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st_fx-&gt;core_fx = st_fx-&gt;last_core_fx;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26442-f10/c-code/lib_dec/io_dec_fx.c 26442-h00/c-code/lib_dec/io_dec_fx.c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--- 26442-f10/c-code/lib_dec/io_dec_fx.c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+++ 26442-h00/c-code/lib_dec/io_dec_fx.c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-416,7 +416,7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(HI|LO) and optimal FEC offset.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input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 A.2.6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the magic word in the mime input file is used to determine the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default input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"-q               : Quiet mode, no frame counter\n");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26442-f10/c-code/lib_enc/enc_acelp.c 26442-h00/c-code/lib_enc/enc_acelp.c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--- 26442-f10/c-code/lib_enc/enc_acelp.c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+++ 26442-h00/c-code/lib_enc/enc_acelp.c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-1870,6 +1870,10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sub(posno,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Iterate over the different pulse positions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-1889,6 +1893,10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Carry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 = L_add_c(s, pulsestostates[pos[k]][t]);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sub(t,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Code sign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26442-f10/c-code/lib_enc/io_enc_fx.c 26442-h00/c-code/lib_enc/io_enc_fx.c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--- 26442-f10/c-code/lib_enc/io_enc_fx.c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+++ 26442-h00/c-code/lib_enc/io_enc_fx.c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-1045,7 +1045,7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\"nb_frames B\"\n");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"-no_delay_cmp    : Turn off delay compensation\n");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output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 A.2.6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fprintf(stdout, "                   default output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26442-f10/c-code/lib_enc/mslvq_enc_fx.c 26442-h00/c-code/lib_enc/mslvq_enc_fx.c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--- 26442-f10/c-code/lib_enc/mslvq_enc_fx.c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+++ 26442-h00/c-code/lib_enc/mslvq_enc_fx.c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-649,13 +649,7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multiply32_32_64_fx(index1, p_offset_scale2[mode*len_offset+p_no_scales[mode*2+1]], idx);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tmp = L_add(idx[0], index2);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(L_sub(tmp, idx[0]) &lt;0) || (L_sub(tmp, index2)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L_add(idx[1],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L_add((tmp &gt;&gt; 30), 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idx[0] = 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26442-f10/c-code/lib_enc/speech_music_classif_fx.c 26442-h00/c-code/lib_enc/speech_music_classif_fx.c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--- 26442-f10/c-code/lib_enc/speech_music_classif_fx.c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+++ 26442-h00/c-code/lib_enc/speech_music_classif_fx.c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-211,6 +211,11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*sp_aud_decision0 = *sp_aud_decision1;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return;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26442-f10/c-code/readme.txt 26442-h00/c-code/readme.txt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--- 26442-f10/c-code/readme.txt</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+++ 26442-h00/c-code/readme.txt</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-66,7 +66,7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attachments.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Encoder: With the "-mime" option, the encoder always produces EVS-mime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 A.2.6.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format is not supported by the encoder.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 With the "-mime" option, the decoder can parse both EVS-mime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-152,7 +152,7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"nb_frames B"</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-no_delay_cmp    : Turn off delay compensation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output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 A.2.6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output bitstream file format is G.192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-178,7 +178,7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written into a .txt file. Each line contains the FER indicator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(HI|LO) and optimal FEC offset.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input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The decoder reads both TS26.445 Annex.2.6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decoder reads both TS26.445 Annex A.2.6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the magic word in the mime input file is used to determine the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input bitstream file format is G.192</w:t>
      </w:r>
    </w:p>
    <w:p w:rsidR="00C524A8"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F5A" w:rsidRDefault="00132F5A">
      <w:r>
        <w:separator/>
      </w:r>
    </w:p>
  </w:endnote>
  <w:endnote w:type="continuationSeparator" w:id="0">
    <w:p w:rsidR="00132F5A" w:rsidRDefault="0013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F5A" w:rsidRDefault="00132F5A">
      <w:r>
        <w:separator/>
      </w:r>
    </w:p>
  </w:footnote>
  <w:footnote w:type="continuationSeparator" w:id="0">
    <w:p w:rsidR="00132F5A" w:rsidRDefault="00132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2F5A"/>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1AD0"/>
    <w:rsid w:val="003B7448"/>
    <w:rsid w:val="003E1A36"/>
    <w:rsid w:val="003F15AF"/>
    <w:rsid w:val="00410371"/>
    <w:rsid w:val="004242F1"/>
    <w:rsid w:val="004243D4"/>
    <w:rsid w:val="0047408D"/>
    <w:rsid w:val="004B75B7"/>
    <w:rsid w:val="00502D87"/>
    <w:rsid w:val="0051580D"/>
    <w:rsid w:val="0052050C"/>
    <w:rsid w:val="00547111"/>
    <w:rsid w:val="00592D74"/>
    <w:rsid w:val="005D0D16"/>
    <w:rsid w:val="005E2C44"/>
    <w:rsid w:val="00616CF7"/>
    <w:rsid w:val="00621188"/>
    <w:rsid w:val="006257ED"/>
    <w:rsid w:val="00695808"/>
    <w:rsid w:val="006B46FB"/>
    <w:rsid w:val="006E21FB"/>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315"/>
    <w:rsid w:val="00B258BB"/>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13F3D"/>
    <w:rsid w:val="00E34898"/>
    <w:rsid w:val="00E877C7"/>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107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3CA48-5D5D-9640-AD9D-1F8AAB35A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4238</Words>
  <Characters>26701</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8</cp:revision>
  <cp:lastPrinted>1899-12-31T23:00:00Z</cp:lastPrinted>
  <dcterms:created xsi:type="dcterms:W3CDTF">2020-03-31T15:33:00Z</dcterms:created>
  <dcterms:modified xsi:type="dcterms:W3CDTF">2020-05-18T11:31:00Z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