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9FC7" w14:textId="7BAAFA16" w:rsidR="00544AFB" w:rsidRPr="00576392" w:rsidRDefault="00544AFB" w:rsidP="00544AFB">
      <w:pPr>
        <w:tabs>
          <w:tab w:val="right" w:pos="9355"/>
        </w:tabs>
        <w:spacing w:after="0"/>
        <w:rPr>
          <w:rFonts w:ascii="Arial" w:hAnsi="Arial" w:cs="Arial"/>
          <w:i/>
          <w:lang w:val="en-US"/>
        </w:rPr>
      </w:pPr>
      <w:r>
        <w:rPr>
          <w:rFonts w:ascii="Arial" w:hAnsi="Arial" w:cs="Arial"/>
          <w:lang w:val="en-US"/>
        </w:rPr>
        <w:t>3GPP TSG-SA4 MBS Adhoc on EMM-EFEC</w:t>
      </w:r>
      <w:r w:rsidRPr="00576392">
        <w:rPr>
          <w:rFonts w:ascii="Arial" w:hAnsi="Arial" w:cs="Arial"/>
          <w:lang w:val="en-US"/>
        </w:rPr>
        <w:tab/>
      </w:r>
      <w:r w:rsidRPr="00576392">
        <w:rPr>
          <w:rFonts w:ascii="Arial" w:hAnsi="Arial" w:cs="Arial"/>
          <w:iCs/>
          <w:lang w:val="en-US"/>
        </w:rPr>
        <w:t>S4-</w:t>
      </w:r>
      <w:r>
        <w:rPr>
          <w:rFonts w:ascii="Arial" w:hAnsi="Arial" w:cs="Arial"/>
          <w:iCs/>
          <w:lang w:val="en-US"/>
        </w:rPr>
        <w:t>AHI</w:t>
      </w:r>
      <w:r w:rsidR="00500116">
        <w:rPr>
          <w:rFonts w:ascii="Arial" w:hAnsi="Arial" w:cs="Arial"/>
          <w:iCs/>
          <w:lang w:val="en-US"/>
        </w:rPr>
        <w:t>24</w:t>
      </w:r>
      <w:r w:rsidR="0047789D">
        <w:rPr>
          <w:rFonts w:ascii="Arial" w:hAnsi="Arial" w:cs="Arial"/>
          <w:iCs/>
          <w:lang w:val="en-US"/>
        </w:rPr>
        <w:t>6</w:t>
      </w:r>
    </w:p>
    <w:p w14:paraId="304C5B47" w14:textId="69490684" w:rsidR="00544AFB" w:rsidRPr="00576392" w:rsidRDefault="00544AFB" w:rsidP="00544AFB">
      <w:pPr>
        <w:tabs>
          <w:tab w:val="right" w:pos="9356"/>
        </w:tabs>
        <w:spacing w:after="0"/>
        <w:rPr>
          <w:rFonts w:ascii="Arial" w:hAnsi="Arial" w:cs="Arial"/>
          <w:lang w:val="en-US"/>
        </w:rPr>
      </w:pPr>
      <w:r>
        <w:rPr>
          <w:rFonts w:ascii="Arial" w:hAnsi="Arial" w:cs="Arial"/>
          <w:lang w:val="en-US"/>
        </w:rPr>
        <w:t>13</w:t>
      </w:r>
      <w:r w:rsidRPr="00576392">
        <w:rPr>
          <w:rFonts w:ascii="Arial" w:hAnsi="Arial" w:cs="Arial"/>
          <w:lang w:val="en-US"/>
        </w:rPr>
        <w:t xml:space="preserve"> – 1</w:t>
      </w:r>
      <w:r>
        <w:rPr>
          <w:rFonts w:ascii="Arial" w:hAnsi="Arial" w:cs="Arial"/>
          <w:lang w:val="en-US"/>
        </w:rPr>
        <w:t>5</w:t>
      </w:r>
      <w:r w:rsidRPr="00576392">
        <w:rPr>
          <w:rFonts w:ascii="Arial" w:hAnsi="Arial" w:cs="Arial"/>
          <w:lang w:val="en-US"/>
        </w:rPr>
        <w:t xml:space="preserve"> </w:t>
      </w:r>
      <w:r w:rsidR="00A74B1E">
        <w:rPr>
          <w:rFonts w:ascii="Arial" w:hAnsi="Arial" w:cs="Arial"/>
          <w:lang w:val="en-US"/>
        </w:rPr>
        <w:t>December</w:t>
      </w:r>
      <w:r w:rsidRPr="00576392">
        <w:rPr>
          <w:rFonts w:ascii="Arial" w:hAnsi="Arial" w:cs="Arial"/>
          <w:lang w:val="en-US"/>
        </w:rPr>
        <w:t xml:space="preserve"> 201</w:t>
      </w:r>
      <w:r>
        <w:rPr>
          <w:rFonts w:ascii="Arial" w:hAnsi="Arial" w:cs="Arial"/>
          <w:lang w:val="en-US"/>
        </w:rPr>
        <w:t>1</w:t>
      </w:r>
      <w:r>
        <w:rPr>
          <w:rFonts w:ascii="Arial" w:hAnsi="Arial" w:cs="Arial"/>
          <w:lang w:val="en-US"/>
        </w:rPr>
        <w:tab/>
      </w:r>
      <w:r w:rsidR="0047789D">
        <w:rPr>
          <w:rFonts w:ascii="Arial" w:hAnsi="Arial" w:cs="Arial"/>
          <w:lang w:val="en-US"/>
        </w:rPr>
        <w:t>update to S4-AHI244</w:t>
      </w:r>
      <w:r w:rsidRPr="00576392">
        <w:rPr>
          <w:rFonts w:ascii="Arial" w:hAnsi="Arial" w:cs="Arial"/>
          <w:lang w:val="en-US"/>
        </w:rPr>
        <w:tab/>
      </w:r>
    </w:p>
    <w:p w14:paraId="7C567F4B" w14:textId="77777777" w:rsidR="00544AFB" w:rsidRPr="00576392" w:rsidRDefault="00544AFB" w:rsidP="00544AFB">
      <w:pPr>
        <w:spacing w:after="0"/>
        <w:rPr>
          <w:rFonts w:ascii="Arial" w:hAnsi="Arial" w:cs="Arial"/>
          <w:lang w:val="en-US"/>
        </w:rPr>
      </w:pPr>
      <w:r>
        <w:rPr>
          <w:rFonts w:ascii="Arial" w:hAnsi="Arial" w:cs="Arial"/>
          <w:lang w:val="en-US"/>
        </w:rPr>
        <w:t>Copenhagen</w:t>
      </w:r>
      <w:r w:rsidRPr="00576392">
        <w:rPr>
          <w:rFonts w:ascii="Arial" w:hAnsi="Arial" w:cs="Arial"/>
          <w:lang w:val="en-US"/>
        </w:rPr>
        <w:t xml:space="preserve">, </w:t>
      </w:r>
      <w:r>
        <w:rPr>
          <w:rFonts w:ascii="Arial" w:hAnsi="Arial" w:cs="Arial"/>
          <w:lang w:val="en-US"/>
        </w:rPr>
        <w:t>Denmark</w:t>
      </w:r>
    </w:p>
    <w:p w14:paraId="1D5E4B8C" w14:textId="77777777" w:rsidR="00544AFB" w:rsidRPr="00576392" w:rsidRDefault="00544AFB" w:rsidP="00544AFB">
      <w:pPr>
        <w:spacing w:after="0"/>
        <w:rPr>
          <w:rFonts w:ascii="Arial" w:hAnsi="Arial" w:cs="Arial"/>
          <w:lang w:val="en-US"/>
        </w:rPr>
      </w:pPr>
    </w:p>
    <w:p w14:paraId="1A8746E7" w14:textId="6E7BBC04"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A95BF1">
        <w:rPr>
          <w:rFonts w:ascii="Arial" w:hAnsi="Arial" w:cs="Arial"/>
          <w:lang w:val="en-US"/>
        </w:rPr>
        <w:t>4</w:t>
      </w:r>
    </w:p>
    <w:p w14:paraId="52B7DB57" w14:textId="7C4084FB"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r w:rsidR="00A95BF1">
        <w:rPr>
          <w:rFonts w:ascii="Arial" w:hAnsi="Arial" w:cs="Arial"/>
          <w:lang w:val="en-US"/>
        </w:rPr>
        <w:t xml:space="preserve"> (Rapporteur</w:t>
      </w:r>
      <w:r w:rsidR="00A95BF1">
        <w:rPr>
          <w:rStyle w:val="Funotenzeichen"/>
          <w:rFonts w:ascii="Arial" w:hAnsi="Arial" w:cs="Arial"/>
          <w:lang w:val="en-US"/>
        </w:rPr>
        <w:footnoteReference w:id="1"/>
      </w:r>
      <w:r w:rsidR="00A95BF1">
        <w:rPr>
          <w:rFonts w:ascii="Arial" w:hAnsi="Arial" w:cs="Arial"/>
          <w:lang w:val="en-US"/>
        </w:rPr>
        <w:t>)</w:t>
      </w:r>
    </w:p>
    <w:p w14:paraId="7266871F" w14:textId="57C81557"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A95BF1">
        <w:rPr>
          <w:rFonts w:ascii="Arial" w:hAnsi="Arial" w:cs="Arial"/>
          <w:lang w:val="en-US"/>
        </w:rPr>
        <w:t>Permanent Document on EMM-EFEC</w:t>
      </w:r>
      <w:r w:rsidR="00E1363B" w:rsidRPr="00E1363B">
        <w:rPr>
          <w:rFonts w:ascii="Arial" w:hAnsi="Arial" w:cs="Arial"/>
          <w:lang w:val="en-US"/>
        </w:rPr>
        <w:t xml:space="preserve"> </w:t>
      </w:r>
      <w:r w:rsidR="00CF7381" w:rsidRPr="003C6266">
        <w:rPr>
          <w:rFonts w:ascii="Arial" w:hAnsi="Arial" w:cs="Arial"/>
          <w:lang w:val="en-US"/>
        </w:rPr>
        <w:t xml:space="preserve"> </w:t>
      </w:r>
    </w:p>
    <w:p w14:paraId="0A7B3221" w14:textId="7CCDCEFD" w:rsidR="00A95BF1" w:rsidRPr="003C6266" w:rsidRDefault="00A95BF1" w:rsidP="00A95BF1">
      <w:pPr>
        <w:tabs>
          <w:tab w:val="left" w:pos="2268"/>
        </w:tabs>
        <w:rPr>
          <w:rFonts w:ascii="Arial" w:hAnsi="Arial" w:cs="Arial"/>
          <w:lang w:val="en-US"/>
        </w:rPr>
      </w:pPr>
      <w:r>
        <w:rPr>
          <w:rFonts w:ascii="Arial" w:hAnsi="Arial" w:cs="Arial"/>
          <w:b/>
          <w:lang w:val="en-US"/>
        </w:rPr>
        <w:t>Version:</w:t>
      </w:r>
      <w:r>
        <w:rPr>
          <w:rFonts w:ascii="Arial" w:hAnsi="Arial" w:cs="Arial"/>
          <w:b/>
          <w:lang w:val="en-US"/>
        </w:rPr>
        <w:tab/>
      </w:r>
      <w:r>
        <w:rPr>
          <w:rFonts w:ascii="Arial" w:hAnsi="Arial" w:cs="Arial"/>
          <w:lang w:val="en-US"/>
        </w:rPr>
        <w:t>0.</w:t>
      </w:r>
      <w:r w:rsidR="001B067B">
        <w:rPr>
          <w:rFonts w:ascii="Arial" w:hAnsi="Arial" w:cs="Arial"/>
          <w:lang w:val="en-US"/>
        </w:rPr>
        <w:t>2</w:t>
      </w:r>
    </w:p>
    <w:p w14:paraId="625AAD64"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4BBABC5B" w14:textId="77777777" w:rsidR="008F3A5B" w:rsidRPr="003C6266" w:rsidRDefault="008F3A5B" w:rsidP="008F3A5B">
      <w:pPr>
        <w:pStyle w:val="berschrift1"/>
      </w:pPr>
      <w:r w:rsidRPr="003C6266">
        <w:t>Introduction</w:t>
      </w:r>
    </w:p>
    <w:p w14:paraId="22FC2EA2" w14:textId="7EBD1D37" w:rsidR="008B219F" w:rsidRPr="003C6266" w:rsidRDefault="005A5E87" w:rsidP="00F1370E">
      <w:pPr>
        <w:jc w:val="both"/>
        <w:rPr>
          <w:lang w:val="en-US"/>
        </w:rPr>
      </w:pPr>
      <w:r w:rsidRPr="003C6266">
        <w:rPr>
          <w:color w:val="000000"/>
          <w:lang w:val="en-US" w:eastAsia="ko-KR"/>
        </w:rPr>
        <w:t>In</w:t>
      </w:r>
      <w:r w:rsidR="008F3A5B" w:rsidRPr="003C6266">
        <w:rPr>
          <w:color w:val="000000"/>
          <w:lang w:val="en-US" w:eastAsia="ko-KR"/>
        </w:rPr>
        <w:t xml:space="preserve"> </w:t>
      </w:r>
      <w:r w:rsidR="00EB33C1" w:rsidRPr="003C6266">
        <w:rPr>
          <w:color w:val="000000"/>
          <w:lang w:val="en-US" w:eastAsia="ko-KR"/>
        </w:rPr>
        <w:t xml:space="preserve">SP-110555 (also available as </w:t>
      </w:r>
      <w:r w:rsidRPr="003C6266">
        <w:rPr>
          <w:color w:val="000000"/>
          <w:lang w:val="en-US" w:eastAsia="ko-KR"/>
        </w:rPr>
        <w:t>S4-11</w:t>
      </w:r>
      <w:r w:rsidR="008F3A5B" w:rsidRPr="003C6266">
        <w:rPr>
          <w:color w:val="000000"/>
          <w:lang w:val="en-US" w:eastAsia="ko-KR"/>
        </w:rPr>
        <w:t>0</w:t>
      </w:r>
      <w:r w:rsidR="00A628A0" w:rsidRPr="003C6266">
        <w:rPr>
          <w:color w:val="000000"/>
          <w:lang w:val="en-US" w:eastAsia="ko-KR"/>
        </w:rPr>
        <w:t>7</w:t>
      </w:r>
      <w:r w:rsidR="00EB33C1" w:rsidRPr="003C6266">
        <w:rPr>
          <w:color w:val="000000"/>
          <w:lang w:val="en-US" w:eastAsia="ko-KR"/>
        </w:rPr>
        <w:t>92)</w:t>
      </w:r>
      <w:r w:rsidR="008F3A5B" w:rsidRPr="003C6266">
        <w:rPr>
          <w:lang w:val="en-US"/>
        </w:rPr>
        <w:t xml:space="preserve"> </w:t>
      </w:r>
      <w:r w:rsidRPr="003C6266">
        <w:rPr>
          <w:lang w:val="en-US"/>
        </w:rPr>
        <w:t>a new work item on "Enhancement to FEC for MBMS"</w:t>
      </w:r>
      <w:r w:rsidR="00EB33C1" w:rsidRPr="003C6266">
        <w:rPr>
          <w:lang w:val="en-US"/>
        </w:rPr>
        <w:t xml:space="preserve"> has been approved during SA#53</w:t>
      </w:r>
      <w:r w:rsidRPr="003C6266">
        <w:rPr>
          <w:lang w:val="en-US"/>
        </w:rPr>
        <w:t>.</w:t>
      </w:r>
      <w:r w:rsidR="008F3A5B" w:rsidRPr="003C6266">
        <w:rPr>
          <w:lang w:val="en-US"/>
        </w:rPr>
        <w:t xml:space="preserve"> </w:t>
      </w:r>
    </w:p>
    <w:p w14:paraId="5A7243CA" w14:textId="66306BD2" w:rsidR="007D75C8" w:rsidRPr="003C6266" w:rsidRDefault="008B219F" w:rsidP="008F3A5B">
      <w:pPr>
        <w:jc w:val="both"/>
        <w:rPr>
          <w:lang w:val="en-US"/>
        </w:rPr>
      </w:pPr>
      <w:r w:rsidRPr="003C6266">
        <w:rPr>
          <w:lang w:val="en-US"/>
        </w:rPr>
        <w:t xml:space="preserve">This document </w:t>
      </w:r>
      <w:r w:rsidR="00A95BF1">
        <w:rPr>
          <w:lang w:val="en-US"/>
        </w:rPr>
        <w:t>is an SA4 internal document to capture agreements</w:t>
      </w:r>
      <w:r w:rsidRPr="003C6266">
        <w:rPr>
          <w:lang w:val="en-US"/>
        </w:rPr>
        <w:t xml:space="preserve"> </w:t>
      </w:r>
      <w:r w:rsidR="00A95BF1">
        <w:rPr>
          <w:lang w:val="en-US"/>
        </w:rPr>
        <w:t xml:space="preserve">in progressing the Work Item. In addition to this document a time plan </w:t>
      </w:r>
      <w:r w:rsidR="00A157FC">
        <w:rPr>
          <w:lang w:val="en-US"/>
        </w:rPr>
        <w:t>is maintained. The latest version is available in document S4-AHI234.</w:t>
      </w:r>
    </w:p>
    <w:p w14:paraId="4944E730" w14:textId="77777777" w:rsidR="002D0385" w:rsidRPr="003C6266" w:rsidRDefault="000134D3" w:rsidP="008F3A5B">
      <w:pPr>
        <w:pStyle w:val="berschrift1"/>
      </w:pPr>
      <w:r w:rsidRPr="003C6266">
        <w:t>Use Cases</w:t>
      </w:r>
    </w:p>
    <w:p w14:paraId="7365F0E1" w14:textId="77777777" w:rsidR="00B13B00" w:rsidRPr="003C6266" w:rsidRDefault="00972CAF" w:rsidP="00194FCE">
      <w:pPr>
        <w:pStyle w:val="berschrift2"/>
      </w:pPr>
      <w:r w:rsidRPr="003C6266">
        <w:t xml:space="preserve">Services </w:t>
      </w:r>
    </w:p>
    <w:p w14:paraId="28D6DCC7" w14:textId="77777777" w:rsidR="00194FCE" w:rsidRPr="003C6266" w:rsidRDefault="00194FCE" w:rsidP="00B13B00">
      <w:pPr>
        <w:pStyle w:val="berschrift3"/>
      </w:pPr>
      <w:r w:rsidRPr="003C6266">
        <w:t>Streaming Delivery</w:t>
      </w:r>
    </w:p>
    <w:p w14:paraId="55E08DA4" w14:textId="77777777" w:rsidR="00E97691" w:rsidRDefault="00E97691" w:rsidP="00E97691">
      <w:pPr>
        <w:pStyle w:val="berschrift4"/>
      </w:pPr>
      <w:r w:rsidRPr="003C6266">
        <w:t>Introduction</w:t>
      </w:r>
    </w:p>
    <w:p w14:paraId="65A031FD" w14:textId="7413D589" w:rsidR="004C67F2" w:rsidRPr="006010E5" w:rsidRDefault="004C67F2" w:rsidP="000E140A">
      <w:pPr>
        <w:jc w:val="both"/>
      </w:pPr>
      <w:r>
        <w:t xml:space="preserve">The purpose of the MBMS streaming delivery method is to deliver continuous multimedia data (i.e. speech, audio, video and DIMS) over an MBMS bearer. The streaming delivery method is particularly useful for multicast and broadcast of scheduled streaming content. RTP is the transport protocol for MBMS streaming delivery. RTP provides means for sending real-time or streaming data over UDP. </w:t>
      </w:r>
    </w:p>
    <w:p w14:paraId="4DAA93F8" w14:textId="2D9314E9" w:rsidR="004C67F2" w:rsidRDefault="000E140A" w:rsidP="004C67F2">
      <w:pPr>
        <w:jc w:val="both"/>
        <w:rPr>
          <w:lang w:val="en-US"/>
        </w:rPr>
      </w:pPr>
      <w:r>
        <w:rPr>
          <w:lang w:val="en-US"/>
        </w:rPr>
        <w:t xml:space="preserve">TS26.346 </w:t>
      </w:r>
      <w:r w:rsidR="004C67F2">
        <w:rPr>
          <w:lang w:val="en-US"/>
        </w:rPr>
        <w:t>defines a generic mechanism for applying Forward Error Correction to streaming media. The mechanism consists of three components:</w:t>
      </w:r>
    </w:p>
    <w:p w14:paraId="23FB81DD" w14:textId="77777777" w:rsidR="004C67F2" w:rsidRDefault="004C67F2" w:rsidP="004C67F2">
      <w:pPr>
        <w:pStyle w:val="Liste"/>
        <w:jc w:val="both"/>
        <w:rPr>
          <w:lang w:val="en-US"/>
        </w:rPr>
      </w:pPr>
      <w:r>
        <w:rPr>
          <w:lang w:val="en-US"/>
        </w:rPr>
        <w:t>(i)</w:t>
      </w:r>
      <w:r>
        <w:rPr>
          <w:lang w:val="en-US"/>
        </w:rPr>
        <w:tab/>
        <w:t>construction of an FEC source block from the source media packets belonging to one or several UDP packet flows related to a particular segment of the stream(s) (in time). The UDP flows include RTP, RTCP, SRTP and MIKEY packets.</w:t>
      </w:r>
    </w:p>
    <w:p w14:paraId="02B1BCED" w14:textId="088CF9FD" w:rsidR="004C67F2" w:rsidRDefault="00F9490A" w:rsidP="004C67F2">
      <w:pPr>
        <w:pStyle w:val="Liste"/>
        <w:jc w:val="both"/>
        <w:rPr>
          <w:lang w:val="en-US"/>
        </w:rPr>
      </w:pPr>
      <w:r>
        <w:rPr>
          <w:lang w:val="en-US"/>
        </w:rPr>
        <w:t>(ii)</w:t>
      </w:r>
      <w:r w:rsidR="004C67F2">
        <w:rPr>
          <w:lang w:val="en-US"/>
        </w:rPr>
        <w:t>modification of source packets to indicate the position of the source data from the source packet within the source block</w:t>
      </w:r>
    </w:p>
    <w:p w14:paraId="77A98811" w14:textId="77777777" w:rsidR="004C67F2" w:rsidRDefault="004C67F2" w:rsidP="004C67F2">
      <w:pPr>
        <w:pStyle w:val="Liste"/>
        <w:jc w:val="both"/>
        <w:rPr>
          <w:lang w:val="en-US"/>
        </w:rPr>
      </w:pPr>
      <w:r>
        <w:rPr>
          <w:lang w:val="en-US"/>
        </w:rPr>
        <w:t>(iii)definition of repair packets, sent over UDP, which can be used by the FEC decoder to reconstruct missing portions of the source block.</w:t>
      </w:r>
    </w:p>
    <w:p w14:paraId="3DD5E851" w14:textId="05D172EE" w:rsidR="004C67F2" w:rsidRDefault="00F9490A" w:rsidP="004C67F2">
      <w:pPr>
        <w:jc w:val="both"/>
        <w:rPr>
          <w:lang w:val="en-US"/>
        </w:rPr>
      </w:pPr>
      <w:r>
        <w:rPr>
          <w:lang w:val="en-US"/>
        </w:rPr>
        <w:t xml:space="preserve">The details on transport for the streaming delivery service are provided in section </w:t>
      </w:r>
      <w:r>
        <w:rPr>
          <w:lang w:val="en-US"/>
        </w:rPr>
        <w:fldChar w:fldCharType="begin"/>
      </w:r>
      <w:r>
        <w:rPr>
          <w:lang w:val="en-US"/>
        </w:rPr>
        <w:instrText xml:space="preserve"> REF _Ref181087026 \r \h </w:instrText>
      </w:r>
      <w:r>
        <w:rPr>
          <w:lang w:val="en-US"/>
        </w:rPr>
      </w:r>
      <w:r>
        <w:rPr>
          <w:lang w:val="en-US"/>
        </w:rPr>
        <w:fldChar w:fldCharType="separate"/>
      </w:r>
      <w:r w:rsidR="00CF6385">
        <w:rPr>
          <w:lang w:val="en-US"/>
        </w:rPr>
        <w:t>2.1.1.2</w:t>
      </w:r>
      <w:r>
        <w:rPr>
          <w:lang w:val="en-US"/>
        </w:rPr>
        <w:fldChar w:fldCharType="end"/>
      </w:r>
      <w:r>
        <w:rPr>
          <w:lang w:val="en-US"/>
        </w:rPr>
        <w:t>.</w:t>
      </w:r>
    </w:p>
    <w:p w14:paraId="174CA442" w14:textId="64B9E58D" w:rsidR="003D251B" w:rsidRPr="003313EB" w:rsidRDefault="003D251B" w:rsidP="004C67F2">
      <w:pPr>
        <w:jc w:val="both"/>
        <w:rPr>
          <w:lang w:val="en-US"/>
        </w:rPr>
      </w:pPr>
      <w:r>
        <w:lastRenderedPageBreak/>
        <w:t>An alternative way to deliver streaming services over MBMS is the use of DASH and FLUTE. This is use case is discussed in</w:t>
      </w:r>
      <w:r w:rsidR="00955CA1">
        <w:t xml:space="preserve"> section </w:t>
      </w:r>
      <w:r w:rsidR="00955CA1">
        <w:fldChar w:fldCharType="begin"/>
      </w:r>
      <w:r w:rsidR="00955CA1">
        <w:instrText xml:space="preserve"> REF _Ref181169429 \r \h </w:instrText>
      </w:r>
      <w:r w:rsidR="00955CA1">
        <w:fldChar w:fldCharType="separate"/>
      </w:r>
      <w:r w:rsidR="00CF6385">
        <w:t>2.1.2.4</w:t>
      </w:r>
      <w:r w:rsidR="00955CA1">
        <w:fldChar w:fldCharType="end"/>
      </w:r>
      <w:r>
        <w:t>.</w:t>
      </w:r>
    </w:p>
    <w:p w14:paraId="28B4E7E1" w14:textId="77777777" w:rsidR="00E97691" w:rsidRPr="003C6266" w:rsidRDefault="00E97691" w:rsidP="00E97691">
      <w:pPr>
        <w:pStyle w:val="berschrift4"/>
      </w:pPr>
      <w:bookmarkStart w:id="0" w:name="_Ref181087026"/>
      <w:r w:rsidRPr="003C6266">
        <w:t>Transport in streaming delivery service</w:t>
      </w:r>
      <w:bookmarkEnd w:id="0"/>
    </w:p>
    <w:p w14:paraId="3F3068CC" w14:textId="77777777" w:rsidR="00FF12CD" w:rsidRPr="003C6266" w:rsidRDefault="00FF12CD" w:rsidP="004C67F2">
      <w:pPr>
        <w:jc w:val="both"/>
        <w:rPr>
          <w:lang w:val="en-US" w:eastAsia="de-DE"/>
        </w:rPr>
      </w:pPr>
      <w:r w:rsidRPr="003C6266">
        <w:rPr>
          <w:lang w:val="en-US" w:eastAsia="de-DE"/>
        </w:rPr>
        <w:t>The MBMS streaming framework operates on RTP packets or more precisely UDP payloads, incoming at same or different UDP ports. According to TS26.3</w:t>
      </w:r>
      <w:r w:rsidR="007B324F" w:rsidRPr="003C6266">
        <w:rPr>
          <w:lang w:val="en-US" w:eastAsia="de-DE"/>
        </w:rPr>
        <w:t xml:space="preserve">46, clause 8.2.2, </w:t>
      </w:r>
      <w:r w:rsidRPr="003C6266">
        <w:rPr>
          <w:lang w:val="en-US" w:eastAsia="de-DE"/>
        </w:rPr>
        <w:t xml:space="preserve">the FEC layer for streaming delivery is based on top of the UDP layer. The legacy RTP packets and the UDP port information are used in order to generate FEC repair symbols. Original UDP payloads become FEC source packets by appending a 3 byte FEC source payload ID field at the end of each UDP payload. These packets are then UDP encapsulated and transported on the IP multicast bearer. </w:t>
      </w:r>
    </w:p>
    <w:p w14:paraId="3F312D94" w14:textId="77777777" w:rsidR="00FF12CD" w:rsidRPr="003C6266" w:rsidRDefault="00FF12CD" w:rsidP="004C67F2">
      <w:pPr>
        <w:jc w:val="both"/>
        <w:rPr>
          <w:lang w:val="en-US" w:eastAsia="de-DE"/>
        </w:rPr>
      </w:pPr>
      <w:r w:rsidRPr="003C6266">
        <w:rPr>
          <w:lang w:val="en-US" w:eastAsia="de-DE"/>
        </w:rPr>
        <w:t xml:space="preserve">According to </w:t>
      </w:r>
      <w:r w:rsidRPr="003C6266">
        <w:rPr>
          <w:lang w:val="en-US" w:eastAsia="de-DE"/>
        </w:rPr>
        <w:fldChar w:fldCharType="begin"/>
      </w:r>
      <w:r w:rsidRPr="003C6266">
        <w:rPr>
          <w:lang w:val="en-US" w:eastAsia="de-DE"/>
        </w:rPr>
        <w:instrText xml:space="preserve"> </w:instrText>
      </w:r>
      <w:r w:rsidR="005E1244" w:rsidRPr="003C6266">
        <w:rPr>
          <w:lang w:val="en-US" w:eastAsia="de-DE"/>
        </w:rPr>
        <w:instrText>REF</w:instrText>
      </w:r>
      <w:r w:rsidRPr="003C6266">
        <w:rPr>
          <w:lang w:val="en-US" w:eastAsia="de-DE"/>
        </w:rPr>
        <w:instrText xml:space="preserve"> _Ref146941224 \h  \* MERGEFORMAT </w:instrText>
      </w:r>
      <w:r w:rsidRPr="003C6266">
        <w:rPr>
          <w:lang w:val="en-US" w:eastAsia="de-DE"/>
        </w:rPr>
      </w:r>
      <w:r w:rsidRPr="003C6266">
        <w:rPr>
          <w:lang w:val="en-US" w:eastAsia="de-DE"/>
        </w:rPr>
        <w:fldChar w:fldCharType="separate"/>
      </w:r>
      <w:r w:rsidR="00CF6385" w:rsidRPr="003C6266">
        <w:rPr>
          <w:lang w:val="en-US"/>
        </w:rPr>
        <w:t xml:space="preserve">Figure </w:t>
      </w:r>
      <w:r w:rsidR="00CF6385">
        <w:rPr>
          <w:noProof/>
          <w:lang w:val="en-US"/>
        </w:rPr>
        <w:t>1</w:t>
      </w:r>
      <w:r w:rsidRPr="003C6266">
        <w:rPr>
          <w:lang w:val="en-US" w:eastAsia="de-DE"/>
        </w:rPr>
        <w:fldChar w:fldCharType="end"/>
      </w:r>
      <w:r w:rsidRPr="003C6266">
        <w:rPr>
          <w:lang w:val="en-US" w:eastAsia="de-DE"/>
        </w:rPr>
        <w:t xml:space="preserve"> a copy of these packets is forwarded to the FEC encoder and is arranged in a source block with row width </w:t>
      </w:r>
      <w:r w:rsidRPr="003C6266">
        <w:rPr>
          <w:i/>
          <w:lang w:val="en-US" w:eastAsia="de-DE"/>
        </w:rPr>
        <w:t>T</w:t>
      </w:r>
      <w:r w:rsidRPr="003C6266">
        <w:rPr>
          <w:lang w:val="en-US" w:eastAsia="de-DE"/>
        </w:rPr>
        <w:t xml:space="preserve"> bytes at the first empty row. The encoding symbol starts at the beginning of a new row, but it is preceded by a 3 byte field containing the UDP flow ID (1 byte) and the length field (2 bytes). In case the length of the packet is not an integer of the symbol the remaining bytes in the last row are filled up with zero bytes. The source block is filled up to </w:t>
      </w:r>
      <w:r w:rsidRPr="003C6266">
        <w:rPr>
          <w:i/>
          <w:lang w:val="en-US" w:eastAsia="de-DE"/>
        </w:rPr>
        <w:t>k</w:t>
      </w:r>
      <w:r w:rsidRPr="003C6266">
        <w:rPr>
          <w:lang w:val="en-US" w:eastAsia="de-DE"/>
        </w:rPr>
        <w:t xml:space="preserve"> rows whereby </w:t>
      </w:r>
      <w:r w:rsidRPr="003C6266">
        <w:rPr>
          <w:i/>
          <w:lang w:val="en-US" w:eastAsia="de-DE"/>
        </w:rPr>
        <w:t>k</w:t>
      </w:r>
      <w:r w:rsidRPr="003C6266">
        <w:rPr>
          <w:lang w:val="en-US" w:eastAsia="de-DE"/>
        </w:rPr>
        <w:t xml:space="preserve"> is flexible and can be changed dynamically for each source block. The selection of </w:t>
      </w:r>
      <w:r w:rsidRPr="003C6266">
        <w:rPr>
          <w:i/>
          <w:lang w:val="en-US" w:eastAsia="de-DE"/>
        </w:rPr>
        <w:t>k</w:t>
      </w:r>
      <w:r w:rsidRPr="003C6266">
        <w:rPr>
          <w:lang w:val="en-US" w:eastAsia="de-DE"/>
        </w:rPr>
        <w:t xml:space="preserve"> depends on the desired delay, the available terminal memory and also might depend on aspects such as desired zapping time in mobile TV applications. </w:t>
      </w:r>
      <w:r w:rsidR="0010514C" w:rsidRPr="003C6266">
        <w:rPr>
          <w:lang w:val="en-US" w:eastAsia="de-DE"/>
        </w:rPr>
        <w:t>Typically f</w:t>
      </w:r>
      <w:r w:rsidRPr="003C6266">
        <w:rPr>
          <w:lang w:val="en-US" w:eastAsia="de-DE"/>
        </w:rPr>
        <w:t xml:space="preserve">or a streaming service a protection period is defined </w:t>
      </w:r>
      <w:r w:rsidR="00AA7A17" w:rsidRPr="003C6266">
        <w:rPr>
          <w:lang w:val="en-US" w:eastAsia="de-DE"/>
        </w:rPr>
        <w:t>and</w:t>
      </w:r>
      <w:r w:rsidRPr="003C6266">
        <w:rPr>
          <w:lang w:val="en-US" w:eastAsia="de-DE"/>
        </w:rPr>
        <w:t xml:space="preserve"> </w:t>
      </w:r>
      <w:r w:rsidR="00AA7A17" w:rsidRPr="003C6266">
        <w:rPr>
          <w:lang w:val="en-US" w:eastAsia="de-DE"/>
        </w:rPr>
        <w:t>the value of the protection period dynamically determines the source block size.</w:t>
      </w:r>
    </w:p>
    <w:p w14:paraId="5CAE6DF1" w14:textId="77777777" w:rsidR="00FF12CD" w:rsidRPr="003C6266" w:rsidRDefault="0066779D" w:rsidP="00FF12CD">
      <w:pPr>
        <w:keepNext/>
        <w:jc w:val="center"/>
        <w:rPr>
          <w:lang w:val="en-US"/>
        </w:rPr>
      </w:pPr>
      <w:r>
        <w:rPr>
          <w:sz w:val="22"/>
          <w:szCs w:val="22"/>
          <w:highlight w:val="yellow"/>
          <w:lang w:val="en-US"/>
        </w:rPr>
        <w:pict w14:anchorId="2F101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00pt;height:268pt">
            <v:imagedata r:id="rId8" o:title=""/>
          </v:shape>
        </w:pict>
      </w:r>
    </w:p>
    <w:p w14:paraId="2ABC94F6" w14:textId="77777777" w:rsidR="00FF12CD" w:rsidRPr="003C6266" w:rsidRDefault="00FF12CD" w:rsidP="00FF12CD">
      <w:pPr>
        <w:pStyle w:val="Beschriftung"/>
        <w:jc w:val="center"/>
        <w:rPr>
          <w:lang w:val="en-US"/>
        </w:rPr>
      </w:pPr>
      <w:bookmarkStart w:id="1" w:name="_Ref146941224"/>
      <w:r w:rsidRPr="003C6266">
        <w:rPr>
          <w:lang w:val="en-US"/>
        </w:rPr>
        <w:t xml:space="preserve">Figure </w:t>
      </w:r>
      <w:r w:rsidRPr="003C6266">
        <w:rPr>
          <w:lang w:val="en-US"/>
        </w:rPr>
        <w:fldChar w:fldCharType="begin"/>
      </w:r>
      <w:r w:rsidRPr="003C6266">
        <w:rPr>
          <w:lang w:val="en-US"/>
        </w:rPr>
        <w:instrText xml:space="preserve"> </w:instrText>
      </w:r>
      <w:r w:rsidR="005E1244" w:rsidRPr="003C6266">
        <w:rPr>
          <w:lang w:val="en-US"/>
        </w:rPr>
        <w:instrText>SEQ</w:instrText>
      </w:r>
      <w:r w:rsidRPr="003C6266">
        <w:rPr>
          <w:lang w:val="en-US"/>
        </w:rPr>
        <w:instrText xml:space="preserve"> Figure \* ARABIC </w:instrText>
      </w:r>
      <w:r w:rsidRPr="003C6266">
        <w:rPr>
          <w:lang w:val="en-US"/>
        </w:rPr>
        <w:fldChar w:fldCharType="separate"/>
      </w:r>
      <w:r w:rsidR="00CF6385">
        <w:rPr>
          <w:noProof/>
          <w:lang w:val="en-US"/>
        </w:rPr>
        <w:t>1</w:t>
      </w:r>
      <w:r w:rsidRPr="003C6266">
        <w:rPr>
          <w:lang w:val="en-US"/>
        </w:rPr>
        <w:fldChar w:fldCharType="end"/>
      </w:r>
      <w:bookmarkEnd w:id="1"/>
      <w:r w:rsidRPr="003C6266">
        <w:rPr>
          <w:lang w:val="en-US"/>
        </w:rPr>
        <w:t xml:space="preserve"> MBMS Streaming Framework</w:t>
      </w:r>
    </w:p>
    <w:p w14:paraId="1FAB761D" w14:textId="77777777" w:rsidR="00900932" w:rsidRPr="003C6266" w:rsidRDefault="00FF12CD" w:rsidP="004C67F2">
      <w:pPr>
        <w:jc w:val="both"/>
        <w:rPr>
          <w:lang w:val="en-US" w:eastAsia="de-DE"/>
        </w:rPr>
      </w:pPr>
      <w:r w:rsidRPr="003C6266">
        <w:rPr>
          <w:lang w:val="en-US" w:eastAsia="de-DE"/>
        </w:rPr>
        <w:t xml:space="preserve">After processing all packets to be protected within one source block, the FEC encoder generates </w:t>
      </w:r>
      <w:r w:rsidRPr="003C6266">
        <w:rPr>
          <w:i/>
          <w:lang w:val="en-US" w:eastAsia="de-DE"/>
        </w:rPr>
        <w:t>n</w:t>
      </w:r>
      <w:r w:rsidRPr="003C6266">
        <w:rPr>
          <w:lang w:val="en-US" w:eastAsia="de-DE"/>
        </w:rPr>
        <w:t>-</w:t>
      </w:r>
      <w:r w:rsidRPr="003C6266">
        <w:rPr>
          <w:i/>
          <w:lang w:val="en-US" w:eastAsia="de-DE"/>
        </w:rPr>
        <w:t>k</w:t>
      </w:r>
      <w:r w:rsidRPr="003C6266">
        <w:rPr>
          <w:lang w:val="en-US" w:eastAsia="de-DE"/>
        </w:rPr>
        <w:t xml:space="preserve"> FEC repair symbols of size </w:t>
      </w:r>
      <w:r w:rsidRPr="003C6266">
        <w:rPr>
          <w:i/>
          <w:lang w:val="en-US" w:eastAsia="de-DE"/>
        </w:rPr>
        <w:t>T</w:t>
      </w:r>
      <w:r w:rsidRPr="003C6266">
        <w:rPr>
          <w:lang w:val="en-US" w:eastAsia="de-DE"/>
        </w:rPr>
        <w:t xml:space="preserve"> by applying </w:t>
      </w:r>
      <w:r w:rsidR="00AA7A17" w:rsidRPr="003C6266">
        <w:rPr>
          <w:lang w:val="en-US" w:eastAsia="de-DE"/>
        </w:rPr>
        <w:t>FEC</w:t>
      </w:r>
      <w:r w:rsidRPr="003C6266">
        <w:rPr>
          <w:lang w:val="en-US" w:eastAsia="de-DE"/>
        </w:rPr>
        <w:t xml:space="preserve">. The generated FEC repair symbols can be transmitted individually or as blocks of symbols as payload of a single UDP packet. Each FEC source and repair packet contains sufficient information such that the receiver can correctly insert them in the receiver source and repair block. </w:t>
      </w:r>
    </w:p>
    <w:p w14:paraId="0FDEFAB9" w14:textId="77777777" w:rsidR="00E97691" w:rsidRDefault="00E97691" w:rsidP="00E97691">
      <w:pPr>
        <w:pStyle w:val="berschrift4"/>
      </w:pPr>
      <w:r w:rsidRPr="003C6266">
        <w:t>Examples</w:t>
      </w:r>
    </w:p>
    <w:p w14:paraId="1F290B9F" w14:textId="690D5E1B" w:rsidR="006201B2" w:rsidRPr="006201B2" w:rsidRDefault="006201B2" w:rsidP="006201B2">
      <w:r>
        <w:t>Examples are audio streaming applications or video streaming applications with bitrates ranging from 32 kbit/s to one or several MBit/s.</w:t>
      </w:r>
    </w:p>
    <w:p w14:paraId="1531BDDA" w14:textId="77777777" w:rsidR="00B13B00" w:rsidRPr="003C6266" w:rsidRDefault="00194FCE" w:rsidP="00B13B00">
      <w:pPr>
        <w:pStyle w:val="berschrift3"/>
      </w:pPr>
      <w:r w:rsidRPr="003C6266">
        <w:t>Download Delivery</w:t>
      </w:r>
    </w:p>
    <w:p w14:paraId="304D02E0" w14:textId="77777777" w:rsidR="00985D7C" w:rsidRPr="003C6266" w:rsidRDefault="00985D7C" w:rsidP="00985D7C">
      <w:pPr>
        <w:pStyle w:val="berschrift4"/>
      </w:pPr>
      <w:r w:rsidRPr="003C6266">
        <w:t>Introduction</w:t>
      </w:r>
    </w:p>
    <w:p w14:paraId="15742B70" w14:textId="77777777" w:rsidR="0017336F" w:rsidRPr="003C6266" w:rsidRDefault="00775564" w:rsidP="00935AA0">
      <w:pPr>
        <w:jc w:val="both"/>
        <w:rPr>
          <w:lang w:val="en-US"/>
        </w:rPr>
      </w:pPr>
      <w:r w:rsidRPr="003C6266">
        <w:rPr>
          <w:lang w:val="en-US"/>
        </w:rPr>
        <w:t>According to TR26.946, t</w:t>
      </w:r>
      <w:r w:rsidR="0017336F" w:rsidRPr="003C6266">
        <w:rPr>
          <w:lang w:val="en-US"/>
        </w:rPr>
        <w:t xml:space="preserve">he MBMS Download Delivery Method allows the error-free transmission of files via the unidirectional MBMS Bearer Services. The files are "downloaded" and stored in the local files-system of the user equipment. Files may contain multimedia </w:t>
      </w:r>
      <w:r w:rsidRPr="003C6266">
        <w:rPr>
          <w:lang w:val="en-US"/>
        </w:rPr>
        <w:t>content</w:t>
      </w:r>
      <w:r w:rsidR="0017336F" w:rsidRPr="003C6266">
        <w:rPr>
          <w:lang w:val="en-US"/>
        </w:rPr>
        <w:t xml:space="preserve"> or any other binary data. The MBMS Download Delivery Method allows the transmission of an arbitrary number of files within a single data transfer phase.</w:t>
      </w:r>
    </w:p>
    <w:p w14:paraId="24B315EC" w14:textId="77777777" w:rsidR="0017336F" w:rsidRPr="003C6266" w:rsidRDefault="00B933FA" w:rsidP="0017336F">
      <w:pPr>
        <w:pStyle w:val="TH"/>
        <w:rPr>
          <w:lang w:val="en-US"/>
        </w:rPr>
      </w:pPr>
      <w:r w:rsidRPr="003C6266">
        <w:rPr>
          <w:noProof/>
          <w:lang w:val="de-DE" w:eastAsia="de-DE"/>
        </w:rPr>
        <w:drawing>
          <wp:inline distT="0" distB="0" distL="0" distR="0" wp14:anchorId="182047FD" wp14:editId="29767114">
            <wp:extent cx="5478145" cy="1400175"/>
            <wp:effectExtent l="0" t="0" r="825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8145" cy="1400175"/>
                    </a:xfrm>
                    <a:prstGeom prst="rect">
                      <a:avLst/>
                    </a:prstGeom>
                    <a:noFill/>
                    <a:ln>
                      <a:noFill/>
                    </a:ln>
                  </pic:spPr>
                </pic:pic>
              </a:graphicData>
            </a:graphic>
          </wp:inline>
        </w:drawing>
      </w:r>
    </w:p>
    <w:p w14:paraId="055CB4FD" w14:textId="77777777" w:rsidR="0017336F" w:rsidRPr="003C6266" w:rsidRDefault="00775564" w:rsidP="0017336F">
      <w:pPr>
        <w:pStyle w:val="TF"/>
        <w:rPr>
          <w:lang w:val="en-US"/>
        </w:rPr>
      </w:pPr>
      <w:r w:rsidRPr="003C6266">
        <w:rPr>
          <w:lang w:val="en-US"/>
        </w:rPr>
        <w:t>Figure 1</w:t>
      </w:r>
      <w:r w:rsidR="0017336F" w:rsidRPr="003C6266">
        <w:rPr>
          <w:lang w:val="en-US"/>
        </w:rPr>
        <w:t>: Definition of MBMS Download Sessions</w:t>
      </w:r>
    </w:p>
    <w:p w14:paraId="5097EE81" w14:textId="77777777" w:rsidR="0017336F" w:rsidRPr="003C6266" w:rsidRDefault="00775564" w:rsidP="00985D7C">
      <w:pPr>
        <w:jc w:val="both"/>
        <w:rPr>
          <w:lang w:val="en-US"/>
        </w:rPr>
      </w:pPr>
      <w:r w:rsidRPr="003C6266">
        <w:rPr>
          <w:lang w:val="en-US"/>
        </w:rPr>
        <w:t>Figure 1</w:t>
      </w:r>
      <w:r w:rsidR="0017336F" w:rsidRPr="003C6266">
        <w:rPr>
          <w:lang w:val="en-US"/>
        </w:rPr>
        <w:t xml:space="preserve"> is an example of an MBMS User Service based on the Download Delivery Method. The file transmission events are organized in MBMS Download Sessions. Each session is started with a File Delivery Table (FDT) instance, which describes in this example each file within the MBMS Download Session in terms of file name and file type (MIME Content Type). The service operator and the actual service determine the timing of MBMS Download Sessions.</w:t>
      </w:r>
      <w:r w:rsidRPr="003C6266">
        <w:rPr>
          <w:lang w:val="en-US"/>
        </w:rPr>
        <w:t xml:space="preserve"> </w:t>
      </w:r>
      <w:r w:rsidR="0017336F" w:rsidRPr="003C6266">
        <w:rPr>
          <w:lang w:val="en-US"/>
        </w:rPr>
        <w:t>Depending on the service</w:t>
      </w:r>
      <w:r w:rsidRPr="003C6266">
        <w:rPr>
          <w:lang w:val="en-US"/>
        </w:rPr>
        <w:t xml:space="preserve"> type</w:t>
      </w:r>
      <w:r w:rsidR="0017336F" w:rsidRPr="003C6266">
        <w:rPr>
          <w:lang w:val="en-US"/>
        </w:rPr>
        <w:t>, the MBMS Download session may require</w:t>
      </w:r>
      <w:r w:rsidRPr="003C6266">
        <w:rPr>
          <w:lang w:val="en-US"/>
        </w:rPr>
        <w:t xml:space="preserve"> strict or more relaxed time-constraint</w:t>
      </w:r>
      <w:r w:rsidR="0017336F" w:rsidRPr="003C6266">
        <w:rPr>
          <w:lang w:val="en-US"/>
        </w:rPr>
        <w:t xml:space="preserve"> delivery of content.</w:t>
      </w:r>
    </w:p>
    <w:p w14:paraId="6FA5A539" w14:textId="77777777" w:rsidR="00985D7C" w:rsidRPr="003C6266" w:rsidRDefault="00985D7C" w:rsidP="00985D7C">
      <w:pPr>
        <w:pStyle w:val="berschrift4"/>
      </w:pPr>
      <w:r w:rsidRPr="003C6266">
        <w:t>Transport in download delivery service</w:t>
      </w:r>
    </w:p>
    <w:p w14:paraId="40C07E28" w14:textId="0A53FFA7" w:rsidR="00985D7C" w:rsidRPr="003C6266" w:rsidRDefault="00985D7C" w:rsidP="00C36F53">
      <w:pPr>
        <w:jc w:val="both"/>
        <w:rPr>
          <w:lang w:val="en-US"/>
        </w:rPr>
      </w:pPr>
      <w:r w:rsidRPr="003C6266">
        <w:rPr>
          <w:lang w:val="en-US"/>
        </w:rPr>
        <w:t>This clause explains briefly how files are constructed for and transported during a FLUTE session.</w:t>
      </w:r>
      <w:r w:rsidR="00C36F53" w:rsidRPr="003C6266">
        <w:rPr>
          <w:lang w:val="en-US"/>
        </w:rPr>
        <w:t xml:space="preserve"> </w:t>
      </w:r>
      <w:r w:rsidRPr="003C6266">
        <w:rPr>
          <w:lang w:val="en-US"/>
        </w:rPr>
        <w:t>The BM-SC takes a file, e.g. a video clip or a still image, which is used as the transport object for FLUTE (see figure </w:t>
      </w:r>
      <w:r w:rsidR="00C36F53" w:rsidRPr="003C6266">
        <w:rPr>
          <w:lang w:val="en-US"/>
        </w:rPr>
        <w:t>2</w:t>
      </w:r>
      <w:r w:rsidRPr="003C6266">
        <w:rPr>
          <w:lang w:val="en-US"/>
        </w:rPr>
        <w:t>). The BM-SC constructs source block by breaking the file into contiguous portions of approximately equal size. Each source block is broken into source symbols. One or more encoding symbols are carried as the payload of a FLUTE packet, thus the FLUTE packet size</w:t>
      </w:r>
      <w:r w:rsidR="006654A0">
        <w:rPr>
          <w:lang w:val="en-US"/>
        </w:rPr>
        <w:t xml:space="preserve"> must be divisible by the encoding symbol size</w:t>
      </w:r>
      <w:r w:rsidRPr="003C6266">
        <w:rPr>
          <w:lang w:val="en-US"/>
        </w:rPr>
        <w:t xml:space="preserve">. The target FLUTE packet size is configured by the BM-SC and, together with the file size, is used to determine the encoding symbol length. </w:t>
      </w:r>
      <w:r w:rsidR="00C36F53" w:rsidRPr="003C6266">
        <w:rPr>
          <w:lang w:val="en-US"/>
        </w:rPr>
        <w:t>W</w:t>
      </w:r>
      <w:r w:rsidRPr="003C6266">
        <w:rPr>
          <w:lang w:val="en-US"/>
        </w:rPr>
        <w:t xml:space="preserve">hen FEC is used it </w:t>
      </w:r>
      <w:r w:rsidR="00C36F53" w:rsidRPr="003C6266">
        <w:rPr>
          <w:lang w:val="en-US"/>
        </w:rPr>
        <w:t>may</w:t>
      </w:r>
      <w:r w:rsidRPr="003C6266">
        <w:rPr>
          <w:lang w:val="en-US"/>
        </w:rPr>
        <w:t xml:space="preserve"> </w:t>
      </w:r>
      <w:r w:rsidR="00C36F53" w:rsidRPr="003C6266">
        <w:rPr>
          <w:lang w:val="en-US"/>
        </w:rPr>
        <w:t>be beneficial</w:t>
      </w:r>
      <w:r w:rsidRPr="003C6266">
        <w:rPr>
          <w:lang w:val="en-US"/>
        </w:rPr>
        <w:t xml:space="preserve"> to include sever</w:t>
      </w:r>
      <w:r w:rsidR="00C36F53" w:rsidRPr="003C6266">
        <w:rPr>
          <w:lang w:val="en-US"/>
        </w:rPr>
        <w:t>al symbols in each FLUTE packet</w:t>
      </w:r>
      <w:r w:rsidRPr="003C6266">
        <w:rPr>
          <w:lang w:val="en-US"/>
        </w:rPr>
        <w:t xml:space="preserve">. Based on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maximum source block length, FLUTE calculates the source block structure (i.e., the number of source blocks and their length).</w:t>
      </w:r>
    </w:p>
    <w:p w14:paraId="33B4A783" w14:textId="77777777" w:rsidR="00985D7C" w:rsidRPr="003C6266" w:rsidRDefault="00B933FA" w:rsidP="00985D7C">
      <w:pPr>
        <w:pStyle w:val="TH"/>
        <w:rPr>
          <w:lang w:val="en-US"/>
        </w:rPr>
      </w:pPr>
      <w:r w:rsidRPr="003C6266">
        <w:rPr>
          <w:noProof/>
          <w:lang w:val="de-DE" w:eastAsia="de-DE"/>
        </w:rPr>
        <w:drawing>
          <wp:inline distT="0" distB="0" distL="0" distR="0" wp14:anchorId="3FDCE0A3" wp14:editId="17A294ED">
            <wp:extent cx="4887595" cy="15779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7595" cy="1577975"/>
                    </a:xfrm>
                    <a:prstGeom prst="rect">
                      <a:avLst/>
                    </a:prstGeom>
                    <a:noFill/>
                    <a:ln>
                      <a:noFill/>
                    </a:ln>
                  </pic:spPr>
                </pic:pic>
              </a:graphicData>
            </a:graphic>
          </wp:inline>
        </w:drawing>
      </w:r>
    </w:p>
    <w:p w14:paraId="348B2468" w14:textId="77777777" w:rsidR="00985D7C" w:rsidRPr="003C6266" w:rsidRDefault="00C36F53" w:rsidP="00985D7C">
      <w:pPr>
        <w:pStyle w:val="TF"/>
        <w:rPr>
          <w:lang w:val="en-US"/>
        </w:rPr>
      </w:pPr>
      <w:r w:rsidRPr="003C6266">
        <w:rPr>
          <w:lang w:val="en-US"/>
        </w:rPr>
        <w:t>Figure 2</w:t>
      </w:r>
      <w:r w:rsidR="00985D7C" w:rsidRPr="003C6266">
        <w:rPr>
          <w:lang w:val="en-US"/>
        </w:rPr>
        <w:t>: Constructing FLUTE packets</w:t>
      </w:r>
    </w:p>
    <w:p w14:paraId="59007F20" w14:textId="77777777" w:rsidR="00985D7C" w:rsidRPr="003C6266" w:rsidRDefault="00985D7C" w:rsidP="00C36F53">
      <w:pPr>
        <w:jc w:val="both"/>
        <w:rPr>
          <w:lang w:val="en-US"/>
        </w:rPr>
      </w:pPr>
      <w:r w:rsidRPr="003C6266">
        <w:rPr>
          <w:lang w:val="en-US"/>
        </w:rPr>
        <w:t xml:space="preserve">The BM-SC communicates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file size to the receivers within </w:t>
      </w:r>
      <w:r w:rsidR="00C36F53" w:rsidRPr="003C6266">
        <w:rPr>
          <w:lang w:val="en-US"/>
        </w:rPr>
        <w:t xml:space="preserve">the FLUTE session transmission such that </w:t>
      </w:r>
      <w:r w:rsidRPr="003C6266">
        <w:rPr>
          <w:lang w:val="en-US"/>
        </w:rPr>
        <w:t>the receiver can also calculate the source block structure in advance of receiving a file.</w:t>
      </w:r>
    </w:p>
    <w:p w14:paraId="0319C432" w14:textId="77777777" w:rsidR="00985D7C" w:rsidRPr="003C6266" w:rsidRDefault="00985D7C" w:rsidP="0023787C">
      <w:pPr>
        <w:jc w:val="both"/>
        <w:rPr>
          <w:lang w:val="en-US"/>
        </w:rPr>
      </w:pPr>
      <w:r w:rsidRPr="003C6266">
        <w:rPr>
          <w:lang w:val="en-US"/>
        </w:rPr>
        <w:t>The FLUTE packet is constructed from FLUTE header and payload containing one or more encoding symbols.</w:t>
      </w:r>
    </w:p>
    <w:p w14:paraId="0E887647" w14:textId="77777777" w:rsidR="00985D7C" w:rsidRPr="003C6266" w:rsidRDefault="00985D7C" w:rsidP="00F2111A">
      <w:pPr>
        <w:jc w:val="both"/>
        <w:rPr>
          <w:lang w:val="en-US"/>
        </w:rPr>
      </w:pPr>
      <w:r w:rsidRPr="003C6266">
        <w:rPr>
          <w:lang w:val="en-US"/>
        </w:rPr>
        <w:t>The distinction between file and transport object is that the file is the object provided to the BM-SC and played-out or stored</w:t>
      </w:r>
      <w:r w:rsidRPr="003C6266" w:rsidDel="00764298">
        <w:rPr>
          <w:lang w:val="en-US"/>
        </w:rPr>
        <w:t xml:space="preserve"> </w:t>
      </w:r>
      <w:r w:rsidRPr="003C6266">
        <w:rPr>
          <w:lang w:val="en-US"/>
        </w:rPr>
        <w:t>at the MBMS UE. Within the scope of FLUTE sessions, content encoding may be used, for instance to compress the file with gzip for delivery. In the presence of FLUTE session content encoding, the file and the transport object will be different binary objects, and in the absence of content encoding the transport object will be identical to the file. Any symbol calculations (including FEC) are performed on transport objects.</w:t>
      </w:r>
    </w:p>
    <w:p w14:paraId="0EF19373" w14:textId="403291C3" w:rsidR="00955B50" w:rsidRDefault="00287645" w:rsidP="00955B50">
      <w:pPr>
        <w:pStyle w:val="berschrift4"/>
      </w:pPr>
      <w:r>
        <w:t xml:space="preserve">Download </w:t>
      </w:r>
      <w:r w:rsidR="00E97691" w:rsidRPr="003C6266">
        <w:t>Examples</w:t>
      </w:r>
    </w:p>
    <w:p w14:paraId="788F56AC" w14:textId="5D8A329E" w:rsidR="00287645" w:rsidRPr="00287645" w:rsidRDefault="00287645" w:rsidP="00582112">
      <w:pPr>
        <w:jc w:val="both"/>
      </w:pPr>
      <w:r>
        <w:t>In a typical use case, multimedia files typically in 3GP or MP4 format are distributed through download delivery method. In this case the delivery rate and the media rate may be completely different as no real-time consumption is considered.</w:t>
      </w:r>
    </w:p>
    <w:p w14:paraId="1C7DA64D" w14:textId="19C4ADDE" w:rsidR="00287645" w:rsidRPr="00287645" w:rsidRDefault="00287645" w:rsidP="00582112">
      <w:pPr>
        <w:jc w:val="both"/>
      </w:pPr>
      <w:r>
        <w:fldChar w:fldCharType="begin"/>
      </w:r>
      <w:r>
        <w:instrText xml:space="preserve"> REF _Ref181088310 \h </w:instrText>
      </w:r>
      <w:r>
        <w:fldChar w:fldCharType="separate"/>
      </w:r>
      <w:r w:rsidR="00CF6385">
        <w:t xml:space="preserve">Table </w:t>
      </w:r>
      <w:r w:rsidR="00CF6385">
        <w:rPr>
          <w:noProof/>
        </w:rPr>
        <w:t>1</w:t>
      </w:r>
      <w:r>
        <w:fldChar w:fldCharType="end"/>
      </w:r>
      <w:r>
        <w:t xml:space="preserve"> shows some typical examples of file sizes for different types of multimedia content.</w:t>
      </w:r>
    </w:p>
    <w:p w14:paraId="371F4798" w14:textId="5B5B6344" w:rsidR="00955B50" w:rsidRDefault="00955B50" w:rsidP="00955B50">
      <w:pPr>
        <w:pStyle w:val="Beschriftung"/>
        <w:keepNext/>
        <w:jc w:val="center"/>
      </w:pPr>
      <w:bookmarkStart w:id="2" w:name="_Ref181088310"/>
      <w:r>
        <w:t xml:space="preserve">Table </w:t>
      </w:r>
      <w:r>
        <w:fldChar w:fldCharType="begin"/>
      </w:r>
      <w:r>
        <w:instrText xml:space="preserve"> SEQ Table \* ARABIC </w:instrText>
      </w:r>
      <w:r>
        <w:fldChar w:fldCharType="separate"/>
      </w:r>
      <w:r w:rsidR="00CF6385">
        <w:rPr>
          <w:noProof/>
        </w:rPr>
        <w:t>1</w:t>
      </w:r>
      <w:r>
        <w:fldChar w:fldCharType="end"/>
      </w:r>
      <w:bookmarkEnd w:id="2"/>
      <w:r>
        <w:t xml:space="preserve"> Examples for Download delivery use cases</w:t>
      </w:r>
    </w:p>
    <w:tbl>
      <w:tblPr>
        <w:tblStyle w:val="Tabellenraster"/>
        <w:tblW w:w="0" w:type="auto"/>
        <w:tblLook w:val="04A0" w:firstRow="1" w:lastRow="0" w:firstColumn="1" w:lastColumn="0" w:noHBand="0" w:noVBand="1"/>
      </w:tblPr>
      <w:tblGrid>
        <w:gridCol w:w="1384"/>
        <w:gridCol w:w="3544"/>
        <w:gridCol w:w="4567"/>
      </w:tblGrid>
      <w:tr w:rsidR="00955B50" w14:paraId="201B9BD7" w14:textId="77777777" w:rsidTr="006B46F4">
        <w:tc>
          <w:tcPr>
            <w:tcW w:w="1384" w:type="dxa"/>
          </w:tcPr>
          <w:p w14:paraId="23078A8D" w14:textId="77777777" w:rsidR="00955B50" w:rsidRDefault="00955B50" w:rsidP="00C13A67">
            <w:r>
              <w:t>Number</w:t>
            </w:r>
          </w:p>
        </w:tc>
        <w:tc>
          <w:tcPr>
            <w:tcW w:w="3544" w:type="dxa"/>
          </w:tcPr>
          <w:p w14:paraId="735B169D" w14:textId="77777777" w:rsidR="00955B50" w:rsidRDefault="00955B50" w:rsidP="00C13A67">
            <w:r>
              <w:t>File Size</w:t>
            </w:r>
          </w:p>
        </w:tc>
        <w:tc>
          <w:tcPr>
            <w:tcW w:w="4567" w:type="dxa"/>
          </w:tcPr>
          <w:p w14:paraId="087F8B9C" w14:textId="77777777" w:rsidR="00955B50" w:rsidRDefault="00955B50" w:rsidP="00C13A67">
            <w:r>
              <w:t>Example</w:t>
            </w:r>
          </w:p>
        </w:tc>
      </w:tr>
      <w:tr w:rsidR="00955B50" w14:paraId="3DAC5FD7" w14:textId="77777777" w:rsidTr="006B46F4">
        <w:tc>
          <w:tcPr>
            <w:tcW w:w="1384" w:type="dxa"/>
          </w:tcPr>
          <w:p w14:paraId="3D236458" w14:textId="4847E51A" w:rsidR="00955B50" w:rsidRDefault="00287645" w:rsidP="00C13A67">
            <w:r>
              <w:t>1</w:t>
            </w:r>
          </w:p>
        </w:tc>
        <w:tc>
          <w:tcPr>
            <w:tcW w:w="3544" w:type="dxa"/>
          </w:tcPr>
          <w:p w14:paraId="11CD5D83" w14:textId="77777777" w:rsidR="00955B50" w:rsidRDefault="00955B50" w:rsidP="00C13A67">
            <w:r w:rsidRPr="00BE2531">
              <w:t>1</w:t>
            </w:r>
            <w:r>
              <w:t xml:space="preserve"> </w:t>
            </w:r>
            <w:r w:rsidRPr="00BE2531">
              <w:t>MB</w:t>
            </w:r>
            <w:r>
              <w:t>yte</w:t>
            </w:r>
            <w:r w:rsidRPr="00BE2531">
              <w:t xml:space="preserve"> (1</w:t>
            </w:r>
            <w:r>
              <w:t xml:space="preserve"> </w:t>
            </w:r>
            <w:r w:rsidRPr="00BE2531">
              <w:t>048</w:t>
            </w:r>
            <w:r>
              <w:t xml:space="preserve"> </w:t>
            </w:r>
            <w:r w:rsidRPr="00BE2531">
              <w:t>576 bytes)</w:t>
            </w:r>
          </w:p>
        </w:tc>
        <w:tc>
          <w:tcPr>
            <w:tcW w:w="4567" w:type="dxa"/>
          </w:tcPr>
          <w:p w14:paraId="0E892064" w14:textId="77777777" w:rsidR="00955B50" w:rsidRDefault="00955B50" w:rsidP="00C13A67">
            <w:r>
              <w:t>AAC encoded audio clip</w:t>
            </w:r>
          </w:p>
        </w:tc>
      </w:tr>
      <w:tr w:rsidR="00955B50" w14:paraId="095160D9" w14:textId="77777777" w:rsidTr="006B46F4">
        <w:tc>
          <w:tcPr>
            <w:tcW w:w="1384" w:type="dxa"/>
          </w:tcPr>
          <w:p w14:paraId="18E587D6" w14:textId="1E07BB4E" w:rsidR="00955B50" w:rsidRDefault="00287645" w:rsidP="00C13A67">
            <w:r>
              <w:t>2</w:t>
            </w:r>
          </w:p>
        </w:tc>
        <w:tc>
          <w:tcPr>
            <w:tcW w:w="3544" w:type="dxa"/>
          </w:tcPr>
          <w:p w14:paraId="3898D038" w14:textId="77777777" w:rsidR="00955B50" w:rsidRDefault="00955B50" w:rsidP="00C13A67">
            <w:r>
              <w:t xml:space="preserve">3 </w:t>
            </w:r>
            <w:r w:rsidRPr="00BE2531">
              <w:t>MB</w:t>
            </w:r>
            <w:r>
              <w:t>yte (3 145 728</w:t>
            </w:r>
            <w:r w:rsidRPr="00BE2531">
              <w:t xml:space="preserve"> bytes)</w:t>
            </w:r>
          </w:p>
        </w:tc>
        <w:tc>
          <w:tcPr>
            <w:tcW w:w="4567" w:type="dxa"/>
          </w:tcPr>
          <w:p w14:paraId="5978C604" w14:textId="77777777" w:rsidR="00955B50" w:rsidRDefault="00955B50" w:rsidP="00C13A67">
            <w:r>
              <w:t>MP3 audio clip</w:t>
            </w:r>
          </w:p>
        </w:tc>
      </w:tr>
      <w:tr w:rsidR="00955B50" w14:paraId="2904DDB7" w14:textId="77777777" w:rsidTr="006B46F4">
        <w:tc>
          <w:tcPr>
            <w:tcW w:w="1384" w:type="dxa"/>
          </w:tcPr>
          <w:p w14:paraId="11FD0CB2" w14:textId="5FB568EA" w:rsidR="00955B50" w:rsidRDefault="00287645" w:rsidP="00C13A67">
            <w:r>
              <w:t>3</w:t>
            </w:r>
          </w:p>
        </w:tc>
        <w:tc>
          <w:tcPr>
            <w:tcW w:w="3544" w:type="dxa"/>
          </w:tcPr>
          <w:p w14:paraId="33DCD46B" w14:textId="77777777" w:rsidR="00955B50" w:rsidRDefault="00955B50" w:rsidP="00C13A67">
            <w:r>
              <w:t>128 MByte  (134 217 728) bytes</w:t>
            </w:r>
          </w:p>
        </w:tc>
        <w:tc>
          <w:tcPr>
            <w:tcW w:w="4567" w:type="dxa"/>
          </w:tcPr>
          <w:p w14:paraId="39CDD8D9" w14:textId="77777777" w:rsidR="00955B50" w:rsidRDefault="00955B50" w:rsidP="00C13A67">
            <w:r>
              <w:t>30 min SD movie coded at 500 kbit/s</w:t>
            </w:r>
          </w:p>
        </w:tc>
      </w:tr>
      <w:tr w:rsidR="00955B50" w14:paraId="4A35D9CE" w14:textId="77777777" w:rsidTr="006B46F4">
        <w:tc>
          <w:tcPr>
            <w:tcW w:w="1384" w:type="dxa"/>
          </w:tcPr>
          <w:p w14:paraId="3ABA8A00" w14:textId="45BE4707" w:rsidR="00955B50" w:rsidRDefault="00287645" w:rsidP="00C13A67">
            <w:r>
              <w:t>4</w:t>
            </w:r>
          </w:p>
        </w:tc>
        <w:tc>
          <w:tcPr>
            <w:tcW w:w="3544" w:type="dxa"/>
          </w:tcPr>
          <w:p w14:paraId="214CF7A5" w14:textId="7F174C9D" w:rsidR="00955B50" w:rsidRDefault="006B46F4" w:rsidP="006B46F4">
            <w:r>
              <w:t>1.8 GByte  (1</w:t>
            </w:r>
            <w:r w:rsidR="00955B50">
              <w:t xml:space="preserve"> </w:t>
            </w:r>
            <w:r>
              <w:t>887</w:t>
            </w:r>
            <w:r w:rsidR="00955B50">
              <w:t xml:space="preserve"> </w:t>
            </w:r>
            <w:r>
              <w:t>436</w:t>
            </w:r>
            <w:r w:rsidR="00955B50">
              <w:t xml:space="preserve"> </w:t>
            </w:r>
            <w:r>
              <w:t>800</w:t>
            </w:r>
            <w:r w:rsidR="00955B50">
              <w:t>) bytes</w:t>
            </w:r>
          </w:p>
        </w:tc>
        <w:tc>
          <w:tcPr>
            <w:tcW w:w="4567" w:type="dxa"/>
          </w:tcPr>
          <w:p w14:paraId="20C54006" w14:textId="34795A6F" w:rsidR="00955B50" w:rsidRDefault="006B46F4" w:rsidP="00C13A67">
            <w:r>
              <w:t>2 hours HD movie coded at 2</w:t>
            </w:r>
            <w:r w:rsidR="00955B50">
              <w:t xml:space="preserve"> MBit/s</w:t>
            </w:r>
          </w:p>
        </w:tc>
      </w:tr>
    </w:tbl>
    <w:p w14:paraId="5ECFD086" w14:textId="77777777" w:rsidR="003D769D" w:rsidRDefault="003D769D" w:rsidP="003D769D">
      <w:pPr>
        <w:pStyle w:val="berschrift4"/>
      </w:pPr>
      <w:bookmarkStart w:id="3" w:name="_Ref181169429"/>
      <w:r>
        <w:t xml:space="preserve">DASH over </w:t>
      </w:r>
      <w:bookmarkEnd w:id="3"/>
      <w:r>
        <w:rPr>
          <w:rFonts w:hint="eastAsia"/>
          <w:lang w:eastAsia="ko-KR"/>
        </w:rPr>
        <w:t xml:space="preserve">download </w:t>
      </w:r>
      <w:r>
        <w:rPr>
          <w:lang w:eastAsia="ko-KR"/>
        </w:rPr>
        <w:t>delivery service</w:t>
      </w:r>
    </w:p>
    <w:p w14:paraId="657F9C43" w14:textId="77777777" w:rsidR="003D769D" w:rsidRDefault="003D769D" w:rsidP="003D769D">
      <w:pPr>
        <w:jc w:val="both"/>
      </w:pPr>
      <w:r>
        <w:t xml:space="preserve">In another use case as indicated in TS26.346, section 5.6, the download delivery method may be used to distribute DASH formatted content over MBMS. MBMS is designed to serve large receive groups with same content. The MBMS Download Delivery Method is designed to deliver an arbitrary number of (binary) files via MBMS to a large receiver population. MBMS Download defines several methods to increase reliability such as file repair. The download delivery method supports the delivery of media segments and even media presentation descriptions. Media segment URIs are described using the FDT in FLUTE. </w:t>
      </w:r>
    </w:p>
    <w:p w14:paraId="6B9AB2A5" w14:textId="77777777" w:rsidR="003D769D" w:rsidRDefault="003D769D" w:rsidP="003D769D">
      <w:pPr>
        <w:jc w:val="both"/>
      </w:pPr>
      <w:r>
        <w:t>In this case the media bit</w:t>
      </w:r>
      <w:r>
        <w:rPr>
          <w:rFonts w:hint="eastAsia"/>
          <w:lang w:eastAsia="ko-KR"/>
        </w:rPr>
        <w:t>-</w:t>
      </w:r>
      <w:r>
        <w:t>rate and the delivery bitrate are typically the same to maintain real-time delivery capabilities and therefore the delivery delay of a segment is typically lower bounded by the segment duration.</w:t>
      </w:r>
    </w:p>
    <w:p w14:paraId="28C44AE5" w14:textId="77777777" w:rsidR="003D769D" w:rsidRPr="00287645" w:rsidRDefault="003D769D" w:rsidP="003D769D">
      <w:pPr>
        <w:jc w:val="both"/>
      </w:pPr>
      <w:r>
        <w:fldChar w:fldCharType="begin"/>
      </w:r>
      <w:r>
        <w:instrText xml:space="preserve"> REF _Ref181088314 \h </w:instrText>
      </w:r>
      <w:r>
        <w:fldChar w:fldCharType="separate"/>
      </w:r>
      <w:r w:rsidR="00CF6385">
        <w:t xml:space="preserve">Table </w:t>
      </w:r>
      <w:r w:rsidR="00CF6385">
        <w:rPr>
          <w:noProof/>
        </w:rPr>
        <w:t>2</w:t>
      </w:r>
      <w:r>
        <w:fldChar w:fldCharType="end"/>
      </w:r>
      <w:r>
        <w:t xml:space="preserve"> shows some typical examples of DASH media segment files for live services. In these examples, only one representation with constant media rate is being delivered over download delivery service.</w:t>
      </w:r>
    </w:p>
    <w:p w14:paraId="0D79FCD9" w14:textId="77777777" w:rsidR="003D769D" w:rsidRDefault="003D769D" w:rsidP="003D769D">
      <w:pPr>
        <w:pStyle w:val="Beschriftung"/>
        <w:keepNext/>
        <w:jc w:val="center"/>
      </w:pPr>
      <w:bookmarkStart w:id="4" w:name="_Ref181088314"/>
      <w:r>
        <w:t xml:space="preserve">Table </w:t>
      </w:r>
      <w:r>
        <w:fldChar w:fldCharType="begin"/>
      </w:r>
      <w:r>
        <w:instrText xml:space="preserve"> SEQ Table \* ARABIC </w:instrText>
      </w:r>
      <w:r>
        <w:fldChar w:fldCharType="separate"/>
      </w:r>
      <w:r w:rsidR="00CF6385">
        <w:rPr>
          <w:noProof/>
        </w:rPr>
        <w:t>2</w:t>
      </w:r>
      <w:r>
        <w:fldChar w:fldCharType="end"/>
      </w:r>
      <w:bookmarkEnd w:id="4"/>
      <w:r>
        <w:t xml:space="preserve"> Examples for DASH segments</w:t>
      </w: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4303"/>
        <w:gridCol w:w="3638"/>
      </w:tblGrid>
      <w:tr w:rsidR="003D769D" w14:paraId="09817288" w14:textId="77777777" w:rsidTr="002767EF">
        <w:tc>
          <w:tcPr>
            <w:tcW w:w="1526" w:type="dxa"/>
          </w:tcPr>
          <w:p w14:paraId="1BE5D984" w14:textId="77777777" w:rsidR="003D769D" w:rsidRDefault="003D769D" w:rsidP="002767EF">
            <w:r>
              <w:t>Number</w:t>
            </w:r>
          </w:p>
        </w:tc>
        <w:tc>
          <w:tcPr>
            <w:tcW w:w="4303" w:type="dxa"/>
          </w:tcPr>
          <w:p w14:paraId="5BD657C5" w14:textId="77777777" w:rsidR="003D769D" w:rsidDel="00C847BF" w:rsidRDefault="003D769D" w:rsidP="002767EF">
            <w:r>
              <w:t>Segment duration and media rate</w:t>
            </w:r>
          </w:p>
        </w:tc>
        <w:tc>
          <w:tcPr>
            <w:tcW w:w="3638" w:type="dxa"/>
          </w:tcPr>
          <w:p w14:paraId="48F210F5" w14:textId="77777777" w:rsidR="003D769D" w:rsidRDefault="003D769D" w:rsidP="002767EF">
            <w:r>
              <w:t>FLUTE object (one segment) Size</w:t>
            </w:r>
          </w:p>
        </w:tc>
      </w:tr>
      <w:tr w:rsidR="003D769D" w14:paraId="5431D220" w14:textId="77777777" w:rsidTr="002767EF">
        <w:tc>
          <w:tcPr>
            <w:tcW w:w="1526" w:type="dxa"/>
          </w:tcPr>
          <w:p w14:paraId="4613719F" w14:textId="77777777" w:rsidR="003D769D" w:rsidRDefault="003D769D" w:rsidP="002767EF">
            <w:r>
              <w:t>1</w:t>
            </w:r>
          </w:p>
        </w:tc>
        <w:tc>
          <w:tcPr>
            <w:tcW w:w="4303" w:type="dxa"/>
          </w:tcPr>
          <w:p w14:paraId="72FAACA9" w14:textId="77777777" w:rsidR="003D769D" w:rsidRDefault="003D769D" w:rsidP="002767EF">
            <w:r>
              <w:t>1 sec DASH segment 250 kbit/s stream</w:t>
            </w:r>
          </w:p>
        </w:tc>
        <w:tc>
          <w:tcPr>
            <w:tcW w:w="3638" w:type="dxa"/>
          </w:tcPr>
          <w:p w14:paraId="15BECFAD" w14:textId="40522620" w:rsidR="003D769D" w:rsidRPr="00BE2531" w:rsidRDefault="003D769D" w:rsidP="003D769D">
            <w:r>
              <w:t>32 kByte (32 768 bytes)</w:t>
            </w:r>
          </w:p>
        </w:tc>
      </w:tr>
      <w:tr w:rsidR="003D769D" w14:paraId="4397B4CC" w14:textId="77777777" w:rsidTr="002767EF">
        <w:tc>
          <w:tcPr>
            <w:tcW w:w="1526" w:type="dxa"/>
          </w:tcPr>
          <w:p w14:paraId="7A095BBA" w14:textId="77777777" w:rsidR="003D769D" w:rsidRDefault="003D769D" w:rsidP="002767EF">
            <w:r>
              <w:t>4</w:t>
            </w:r>
          </w:p>
        </w:tc>
        <w:tc>
          <w:tcPr>
            <w:tcW w:w="4303" w:type="dxa"/>
          </w:tcPr>
          <w:p w14:paraId="5410EBA0" w14:textId="77777777" w:rsidR="003D769D" w:rsidRDefault="003D769D" w:rsidP="002767EF">
            <w:r>
              <w:rPr>
                <w:rFonts w:hint="eastAsia"/>
                <w:lang w:eastAsia="ko-KR"/>
              </w:rPr>
              <w:t>1</w:t>
            </w:r>
            <w:r>
              <w:t xml:space="preserve"> sec DASH segment for 1 Mbit/s stream</w:t>
            </w:r>
          </w:p>
        </w:tc>
        <w:tc>
          <w:tcPr>
            <w:tcW w:w="3638" w:type="dxa"/>
          </w:tcPr>
          <w:p w14:paraId="282C391C" w14:textId="6F3A5E43" w:rsidR="003D769D" w:rsidRDefault="003D769D" w:rsidP="002767EF">
            <w:r>
              <w:t>128 kByte (131 072 bytes)</w:t>
            </w:r>
          </w:p>
        </w:tc>
      </w:tr>
      <w:tr w:rsidR="003D769D" w14:paraId="5ADAC48E" w14:textId="77777777" w:rsidTr="002767EF">
        <w:tc>
          <w:tcPr>
            <w:tcW w:w="1526" w:type="dxa"/>
          </w:tcPr>
          <w:p w14:paraId="1656EAE5" w14:textId="77777777" w:rsidR="003D769D" w:rsidRDefault="003D769D" w:rsidP="002767EF">
            <w:r>
              <w:t>2</w:t>
            </w:r>
          </w:p>
        </w:tc>
        <w:tc>
          <w:tcPr>
            <w:tcW w:w="4303" w:type="dxa"/>
          </w:tcPr>
          <w:p w14:paraId="1F7E21CB" w14:textId="77777777" w:rsidR="003D769D" w:rsidRDefault="003D769D" w:rsidP="002767EF">
            <w:r>
              <w:t>4 sec DASH segment 250 kbit/s stream</w:t>
            </w:r>
          </w:p>
        </w:tc>
        <w:tc>
          <w:tcPr>
            <w:tcW w:w="3638" w:type="dxa"/>
          </w:tcPr>
          <w:p w14:paraId="44E330FA" w14:textId="5BC05DB3" w:rsidR="003D769D" w:rsidRPr="00BE2531" w:rsidRDefault="003D769D" w:rsidP="002767EF">
            <w:r>
              <w:t>128 kByte (131 072 bytes)</w:t>
            </w:r>
          </w:p>
        </w:tc>
      </w:tr>
      <w:tr w:rsidR="003D769D" w14:paraId="6ABB56DB" w14:textId="77777777" w:rsidTr="002767EF">
        <w:tc>
          <w:tcPr>
            <w:tcW w:w="1526" w:type="dxa"/>
          </w:tcPr>
          <w:p w14:paraId="15B35E58" w14:textId="77777777" w:rsidR="003D769D" w:rsidRDefault="003D769D" w:rsidP="002767EF">
            <w:r>
              <w:t>3</w:t>
            </w:r>
          </w:p>
        </w:tc>
        <w:tc>
          <w:tcPr>
            <w:tcW w:w="4303" w:type="dxa"/>
          </w:tcPr>
          <w:p w14:paraId="1D3718E2" w14:textId="77777777" w:rsidR="003D769D" w:rsidRDefault="003D769D" w:rsidP="002767EF">
            <w:r>
              <w:t>4 sec DASH segment for 1 Mbit/s stream</w:t>
            </w:r>
          </w:p>
        </w:tc>
        <w:tc>
          <w:tcPr>
            <w:tcW w:w="3638" w:type="dxa"/>
          </w:tcPr>
          <w:p w14:paraId="65C25171" w14:textId="77777777" w:rsidR="003D769D" w:rsidRDefault="003D769D" w:rsidP="002767EF">
            <w:r>
              <w:t>512 k</w:t>
            </w:r>
            <w:r w:rsidRPr="00BE2531">
              <w:t>B</w:t>
            </w:r>
            <w:r>
              <w:t>yte (524 288</w:t>
            </w:r>
            <w:r w:rsidRPr="00BE2531">
              <w:t xml:space="preserve"> bytes)</w:t>
            </w:r>
          </w:p>
        </w:tc>
      </w:tr>
    </w:tbl>
    <w:p w14:paraId="10F016D9" w14:textId="77777777" w:rsidR="00287645" w:rsidRPr="00955B50" w:rsidRDefault="00287645" w:rsidP="00955B50"/>
    <w:p w14:paraId="7237C544" w14:textId="77777777" w:rsidR="00972CAF" w:rsidRPr="003C6266" w:rsidRDefault="00972CAF" w:rsidP="00972CAF">
      <w:pPr>
        <w:pStyle w:val="berschrift2"/>
      </w:pPr>
      <w:r w:rsidRPr="003C6266">
        <w:t>Radio Access</w:t>
      </w:r>
    </w:p>
    <w:p w14:paraId="6097B65D" w14:textId="77777777" w:rsidR="00972CAF" w:rsidRDefault="00972CAF" w:rsidP="00972CAF">
      <w:pPr>
        <w:pStyle w:val="berschrift3"/>
      </w:pPr>
      <w:r w:rsidRPr="003C6266">
        <w:t>UTRAN</w:t>
      </w:r>
    </w:p>
    <w:p w14:paraId="01A59FB2" w14:textId="6FC35C9F" w:rsidR="005E37C6" w:rsidRDefault="005E37C6" w:rsidP="005E37C6">
      <w:pPr>
        <w:widowControl w:val="0"/>
        <w:overflowPunct/>
        <w:spacing w:after="0"/>
        <w:jc w:val="both"/>
        <w:textAlignment w:val="auto"/>
        <w:rPr>
          <w:lang w:val="en-US" w:eastAsia="de-DE"/>
        </w:rPr>
      </w:pPr>
      <w:r w:rsidRPr="005E37C6">
        <w:rPr>
          <w:lang w:val="en-US" w:eastAsia="de-DE"/>
        </w:rPr>
        <w:t>T</w:t>
      </w:r>
      <w:r w:rsidR="00145FDB">
        <w:rPr>
          <w:lang w:val="en-US" w:eastAsia="de-DE"/>
        </w:rPr>
        <w:t>he MBMS Bearer service</w:t>
      </w:r>
      <w:r w:rsidRPr="005E37C6">
        <w:rPr>
          <w:lang w:val="en-US" w:eastAsia="de-DE"/>
        </w:rPr>
        <w:t xml:space="preserve"> reuses most of the legacy UMTS protocol stack in the packet-switched domain. Only minor modifications are introduced to support MBMS. The IP packets are processed in the Packet Data Convergence Protocol (PDCP) layer where for example header compression might be applied. In the Radio Link Control (RLC) the resulting PDCP- Protocol Data Units (PDUs), generally of arbitrary length, are mapped to fixed length RLC-PDUs. The RLC layer operates in unacknowledged mode as feedback links on the radio access network are not available for point-to-multipoint bearers. Functions provided at the RLC layer are for example segmentation and reassembly, concatenation, padding, sequence numbering, reordering and out-of-sequence and duplication detection. The Medium Access Control (MAC) layer maps and multiplexes the RLC-PDUs to the transport channel and selects the transport format depending on the instantaneous source rate. The MAC layer and physical layer appropriately adapt the RLC-PDU to the expected transmission conditions by applying, among others, channel coding, power and resource assignment, and modulation.</w:t>
      </w:r>
    </w:p>
    <w:p w14:paraId="7ED440E4" w14:textId="77777777" w:rsidR="005E37C6" w:rsidRPr="005E37C6" w:rsidRDefault="005E37C6" w:rsidP="005E37C6">
      <w:pPr>
        <w:widowControl w:val="0"/>
        <w:overflowPunct/>
        <w:spacing w:after="0"/>
        <w:jc w:val="both"/>
        <w:textAlignment w:val="auto"/>
        <w:rPr>
          <w:lang w:val="en-US" w:eastAsia="de-DE"/>
        </w:rPr>
      </w:pPr>
    </w:p>
    <w:p w14:paraId="0C2827E1" w14:textId="0CEC0739" w:rsidR="005E37C6" w:rsidRDefault="005E37C6" w:rsidP="0062432B">
      <w:pPr>
        <w:jc w:val="both"/>
      </w:pPr>
      <w:r>
        <w:t xml:space="preserve">During the MBMS definition, appropriate </w:t>
      </w:r>
      <w:r w:rsidR="00924583">
        <w:t xml:space="preserve">for UTRAN bearer </w:t>
      </w:r>
      <w:r>
        <w:t>settings for the simulation of FEC pa</w:t>
      </w:r>
      <w:r w:rsidR="00F83C4C">
        <w:t xml:space="preserve">rameters </w:t>
      </w:r>
      <w:r w:rsidR="00145FDB">
        <w:t>had</w:t>
      </w:r>
      <w:r w:rsidR="00F83C4C">
        <w:t xml:space="preserve"> been defined and are </w:t>
      </w:r>
      <w:r>
        <w:t xml:space="preserve">summarized in </w:t>
      </w:r>
      <w:r w:rsidR="00F83C4C">
        <w:fldChar w:fldCharType="begin"/>
      </w:r>
      <w:r w:rsidR="00F83C4C">
        <w:instrText xml:space="preserve"> REF _Ref181091840 \h </w:instrText>
      </w:r>
      <w:r w:rsidR="00F83C4C">
        <w:fldChar w:fldCharType="separate"/>
      </w:r>
      <w:r w:rsidR="00CF6385">
        <w:t xml:space="preserve">Table </w:t>
      </w:r>
      <w:r w:rsidR="00CF6385">
        <w:rPr>
          <w:noProof/>
        </w:rPr>
        <w:t>3</w:t>
      </w:r>
      <w:r w:rsidR="00F83C4C">
        <w:fldChar w:fldCharType="end"/>
      </w:r>
      <w:r w:rsidR="00F83C4C">
        <w:t>.</w:t>
      </w:r>
    </w:p>
    <w:p w14:paraId="37F1696E" w14:textId="68C60F1C" w:rsidR="005E37C6" w:rsidRDefault="005E37C6" w:rsidP="00924583">
      <w:pPr>
        <w:pStyle w:val="Beschriftung"/>
        <w:keepNext/>
        <w:jc w:val="center"/>
      </w:pPr>
      <w:bookmarkStart w:id="5" w:name="_Ref181091840"/>
      <w:r>
        <w:t xml:space="preserve">Table </w:t>
      </w:r>
      <w:r>
        <w:fldChar w:fldCharType="begin"/>
      </w:r>
      <w:r>
        <w:instrText xml:space="preserve"> SEQ Table \* ARABIC </w:instrText>
      </w:r>
      <w:r>
        <w:fldChar w:fldCharType="separate"/>
      </w:r>
      <w:r w:rsidR="00CF6385">
        <w:rPr>
          <w:noProof/>
        </w:rPr>
        <w:t>3</w:t>
      </w:r>
      <w:r>
        <w:fldChar w:fldCharType="end"/>
      </w:r>
      <w:bookmarkEnd w:id="5"/>
      <w:r w:rsidR="00924583">
        <w:t xml:space="preserve"> Typical UTRAN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5E37C6" w:rsidRPr="003C6266" w14:paraId="1196A783" w14:textId="77777777" w:rsidTr="005E37C6">
        <w:trPr>
          <w:jc w:val="center"/>
        </w:trPr>
        <w:tc>
          <w:tcPr>
            <w:tcW w:w="4603" w:type="dxa"/>
            <w:gridSpan w:val="2"/>
          </w:tcPr>
          <w:p w14:paraId="406A3DFE" w14:textId="68D345C3" w:rsidR="005E37C6" w:rsidRPr="003C6266" w:rsidRDefault="005E37C6" w:rsidP="00924583">
            <w:pPr>
              <w:pStyle w:val="TAL"/>
              <w:jc w:val="center"/>
              <w:rPr>
                <w:b/>
                <w:lang w:val="en-US"/>
              </w:rPr>
            </w:pPr>
            <w:r w:rsidRPr="003C6266">
              <w:rPr>
                <w:b/>
                <w:lang w:val="en-US"/>
              </w:rPr>
              <w:t xml:space="preserve">UTRAN </w:t>
            </w:r>
            <w:r>
              <w:rPr>
                <w:b/>
                <w:lang w:val="en-US"/>
              </w:rPr>
              <w:t>Bearer parameters</w:t>
            </w:r>
          </w:p>
        </w:tc>
        <w:tc>
          <w:tcPr>
            <w:tcW w:w="4644" w:type="dxa"/>
          </w:tcPr>
          <w:p w14:paraId="46D918BB" w14:textId="77777777" w:rsidR="005E37C6" w:rsidRPr="003C6266" w:rsidRDefault="005E37C6" w:rsidP="00924583">
            <w:pPr>
              <w:pStyle w:val="TAL"/>
              <w:jc w:val="center"/>
              <w:rPr>
                <w:b/>
                <w:lang w:val="en-US"/>
              </w:rPr>
            </w:pPr>
          </w:p>
        </w:tc>
      </w:tr>
      <w:tr w:rsidR="005E37C6" w:rsidRPr="003C6266" w14:paraId="6F078CD5" w14:textId="77777777" w:rsidTr="005E37C6">
        <w:trPr>
          <w:jc w:val="center"/>
        </w:trPr>
        <w:tc>
          <w:tcPr>
            <w:tcW w:w="913" w:type="dxa"/>
          </w:tcPr>
          <w:p w14:paraId="5BA4FD71" w14:textId="77777777" w:rsidR="005E37C6" w:rsidRPr="003C6266" w:rsidRDefault="005E37C6" w:rsidP="00924583">
            <w:pPr>
              <w:pStyle w:val="TAL"/>
              <w:jc w:val="center"/>
              <w:rPr>
                <w:lang w:val="en-US"/>
              </w:rPr>
            </w:pPr>
          </w:p>
        </w:tc>
        <w:tc>
          <w:tcPr>
            <w:tcW w:w="3690" w:type="dxa"/>
          </w:tcPr>
          <w:p w14:paraId="639BC25F" w14:textId="77777777" w:rsidR="005E37C6" w:rsidRPr="003C6266" w:rsidRDefault="005E37C6" w:rsidP="00924583">
            <w:pPr>
              <w:pStyle w:val="TAL"/>
              <w:jc w:val="center"/>
              <w:rPr>
                <w:lang w:val="en-US"/>
              </w:rPr>
            </w:pPr>
            <w:r w:rsidRPr="003C6266">
              <w:rPr>
                <w:lang w:val="en-US"/>
              </w:rPr>
              <w:t>Bearer rates</w:t>
            </w:r>
          </w:p>
        </w:tc>
        <w:tc>
          <w:tcPr>
            <w:tcW w:w="4644" w:type="dxa"/>
          </w:tcPr>
          <w:p w14:paraId="697CAD0C" w14:textId="77777777" w:rsidR="005E37C6" w:rsidRPr="003C6266" w:rsidRDefault="005E37C6" w:rsidP="00924583">
            <w:pPr>
              <w:pStyle w:val="TAL"/>
              <w:jc w:val="center"/>
              <w:rPr>
                <w:lang w:val="en-US"/>
              </w:rPr>
            </w:pPr>
            <w:r w:rsidRPr="003C6266">
              <w:rPr>
                <w:lang w:val="en-US"/>
              </w:rPr>
              <w:t>64 kbit/s, 128 kbit/s, 256 kbit/s</w:t>
            </w:r>
          </w:p>
        </w:tc>
      </w:tr>
      <w:tr w:rsidR="005E37C6" w:rsidRPr="003C6266" w14:paraId="47D9C97E" w14:textId="77777777" w:rsidTr="005E37C6">
        <w:trPr>
          <w:jc w:val="center"/>
        </w:trPr>
        <w:tc>
          <w:tcPr>
            <w:tcW w:w="913" w:type="dxa"/>
          </w:tcPr>
          <w:p w14:paraId="0FB2C1AA" w14:textId="77777777" w:rsidR="005E37C6" w:rsidRPr="003C6266" w:rsidRDefault="005E37C6" w:rsidP="00924583">
            <w:pPr>
              <w:pStyle w:val="TAL"/>
              <w:jc w:val="center"/>
              <w:rPr>
                <w:lang w:val="en-US"/>
              </w:rPr>
            </w:pPr>
          </w:p>
        </w:tc>
        <w:tc>
          <w:tcPr>
            <w:tcW w:w="3690" w:type="dxa"/>
          </w:tcPr>
          <w:p w14:paraId="57BC5B04" w14:textId="77777777" w:rsidR="005E37C6" w:rsidRPr="003C6266" w:rsidRDefault="005E37C6" w:rsidP="00924583">
            <w:pPr>
              <w:pStyle w:val="TAL"/>
              <w:jc w:val="center"/>
              <w:rPr>
                <w:lang w:val="en-US"/>
              </w:rPr>
            </w:pPr>
            <w:r w:rsidRPr="003C6266">
              <w:rPr>
                <w:lang w:val="en-US"/>
              </w:rPr>
              <w:t>RLC PDU size</w:t>
            </w:r>
          </w:p>
        </w:tc>
        <w:tc>
          <w:tcPr>
            <w:tcW w:w="4644" w:type="dxa"/>
          </w:tcPr>
          <w:p w14:paraId="6FFC947F" w14:textId="77777777" w:rsidR="005E37C6" w:rsidRPr="003C6266" w:rsidRDefault="005E37C6" w:rsidP="00924583">
            <w:pPr>
              <w:pStyle w:val="TAL"/>
              <w:jc w:val="center"/>
              <w:rPr>
                <w:lang w:val="en-US"/>
              </w:rPr>
            </w:pPr>
            <w:r w:rsidRPr="003C6266">
              <w:rPr>
                <w:lang w:val="en-US"/>
              </w:rPr>
              <w:t>640 bytes, 1 280 bytes, 1 280 bytes respectively</w:t>
            </w:r>
          </w:p>
        </w:tc>
      </w:tr>
      <w:tr w:rsidR="005E37C6" w:rsidRPr="003C6266" w14:paraId="50277AE8" w14:textId="77777777" w:rsidTr="005E37C6">
        <w:trPr>
          <w:jc w:val="center"/>
        </w:trPr>
        <w:tc>
          <w:tcPr>
            <w:tcW w:w="913" w:type="dxa"/>
          </w:tcPr>
          <w:p w14:paraId="0913BC45" w14:textId="77777777" w:rsidR="005E37C6" w:rsidRPr="003C6266" w:rsidRDefault="005E37C6" w:rsidP="00924583">
            <w:pPr>
              <w:pStyle w:val="TAL"/>
              <w:jc w:val="center"/>
              <w:rPr>
                <w:lang w:val="en-US"/>
              </w:rPr>
            </w:pPr>
          </w:p>
        </w:tc>
        <w:tc>
          <w:tcPr>
            <w:tcW w:w="3690" w:type="dxa"/>
          </w:tcPr>
          <w:p w14:paraId="552A6035" w14:textId="77777777" w:rsidR="005E37C6" w:rsidRPr="003C6266" w:rsidRDefault="005E37C6" w:rsidP="00924583">
            <w:pPr>
              <w:pStyle w:val="TAL"/>
              <w:jc w:val="center"/>
              <w:rPr>
                <w:lang w:val="en-US"/>
              </w:rPr>
            </w:pPr>
            <w:r w:rsidRPr="003C6266">
              <w:rPr>
                <w:lang w:val="en-US"/>
              </w:rPr>
              <w:t>RLC BLER</w:t>
            </w:r>
          </w:p>
        </w:tc>
        <w:tc>
          <w:tcPr>
            <w:tcW w:w="4644" w:type="dxa"/>
          </w:tcPr>
          <w:p w14:paraId="55B9B37C" w14:textId="77777777" w:rsidR="005E37C6" w:rsidRPr="003C6266" w:rsidRDefault="005E37C6" w:rsidP="00924583">
            <w:pPr>
              <w:pStyle w:val="TAL"/>
              <w:jc w:val="center"/>
              <w:rPr>
                <w:lang w:val="en-US"/>
              </w:rPr>
            </w:pPr>
            <w:r w:rsidRPr="003C6266">
              <w:rPr>
                <w:lang w:val="en-US"/>
              </w:rPr>
              <w:t>1%, 5%, 10%, 15%, 20%, 30%</w:t>
            </w:r>
          </w:p>
        </w:tc>
      </w:tr>
      <w:tr w:rsidR="005E37C6" w:rsidRPr="003C6266" w14:paraId="22F23FBF" w14:textId="77777777" w:rsidTr="005E37C6">
        <w:trPr>
          <w:jc w:val="center"/>
        </w:trPr>
        <w:tc>
          <w:tcPr>
            <w:tcW w:w="913" w:type="dxa"/>
          </w:tcPr>
          <w:p w14:paraId="15A2EE7A" w14:textId="77777777" w:rsidR="005E37C6" w:rsidRPr="003C6266" w:rsidRDefault="005E37C6" w:rsidP="00924583">
            <w:pPr>
              <w:pStyle w:val="TAL"/>
              <w:jc w:val="center"/>
              <w:rPr>
                <w:lang w:val="en-US"/>
              </w:rPr>
            </w:pPr>
          </w:p>
        </w:tc>
        <w:tc>
          <w:tcPr>
            <w:tcW w:w="3690" w:type="dxa"/>
          </w:tcPr>
          <w:p w14:paraId="26A369C8" w14:textId="77777777" w:rsidR="005E37C6" w:rsidRPr="003C6266" w:rsidRDefault="005E37C6" w:rsidP="00924583">
            <w:pPr>
              <w:pStyle w:val="TAL"/>
              <w:jc w:val="center"/>
              <w:rPr>
                <w:lang w:val="en-US"/>
              </w:rPr>
            </w:pPr>
            <w:r w:rsidRPr="003C6266">
              <w:rPr>
                <w:lang w:val="en-US"/>
              </w:rPr>
              <w:t>RLC block loss pattern</w:t>
            </w:r>
          </w:p>
        </w:tc>
        <w:tc>
          <w:tcPr>
            <w:tcW w:w="4644" w:type="dxa"/>
          </w:tcPr>
          <w:p w14:paraId="661DDE9E" w14:textId="77777777" w:rsidR="005E37C6" w:rsidRPr="003C6266" w:rsidRDefault="005E37C6" w:rsidP="00924583">
            <w:pPr>
              <w:pStyle w:val="TAL"/>
              <w:jc w:val="center"/>
              <w:rPr>
                <w:lang w:val="en-US"/>
              </w:rPr>
            </w:pPr>
            <w:r w:rsidRPr="003C6266">
              <w:rPr>
                <w:lang w:val="en-US"/>
              </w:rPr>
              <w:t>Independent random loss</w:t>
            </w:r>
          </w:p>
        </w:tc>
      </w:tr>
    </w:tbl>
    <w:p w14:paraId="18857769" w14:textId="77777777" w:rsidR="005E37C6" w:rsidRPr="00992776" w:rsidRDefault="005E37C6" w:rsidP="0062432B">
      <w:pPr>
        <w:jc w:val="both"/>
      </w:pPr>
    </w:p>
    <w:p w14:paraId="373C06F2" w14:textId="77777777" w:rsidR="00972CAF" w:rsidRDefault="00972CAF" w:rsidP="00972CAF">
      <w:pPr>
        <w:pStyle w:val="berschrift3"/>
      </w:pPr>
      <w:r w:rsidRPr="003C6266">
        <w:t>LTE eMBMS</w:t>
      </w:r>
    </w:p>
    <w:p w14:paraId="19021A1A" w14:textId="581D93CD" w:rsidR="002767EF" w:rsidRPr="002767EF" w:rsidRDefault="002767EF" w:rsidP="002767EF">
      <w:r w:rsidRPr="002767EF">
        <w:rPr>
          <w:highlight w:val="yellow"/>
        </w:rPr>
        <w:t>NOTE: This text is not yet agreed</w:t>
      </w:r>
      <w:r w:rsidR="00AA0974">
        <w:rPr>
          <w:highlight w:val="yellow"/>
        </w:rPr>
        <w:t>, but kept as a starting point until additional information is provided</w:t>
      </w:r>
      <w:r w:rsidRPr="002767EF">
        <w:rPr>
          <w:highlight w:val="yellow"/>
          <w:lang w:val="en-US"/>
        </w:rPr>
        <w:t>.</w:t>
      </w:r>
      <w:r w:rsidRPr="00AA0974">
        <w:rPr>
          <w:highlight w:val="yellow"/>
          <w:lang w:val="en-US"/>
        </w:rPr>
        <w:t xml:space="preserve"> </w:t>
      </w:r>
      <w:r w:rsidR="00AA0974">
        <w:rPr>
          <w:highlight w:val="yellow"/>
          <w:lang w:val="en-US"/>
        </w:rPr>
        <w:t>Specifically c</w:t>
      </w:r>
      <w:r w:rsidRPr="00AA0974">
        <w:rPr>
          <w:highlight w:val="yellow"/>
          <w:lang w:val="en-US"/>
        </w:rPr>
        <w:t>ommunication with RAN has been initiated in S4-11</w:t>
      </w:r>
      <w:r w:rsidRPr="002767EF">
        <w:rPr>
          <w:highlight w:val="yellow"/>
          <w:lang w:val="en-US"/>
        </w:rPr>
        <w:t>1014</w:t>
      </w:r>
      <w:r w:rsidR="00A45543">
        <w:rPr>
          <w:highlight w:val="yellow"/>
          <w:lang w:val="en-US"/>
        </w:rPr>
        <w:t xml:space="preserve">, but </w:t>
      </w:r>
      <w:r w:rsidR="00AA0974">
        <w:rPr>
          <w:highlight w:val="yellow"/>
          <w:lang w:val="en-US"/>
        </w:rPr>
        <w:t xml:space="preserve">complete </w:t>
      </w:r>
      <w:r w:rsidR="00A45543">
        <w:rPr>
          <w:highlight w:val="yellow"/>
          <w:lang w:val="en-US"/>
        </w:rPr>
        <w:t>feedback has not yet been</w:t>
      </w:r>
      <w:r w:rsidR="00AA0974">
        <w:rPr>
          <w:highlight w:val="yellow"/>
          <w:lang w:val="en-US"/>
        </w:rPr>
        <w:t xml:space="preserve"> received.</w:t>
      </w:r>
    </w:p>
    <w:p w14:paraId="28CCE036" w14:textId="1F8AA8AB" w:rsidR="003A7E49" w:rsidRPr="003C6266" w:rsidRDefault="003A7E49" w:rsidP="003A7E49">
      <w:pPr>
        <w:rPr>
          <w:lang w:val="en-US"/>
        </w:rPr>
      </w:pPr>
      <w:r w:rsidRPr="003C6266">
        <w:rPr>
          <w:lang w:val="en-US"/>
        </w:rPr>
        <w:t xml:space="preserve">To obtain some representative numbers for the performance of an FEC code in </w:t>
      </w:r>
      <w:r w:rsidR="0032669E" w:rsidRPr="003C6266">
        <w:rPr>
          <w:lang w:val="en-US"/>
        </w:rPr>
        <w:t xml:space="preserve">an LTE MBMS environment, some simple models are necessary for </w:t>
      </w:r>
      <w:r w:rsidR="00250CEA">
        <w:rPr>
          <w:lang w:val="en-US"/>
        </w:rPr>
        <w:t xml:space="preserve">AL-FEC </w:t>
      </w:r>
      <w:r w:rsidR="0032669E" w:rsidRPr="003C6266">
        <w:rPr>
          <w:lang w:val="en-US"/>
        </w:rPr>
        <w:t xml:space="preserve">evaluation. </w:t>
      </w:r>
    </w:p>
    <w:p w14:paraId="25385040" w14:textId="78C8FF86" w:rsidR="003A7E49" w:rsidRPr="003C6266" w:rsidRDefault="003A7E49" w:rsidP="00FE4736">
      <w:pPr>
        <w:jc w:val="both"/>
        <w:rPr>
          <w:lang w:val="en-US"/>
        </w:rPr>
      </w:pPr>
      <w:r w:rsidRPr="003C6266">
        <w:rPr>
          <w:lang w:val="en-US"/>
        </w:rPr>
        <w:fldChar w:fldCharType="begin"/>
      </w:r>
      <w:r w:rsidRPr="003C6266">
        <w:rPr>
          <w:lang w:val="en-US"/>
        </w:rPr>
        <w:instrText xml:space="preserve"> REF _Ref181073013 \h </w:instrText>
      </w:r>
      <w:r w:rsidRPr="003C6266">
        <w:rPr>
          <w:lang w:val="en-US"/>
        </w:rPr>
      </w:r>
      <w:r w:rsidRPr="003C6266">
        <w:rPr>
          <w:lang w:val="en-US"/>
        </w:rPr>
        <w:fldChar w:fldCharType="separate"/>
      </w:r>
      <w:r w:rsidR="00CF6385" w:rsidRPr="003C6266">
        <w:rPr>
          <w:lang w:val="en-US"/>
        </w:rPr>
        <w:t xml:space="preserve">Figure </w:t>
      </w:r>
      <w:r w:rsidR="00CF6385">
        <w:rPr>
          <w:noProof/>
          <w:lang w:val="en-US"/>
        </w:rPr>
        <w:t>2</w:t>
      </w:r>
      <w:r w:rsidRPr="003C6266">
        <w:rPr>
          <w:lang w:val="en-US"/>
        </w:rPr>
        <w:fldChar w:fldCharType="end"/>
      </w:r>
      <w:r w:rsidRPr="003C6266">
        <w:rPr>
          <w:lang w:val="en-US"/>
        </w:rPr>
        <w:t xml:space="preserve"> shows the mapping of </w:t>
      </w:r>
      <w:r w:rsidR="00C111BD">
        <w:rPr>
          <w:lang w:val="en-US"/>
        </w:rPr>
        <w:t xml:space="preserve">RLC-SDUs </w:t>
      </w:r>
      <w:r w:rsidRPr="003C6266">
        <w:rPr>
          <w:lang w:val="en-US"/>
        </w:rPr>
        <w:t xml:space="preserve">to RLC-PDUs. </w:t>
      </w:r>
      <w:r w:rsidR="00C111BD">
        <w:rPr>
          <w:lang w:val="en-US"/>
        </w:rPr>
        <w:t xml:space="preserve">RLC-SDUs in the context of MBMS are </w:t>
      </w:r>
      <w:r w:rsidR="00C111BD" w:rsidRPr="003C6266">
        <w:rPr>
          <w:lang w:val="en-US"/>
        </w:rPr>
        <w:t>IP packets</w:t>
      </w:r>
      <w:r w:rsidR="00C111BD">
        <w:rPr>
          <w:lang w:val="en-US"/>
        </w:rPr>
        <w:t>.</w:t>
      </w:r>
      <w:r w:rsidR="00C111BD" w:rsidRPr="003C6266">
        <w:rPr>
          <w:lang w:val="en-US"/>
        </w:rPr>
        <w:t xml:space="preserve"> </w:t>
      </w:r>
      <w:r w:rsidRPr="003C6266">
        <w:rPr>
          <w:lang w:val="en-US"/>
        </w:rPr>
        <w:t>The RLC header is 1 byte if the RLC SDU consists of 1 IP packet. The header is longer, if multiple IP packets are multi</w:t>
      </w:r>
      <w:r w:rsidR="00FE4736">
        <w:rPr>
          <w:lang w:val="en-US"/>
        </w:rPr>
        <w:t>plexed in an RLC-SDU</w:t>
      </w:r>
      <w:r w:rsidRPr="003C6266">
        <w:rPr>
          <w:lang w:val="en-US"/>
        </w:rPr>
        <w:t>.</w:t>
      </w:r>
      <w:r w:rsidR="00FE4736">
        <w:rPr>
          <w:lang w:val="en-US"/>
        </w:rPr>
        <w:t xml:space="preserve"> A reasonable assumption is to use </w:t>
      </w:r>
      <w:r w:rsidR="00930F06">
        <w:rPr>
          <w:lang w:val="en-US"/>
        </w:rPr>
        <w:t>3</w:t>
      </w:r>
      <w:r w:rsidR="00FE4736" w:rsidRPr="00FE4736">
        <w:rPr>
          <w:lang w:val="en-US"/>
        </w:rPr>
        <w:t xml:space="preserve"> byte header of the RLC-PDU assuming a 5 bit sequence number.</w:t>
      </w:r>
      <w:r w:rsidR="00C111BD">
        <w:rPr>
          <w:lang w:val="en-US"/>
        </w:rPr>
        <w:t xml:space="preserve"> The loss of </w:t>
      </w:r>
      <w:r w:rsidR="00B7003A">
        <w:rPr>
          <w:lang w:val="en-US"/>
        </w:rPr>
        <w:t>one</w:t>
      </w:r>
      <w:r w:rsidR="00C111BD">
        <w:rPr>
          <w:lang w:val="en-US"/>
        </w:rPr>
        <w:t xml:space="preserve"> RLC-</w:t>
      </w:r>
      <w:r w:rsidR="0071058A">
        <w:rPr>
          <w:lang w:val="en-US"/>
        </w:rPr>
        <w:t>PDU results in the loss of all IP packets included in the RLC-PDU.</w:t>
      </w:r>
    </w:p>
    <w:p w14:paraId="7C6B6B6E" w14:textId="7F5408E4" w:rsidR="003A7E49" w:rsidRPr="003C6266" w:rsidRDefault="003A7E49" w:rsidP="00C111BD">
      <w:pPr>
        <w:jc w:val="both"/>
        <w:rPr>
          <w:lang w:val="en-US"/>
        </w:rPr>
      </w:pPr>
      <w:r w:rsidRPr="003C6266">
        <w:rPr>
          <w:lang w:val="en-US"/>
        </w:rPr>
        <w:t xml:space="preserve">The MAC PDU consists of a number of MAC SDUs, where a MAC-SDUs is an RLC-PDU. The MAC multiplexer notifies the RLC layer of the available bits. The RLC layer would then create an RLC PDU that fits exactly into the available space in the MAC PDU. </w:t>
      </w:r>
      <w:r w:rsidR="0032669E" w:rsidRPr="003C6266">
        <w:rPr>
          <w:lang w:val="en-US"/>
        </w:rPr>
        <w:t xml:space="preserve">There is </w:t>
      </w:r>
      <w:r w:rsidRPr="003C6266">
        <w:rPr>
          <w:lang w:val="en-US"/>
        </w:rPr>
        <w:t>no need for fragmentation of MAC SDUs across subframes.</w:t>
      </w:r>
      <w:r w:rsidR="0032669E" w:rsidRPr="003C6266">
        <w:rPr>
          <w:lang w:val="en-US"/>
        </w:rPr>
        <w:t xml:space="preserve"> Based on this, it c</w:t>
      </w:r>
      <w:r w:rsidR="00B50476" w:rsidRPr="003C6266">
        <w:rPr>
          <w:lang w:val="en-US"/>
        </w:rPr>
        <w:t>an be assumed that the loss of one</w:t>
      </w:r>
      <w:r w:rsidR="0032669E" w:rsidRPr="003C6266">
        <w:rPr>
          <w:lang w:val="en-US"/>
        </w:rPr>
        <w:t xml:space="preserve"> MAC-PDU results in the loss of one RLC-PDU.</w:t>
      </w:r>
    </w:p>
    <w:p w14:paraId="40056667" w14:textId="77777777" w:rsidR="003A7E49" w:rsidRPr="003C6266" w:rsidRDefault="003A7E49" w:rsidP="003A7E49">
      <w:pPr>
        <w:keepNext/>
        <w:jc w:val="center"/>
        <w:rPr>
          <w:lang w:val="en-US"/>
        </w:rPr>
      </w:pPr>
      <w:r w:rsidRPr="003C6266">
        <w:rPr>
          <w:noProof/>
          <w:lang w:val="de-DE" w:eastAsia="de-DE"/>
        </w:rPr>
        <w:drawing>
          <wp:inline distT="0" distB="0" distL="0" distR="0" wp14:anchorId="01F20E53" wp14:editId="3E1C3BBA">
            <wp:extent cx="4068868" cy="1539221"/>
            <wp:effectExtent l="0" t="0" r="0" b="10795"/>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8868" cy="1539221"/>
                    </a:xfrm>
                    <a:prstGeom prst="rect">
                      <a:avLst/>
                    </a:prstGeom>
                    <a:noFill/>
                    <a:ln>
                      <a:noFill/>
                    </a:ln>
                    <a:extLst>
                      <a:ext uri="{FAA26D3D-D897-4be2-8F04-BA451C77F1D7}">
                        <ma14:placeholderFlag xmlns:ma14="http://schemas.microsoft.com/office/mac/drawingml/2011/main"/>
                      </a:ext>
                    </a:extLst>
                  </pic:spPr>
                </pic:pic>
              </a:graphicData>
            </a:graphic>
          </wp:inline>
        </w:drawing>
      </w:r>
    </w:p>
    <w:p w14:paraId="2EC58124" w14:textId="6055D725" w:rsidR="003A7E49" w:rsidRPr="00992776" w:rsidRDefault="003A7E49" w:rsidP="00992776">
      <w:pPr>
        <w:pStyle w:val="Beschriftung"/>
        <w:jc w:val="center"/>
        <w:rPr>
          <w:highlight w:val="yellow"/>
          <w:lang w:val="en-US"/>
        </w:rPr>
      </w:pPr>
      <w:bookmarkStart w:id="6" w:name="_Ref181073013"/>
      <w:r w:rsidRPr="003C6266">
        <w:rPr>
          <w:lang w:val="en-US"/>
        </w:rPr>
        <w:t xml:space="preserve">Figure </w:t>
      </w:r>
      <w:r w:rsidRPr="003C6266">
        <w:rPr>
          <w:lang w:val="en-US"/>
        </w:rPr>
        <w:fldChar w:fldCharType="begin"/>
      </w:r>
      <w:r w:rsidRPr="003C6266">
        <w:rPr>
          <w:lang w:val="en-US"/>
        </w:rPr>
        <w:instrText xml:space="preserve"> SEQ Figure \* ARABIC </w:instrText>
      </w:r>
      <w:r w:rsidRPr="003C6266">
        <w:rPr>
          <w:lang w:val="en-US"/>
        </w:rPr>
        <w:fldChar w:fldCharType="separate"/>
      </w:r>
      <w:r w:rsidR="00CF6385">
        <w:rPr>
          <w:noProof/>
          <w:lang w:val="en-US"/>
        </w:rPr>
        <w:t>2</w:t>
      </w:r>
      <w:r w:rsidRPr="003C6266">
        <w:rPr>
          <w:lang w:val="en-US"/>
        </w:rPr>
        <w:fldChar w:fldCharType="end"/>
      </w:r>
      <w:bookmarkEnd w:id="6"/>
      <w:r w:rsidRPr="003C6266">
        <w:rPr>
          <w:lang w:val="en-US"/>
        </w:rPr>
        <w:t xml:space="preserve"> Mapping of IP packets</w:t>
      </w:r>
      <w:r w:rsidR="002548C7">
        <w:rPr>
          <w:lang w:val="en-US"/>
        </w:rPr>
        <w:t xml:space="preserve"> (RLC-SDUs)</w:t>
      </w:r>
      <w:r w:rsidRPr="003C6266">
        <w:rPr>
          <w:lang w:val="en-US"/>
        </w:rPr>
        <w:t xml:space="preserve"> to RLC-PDUs (see TS 36.300, section 6.2.2) </w:t>
      </w:r>
    </w:p>
    <w:p w14:paraId="14E340BE" w14:textId="5440E673" w:rsidR="00CA4F09" w:rsidRPr="003C6266" w:rsidRDefault="00BF664E" w:rsidP="001B679A">
      <w:pPr>
        <w:jc w:val="both"/>
        <w:rPr>
          <w:lang w:val="en-US"/>
        </w:rPr>
      </w:pPr>
      <w:r w:rsidRPr="003C6266">
        <w:rPr>
          <w:lang w:val="en-US"/>
        </w:rPr>
        <w:t>LTE MBMS defines</w:t>
      </w:r>
      <w:r w:rsidR="00E93393">
        <w:rPr>
          <w:lang w:val="en-US"/>
        </w:rPr>
        <w:t xml:space="preserve"> </w:t>
      </w:r>
      <w:r w:rsidR="00623FEB" w:rsidRPr="003C6266">
        <w:rPr>
          <w:lang w:val="en-US"/>
        </w:rPr>
        <w:t xml:space="preserve">modulations and coding schemes with a </w:t>
      </w:r>
      <w:r w:rsidR="00150EF8">
        <w:rPr>
          <w:lang w:val="en-US"/>
        </w:rPr>
        <w:t xml:space="preserve">MAC-PDU </w:t>
      </w:r>
      <w:r w:rsidR="00623FEB" w:rsidRPr="003C6266">
        <w:rPr>
          <w:lang w:val="en-US"/>
        </w:rPr>
        <w:t>size ranging from 680 bit to 18336 bit</w:t>
      </w:r>
      <w:r w:rsidR="00811B02" w:rsidRPr="003C6266">
        <w:rPr>
          <w:lang w:val="en-US"/>
        </w:rPr>
        <w:t xml:space="preserve"> for a 5</w:t>
      </w:r>
      <w:r w:rsidR="00BE0FDC" w:rsidRPr="003C6266">
        <w:rPr>
          <w:lang w:val="en-US"/>
        </w:rPr>
        <w:t xml:space="preserve"> </w:t>
      </w:r>
      <w:r w:rsidR="00811B02" w:rsidRPr="003C6266">
        <w:rPr>
          <w:lang w:val="en-US"/>
        </w:rPr>
        <w:t>M</w:t>
      </w:r>
      <w:r w:rsidR="00BE0FDC" w:rsidRPr="003C6266">
        <w:rPr>
          <w:lang w:val="en-US"/>
        </w:rPr>
        <w:t>Hz</w:t>
      </w:r>
      <w:r w:rsidR="00811B02" w:rsidRPr="003C6266">
        <w:rPr>
          <w:lang w:val="en-US"/>
        </w:rPr>
        <w:t xml:space="preserve"> bandwidth</w:t>
      </w:r>
      <w:r w:rsidR="00623FEB" w:rsidRPr="003C6266">
        <w:rPr>
          <w:lang w:val="en-US"/>
        </w:rPr>
        <w:t xml:space="preserve">. Reasonable MCS </w:t>
      </w:r>
      <w:r w:rsidR="00BE0FDC" w:rsidRPr="003C6266">
        <w:rPr>
          <w:lang w:val="en-US"/>
        </w:rPr>
        <w:t>configurations</w:t>
      </w:r>
      <w:r w:rsidR="00623FEB" w:rsidRPr="003C6266">
        <w:rPr>
          <w:lang w:val="en-US"/>
        </w:rPr>
        <w:t xml:space="preserve"> to cover different environments are between MCS 1</w:t>
      </w:r>
      <w:r w:rsidR="00336B1F">
        <w:rPr>
          <w:lang w:val="en-US"/>
        </w:rPr>
        <w:t>7</w:t>
      </w:r>
      <w:r w:rsidR="00623FEB" w:rsidRPr="003C6266">
        <w:rPr>
          <w:lang w:val="en-US"/>
        </w:rPr>
        <w:t xml:space="preserve"> (for rural areas) and MCS 2</w:t>
      </w:r>
      <w:r w:rsidR="00336B1F">
        <w:rPr>
          <w:lang w:val="en-US"/>
        </w:rPr>
        <w:t>4</w:t>
      </w:r>
      <w:r w:rsidR="00623FEB" w:rsidRPr="003C6266">
        <w:rPr>
          <w:lang w:val="en-US"/>
        </w:rPr>
        <w:t xml:space="preserve"> (for dense urban areas). </w:t>
      </w:r>
      <w:r w:rsidR="00811B02" w:rsidRPr="003C6266">
        <w:rPr>
          <w:lang w:val="en-US"/>
        </w:rPr>
        <w:t>For 5 MHz, t</w:t>
      </w:r>
      <w:r w:rsidR="00623FEB" w:rsidRPr="003C6266">
        <w:rPr>
          <w:lang w:val="en-US"/>
        </w:rPr>
        <w:t>his results in</w:t>
      </w:r>
      <w:r w:rsidR="00811B02" w:rsidRPr="003C6266">
        <w:rPr>
          <w:lang w:val="en-US"/>
        </w:rPr>
        <w:t xml:space="preserve"> </w:t>
      </w:r>
      <w:r w:rsidR="004A45AC">
        <w:rPr>
          <w:lang w:val="en-US"/>
        </w:rPr>
        <w:t>MAC-PDU</w:t>
      </w:r>
      <w:r w:rsidR="009F6A58" w:rsidRPr="003C6266">
        <w:rPr>
          <w:lang w:val="en-US"/>
        </w:rPr>
        <w:t xml:space="preserve"> payload sizes of</w:t>
      </w:r>
      <w:r w:rsidR="00623FEB" w:rsidRPr="003C6266">
        <w:rPr>
          <w:lang w:val="en-US"/>
        </w:rPr>
        <w:t xml:space="preserve"> 7992 bits and 14112 bits, respectively.</w:t>
      </w:r>
      <w:r w:rsidR="00CA4F09" w:rsidRPr="003C6266">
        <w:rPr>
          <w:lang w:val="en-US"/>
        </w:rPr>
        <w:t xml:space="preserve"> </w:t>
      </w:r>
    </w:p>
    <w:p w14:paraId="58B33A9C" w14:textId="77777777" w:rsidR="00A44F27" w:rsidRDefault="004A45AC" w:rsidP="001B679A">
      <w:pPr>
        <w:jc w:val="both"/>
        <w:rPr>
          <w:lang w:val="en-US"/>
        </w:rPr>
      </w:pPr>
      <w:r>
        <w:rPr>
          <w:lang w:val="en-US"/>
        </w:rPr>
        <w:t xml:space="preserve">Each MAC-PDU is mapped to a subframe. </w:t>
      </w:r>
      <w:r w:rsidR="009F6A58" w:rsidRPr="003C6266">
        <w:rPr>
          <w:lang w:val="en-US"/>
        </w:rPr>
        <w:t>At allocation level 1, LTE MBMS can use up to 6 out of the 10 subframes of a 10ms frame. Each subframe is 1ms.</w:t>
      </w:r>
      <w:r w:rsidR="001B679A" w:rsidRPr="003C6266">
        <w:rPr>
          <w:lang w:val="en-US"/>
        </w:rPr>
        <w:t xml:space="preserve"> </w:t>
      </w:r>
    </w:p>
    <w:p w14:paraId="7BF4AC3B" w14:textId="4FABFB00" w:rsidR="0095539D" w:rsidRDefault="0095539D" w:rsidP="0095539D">
      <w:pPr>
        <w:rPr>
          <w:lang w:val="en-US"/>
        </w:rPr>
      </w:pPr>
      <w:r>
        <w:rPr>
          <w:lang w:val="en-US"/>
        </w:rPr>
        <w:t xml:space="preserve">The interleaving for MBMS in LTE is the same as for regular unicast LTE delivery of 1ms. As a first order approximation, it can be assumed that at most one MAC-PDU per 10ms frame is delivered and it is assumed that MAC-PDUs </w:t>
      </w:r>
      <w:r w:rsidR="00892FDB">
        <w:rPr>
          <w:lang w:val="en-US"/>
        </w:rPr>
        <w:t>encounter</w:t>
      </w:r>
      <w:r>
        <w:rPr>
          <w:lang w:val="en-US"/>
        </w:rPr>
        <w:t xml:space="preserve"> iid random losses.</w:t>
      </w:r>
    </w:p>
    <w:p w14:paraId="3AF64C42" w14:textId="5D121FAA" w:rsidR="0066779D" w:rsidRDefault="0066779D" w:rsidP="0095539D">
      <w:pPr>
        <w:rPr>
          <w:lang w:val="en-US"/>
        </w:rPr>
      </w:pPr>
      <w:r>
        <w:rPr>
          <w:lang w:val="en-US"/>
        </w:rPr>
        <w:t>Pending the final confirmation from RAN1, as an initial starting point the following channel parameters are proposed following the discussions in document S4-AHI235:</w:t>
      </w:r>
    </w:p>
    <w:p w14:paraId="23F3398D" w14:textId="77777777" w:rsidR="0066779D" w:rsidRDefault="0066779D" w:rsidP="0066779D">
      <w:pPr>
        <w:numPr>
          <w:ilvl w:val="0"/>
          <w:numId w:val="47"/>
        </w:numPr>
        <w:jc w:val="both"/>
        <w:rPr>
          <w:lang w:val="en-US"/>
        </w:rPr>
      </w:pPr>
      <w:r>
        <w:rPr>
          <w:lang w:val="en-US"/>
        </w:rPr>
        <w:t>MCS=12 and MCS=21 with 618 byte RLC-SDU size and 1332 byte RLC-SDU size.</w:t>
      </w:r>
    </w:p>
    <w:p w14:paraId="44F39D54" w14:textId="77777777" w:rsidR="0066779D" w:rsidRDefault="0066779D" w:rsidP="0066779D">
      <w:pPr>
        <w:numPr>
          <w:ilvl w:val="0"/>
          <w:numId w:val="47"/>
        </w:numPr>
        <w:jc w:val="both"/>
        <w:rPr>
          <w:lang w:val="en-US"/>
        </w:rPr>
      </w:pPr>
      <w:r>
        <w:rPr>
          <w:lang w:val="en-US"/>
        </w:rPr>
        <w:t>RLC-SDU distance of 10ms and 40ms for MCS=21</w:t>
      </w:r>
    </w:p>
    <w:p w14:paraId="50E787D1" w14:textId="77777777" w:rsidR="0066779D" w:rsidRDefault="0066779D" w:rsidP="0066779D">
      <w:pPr>
        <w:numPr>
          <w:ilvl w:val="0"/>
          <w:numId w:val="47"/>
        </w:numPr>
        <w:jc w:val="both"/>
        <w:rPr>
          <w:lang w:val="en-US"/>
        </w:rPr>
      </w:pPr>
      <w:r>
        <w:rPr>
          <w:lang w:val="en-US"/>
        </w:rPr>
        <w:t>RLC-SDU distance of 10ms and 20ms for MCS=12</w:t>
      </w:r>
    </w:p>
    <w:p w14:paraId="5D5230C5" w14:textId="77777777" w:rsidR="0066779D" w:rsidRDefault="0066779D" w:rsidP="0066779D">
      <w:pPr>
        <w:numPr>
          <w:ilvl w:val="0"/>
          <w:numId w:val="47"/>
        </w:numPr>
        <w:jc w:val="both"/>
        <w:rPr>
          <w:lang w:val="en-US"/>
        </w:rPr>
      </w:pPr>
      <w:r>
        <w:rPr>
          <w:lang w:val="en-US"/>
        </w:rPr>
        <w:t>Channel model with iid loss rate of 1%, 5% and 10% loss rates</w:t>
      </w:r>
    </w:p>
    <w:p w14:paraId="3525D939" w14:textId="77777777" w:rsidR="0066779D" w:rsidRDefault="0066779D" w:rsidP="0066779D">
      <w:pPr>
        <w:numPr>
          <w:ilvl w:val="0"/>
          <w:numId w:val="47"/>
        </w:numPr>
        <w:jc w:val="both"/>
        <w:rPr>
          <w:lang w:val="en-US"/>
        </w:rPr>
      </w:pPr>
      <w:r>
        <w:rPr>
          <w:lang w:val="en-US"/>
        </w:rPr>
        <w:t>Channel model with Markov model loss rate of 1% and 5% target BLER as introduced in section 3.2</w:t>
      </w:r>
    </w:p>
    <w:p w14:paraId="04DAE865" w14:textId="080B2984" w:rsidR="0066779D" w:rsidRDefault="0066779D" w:rsidP="0066779D">
      <w:pPr>
        <w:rPr>
          <w:lang w:val="en-US"/>
        </w:rPr>
      </w:pPr>
      <w:r>
        <w:rPr>
          <w:lang w:val="en-US"/>
        </w:rPr>
        <w:t>This results in total in 20 different channel configurations.</w:t>
      </w:r>
    </w:p>
    <w:p w14:paraId="55BE17F5" w14:textId="564D546C" w:rsidR="00FF3880" w:rsidRPr="00FF3880" w:rsidRDefault="00FF3880" w:rsidP="00FF3880">
      <w:pPr>
        <w:pStyle w:val="Beschriftung"/>
        <w:keepNext/>
        <w:jc w:val="center"/>
      </w:pPr>
      <w:bookmarkStart w:id="7" w:name="_Ref181244015"/>
      <w:r>
        <w:t xml:space="preserve">Table </w:t>
      </w:r>
      <w:r>
        <w:fldChar w:fldCharType="begin"/>
      </w:r>
      <w:r>
        <w:instrText xml:space="preserve"> SEQ Table \* ARABIC </w:instrText>
      </w:r>
      <w:r>
        <w:fldChar w:fldCharType="separate"/>
      </w:r>
      <w:r w:rsidR="00CF6385">
        <w:rPr>
          <w:noProof/>
        </w:rPr>
        <w:t>4</w:t>
      </w:r>
      <w:r>
        <w:fldChar w:fldCharType="end"/>
      </w:r>
      <w:bookmarkEnd w:id="7"/>
      <w:r>
        <w:t xml:space="preserve"> Typical LTE MBMS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2920"/>
        <w:gridCol w:w="2707"/>
        <w:gridCol w:w="2707"/>
      </w:tblGrid>
      <w:tr w:rsidR="00FF3880" w:rsidRPr="003C6266" w14:paraId="181AB7E0" w14:textId="77777777" w:rsidTr="0066779D">
        <w:trPr>
          <w:jc w:val="center"/>
        </w:trPr>
        <w:tc>
          <w:tcPr>
            <w:tcW w:w="3833" w:type="dxa"/>
            <w:gridSpan w:val="2"/>
          </w:tcPr>
          <w:p w14:paraId="6E975801" w14:textId="77777777" w:rsidR="00FF3880" w:rsidRPr="003C6266" w:rsidRDefault="00FF3880" w:rsidP="00C47C4B">
            <w:pPr>
              <w:pStyle w:val="TAL"/>
              <w:rPr>
                <w:b/>
                <w:lang w:val="en-US"/>
              </w:rPr>
            </w:pPr>
            <w:r w:rsidRPr="003C6266">
              <w:rPr>
                <w:b/>
                <w:lang w:val="en-US"/>
              </w:rPr>
              <w:t>LTE eMBMS Download</w:t>
            </w:r>
          </w:p>
        </w:tc>
        <w:tc>
          <w:tcPr>
            <w:tcW w:w="5414" w:type="dxa"/>
            <w:gridSpan w:val="2"/>
          </w:tcPr>
          <w:p w14:paraId="3F1808E9" w14:textId="77777777" w:rsidR="00FF3880" w:rsidRPr="003C6266" w:rsidRDefault="00FF3880" w:rsidP="00C47C4B">
            <w:pPr>
              <w:pStyle w:val="TAL"/>
              <w:rPr>
                <w:b/>
                <w:lang w:val="en-US"/>
              </w:rPr>
            </w:pPr>
          </w:p>
        </w:tc>
      </w:tr>
      <w:tr w:rsidR="00D7461D" w:rsidRPr="00C917B0" w14:paraId="6680E404" w14:textId="77777777" w:rsidTr="00163622">
        <w:trPr>
          <w:jc w:val="center"/>
        </w:trPr>
        <w:tc>
          <w:tcPr>
            <w:tcW w:w="913" w:type="dxa"/>
          </w:tcPr>
          <w:p w14:paraId="540CCF0F" w14:textId="77777777" w:rsidR="00D7461D" w:rsidRPr="003C6266" w:rsidRDefault="00D7461D" w:rsidP="00C47C4B">
            <w:pPr>
              <w:pStyle w:val="TAL"/>
              <w:rPr>
                <w:lang w:val="en-US"/>
              </w:rPr>
            </w:pPr>
          </w:p>
        </w:tc>
        <w:tc>
          <w:tcPr>
            <w:tcW w:w="2920" w:type="dxa"/>
          </w:tcPr>
          <w:p w14:paraId="0A70659E" w14:textId="0CC15A8F" w:rsidR="00D7461D" w:rsidRPr="00C917B0" w:rsidRDefault="00D7461D" w:rsidP="00C47C4B">
            <w:pPr>
              <w:pStyle w:val="TAL"/>
              <w:rPr>
                <w:lang w:val="en-US"/>
              </w:rPr>
            </w:pPr>
            <w:r>
              <w:rPr>
                <w:lang w:val="en-US"/>
              </w:rPr>
              <w:t>Bearer bitrates</w:t>
            </w:r>
          </w:p>
        </w:tc>
        <w:tc>
          <w:tcPr>
            <w:tcW w:w="2707" w:type="dxa"/>
          </w:tcPr>
          <w:p w14:paraId="595C8878" w14:textId="50F265AE" w:rsidR="00D7461D" w:rsidRPr="00C917B0" w:rsidRDefault="00D7461D" w:rsidP="00D7461D">
            <w:pPr>
              <w:pStyle w:val="TAL"/>
              <w:rPr>
                <w:lang w:val="en-US"/>
              </w:rPr>
            </w:pPr>
            <w:r>
              <w:rPr>
                <w:lang w:val="en-US"/>
              </w:rPr>
              <w:t>247</w:t>
            </w:r>
            <w:r w:rsidRPr="00C917B0">
              <w:rPr>
                <w:lang w:val="en-US"/>
              </w:rPr>
              <w:t>.</w:t>
            </w:r>
            <w:r>
              <w:rPr>
                <w:lang w:val="en-US"/>
              </w:rPr>
              <w:t>2</w:t>
            </w:r>
            <w:r w:rsidRPr="00C917B0">
              <w:rPr>
                <w:lang w:val="en-US"/>
              </w:rPr>
              <w:t xml:space="preserve"> kbit/s, </w:t>
            </w:r>
            <w:r>
              <w:rPr>
                <w:lang w:val="en-US"/>
              </w:rPr>
              <w:t>494</w:t>
            </w:r>
            <w:r w:rsidRPr="00C917B0">
              <w:rPr>
                <w:lang w:val="en-US"/>
              </w:rPr>
              <w:t>.</w:t>
            </w:r>
            <w:r>
              <w:rPr>
                <w:lang w:val="en-US"/>
              </w:rPr>
              <w:t>4</w:t>
            </w:r>
            <w:r w:rsidRPr="00C917B0">
              <w:rPr>
                <w:lang w:val="en-US"/>
              </w:rPr>
              <w:t xml:space="preserve"> kbit/s, </w:t>
            </w:r>
          </w:p>
        </w:tc>
        <w:tc>
          <w:tcPr>
            <w:tcW w:w="2707" w:type="dxa"/>
          </w:tcPr>
          <w:p w14:paraId="14F718D8" w14:textId="64F45E37" w:rsidR="00D7461D" w:rsidRPr="00C917B0" w:rsidRDefault="00163622" w:rsidP="00C47C4B">
            <w:pPr>
              <w:pStyle w:val="TAL"/>
              <w:rPr>
                <w:lang w:val="en-US"/>
              </w:rPr>
            </w:pPr>
            <w:r>
              <w:rPr>
                <w:lang w:val="en-US"/>
              </w:rPr>
              <w:t xml:space="preserve">266.4, </w:t>
            </w:r>
            <w:r w:rsidRPr="00C917B0">
              <w:rPr>
                <w:lang w:val="en-US"/>
              </w:rPr>
              <w:t>1.0656 Mbit/s</w:t>
            </w:r>
          </w:p>
        </w:tc>
      </w:tr>
      <w:tr w:rsidR="00D7461D" w:rsidRPr="00C917B0" w14:paraId="0AA12F8E" w14:textId="77777777" w:rsidTr="00163622">
        <w:trPr>
          <w:jc w:val="center"/>
        </w:trPr>
        <w:tc>
          <w:tcPr>
            <w:tcW w:w="913" w:type="dxa"/>
          </w:tcPr>
          <w:p w14:paraId="79B86D94" w14:textId="77777777" w:rsidR="00D7461D" w:rsidRPr="00C917B0" w:rsidRDefault="00D7461D" w:rsidP="00C47C4B">
            <w:pPr>
              <w:pStyle w:val="TAL"/>
              <w:rPr>
                <w:lang w:val="en-US"/>
              </w:rPr>
            </w:pPr>
          </w:p>
        </w:tc>
        <w:tc>
          <w:tcPr>
            <w:tcW w:w="2920" w:type="dxa"/>
          </w:tcPr>
          <w:p w14:paraId="3350B7D5" w14:textId="77777777" w:rsidR="00D7461D" w:rsidRPr="00C917B0" w:rsidRDefault="00D7461D" w:rsidP="00C47C4B">
            <w:pPr>
              <w:pStyle w:val="TAL"/>
              <w:rPr>
                <w:lang w:val="en-US"/>
              </w:rPr>
            </w:pPr>
            <w:r w:rsidRPr="00C917B0">
              <w:rPr>
                <w:lang w:val="en-US"/>
              </w:rPr>
              <w:t>RLC-SDU size</w:t>
            </w:r>
          </w:p>
        </w:tc>
        <w:tc>
          <w:tcPr>
            <w:tcW w:w="2707" w:type="dxa"/>
          </w:tcPr>
          <w:p w14:paraId="79BFC2E3" w14:textId="7C82C3E8" w:rsidR="00D7461D" w:rsidRPr="00C917B0" w:rsidRDefault="00D7461D" w:rsidP="00C47C4B">
            <w:pPr>
              <w:pStyle w:val="TAL"/>
              <w:rPr>
                <w:lang w:val="en-US"/>
              </w:rPr>
            </w:pPr>
            <w:r>
              <w:rPr>
                <w:lang w:val="en-US"/>
              </w:rPr>
              <w:t>618</w:t>
            </w:r>
            <w:r w:rsidRPr="00C917B0">
              <w:rPr>
                <w:lang w:val="en-US"/>
              </w:rPr>
              <w:t xml:space="preserve"> byte</w:t>
            </w:r>
          </w:p>
        </w:tc>
        <w:tc>
          <w:tcPr>
            <w:tcW w:w="2707" w:type="dxa"/>
          </w:tcPr>
          <w:p w14:paraId="3AA943F7" w14:textId="6E8EB3C7" w:rsidR="00D7461D" w:rsidRPr="00C917B0" w:rsidRDefault="00D7461D" w:rsidP="00C47C4B">
            <w:pPr>
              <w:pStyle w:val="TAL"/>
              <w:rPr>
                <w:lang w:val="en-US"/>
              </w:rPr>
            </w:pPr>
            <w:r>
              <w:rPr>
                <w:lang w:val="en-US"/>
              </w:rPr>
              <w:t>1332 byte</w:t>
            </w:r>
          </w:p>
        </w:tc>
      </w:tr>
      <w:tr w:rsidR="00D7461D" w:rsidRPr="00C917B0" w14:paraId="793E9A2B" w14:textId="77777777" w:rsidTr="00CF6385">
        <w:trPr>
          <w:jc w:val="center"/>
        </w:trPr>
        <w:tc>
          <w:tcPr>
            <w:tcW w:w="913" w:type="dxa"/>
            <w:tcBorders>
              <w:bottom w:val="triple" w:sz="4" w:space="0" w:color="auto"/>
            </w:tcBorders>
          </w:tcPr>
          <w:p w14:paraId="64A9FF60" w14:textId="77777777" w:rsidR="00D7461D" w:rsidRPr="00C917B0" w:rsidRDefault="00D7461D" w:rsidP="00C47C4B">
            <w:pPr>
              <w:pStyle w:val="TAL"/>
              <w:rPr>
                <w:lang w:val="en-US"/>
              </w:rPr>
            </w:pPr>
          </w:p>
        </w:tc>
        <w:tc>
          <w:tcPr>
            <w:tcW w:w="2920" w:type="dxa"/>
            <w:tcBorders>
              <w:bottom w:val="triple" w:sz="4" w:space="0" w:color="auto"/>
            </w:tcBorders>
          </w:tcPr>
          <w:p w14:paraId="68B6E6D4" w14:textId="77777777" w:rsidR="00D7461D" w:rsidRPr="00C917B0" w:rsidRDefault="00D7461D" w:rsidP="00C47C4B">
            <w:pPr>
              <w:pStyle w:val="TAL"/>
              <w:rPr>
                <w:lang w:val="en-US"/>
              </w:rPr>
            </w:pPr>
            <w:r w:rsidRPr="00C917B0">
              <w:rPr>
                <w:lang w:val="en-US"/>
              </w:rPr>
              <w:t>RLC-SDU frequency</w:t>
            </w:r>
          </w:p>
        </w:tc>
        <w:tc>
          <w:tcPr>
            <w:tcW w:w="2707" w:type="dxa"/>
            <w:tcBorders>
              <w:bottom w:val="triple" w:sz="4" w:space="0" w:color="auto"/>
            </w:tcBorders>
          </w:tcPr>
          <w:p w14:paraId="31FD81F5" w14:textId="6CDC001E" w:rsidR="00D7461D" w:rsidRPr="00C917B0" w:rsidRDefault="00D7461D" w:rsidP="00C47C4B">
            <w:pPr>
              <w:pStyle w:val="TAL"/>
              <w:rPr>
                <w:lang w:val="en-US"/>
              </w:rPr>
            </w:pPr>
            <w:r w:rsidRPr="00C917B0">
              <w:rPr>
                <w:lang w:val="en-US"/>
              </w:rPr>
              <w:t>20ms, 10ms</w:t>
            </w:r>
          </w:p>
        </w:tc>
        <w:tc>
          <w:tcPr>
            <w:tcW w:w="2707" w:type="dxa"/>
            <w:tcBorders>
              <w:bottom w:val="triple" w:sz="4" w:space="0" w:color="auto"/>
            </w:tcBorders>
          </w:tcPr>
          <w:p w14:paraId="4BC254DE" w14:textId="4EFD82C6" w:rsidR="00D7461D" w:rsidRPr="00C917B0" w:rsidRDefault="00D7461D" w:rsidP="00D7461D">
            <w:pPr>
              <w:pStyle w:val="TAL"/>
              <w:rPr>
                <w:lang w:val="en-US"/>
              </w:rPr>
            </w:pPr>
            <w:r w:rsidRPr="00C917B0">
              <w:rPr>
                <w:lang w:val="en-US"/>
              </w:rPr>
              <w:t>40ms, 10ms</w:t>
            </w:r>
          </w:p>
        </w:tc>
      </w:tr>
      <w:tr w:rsidR="0066779D" w:rsidRPr="00C917B0" w14:paraId="2483298E" w14:textId="77777777" w:rsidTr="00CF6385">
        <w:trPr>
          <w:jc w:val="center"/>
        </w:trPr>
        <w:tc>
          <w:tcPr>
            <w:tcW w:w="913" w:type="dxa"/>
            <w:tcBorders>
              <w:top w:val="triple" w:sz="4" w:space="0" w:color="auto"/>
            </w:tcBorders>
          </w:tcPr>
          <w:p w14:paraId="71AD556F" w14:textId="77777777" w:rsidR="0066779D" w:rsidRPr="00C917B0" w:rsidRDefault="0066779D" w:rsidP="00C47C4B">
            <w:pPr>
              <w:pStyle w:val="TAL"/>
              <w:rPr>
                <w:lang w:val="en-US"/>
              </w:rPr>
            </w:pPr>
          </w:p>
        </w:tc>
        <w:tc>
          <w:tcPr>
            <w:tcW w:w="2920" w:type="dxa"/>
            <w:tcBorders>
              <w:top w:val="triple" w:sz="4" w:space="0" w:color="auto"/>
            </w:tcBorders>
          </w:tcPr>
          <w:p w14:paraId="21B3803B" w14:textId="77777777" w:rsidR="0066779D" w:rsidRPr="00C917B0" w:rsidRDefault="0066779D" w:rsidP="00C47C4B">
            <w:pPr>
              <w:pStyle w:val="TAL"/>
              <w:rPr>
                <w:lang w:val="en-US"/>
              </w:rPr>
            </w:pPr>
            <w:r w:rsidRPr="00C917B0">
              <w:rPr>
                <w:lang w:val="en-US"/>
              </w:rPr>
              <w:t>MAC PDU loss pattern</w:t>
            </w:r>
          </w:p>
        </w:tc>
        <w:tc>
          <w:tcPr>
            <w:tcW w:w="2707" w:type="dxa"/>
            <w:tcBorders>
              <w:top w:val="triple" w:sz="4" w:space="0" w:color="auto"/>
            </w:tcBorders>
          </w:tcPr>
          <w:p w14:paraId="694BD1E3" w14:textId="77777777" w:rsidR="0066779D" w:rsidRPr="00C917B0" w:rsidRDefault="0066779D" w:rsidP="00C47C4B">
            <w:pPr>
              <w:pStyle w:val="TAL"/>
              <w:rPr>
                <w:lang w:val="en-US"/>
              </w:rPr>
            </w:pPr>
            <w:r w:rsidRPr="00C917B0">
              <w:rPr>
                <w:lang w:val="en-US"/>
              </w:rPr>
              <w:t>iid random</w:t>
            </w:r>
          </w:p>
        </w:tc>
        <w:tc>
          <w:tcPr>
            <w:tcW w:w="2707" w:type="dxa"/>
            <w:tcBorders>
              <w:top w:val="triple" w:sz="4" w:space="0" w:color="auto"/>
            </w:tcBorders>
          </w:tcPr>
          <w:p w14:paraId="7E4B297A" w14:textId="754CEC72" w:rsidR="0066779D" w:rsidRPr="00C917B0" w:rsidRDefault="006B1CD2" w:rsidP="00C47C4B">
            <w:pPr>
              <w:pStyle w:val="TAL"/>
              <w:rPr>
                <w:lang w:val="en-US"/>
              </w:rPr>
            </w:pPr>
            <w:r>
              <w:rPr>
                <w:lang w:val="en-US"/>
              </w:rPr>
              <w:t>Markov</w:t>
            </w:r>
          </w:p>
        </w:tc>
      </w:tr>
      <w:tr w:rsidR="0066779D" w:rsidRPr="00C917B0" w14:paraId="61C96CF1" w14:textId="77777777" w:rsidTr="0066779D">
        <w:trPr>
          <w:jc w:val="center"/>
        </w:trPr>
        <w:tc>
          <w:tcPr>
            <w:tcW w:w="913" w:type="dxa"/>
          </w:tcPr>
          <w:p w14:paraId="56DDE65B" w14:textId="77777777" w:rsidR="0066779D" w:rsidRPr="00C917B0" w:rsidRDefault="0066779D" w:rsidP="00C47C4B">
            <w:pPr>
              <w:pStyle w:val="TAL"/>
              <w:rPr>
                <w:lang w:val="en-US"/>
              </w:rPr>
            </w:pPr>
          </w:p>
        </w:tc>
        <w:tc>
          <w:tcPr>
            <w:tcW w:w="2920" w:type="dxa"/>
          </w:tcPr>
          <w:p w14:paraId="19DB0CA0" w14:textId="77777777" w:rsidR="0066779D" w:rsidRPr="00C917B0" w:rsidRDefault="0066779D" w:rsidP="00C47C4B">
            <w:pPr>
              <w:pStyle w:val="TAL"/>
              <w:rPr>
                <w:lang w:val="en-US"/>
              </w:rPr>
            </w:pPr>
            <w:r w:rsidRPr="00C917B0">
              <w:rPr>
                <w:lang w:val="en-US"/>
              </w:rPr>
              <w:t>MAC-PDU loss probability</w:t>
            </w:r>
          </w:p>
        </w:tc>
        <w:tc>
          <w:tcPr>
            <w:tcW w:w="2707" w:type="dxa"/>
          </w:tcPr>
          <w:p w14:paraId="0A8C4FA2" w14:textId="77777777" w:rsidR="0066779D" w:rsidRPr="00C917B0" w:rsidRDefault="0066779D" w:rsidP="00C47C4B">
            <w:pPr>
              <w:pStyle w:val="TAL"/>
              <w:rPr>
                <w:lang w:val="en-US"/>
              </w:rPr>
            </w:pPr>
            <w:r w:rsidRPr="00C917B0">
              <w:rPr>
                <w:lang w:val="en-US"/>
              </w:rPr>
              <w:t>1%, 2%, 5%, 10%, 20%</w:t>
            </w:r>
          </w:p>
        </w:tc>
        <w:tc>
          <w:tcPr>
            <w:tcW w:w="2707" w:type="dxa"/>
          </w:tcPr>
          <w:p w14:paraId="03800842" w14:textId="2317C182" w:rsidR="0066779D" w:rsidRPr="00C917B0" w:rsidRDefault="006B1CD2" w:rsidP="00C47C4B">
            <w:pPr>
              <w:pStyle w:val="TAL"/>
              <w:rPr>
                <w:lang w:val="en-US"/>
              </w:rPr>
            </w:pPr>
            <w:r>
              <w:rPr>
                <w:lang w:val="en-US"/>
              </w:rPr>
              <w:t>1% BLER, 5% BLER</w:t>
            </w:r>
          </w:p>
        </w:tc>
      </w:tr>
    </w:tbl>
    <w:p w14:paraId="28CD6D49" w14:textId="61EE961F" w:rsidR="00B05889" w:rsidRPr="003C6266" w:rsidRDefault="00B05889" w:rsidP="0095539D">
      <w:pPr>
        <w:jc w:val="both"/>
        <w:rPr>
          <w:lang w:val="en-US"/>
        </w:rPr>
      </w:pPr>
    </w:p>
    <w:p w14:paraId="215BF428" w14:textId="77777777" w:rsidR="00194FCE" w:rsidRDefault="00194FCE" w:rsidP="00194FCE">
      <w:pPr>
        <w:pStyle w:val="berschrift2"/>
      </w:pPr>
      <w:bookmarkStart w:id="8" w:name="_Toc289193182"/>
      <w:r w:rsidRPr="003C6266">
        <w:t>Simulation conditions and assumptions (UTRAN)</w:t>
      </w:r>
      <w:bookmarkEnd w:id="8"/>
    </w:p>
    <w:p w14:paraId="200399E4" w14:textId="0C5EAA77" w:rsidR="00C177E7" w:rsidRDefault="00C177E7" w:rsidP="00C177E7">
      <w:r>
        <w:t>The simulation conditions for UTRAN</w:t>
      </w:r>
      <w:r w:rsidR="005F2108">
        <w:t>-based MBMS</w:t>
      </w:r>
      <w:r>
        <w:t xml:space="preserve"> are provided in </w:t>
      </w:r>
      <w:r w:rsidR="008B11F1">
        <w:fldChar w:fldCharType="begin"/>
      </w:r>
      <w:r w:rsidR="008B11F1">
        <w:instrText xml:space="preserve"> REF _Ref181171685 \h </w:instrText>
      </w:r>
      <w:r w:rsidR="008B11F1">
        <w:fldChar w:fldCharType="separate"/>
      </w:r>
      <w:r w:rsidR="00CF6385">
        <w:t xml:space="preserve">Table </w:t>
      </w:r>
      <w:r w:rsidR="00CF6385">
        <w:rPr>
          <w:noProof/>
        </w:rPr>
        <w:t>5</w:t>
      </w:r>
      <w:r w:rsidR="008B11F1">
        <w:fldChar w:fldCharType="end"/>
      </w:r>
      <w:r w:rsidR="008B11F1">
        <w:t>.</w:t>
      </w:r>
    </w:p>
    <w:p w14:paraId="19E23413" w14:textId="10E47822" w:rsidR="00317612" w:rsidRPr="00C177E7" w:rsidRDefault="00AF04B8" w:rsidP="00C177E7">
      <w:r w:rsidRPr="00AF04B8">
        <w:rPr>
          <w:highlight w:val="yellow"/>
        </w:rPr>
        <w:t xml:space="preserve">NOTE: </w:t>
      </w:r>
      <w:r w:rsidR="000A08B1" w:rsidRPr="00AF04B8">
        <w:rPr>
          <w:highlight w:val="yellow"/>
        </w:rPr>
        <w:t>Additional details on the simulation methodology are provided in contribution S4-AHI</w:t>
      </w:r>
      <w:r w:rsidR="00BA3749">
        <w:rPr>
          <w:highlight w:val="yellow"/>
        </w:rPr>
        <w:t>-</w:t>
      </w:r>
      <w:r w:rsidR="00DF0BB7">
        <w:rPr>
          <w:highlight w:val="yellow"/>
        </w:rPr>
        <w:t>236 and should be viewed as simulation guidelines</w:t>
      </w:r>
      <w:r w:rsidRPr="00AF04B8">
        <w:rPr>
          <w:highlight w:val="yellow"/>
        </w:rPr>
        <w:t>.</w:t>
      </w:r>
    </w:p>
    <w:p w14:paraId="7C75087F" w14:textId="55299504" w:rsidR="00C177E7" w:rsidRDefault="00C177E7" w:rsidP="00C177E7">
      <w:pPr>
        <w:pStyle w:val="Beschriftung"/>
        <w:keepNext/>
        <w:jc w:val="center"/>
      </w:pPr>
      <w:bookmarkStart w:id="9" w:name="_Ref181171685"/>
      <w:r>
        <w:t xml:space="preserve">Table </w:t>
      </w:r>
      <w:r>
        <w:fldChar w:fldCharType="begin"/>
      </w:r>
      <w:r>
        <w:instrText xml:space="preserve"> SEQ Table \* ARABIC </w:instrText>
      </w:r>
      <w:r>
        <w:fldChar w:fldCharType="separate"/>
      </w:r>
      <w:r w:rsidR="00CF6385">
        <w:rPr>
          <w:noProof/>
        </w:rPr>
        <w:t>5</w:t>
      </w:r>
      <w:r>
        <w:fldChar w:fldCharType="end"/>
      </w:r>
      <w:bookmarkEnd w:id="9"/>
      <w:r>
        <w:t xml:space="preserve"> Simulation Conditions for UTRAN-based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194FCE" w:rsidRPr="003C6266" w14:paraId="0AA0F849" w14:textId="77777777" w:rsidTr="00194FCE">
        <w:trPr>
          <w:jc w:val="center"/>
        </w:trPr>
        <w:tc>
          <w:tcPr>
            <w:tcW w:w="4603" w:type="dxa"/>
            <w:gridSpan w:val="2"/>
          </w:tcPr>
          <w:p w14:paraId="5FB26691" w14:textId="77777777" w:rsidR="00194FCE" w:rsidRPr="003C6266" w:rsidRDefault="00194FCE" w:rsidP="00194FCE">
            <w:pPr>
              <w:pStyle w:val="TAL"/>
              <w:rPr>
                <w:b/>
                <w:lang w:val="en-US"/>
              </w:rPr>
            </w:pPr>
            <w:r w:rsidRPr="003C6266">
              <w:rPr>
                <w:b/>
                <w:lang w:val="en-US"/>
              </w:rPr>
              <w:t>UTRAN Download</w:t>
            </w:r>
          </w:p>
        </w:tc>
        <w:tc>
          <w:tcPr>
            <w:tcW w:w="4644" w:type="dxa"/>
          </w:tcPr>
          <w:p w14:paraId="5A159FD1" w14:textId="77777777" w:rsidR="00194FCE" w:rsidRPr="003C6266" w:rsidRDefault="00194FCE" w:rsidP="00194FCE">
            <w:pPr>
              <w:pStyle w:val="TAL"/>
              <w:rPr>
                <w:b/>
                <w:lang w:val="en-US"/>
              </w:rPr>
            </w:pPr>
          </w:p>
        </w:tc>
      </w:tr>
      <w:tr w:rsidR="00194FCE" w:rsidRPr="003C6266" w14:paraId="7212F093" w14:textId="77777777" w:rsidTr="00194FCE">
        <w:trPr>
          <w:jc w:val="center"/>
        </w:trPr>
        <w:tc>
          <w:tcPr>
            <w:tcW w:w="913" w:type="dxa"/>
          </w:tcPr>
          <w:p w14:paraId="5C61B673" w14:textId="77777777" w:rsidR="00194FCE" w:rsidRPr="003C6266" w:rsidRDefault="00194FCE" w:rsidP="00194FCE">
            <w:pPr>
              <w:pStyle w:val="TAL"/>
              <w:rPr>
                <w:lang w:val="en-US"/>
              </w:rPr>
            </w:pPr>
          </w:p>
        </w:tc>
        <w:tc>
          <w:tcPr>
            <w:tcW w:w="3690" w:type="dxa"/>
          </w:tcPr>
          <w:p w14:paraId="2BA140E1" w14:textId="77777777" w:rsidR="00194FCE" w:rsidRPr="003C6266" w:rsidRDefault="00194FCE" w:rsidP="00194FCE">
            <w:pPr>
              <w:pStyle w:val="TAL"/>
              <w:rPr>
                <w:lang w:val="en-US"/>
              </w:rPr>
            </w:pPr>
            <w:r w:rsidRPr="003C6266">
              <w:rPr>
                <w:lang w:val="en-US"/>
              </w:rPr>
              <w:t>Bearer rates</w:t>
            </w:r>
          </w:p>
        </w:tc>
        <w:tc>
          <w:tcPr>
            <w:tcW w:w="4644" w:type="dxa"/>
          </w:tcPr>
          <w:p w14:paraId="6442CF2D" w14:textId="77777777" w:rsidR="00194FCE" w:rsidRPr="003C6266" w:rsidRDefault="00194FCE" w:rsidP="00194FCE">
            <w:pPr>
              <w:pStyle w:val="TAL"/>
              <w:rPr>
                <w:lang w:val="en-US"/>
              </w:rPr>
            </w:pPr>
            <w:r w:rsidRPr="003C6266">
              <w:rPr>
                <w:lang w:val="en-US"/>
              </w:rPr>
              <w:t>64 kbit/s, 128 kbit/s, 256 kbit/s</w:t>
            </w:r>
          </w:p>
        </w:tc>
      </w:tr>
      <w:tr w:rsidR="00194FCE" w:rsidRPr="003C6266" w14:paraId="2936B7E8" w14:textId="77777777" w:rsidTr="00194FCE">
        <w:trPr>
          <w:jc w:val="center"/>
        </w:trPr>
        <w:tc>
          <w:tcPr>
            <w:tcW w:w="913" w:type="dxa"/>
          </w:tcPr>
          <w:p w14:paraId="5BA42193" w14:textId="77777777" w:rsidR="00194FCE" w:rsidRPr="003C6266" w:rsidRDefault="00194FCE" w:rsidP="00194FCE">
            <w:pPr>
              <w:pStyle w:val="TAL"/>
              <w:rPr>
                <w:lang w:val="en-US"/>
              </w:rPr>
            </w:pPr>
          </w:p>
        </w:tc>
        <w:tc>
          <w:tcPr>
            <w:tcW w:w="3690" w:type="dxa"/>
          </w:tcPr>
          <w:p w14:paraId="42A8ED14" w14:textId="6FE6F898" w:rsidR="00194FCE" w:rsidRPr="003C6266" w:rsidRDefault="00194FCE" w:rsidP="00194FCE">
            <w:pPr>
              <w:pStyle w:val="TAL"/>
              <w:rPr>
                <w:lang w:val="en-US"/>
              </w:rPr>
            </w:pPr>
            <w:r w:rsidRPr="003C6266">
              <w:rPr>
                <w:lang w:val="en-US"/>
              </w:rPr>
              <w:t>RLC</w:t>
            </w:r>
            <w:r w:rsidR="004B4793">
              <w:rPr>
                <w:lang w:val="en-US"/>
              </w:rPr>
              <w:t>-</w:t>
            </w:r>
            <w:r w:rsidRPr="003C6266">
              <w:rPr>
                <w:lang w:val="en-US"/>
              </w:rPr>
              <w:t>PDU size</w:t>
            </w:r>
          </w:p>
        </w:tc>
        <w:tc>
          <w:tcPr>
            <w:tcW w:w="4644" w:type="dxa"/>
          </w:tcPr>
          <w:p w14:paraId="659BE896" w14:textId="77777777" w:rsidR="00194FCE" w:rsidRPr="003C6266" w:rsidRDefault="00194FCE" w:rsidP="00194FCE">
            <w:pPr>
              <w:pStyle w:val="TAL"/>
              <w:rPr>
                <w:lang w:val="en-US"/>
              </w:rPr>
            </w:pPr>
            <w:r w:rsidRPr="003C6266">
              <w:rPr>
                <w:lang w:val="en-US"/>
              </w:rPr>
              <w:t>640 bytes, 1 280 bytes, 1 280 bytes respectively</w:t>
            </w:r>
          </w:p>
        </w:tc>
      </w:tr>
      <w:tr w:rsidR="00194FCE" w:rsidRPr="003C6266" w14:paraId="7325BAE1" w14:textId="77777777" w:rsidTr="00194FCE">
        <w:trPr>
          <w:jc w:val="center"/>
        </w:trPr>
        <w:tc>
          <w:tcPr>
            <w:tcW w:w="913" w:type="dxa"/>
          </w:tcPr>
          <w:p w14:paraId="333A0AF6" w14:textId="77777777" w:rsidR="00194FCE" w:rsidRPr="003C6266" w:rsidRDefault="00194FCE" w:rsidP="00194FCE">
            <w:pPr>
              <w:pStyle w:val="TAL"/>
              <w:rPr>
                <w:lang w:val="en-US"/>
              </w:rPr>
            </w:pPr>
          </w:p>
        </w:tc>
        <w:tc>
          <w:tcPr>
            <w:tcW w:w="3690" w:type="dxa"/>
          </w:tcPr>
          <w:p w14:paraId="54C34460" w14:textId="224EEA9B" w:rsidR="00194FCE" w:rsidRPr="003C6266" w:rsidRDefault="00194FCE" w:rsidP="00194FCE">
            <w:pPr>
              <w:pStyle w:val="TAL"/>
              <w:rPr>
                <w:lang w:val="en-US"/>
              </w:rPr>
            </w:pPr>
            <w:r w:rsidRPr="003C6266">
              <w:rPr>
                <w:lang w:val="en-US"/>
              </w:rPr>
              <w:t>RLC</w:t>
            </w:r>
            <w:r w:rsidR="004B4793">
              <w:rPr>
                <w:lang w:val="en-US"/>
              </w:rPr>
              <w:t>-PDU</w:t>
            </w:r>
            <w:r w:rsidRPr="003C6266">
              <w:rPr>
                <w:lang w:val="en-US"/>
              </w:rPr>
              <w:t xml:space="preserve"> BLER</w:t>
            </w:r>
          </w:p>
        </w:tc>
        <w:tc>
          <w:tcPr>
            <w:tcW w:w="4644" w:type="dxa"/>
          </w:tcPr>
          <w:p w14:paraId="6222FBE0" w14:textId="77777777" w:rsidR="00194FCE" w:rsidRPr="003C6266" w:rsidRDefault="00194FCE" w:rsidP="00194FCE">
            <w:pPr>
              <w:pStyle w:val="TAL"/>
              <w:rPr>
                <w:lang w:val="en-US"/>
              </w:rPr>
            </w:pPr>
            <w:r w:rsidRPr="003C6266">
              <w:rPr>
                <w:lang w:val="en-US"/>
              </w:rPr>
              <w:t>1%, 5%, 10%, 15%, 20%, 30%</w:t>
            </w:r>
          </w:p>
        </w:tc>
      </w:tr>
      <w:tr w:rsidR="00194FCE" w:rsidRPr="003C6266" w14:paraId="73EEF769" w14:textId="77777777" w:rsidTr="00194FCE">
        <w:trPr>
          <w:jc w:val="center"/>
        </w:trPr>
        <w:tc>
          <w:tcPr>
            <w:tcW w:w="913" w:type="dxa"/>
          </w:tcPr>
          <w:p w14:paraId="097F4945" w14:textId="77777777" w:rsidR="00194FCE" w:rsidRPr="003C6266" w:rsidRDefault="00194FCE" w:rsidP="00194FCE">
            <w:pPr>
              <w:pStyle w:val="TAL"/>
              <w:rPr>
                <w:lang w:val="en-US"/>
              </w:rPr>
            </w:pPr>
          </w:p>
        </w:tc>
        <w:tc>
          <w:tcPr>
            <w:tcW w:w="3690" w:type="dxa"/>
          </w:tcPr>
          <w:p w14:paraId="732A9589" w14:textId="7BDF148D" w:rsidR="00194FCE" w:rsidRPr="003C6266" w:rsidRDefault="00194FCE" w:rsidP="00194FCE">
            <w:pPr>
              <w:pStyle w:val="TAL"/>
              <w:rPr>
                <w:lang w:val="en-US"/>
              </w:rPr>
            </w:pPr>
            <w:r w:rsidRPr="003C6266">
              <w:rPr>
                <w:lang w:val="en-US"/>
              </w:rPr>
              <w:t>RLC</w:t>
            </w:r>
            <w:r w:rsidR="004B4793">
              <w:rPr>
                <w:lang w:val="en-US"/>
              </w:rPr>
              <w:t>-</w:t>
            </w:r>
            <w:r w:rsidR="004B4793" w:rsidRPr="003C6266">
              <w:rPr>
                <w:lang w:val="en-US"/>
              </w:rPr>
              <w:t>PDU</w:t>
            </w:r>
            <w:r w:rsidRPr="003C6266">
              <w:rPr>
                <w:lang w:val="en-US"/>
              </w:rPr>
              <w:t xml:space="preserve"> block loss pattern</w:t>
            </w:r>
          </w:p>
        </w:tc>
        <w:tc>
          <w:tcPr>
            <w:tcW w:w="4644" w:type="dxa"/>
          </w:tcPr>
          <w:p w14:paraId="43B78ED2" w14:textId="77777777" w:rsidR="00194FCE" w:rsidRPr="003C6266" w:rsidRDefault="00194FCE" w:rsidP="00194FCE">
            <w:pPr>
              <w:pStyle w:val="TAL"/>
              <w:rPr>
                <w:lang w:val="en-US"/>
              </w:rPr>
            </w:pPr>
            <w:r w:rsidRPr="003C6266">
              <w:rPr>
                <w:lang w:val="en-US"/>
              </w:rPr>
              <w:t>Independent random loss</w:t>
            </w:r>
          </w:p>
        </w:tc>
      </w:tr>
      <w:tr w:rsidR="00194FCE" w:rsidRPr="003C6266" w14:paraId="371D8BD9" w14:textId="77777777" w:rsidTr="00194FCE">
        <w:trPr>
          <w:jc w:val="center"/>
        </w:trPr>
        <w:tc>
          <w:tcPr>
            <w:tcW w:w="913" w:type="dxa"/>
          </w:tcPr>
          <w:p w14:paraId="31967147" w14:textId="77777777" w:rsidR="00194FCE" w:rsidRPr="003C6266" w:rsidRDefault="00194FCE" w:rsidP="00194FCE">
            <w:pPr>
              <w:pStyle w:val="TAL"/>
              <w:rPr>
                <w:lang w:val="en-US"/>
              </w:rPr>
            </w:pPr>
          </w:p>
        </w:tc>
        <w:tc>
          <w:tcPr>
            <w:tcW w:w="3690" w:type="dxa"/>
          </w:tcPr>
          <w:p w14:paraId="73848DA0" w14:textId="77777777" w:rsidR="00194FCE" w:rsidRPr="003C6266" w:rsidRDefault="00194FCE" w:rsidP="00194FCE">
            <w:pPr>
              <w:pStyle w:val="TAL"/>
              <w:rPr>
                <w:lang w:val="en-US"/>
              </w:rPr>
            </w:pPr>
            <w:r w:rsidRPr="003C6266">
              <w:rPr>
                <w:lang w:val="en-US"/>
              </w:rPr>
              <w:t>Number of trials</w:t>
            </w:r>
          </w:p>
        </w:tc>
        <w:tc>
          <w:tcPr>
            <w:tcW w:w="4644" w:type="dxa"/>
          </w:tcPr>
          <w:p w14:paraId="3F3A355A" w14:textId="77777777" w:rsidR="00194FCE" w:rsidRPr="003C6266" w:rsidRDefault="00194FCE" w:rsidP="00194FCE">
            <w:pPr>
              <w:pStyle w:val="TAL"/>
              <w:rPr>
                <w:lang w:val="en-US"/>
              </w:rPr>
            </w:pPr>
            <w:r w:rsidRPr="003C6266">
              <w:rPr>
                <w:lang w:val="en-US"/>
              </w:rPr>
              <w:t xml:space="preserve">At least 10,000 for files </w:t>
            </w:r>
            <w:r w:rsidRPr="003C6266">
              <w:rPr>
                <w:lang w:val="en-US"/>
              </w:rPr>
              <w:sym w:font="Symbol" w:char="F0A3"/>
            </w:r>
            <w:r w:rsidRPr="003C6266">
              <w:rPr>
                <w:lang w:val="en-US"/>
              </w:rPr>
              <w:t xml:space="preserve"> 512 KB, 3,000 for 3 072 KB</w:t>
            </w:r>
          </w:p>
        </w:tc>
      </w:tr>
      <w:tr w:rsidR="00194FCE" w:rsidRPr="003C6266" w14:paraId="0B11E6FC" w14:textId="77777777" w:rsidTr="00194FCE">
        <w:trPr>
          <w:jc w:val="center"/>
        </w:trPr>
        <w:tc>
          <w:tcPr>
            <w:tcW w:w="913" w:type="dxa"/>
          </w:tcPr>
          <w:p w14:paraId="038AC89F" w14:textId="77777777" w:rsidR="00194FCE" w:rsidRPr="003C6266" w:rsidRDefault="00194FCE" w:rsidP="00194FCE">
            <w:pPr>
              <w:pStyle w:val="TAL"/>
              <w:rPr>
                <w:lang w:val="en-US"/>
              </w:rPr>
            </w:pPr>
          </w:p>
        </w:tc>
        <w:tc>
          <w:tcPr>
            <w:tcW w:w="3690" w:type="dxa"/>
          </w:tcPr>
          <w:p w14:paraId="7E3F257E" w14:textId="77777777" w:rsidR="00194FCE" w:rsidRPr="003C6266" w:rsidRDefault="00194FCE" w:rsidP="00194FCE">
            <w:pPr>
              <w:pStyle w:val="TAL"/>
              <w:rPr>
                <w:lang w:val="en-US"/>
              </w:rPr>
            </w:pPr>
            <w:r w:rsidRPr="003C6266">
              <w:rPr>
                <w:lang w:val="en-US"/>
              </w:rPr>
              <w:t>File sizes</w:t>
            </w:r>
          </w:p>
        </w:tc>
        <w:tc>
          <w:tcPr>
            <w:tcW w:w="4644" w:type="dxa"/>
          </w:tcPr>
          <w:p w14:paraId="578E59A5" w14:textId="77777777" w:rsidR="00194FCE" w:rsidRPr="003C6266" w:rsidRDefault="00194FCE" w:rsidP="00194FCE">
            <w:pPr>
              <w:pStyle w:val="TAL"/>
              <w:rPr>
                <w:lang w:val="en-US"/>
              </w:rPr>
            </w:pPr>
            <w:r w:rsidRPr="003C6266">
              <w:rPr>
                <w:lang w:val="en-US"/>
              </w:rPr>
              <w:t>50 KB, 512 KB, 3 072 KB</w:t>
            </w:r>
          </w:p>
        </w:tc>
      </w:tr>
      <w:tr w:rsidR="00194FCE" w:rsidRPr="003C6266" w14:paraId="7C87A11F" w14:textId="77777777" w:rsidTr="00194FCE">
        <w:trPr>
          <w:jc w:val="center"/>
        </w:trPr>
        <w:tc>
          <w:tcPr>
            <w:tcW w:w="913" w:type="dxa"/>
          </w:tcPr>
          <w:p w14:paraId="48D7156F" w14:textId="77777777" w:rsidR="00194FCE" w:rsidRPr="003C6266" w:rsidRDefault="00194FCE" w:rsidP="00194FCE">
            <w:pPr>
              <w:pStyle w:val="TAL"/>
              <w:rPr>
                <w:lang w:val="en-US"/>
              </w:rPr>
            </w:pPr>
          </w:p>
        </w:tc>
        <w:tc>
          <w:tcPr>
            <w:tcW w:w="3690" w:type="dxa"/>
          </w:tcPr>
          <w:p w14:paraId="7E5E0C87" w14:textId="77777777" w:rsidR="00194FCE" w:rsidRPr="003C6266" w:rsidRDefault="00194FCE" w:rsidP="00194FCE">
            <w:pPr>
              <w:pStyle w:val="TAL"/>
              <w:rPr>
                <w:lang w:val="en-US"/>
              </w:rPr>
            </w:pPr>
            <w:r w:rsidRPr="003C6266">
              <w:rPr>
                <w:lang w:val="en-US"/>
              </w:rPr>
              <w:t>FLUTE payload size</w:t>
            </w:r>
          </w:p>
        </w:tc>
        <w:tc>
          <w:tcPr>
            <w:tcW w:w="4644" w:type="dxa"/>
          </w:tcPr>
          <w:p w14:paraId="791382A3" w14:textId="77777777" w:rsidR="00194FCE" w:rsidRPr="003C6266" w:rsidRDefault="00194FCE" w:rsidP="00194FCE">
            <w:pPr>
              <w:pStyle w:val="TAL"/>
              <w:rPr>
                <w:lang w:val="en-US"/>
              </w:rPr>
            </w:pPr>
            <w:r w:rsidRPr="003C6266">
              <w:rPr>
                <w:lang w:val="en-US"/>
              </w:rPr>
              <w:t>456 bytes</w:t>
            </w:r>
          </w:p>
        </w:tc>
      </w:tr>
      <w:tr w:rsidR="00194FCE" w:rsidRPr="003C6266" w14:paraId="4F1EF905" w14:textId="77777777" w:rsidTr="00194FCE">
        <w:trPr>
          <w:jc w:val="center"/>
        </w:trPr>
        <w:tc>
          <w:tcPr>
            <w:tcW w:w="913" w:type="dxa"/>
          </w:tcPr>
          <w:p w14:paraId="7A3D107A" w14:textId="77777777" w:rsidR="00194FCE" w:rsidRPr="003C6266" w:rsidRDefault="00194FCE" w:rsidP="00194FCE">
            <w:pPr>
              <w:pStyle w:val="TAL"/>
              <w:rPr>
                <w:lang w:val="en-US"/>
              </w:rPr>
            </w:pPr>
          </w:p>
        </w:tc>
        <w:tc>
          <w:tcPr>
            <w:tcW w:w="3690" w:type="dxa"/>
          </w:tcPr>
          <w:p w14:paraId="13AE2005" w14:textId="77777777" w:rsidR="00194FCE" w:rsidRPr="003C6266" w:rsidRDefault="00194FCE" w:rsidP="00194FCE">
            <w:pPr>
              <w:pStyle w:val="TAL"/>
              <w:rPr>
                <w:lang w:val="en-US"/>
              </w:rPr>
            </w:pPr>
            <w:r w:rsidRPr="003C6266">
              <w:rPr>
                <w:lang w:val="en-US"/>
              </w:rPr>
              <w:t>ROHC</w:t>
            </w:r>
          </w:p>
        </w:tc>
        <w:tc>
          <w:tcPr>
            <w:tcW w:w="4644" w:type="dxa"/>
          </w:tcPr>
          <w:p w14:paraId="1A0F117F" w14:textId="77777777" w:rsidR="00194FCE" w:rsidRPr="003C6266" w:rsidRDefault="00194FCE" w:rsidP="00194FCE">
            <w:pPr>
              <w:pStyle w:val="TAL"/>
              <w:rPr>
                <w:lang w:val="en-US"/>
              </w:rPr>
            </w:pPr>
            <w:r w:rsidRPr="003C6266">
              <w:rPr>
                <w:lang w:val="en-US"/>
              </w:rPr>
              <w:t>No</w:t>
            </w:r>
          </w:p>
        </w:tc>
      </w:tr>
      <w:tr w:rsidR="00194FCE" w:rsidRPr="003C6266" w14:paraId="6DDF9FAE" w14:textId="77777777" w:rsidTr="00194FCE">
        <w:trPr>
          <w:jc w:val="center"/>
        </w:trPr>
        <w:tc>
          <w:tcPr>
            <w:tcW w:w="913" w:type="dxa"/>
          </w:tcPr>
          <w:p w14:paraId="72442462" w14:textId="77777777" w:rsidR="00194FCE" w:rsidRPr="003C6266" w:rsidRDefault="00194FCE" w:rsidP="00194FCE">
            <w:pPr>
              <w:pStyle w:val="TAL"/>
              <w:rPr>
                <w:lang w:val="en-US"/>
              </w:rPr>
            </w:pPr>
          </w:p>
        </w:tc>
        <w:tc>
          <w:tcPr>
            <w:tcW w:w="3690" w:type="dxa"/>
          </w:tcPr>
          <w:p w14:paraId="3B34AF33" w14:textId="77777777" w:rsidR="00194FCE" w:rsidRPr="003C6266" w:rsidRDefault="00194FCE" w:rsidP="00194FCE">
            <w:pPr>
              <w:pStyle w:val="TAL"/>
              <w:rPr>
                <w:lang w:val="en-US"/>
              </w:rPr>
            </w:pPr>
            <w:r w:rsidRPr="003C6266">
              <w:rPr>
                <w:lang w:val="en-US"/>
              </w:rPr>
              <w:t>IPv4/UDP header</w:t>
            </w:r>
          </w:p>
        </w:tc>
        <w:tc>
          <w:tcPr>
            <w:tcW w:w="4644" w:type="dxa"/>
          </w:tcPr>
          <w:p w14:paraId="6F320B12" w14:textId="77777777" w:rsidR="00194FCE" w:rsidRPr="003C6266" w:rsidRDefault="00194FCE" w:rsidP="00194FCE">
            <w:pPr>
              <w:pStyle w:val="TAL"/>
              <w:rPr>
                <w:lang w:val="en-US"/>
              </w:rPr>
            </w:pPr>
            <w:r w:rsidRPr="003C6266">
              <w:rPr>
                <w:lang w:val="en-US"/>
              </w:rPr>
              <w:t>28 bytes</w:t>
            </w:r>
          </w:p>
        </w:tc>
      </w:tr>
      <w:tr w:rsidR="00194FCE" w:rsidRPr="003C6266" w14:paraId="72AC272E" w14:textId="77777777" w:rsidTr="00194FCE">
        <w:trPr>
          <w:jc w:val="center"/>
        </w:trPr>
        <w:tc>
          <w:tcPr>
            <w:tcW w:w="913" w:type="dxa"/>
          </w:tcPr>
          <w:p w14:paraId="36FDD703" w14:textId="77777777" w:rsidR="00194FCE" w:rsidRPr="003C6266" w:rsidRDefault="00194FCE" w:rsidP="00194FCE">
            <w:pPr>
              <w:pStyle w:val="TAL"/>
              <w:rPr>
                <w:lang w:val="en-US"/>
              </w:rPr>
            </w:pPr>
          </w:p>
        </w:tc>
        <w:tc>
          <w:tcPr>
            <w:tcW w:w="3690" w:type="dxa"/>
          </w:tcPr>
          <w:p w14:paraId="432E7138" w14:textId="77777777" w:rsidR="00194FCE" w:rsidRPr="003C6266" w:rsidRDefault="00194FCE" w:rsidP="00194FCE">
            <w:pPr>
              <w:pStyle w:val="TAL"/>
              <w:rPr>
                <w:lang w:val="en-US"/>
              </w:rPr>
            </w:pPr>
            <w:r w:rsidRPr="003C6266">
              <w:rPr>
                <w:lang w:val="en-US"/>
              </w:rPr>
              <w:t>FLUTE header</w:t>
            </w:r>
          </w:p>
        </w:tc>
        <w:tc>
          <w:tcPr>
            <w:tcW w:w="4644" w:type="dxa"/>
          </w:tcPr>
          <w:p w14:paraId="67BA5718" w14:textId="77777777" w:rsidR="00194FCE" w:rsidRPr="003C6266" w:rsidRDefault="00194FCE" w:rsidP="00194FCE">
            <w:pPr>
              <w:pStyle w:val="TAL"/>
              <w:rPr>
                <w:lang w:val="en-US"/>
              </w:rPr>
            </w:pPr>
            <w:r w:rsidRPr="003C6266">
              <w:rPr>
                <w:lang w:val="en-US"/>
              </w:rPr>
              <w:t>16 bytes</w:t>
            </w:r>
          </w:p>
        </w:tc>
      </w:tr>
      <w:tr w:rsidR="00194FCE" w:rsidRPr="003C6266" w14:paraId="347FA1A4" w14:textId="77777777" w:rsidTr="00194FCE">
        <w:trPr>
          <w:jc w:val="center"/>
        </w:trPr>
        <w:tc>
          <w:tcPr>
            <w:tcW w:w="913" w:type="dxa"/>
          </w:tcPr>
          <w:p w14:paraId="51680C64" w14:textId="77777777" w:rsidR="00194FCE" w:rsidRPr="003C6266" w:rsidRDefault="00194FCE" w:rsidP="00194FCE">
            <w:pPr>
              <w:pStyle w:val="TAL"/>
              <w:rPr>
                <w:lang w:val="en-US"/>
              </w:rPr>
            </w:pPr>
          </w:p>
        </w:tc>
        <w:tc>
          <w:tcPr>
            <w:tcW w:w="3690" w:type="dxa"/>
          </w:tcPr>
          <w:p w14:paraId="1FB03BC3" w14:textId="77777777" w:rsidR="00194FCE" w:rsidRPr="003C6266" w:rsidRDefault="00194FCE" w:rsidP="00194FCE">
            <w:pPr>
              <w:pStyle w:val="TAL"/>
              <w:rPr>
                <w:lang w:val="en-US"/>
              </w:rPr>
            </w:pPr>
            <w:r w:rsidRPr="003C6266">
              <w:rPr>
                <w:lang w:val="en-US"/>
              </w:rPr>
              <w:t>FEC overhead</w:t>
            </w:r>
          </w:p>
        </w:tc>
        <w:tc>
          <w:tcPr>
            <w:tcW w:w="4644" w:type="dxa"/>
          </w:tcPr>
          <w:p w14:paraId="46F15CBD" w14:textId="77777777" w:rsidR="00194FCE" w:rsidRPr="003C6266" w:rsidRDefault="00194FCE" w:rsidP="00194FCE">
            <w:pPr>
              <w:pStyle w:val="TAL"/>
              <w:rPr>
                <w:lang w:val="en-US"/>
              </w:rPr>
            </w:pPr>
            <w:r w:rsidRPr="003C6266">
              <w:rPr>
                <w:lang w:val="en-US"/>
              </w:rPr>
              <w:t xml:space="preserve">Varied in steps of X packets, where X=ceil(0.005N) and N is the number of packets containing source data </w:t>
            </w:r>
          </w:p>
        </w:tc>
      </w:tr>
      <w:tr w:rsidR="00AF04B8" w:rsidRPr="003C6266" w14:paraId="0718572A" w14:textId="77777777" w:rsidTr="00AF04B8">
        <w:trPr>
          <w:jc w:val="center"/>
        </w:trPr>
        <w:tc>
          <w:tcPr>
            <w:tcW w:w="4603" w:type="dxa"/>
            <w:gridSpan w:val="2"/>
          </w:tcPr>
          <w:p w14:paraId="18535A98" w14:textId="77777777" w:rsidR="00AF04B8" w:rsidRPr="003C6266" w:rsidRDefault="00AF04B8" w:rsidP="00AF04B8">
            <w:pPr>
              <w:pStyle w:val="TAL"/>
              <w:rPr>
                <w:b/>
                <w:lang w:val="en-US"/>
              </w:rPr>
            </w:pPr>
            <w:r w:rsidRPr="003C6266">
              <w:rPr>
                <w:b/>
                <w:lang w:val="en-US"/>
              </w:rPr>
              <w:t>UTRAN Streaming</w:t>
            </w:r>
          </w:p>
        </w:tc>
        <w:tc>
          <w:tcPr>
            <w:tcW w:w="4644" w:type="dxa"/>
          </w:tcPr>
          <w:p w14:paraId="50C74113" w14:textId="77777777" w:rsidR="00AF04B8" w:rsidRPr="003C6266" w:rsidRDefault="00AF04B8" w:rsidP="00AF04B8">
            <w:pPr>
              <w:pStyle w:val="TAL"/>
              <w:rPr>
                <w:b/>
                <w:lang w:val="en-US"/>
              </w:rPr>
            </w:pPr>
          </w:p>
        </w:tc>
      </w:tr>
      <w:tr w:rsidR="00AF04B8" w:rsidRPr="003C6266" w14:paraId="6A362458" w14:textId="77777777" w:rsidTr="00AF04B8">
        <w:trPr>
          <w:jc w:val="center"/>
        </w:trPr>
        <w:tc>
          <w:tcPr>
            <w:tcW w:w="913" w:type="dxa"/>
          </w:tcPr>
          <w:p w14:paraId="4BD490E4" w14:textId="77777777" w:rsidR="00AF04B8" w:rsidRPr="003C6266" w:rsidRDefault="00AF04B8" w:rsidP="00AF04B8">
            <w:pPr>
              <w:pStyle w:val="TAL"/>
              <w:rPr>
                <w:lang w:val="en-US"/>
              </w:rPr>
            </w:pPr>
          </w:p>
        </w:tc>
        <w:tc>
          <w:tcPr>
            <w:tcW w:w="3690" w:type="dxa"/>
          </w:tcPr>
          <w:p w14:paraId="34C7623B" w14:textId="77777777" w:rsidR="00AF04B8" w:rsidRPr="003C6266" w:rsidRDefault="00AF04B8" w:rsidP="00AF04B8">
            <w:pPr>
              <w:pStyle w:val="TAL"/>
              <w:rPr>
                <w:lang w:val="en-US"/>
              </w:rPr>
            </w:pPr>
            <w:r w:rsidRPr="003C6266">
              <w:rPr>
                <w:lang w:val="en-US"/>
              </w:rPr>
              <w:t>Bearer rates</w:t>
            </w:r>
          </w:p>
        </w:tc>
        <w:tc>
          <w:tcPr>
            <w:tcW w:w="4644" w:type="dxa"/>
          </w:tcPr>
          <w:p w14:paraId="60103E62" w14:textId="77777777" w:rsidR="00AF04B8" w:rsidRPr="003C6266" w:rsidRDefault="00AF04B8" w:rsidP="00AF04B8">
            <w:pPr>
              <w:pStyle w:val="TAL"/>
              <w:rPr>
                <w:lang w:val="en-US"/>
              </w:rPr>
            </w:pPr>
            <w:r w:rsidRPr="003C6266">
              <w:rPr>
                <w:lang w:val="en-US"/>
              </w:rPr>
              <w:t>64 kbit/s, 128 kbit/s and 256 kbit/s</w:t>
            </w:r>
          </w:p>
        </w:tc>
      </w:tr>
      <w:tr w:rsidR="00AF04B8" w:rsidRPr="003C6266" w14:paraId="2CF8C560" w14:textId="77777777" w:rsidTr="00AF04B8">
        <w:trPr>
          <w:jc w:val="center"/>
        </w:trPr>
        <w:tc>
          <w:tcPr>
            <w:tcW w:w="913" w:type="dxa"/>
          </w:tcPr>
          <w:p w14:paraId="3A1D2FA4" w14:textId="77777777" w:rsidR="00AF04B8" w:rsidRPr="003C6266" w:rsidRDefault="00AF04B8" w:rsidP="00AF04B8">
            <w:pPr>
              <w:pStyle w:val="TAL"/>
              <w:rPr>
                <w:lang w:val="en-US"/>
              </w:rPr>
            </w:pPr>
          </w:p>
        </w:tc>
        <w:tc>
          <w:tcPr>
            <w:tcW w:w="3690" w:type="dxa"/>
          </w:tcPr>
          <w:p w14:paraId="0CB98118" w14:textId="77777777" w:rsidR="00AF04B8" w:rsidRPr="003C6266" w:rsidRDefault="00AF04B8" w:rsidP="00AF04B8">
            <w:pPr>
              <w:pStyle w:val="TAL"/>
              <w:rPr>
                <w:lang w:val="en-US"/>
              </w:rPr>
            </w:pPr>
            <w:r w:rsidRPr="003C6266">
              <w:rPr>
                <w:lang w:val="en-US"/>
              </w:rPr>
              <w:t>RLC PDU size</w:t>
            </w:r>
          </w:p>
        </w:tc>
        <w:tc>
          <w:tcPr>
            <w:tcW w:w="4644" w:type="dxa"/>
          </w:tcPr>
          <w:p w14:paraId="439A3961" w14:textId="77777777" w:rsidR="00AF04B8" w:rsidRPr="003C6266" w:rsidRDefault="00AF04B8" w:rsidP="00AF04B8">
            <w:pPr>
              <w:pStyle w:val="TAL"/>
              <w:rPr>
                <w:lang w:val="en-US"/>
              </w:rPr>
            </w:pPr>
            <w:r w:rsidRPr="003C6266">
              <w:rPr>
                <w:lang w:val="en-US"/>
              </w:rPr>
              <w:t>640 bytes (for 64 kbit/s bearer)</w:t>
            </w:r>
          </w:p>
          <w:p w14:paraId="0E9818E8" w14:textId="77777777" w:rsidR="00AF04B8" w:rsidRPr="003C6266" w:rsidRDefault="00AF04B8" w:rsidP="00AF04B8">
            <w:pPr>
              <w:pStyle w:val="TAL"/>
              <w:rPr>
                <w:lang w:val="en-US"/>
              </w:rPr>
            </w:pPr>
            <w:r w:rsidRPr="003C6266">
              <w:rPr>
                <w:lang w:val="en-US"/>
              </w:rPr>
              <w:t>1280 bytes (for 128 kbit/s bearer)</w:t>
            </w:r>
          </w:p>
          <w:p w14:paraId="7C002783" w14:textId="77777777" w:rsidR="00AF04B8" w:rsidRPr="003C6266" w:rsidRDefault="00AF04B8" w:rsidP="00AF04B8">
            <w:pPr>
              <w:pStyle w:val="TAL"/>
              <w:rPr>
                <w:lang w:val="en-US"/>
              </w:rPr>
            </w:pPr>
            <w:r w:rsidRPr="003C6266">
              <w:rPr>
                <w:lang w:val="en-US"/>
              </w:rPr>
              <w:t>1280 bytes (for 256 kbit/s bearer)</w:t>
            </w:r>
          </w:p>
        </w:tc>
      </w:tr>
      <w:tr w:rsidR="00AF04B8" w:rsidRPr="003C6266" w14:paraId="6885E3F8" w14:textId="77777777" w:rsidTr="00AF04B8">
        <w:trPr>
          <w:jc w:val="center"/>
        </w:trPr>
        <w:tc>
          <w:tcPr>
            <w:tcW w:w="913" w:type="dxa"/>
          </w:tcPr>
          <w:p w14:paraId="5EB8C638" w14:textId="77777777" w:rsidR="00AF04B8" w:rsidRPr="003C6266" w:rsidRDefault="00AF04B8" w:rsidP="00AF04B8">
            <w:pPr>
              <w:pStyle w:val="TAL"/>
              <w:rPr>
                <w:lang w:val="en-US"/>
              </w:rPr>
            </w:pPr>
          </w:p>
        </w:tc>
        <w:tc>
          <w:tcPr>
            <w:tcW w:w="3690" w:type="dxa"/>
          </w:tcPr>
          <w:p w14:paraId="71994415" w14:textId="77777777" w:rsidR="00AF04B8" w:rsidRPr="003C6266" w:rsidRDefault="00AF04B8" w:rsidP="00AF04B8">
            <w:pPr>
              <w:pStyle w:val="TAL"/>
              <w:rPr>
                <w:lang w:val="en-US"/>
              </w:rPr>
            </w:pPr>
            <w:r w:rsidRPr="003C6266">
              <w:rPr>
                <w:lang w:val="en-US"/>
              </w:rPr>
              <w:t>RLC BLER</w:t>
            </w:r>
          </w:p>
        </w:tc>
        <w:tc>
          <w:tcPr>
            <w:tcW w:w="4644" w:type="dxa"/>
          </w:tcPr>
          <w:p w14:paraId="1FD5CF7E" w14:textId="77777777" w:rsidR="00AF04B8" w:rsidRPr="003C6266" w:rsidRDefault="00AF04B8" w:rsidP="00AF04B8">
            <w:pPr>
              <w:pStyle w:val="TAL"/>
              <w:rPr>
                <w:lang w:val="en-US"/>
              </w:rPr>
            </w:pPr>
            <w:r w:rsidRPr="003C6266">
              <w:rPr>
                <w:lang w:val="en-US"/>
              </w:rPr>
              <w:t>1 %, 5 %, 10 %, 15 %, 20 %, 30 %</w:t>
            </w:r>
          </w:p>
        </w:tc>
      </w:tr>
      <w:tr w:rsidR="00AF04B8" w:rsidRPr="003C6266" w14:paraId="0598B15A" w14:textId="77777777" w:rsidTr="00AF04B8">
        <w:trPr>
          <w:jc w:val="center"/>
        </w:trPr>
        <w:tc>
          <w:tcPr>
            <w:tcW w:w="913" w:type="dxa"/>
          </w:tcPr>
          <w:p w14:paraId="7387A112" w14:textId="77777777" w:rsidR="00AF04B8" w:rsidRPr="003C6266" w:rsidRDefault="00AF04B8" w:rsidP="00AF04B8">
            <w:pPr>
              <w:pStyle w:val="TAL"/>
              <w:rPr>
                <w:lang w:val="en-US"/>
              </w:rPr>
            </w:pPr>
          </w:p>
        </w:tc>
        <w:tc>
          <w:tcPr>
            <w:tcW w:w="3690" w:type="dxa"/>
          </w:tcPr>
          <w:p w14:paraId="353B12AC" w14:textId="77777777" w:rsidR="00AF04B8" w:rsidRPr="003C6266" w:rsidRDefault="00AF04B8" w:rsidP="00AF04B8">
            <w:pPr>
              <w:pStyle w:val="TAL"/>
              <w:rPr>
                <w:lang w:val="en-US"/>
              </w:rPr>
            </w:pPr>
            <w:r w:rsidRPr="003C6266">
              <w:rPr>
                <w:lang w:val="en-US"/>
              </w:rPr>
              <w:t>RLC block loss pattern</w:t>
            </w:r>
          </w:p>
        </w:tc>
        <w:tc>
          <w:tcPr>
            <w:tcW w:w="4644" w:type="dxa"/>
          </w:tcPr>
          <w:p w14:paraId="36480FF3" w14:textId="77777777" w:rsidR="00AF04B8" w:rsidRPr="003C6266" w:rsidRDefault="00AF04B8" w:rsidP="00AF04B8">
            <w:pPr>
              <w:pStyle w:val="TAL"/>
              <w:rPr>
                <w:lang w:val="en-US"/>
              </w:rPr>
            </w:pPr>
            <w:r w:rsidRPr="003C6266">
              <w:rPr>
                <w:lang w:val="en-US"/>
              </w:rPr>
              <w:t>Independent random loss</w:t>
            </w:r>
          </w:p>
        </w:tc>
      </w:tr>
      <w:tr w:rsidR="00AF04B8" w:rsidRPr="003C6266" w14:paraId="680E18C6" w14:textId="77777777" w:rsidTr="00AF04B8">
        <w:trPr>
          <w:jc w:val="center"/>
        </w:trPr>
        <w:tc>
          <w:tcPr>
            <w:tcW w:w="913" w:type="dxa"/>
          </w:tcPr>
          <w:p w14:paraId="4DD87587" w14:textId="77777777" w:rsidR="00AF04B8" w:rsidRPr="003C6266" w:rsidRDefault="00AF04B8" w:rsidP="00AF04B8">
            <w:pPr>
              <w:pStyle w:val="TAL"/>
              <w:rPr>
                <w:lang w:val="en-US"/>
              </w:rPr>
            </w:pPr>
          </w:p>
        </w:tc>
        <w:tc>
          <w:tcPr>
            <w:tcW w:w="3690" w:type="dxa"/>
          </w:tcPr>
          <w:p w14:paraId="04219FDA" w14:textId="77777777" w:rsidR="00AF04B8" w:rsidRPr="003C6266" w:rsidRDefault="00AF04B8" w:rsidP="00AF04B8">
            <w:pPr>
              <w:pStyle w:val="TAL"/>
              <w:rPr>
                <w:lang w:val="en-US"/>
              </w:rPr>
            </w:pPr>
            <w:r>
              <w:rPr>
                <w:lang w:val="en-US"/>
              </w:rPr>
              <w:t>Content length</w:t>
            </w:r>
          </w:p>
        </w:tc>
        <w:tc>
          <w:tcPr>
            <w:tcW w:w="4644" w:type="dxa"/>
          </w:tcPr>
          <w:p w14:paraId="18FE1F93" w14:textId="77777777" w:rsidR="00AF04B8" w:rsidRPr="003C6266" w:rsidRDefault="00AF04B8" w:rsidP="00AF04B8">
            <w:pPr>
              <w:pStyle w:val="TAL"/>
              <w:rPr>
                <w:lang w:val="en-US"/>
              </w:rPr>
            </w:pPr>
            <w:r w:rsidRPr="003C6266">
              <w:rPr>
                <w:lang w:val="en-US"/>
              </w:rPr>
              <w:t>24 hours</w:t>
            </w:r>
            <w:r>
              <w:rPr>
                <w:lang w:val="en-US"/>
              </w:rPr>
              <w:t xml:space="preserve"> of media content</w:t>
            </w:r>
          </w:p>
        </w:tc>
      </w:tr>
      <w:tr w:rsidR="00AF04B8" w:rsidRPr="003C6266" w14:paraId="45141FDC" w14:textId="77777777" w:rsidTr="00AF04B8">
        <w:trPr>
          <w:jc w:val="center"/>
        </w:trPr>
        <w:tc>
          <w:tcPr>
            <w:tcW w:w="913" w:type="dxa"/>
          </w:tcPr>
          <w:p w14:paraId="7FD963FB" w14:textId="77777777" w:rsidR="00AF04B8" w:rsidRPr="003C6266" w:rsidRDefault="00AF04B8" w:rsidP="00AF04B8">
            <w:pPr>
              <w:pStyle w:val="TAL"/>
              <w:rPr>
                <w:lang w:val="en-US"/>
              </w:rPr>
            </w:pPr>
          </w:p>
        </w:tc>
        <w:tc>
          <w:tcPr>
            <w:tcW w:w="3690" w:type="dxa"/>
          </w:tcPr>
          <w:p w14:paraId="51DD7E48" w14:textId="77777777" w:rsidR="00AF04B8" w:rsidRPr="003C6266" w:rsidRDefault="00AF04B8" w:rsidP="00AF04B8">
            <w:pPr>
              <w:pStyle w:val="TAL"/>
              <w:rPr>
                <w:lang w:val="en-US"/>
              </w:rPr>
            </w:pPr>
            <w:r w:rsidRPr="003C6266">
              <w:rPr>
                <w:lang w:val="en-US"/>
              </w:rPr>
              <w:t>Media rates</w:t>
            </w:r>
          </w:p>
        </w:tc>
        <w:tc>
          <w:tcPr>
            <w:tcW w:w="4644" w:type="dxa"/>
          </w:tcPr>
          <w:p w14:paraId="394271CA" w14:textId="77777777" w:rsidR="00AF04B8" w:rsidRPr="003C6266" w:rsidRDefault="00AF04B8" w:rsidP="00AF04B8">
            <w:pPr>
              <w:pStyle w:val="TAL"/>
              <w:rPr>
                <w:lang w:val="en-US"/>
              </w:rPr>
            </w:pPr>
            <w:r w:rsidRPr="003C6266">
              <w:rPr>
                <w:lang w:val="en-US"/>
              </w:rPr>
              <w:t xml:space="preserve">Varied by steps of 1 % of bearer rate, assuming only a single media stream </w:t>
            </w:r>
            <w:r>
              <w:rPr>
                <w:lang w:val="en-US"/>
              </w:rPr>
              <w:t xml:space="preserve">with constant bitrate </w:t>
            </w:r>
            <w:r w:rsidRPr="003C6266">
              <w:rPr>
                <w:lang w:val="en-US"/>
              </w:rPr>
              <w:t>(see note 1)</w:t>
            </w:r>
          </w:p>
        </w:tc>
      </w:tr>
      <w:tr w:rsidR="00AF04B8" w:rsidRPr="003C6266" w14:paraId="598C886C" w14:textId="77777777" w:rsidTr="00AF04B8">
        <w:trPr>
          <w:jc w:val="center"/>
        </w:trPr>
        <w:tc>
          <w:tcPr>
            <w:tcW w:w="913" w:type="dxa"/>
          </w:tcPr>
          <w:p w14:paraId="30170DB8" w14:textId="77777777" w:rsidR="00AF04B8" w:rsidRPr="003C6266" w:rsidRDefault="00AF04B8" w:rsidP="00AF04B8">
            <w:pPr>
              <w:pStyle w:val="TAL"/>
              <w:rPr>
                <w:lang w:val="en-US"/>
              </w:rPr>
            </w:pPr>
          </w:p>
        </w:tc>
        <w:tc>
          <w:tcPr>
            <w:tcW w:w="3690" w:type="dxa"/>
          </w:tcPr>
          <w:p w14:paraId="7F761AAA" w14:textId="77777777" w:rsidR="00AF04B8" w:rsidRPr="003C6266" w:rsidRDefault="00AF04B8" w:rsidP="00AF04B8">
            <w:pPr>
              <w:pStyle w:val="TAL"/>
              <w:rPr>
                <w:lang w:val="en-US"/>
              </w:rPr>
            </w:pPr>
            <w:r w:rsidRPr="003C6266">
              <w:rPr>
                <w:lang w:val="en-US"/>
              </w:rPr>
              <w:t>FEC overhead</w:t>
            </w:r>
          </w:p>
        </w:tc>
        <w:tc>
          <w:tcPr>
            <w:tcW w:w="4644" w:type="dxa"/>
          </w:tcPr>
          <w:p w14:paraId="70E9EF41" w14:textId="77777777" w:rsidR="00AF04B8" w:rsidRPr="003C6266" w:rsidRDefault="00AF04B8" w:rsidP="00AF04B8">
            <w:pPr>
              <w:pStyle w:val="TAL"/>
              <w:rPr>
                <w:lang w:val="en-US"/>
              </w:rPr>
            </w:pPr>
            <w:r w:rsidRPr="003C6266">
              <w:rPr>
                <w:lang w:val="en-US"/>
              </w:rPr>
              <w:t>Varied to sum FEC and Media to equal bearer rate</w:t>
            </w:r>
          </w:p>
        </w:tc>
      </w:tr>
      <w:tr w:rsidR="00AF04B8" w:rsidRPr="003C6266" w14:paraId="5EB6CEAB" w14:textId="77777777" w:rsidTr="00AF04B8">
        <w:trPr>
          <w:jc w:val="center"/>
        </w:trPr>
        <w:tc>
          <w:tcPr>
            <w:tcW w:w="913" w:type="dxa"/>
          </w:tcPr>
          <w:p w14:paraId="7F5A8227" w14:textId="77777777" w:rsidR="00AF04B8" w:rsidRPr="003C6266" w:rsidRDefault="00AF04B8" w:rsidP="00AF04B8">
            <w:pPr>
              <w:pStyle w:val="TAL"/>
              <w:rPr>
                <w:lang w:val="en-US"/>
              </w:rPr>
            </w:pPr>
          </w:p>
        </w:tc>
        <w:tc>
          <w:tcPr>
            <w:tcW w:w="3690" w:type="dxa"/>
          </w:tcPr>
          <w:p w14:paraId="4E401A16" w14:textId="77777777" w:rsidR="00AF04B8" w:rsidRPr="003C6266" w:rsidRDefault="00AF04B8" w:rsidP="00AF04B8">
            <w:pPr>
              <w:pStyle w:val="TAL"/>
              <w:rPr>
                <w:lang w:val="en-US"/>
              </w:rPr>
            </w:pPr>
            <w:r w:rsidRPr="003C6266">
              <w:rPr>
                <w:lang w:val="en-US"/>
              </w:rPr>
              <w:t>Source packet RTP payload size</w:t>
            </w:r>
          </w:p>
        </w:tc>
        <w:tc>
          <w:tcPr>
            <w:tcW w:w="4644" w:type="dxa"/>
          </w:tcPr>
          <w:p w14:paraId="0C35AB04" w14:textId="77777777" w:rsidR="00AF04B8" w:rsidRPr="003C6266" w:rsidRDefault="00AF04B8" w:rsidP="00AF04B8">
            <w:pPr>
              <w:pStyle w:val="TAL"/>
              <w:rPr>
                <w:lang w:val="en-US"/>
              </w:rPr>
            </w:pPr>
            <w:r w:rsidRPr="003C6266">
              <w:rPr>
                <w:lang w:val="en-US"/>
              </w:rPr>
              <w:t>64 kbit/s: 456 bytes</w:t>
            </w:r>
          </w:p>
          <w:p w14:paraId="01EE76F3" w14:textId="77777777" w:rsidR="00AF04B8" w:rsidRPr="003C6266" w:rsidRDefault="00AF04B8" w:rsidP="00AF04B8">
            <w:pPr>
              <w:pStyle w:val="TAL"/>
              <w:rPr>
                <w:lang w:val="en-US"/>
              </w:rPr>
            </w:pPr>
            <w:r w:rsidRPr="003C6266">
              <w:rPr>
                <w:lang w:val="en-US"/>
              </w:rPr>
              <w:t>128 kbit/s: 456 bytes</w:t>
            </w:r>
          </w:p>
          <w:p w14:paraId="3455E81F" w14:textId="77777777" w:rsidR="00AF04B8" w:rsidRPr="003C6266" w:rsidRDefault="00AF04B8" w:rsidP="00AF04B8">
            <w:pPr>
              <w:pStyle w:val="TAL"/>
              <w:rPr>
                <w:lang w:val="en-US"/>
              </w:rPr>
            </w:pPr>
            <w:r w:rsidRPr="003C6266">
              <w:rPr>
                <w:lang w:val="en-US"/>
              </w:rPr>
              <w:t>256 kbit/s: 768 bytes</w:t>
            </w:r>
          </w:p>
        </w:tc>
      </w:tr>
      <w:tr w:rsidR="00AF04B8" w:rsidRPr="003C6266" w14:paraId="6FE17771" w14:textId="77777777" w:rsidTr="00AF04B8">
        <w:trPr>
          <w:jc w:val="center"/>
        </w:trPr>
        <w:tc>
          <w:tcPr>
            <w:tcW w:w="913" w:type="dxa"/>
          </w:tcPr>
          <w:p w14:paraId="26236C0F" w14:textId="77777777" w:rsidR="00AF04B8" w:rsidRPr="003C6266" w:rsidRDefault="00AF04B8" w:rsidP="00AF04B8">
            <w:pPr>
              <w:pStyle w:val="TAL"/>
              <w:rPr>
                <w:lang w:val="en-US"/>
              </w:rPr>
            </w:pPr>
          </w:p>
        </w:tc>
        <w:tc>
          <w:tcPr>
            <w:tcW w:w="3690" w:type="dxa"/>
          </w:tcPr>
          <w:p w14:paraId="37F5518B" w14:textId="77777777" w:rsidR="00AF04B8" w:rsidRPr="003C6266" w:rsidRDefault="00AF04B8" w:rsidP="00AF04B8">
            <w:pPr>
              <w:pStyle w:val="TAL"/>
              <w:rPr>
                <w:lang w:val="en-US"/>
              </w:rPr>
            </w:pPr>
            <w:r w:rsidRPr="003C6266">
              <w:rPr>
                <w:lang w:val="en-US"/>
              </w:rPr>
              <w:t>Repair packet RTP payload size</w:t>
            </w:r>
          </w:p>
        </w:tc>
        <w:tc>
          <w:tcPr>
            <w:tcW w:w="4644" w:type="dxa"/>
          </w:tcPr>
          <w:p w14:paraId="59461005" w14:textId="77777777" w:rsidR="00AF04B8" w:rsidRPr="003C6266" w:rsidRDefault="00AF04B8" w:rsidP="00AF04B8">
            <w:pPr>
              <w:pStyle w:val="TAL"/>
              <w:rPr>
                <w:lang w:val="en-US"/>
              </w:rPr>
            </w:pPr>
            <w:r w:rsidRPr="003C6266">
              <w:rPr>
                <w:lang w:val="en-US"/>
              </w:rPr>
              <w:t>Minimum value supported by the FEC code which is not less than 470 (for 64 kbit/s and 128 kbit/s) and 782 (for 256 kbit/s) - (see note 2)</w:t>
            </w:r>
          </w:p>
        </w:tc>
      </w:tr>
      <w:tr w:rsidR="00AF04B8" w:rsidRPr="003C6266" w14:paraId="1205C8AF" w14:textId="77777777" w:rsidTr="00AF04B8">
        <w:trPr>
          <w:jc w:val="center"/>
        </w:trPr>
        <w:tc>
          <w:tcPr>
            <w:tcW w:w="913" w:type="dxa"/>
          </w:tcPr>
          <w:p w14:paraId="37B00BE8" w14:textId="77777777" w:rsidR="00AF04B8" w:rsidRPr="003C6266" w:rsidRDefault="00AF04B8" w:rsidP="00AF04B8">
            <w:pPr>
              <w:pStyle w:val="TAL"/>
              <w:rPr>
                <w:lang w:val="en-US"/>
              </w:rPr>
            </w:pPr>
          </w:p>
        </w:tc>
        <w:tc>
          <w:tcPr>
            <w:tcW w:w="3690" w:type="dxa"/>
          </w:tcPr>
          <w:p w14:paraId="77C5A5CF" w14:textId="77777777" w:rsidR="00AF04B8" w:rsidRPr="003C6266" w:rsidRDefault="00AF04B8" w:rsidP="00AF04B8">
            <w:pPr>
              <w:pStyle w:val="TAL"/>
              <w:rPr>
                <w:lang w:val="en-US"/>
              </w:rPr>
            </w:pPr>
            <w:r w:rsidRPr="003C6266">
              <w:rPr>
                <w:lang w:val="en-US"/>
              </w:rPr>
              <w:t>Protection period</w:t>
            </w:r>
          </w:p>
        </w:tc>
        <w:tc>
          <w:tcPr>
            <w:tcW w:w="4644" w:type="dxa"/>
          </w:tcPr>
          <w:p w14:paraId="7476F0EE" w14:textId="77777777" w:rsidR="00AF04B8" w:rsidRPr="003C6266" w:rsidRDefault="00AF04B8" w:rsidP="00AF04B8">
            <w:pPr>
              <w:pStyle w:val="TAL"/>
              <w:rPr>
                <w:lang w:val="en-US"/>
              </w:rPr>
            </w:pPr>
            <w:r w:rsidRPr="003C6266">
              <w:rPr>
                <w:lang w:val="en-US"/>
              </w:rPr>
              <w:t>5 s, 20 s</w:t>
            </w:r>
          </w:p>
        </w:tc>
      </w:tr>
      <w:tr w:rsidR="00AF04B8" w:rsidRPr="003C6266" w14:paraId="18D8B823" w14:textId="77777777" w:rsidTr="00AF04B8">
        <w:trPr>
          <w:jc w:val="center"/>
        </w:trPr>
        <w:tc>
          <w:tcPr>
            <w:tcW w:w="913" w:type="dxa"/>
          </w:tcPr>
          <w:p w14:paraId="02F09C8C" w14:textId="77777777" w:rsidR="00AF04B8" w:rsidRPr="003C6266" w:rsidRDefault="00AF04B8" w:rsidP="00AF04B8">
            <w:pPr>
              <w:pStyle w:val="TAL"/>
              <w:rPr>
                <w:lang w:val="en-US"/>
              </w:rPr>
            </w:pPr>
          </w:p>
        </w:tc>
        <w:tc>
          <w:tcPr>
            <w:tcW w:w="3690" w:type="dxa"/>
          </w:tcPr>
          <w:p w14:paraId="63B25876" w14:textId="77777777" w:rsidR="00AF04B8" w:rsidRPr="003C6266" w:rsidRDefault="00AF04B8" w:rsidP="00AF04B8">
            <w:pPr>
              <w:pStyle w:val="TAL"/>
              <w:rPr>
                <w:lang w:val="en-US"/>
              </w:rPr>
            </w:pPr>
            <w:r w:rsidRPr="003C6266">
              <w:rPr>
                <w:lang w:val="en-US"/>
              </w:rPr>
              <w:t>ROHC</w:t>
            </w:r>
          </w:p>
        </w:tc>
        <w:tc>
          <w:tcPr>
            <w:tcW w:w="4644" w:type="dxa"/>
          </w:tcPr>
          <w:p w14:paraId="4BF88A26" w14:textId="77777777" w:rsidR="00AF04B8" w:rsidRPr="003C6266" w:rsidRDefault="00AF04B8" w:rsidP="00AF04B8">
            <w:pPr>
              <w:pStyle w:val="TAL"/>
              <w:rPr>
                <w:lang w:val="en-US"/>
              </w:rPr>
            </w:pPr>
            <w:r w:rsidRPr="003C6266">
              <w:rPr>
                <w:lang w:val="en-US"/>
              </w:rPr>
              <w:t>No</w:t>
            </w:r>
          </w:p>
        </w:tc>
      </w:tr>
      <w:tr w:rsidR="00AF04B8" w:rsidRPr="003C6266" w14:paraId="362D3D11" w14:textId="77777777" w:rsidTr="00AF04B8">
        <w:trPr>
          <w:jc w:val="center"/>
        </w:trPr>
        <w:tc>
          <w:tcPr>
            <w:tcW w:w="913" w:type="dxa"/>
          </w:tcPr>
          <w:p w14:paraId="4D1CD282" w14:textId="77777777" w:rsidR="00AF04B8" w:rsidRPr="003C6266" w:rsidRDefault="00AF04B8" w:rsidP="00AF04B8">
            <w:pPr>
              <w:pStyle w:val="TAL"/>
              <w:rPr>
                <w:lang w:val="en-US"/>
              </w:rPr>
            </w:pPr>
          </w:p>
        </w:tc>
        <w:tc>
          <w:tcPr>
            <w:tcW w:w="3690" w:type="dxa"/>
          </w:tcPr>
          <w:p w14:paraId="65C49D1E" w14:textId="77777777" w:rsidR="00AF04B8" w:rsidRPr="003C6266" w:rsidRDefault="00AF04B8" w:rsidP="00AF04B8">
            <w:pPr>
              <w:pStyle w:val="TAL"/>
              <w:rPr>
                <w:lang w:val="en-US"/>
              </w:rPr>
            </w:pPr>
            <w:r w:rsidRPr="003C6266">
              <w:rPr>
                <w:lang w:val="en-US"/>
              </w:rPr>
              <w:t>IPv4/UDP/RTP header</w:t>
            </w:r>
          </w:p>
        </w:tc>
        <w:tc>
          <w:tcPr>
            <w:tcW w:w="4644" w:type="dxa"/>
          </w:tcPr>
          <w:p w14:paraId="42CC6436" w14:textId="77777777" w:rsidR="00AF04B8" w:rsidRPr="003C6266" w:rsidRDefault="00AF04B8" w:rsidP="00AF04B8">
            <w:pPr>
              <w:pStyle w:val="TAL"/>
              <w:rPr>
                <w:lang w:val="en-US"/>
              </w:rPr>
            </w:pPr>
            <w:r w:rsidRPr="003C6266">
              <w:rPr>
                <w:lang w:val="en-US"/>
              </w:rPr>
              <w:t>40</w:t>
            </w:r>
          </w:p>
        </w:tc>
      </w:tr>
      <w:tr w:rsidR="00AF04B8" w:rsidRPr="003C6266" w14:paraId="0D5EE82E" w14:textId="77777777" w:rsidTr="00AF04B8">
        <w:trPr>
          <w:jc w:val="center"/>
        </w:trPr>
        <w:tc>
          <w:tcPr>
            <w:tcW w:w="9247" w:type="dxa"/>
            <w:gridSpan w:val="3"/>
          </w:tcPr>
          <w:p w14:paraId="008C79AA" w14:textId="77777777" w:rsidR="00AF04B8" w:rsidRPr="003C6266" w:rsidRDefault="00AF04B8" w:rsidP="00AF04B8">
            <w:pPr>
              <w:pStyle w:val="TAN"/>
              <w:rPr>
                <w:lang w:val="en-US"/>
              </w:rPr>
            </w:pPr>
            <w:r w:rsidRPr="003C6266">
              <w:rPr>
                <w:lang w:val="en-US"/>
              </w:rPr>
              <w:t>NOTE 1:</w:t>
            </w:r>
            <w:r w:rsidRPr="003C6266">
              <w:rPr>
                <w:lang w:val="en-US"/>
              </w:rPr>
              <w:tab/>
              <w:t>In practice, multiple media streams may be carried within a single MBMS bearer. However, only a single media stream is considered for FEC simulation purposes for simplicity.</w:t>
            </w:r>
          </w:p>
          <w:p w14:paraId="282422FC" w14:textId="77777777" w:rsidR="00AF04B8" w:rsidRPr="003C6266" w:rsidRDefault="00AF04B8" w:rsidP="00AF04B8">
            <w:pPr>
              <w:pStyle w:val="TAN"/>
              <w:rPr>
                <w:lang w:val="en-US"/>
              </w:rPr>
            </w:pPr>
            <w:r w:rsidRPr="003C6266">
              <w:rPr>
                <w:lang w:val="en-US"/>
              </w:rPr>
              <w:t>NOTE 2:</w:t>
            </w:r>
            <w:r w:rsidRPr="003C6266">
              <w:rPr>
                <w:lang w:val="en-US"/>
              </w:rPr>
              <w:tab/>
              <w:t>The last repair packet of a block may be shorter if supported by the FEC code in order to fit within the protection period.</w:t>
            </w:r>
          </w:p>
        </w:tc>
      </w:tr>
    </w:tbl>
    <w:p w14:paraId="2CC24DF9" w14:textId="77777777" w:rsidR="00B13B00" w:rsidRDefault="00B13B00" w:rsidP="00B13B00">
      <w:pPr>
        <w:pStyle w:val="berschrift2"/>
      </w:pPr>
      <w:r w:rsidRPr="003C6266">
        <w:t>Simulation conditions and assumptions (LTE eMBMS)</w:t>
      </w:r>
    </w:p>
    <w:p w14:paraId="7A29B691" w14:textId="73C0132E" w:rsidR="004C1728" w:rsidRDefault="004C1728" w:rsidP="004C1728">
      <w:r>
        <w:t>The simulation conditions for LTE-based MBMS are provided in</w:t>
      </w:r>
      <w:r w:rsidR="00C91C33">
        <w:t xml:space="preserve"> </w:t>
      </w:r>
      <w:r w:rsidR="00C91C33">
        <w:fldChar w:fldCharType="begin"/>
      </w:r>
      <w:r w:rsidR="00C91C33">
        <w:instrText xml:space="preserve"> REF _Ref181171791 \h </w:instrText>
      </w:r>
      <w:r w:rsidR="00C91C33">
        <w:fldChar w:fldCharType="separate"/>
      </w:r>
      <w:r w:rsidR="00CF6385">
        <w:t xml:space="preserve">Table </w:t>
      </w:r>
      <w:r w:rsidR="00CF6385">
        <w:rPr>
          <w:noProof/>
        </w:rPr>
        <w:t>6</w:t>
      </w:r>
      <w:r w:rsidR="00C91C33">
        <w:fldChar w:fldCharType="end"/>
      </w:r>
      <w:r>
        <w:t>.</w:t>
      </w:r>
    </w:p>
    <w:p w14:paraId="32357D73" w14:textId="7C143F15" w:rsidR="00FD03C9" w:rsidRDefault="00FD03C9" w:rsidP="004C1728">
      <w:r w:rsidRPr="00AF04B8">
        <w:rPr>
          <w:highlight w:val="yellow"/>
        </w:rPr>
        <w:t>NOTE: Additional details on the simulation methodology are pro</w:t>
      </w:r>
      <w:r w:rsidR="00DF0BB7">
        <w:rPr>
          <w:highlight w:val="yellow"/>
        </w:rPr>
        <w:t>vided in contribution S4-AHI236 and should be used as guidelines for simulations</w:t>
      </w:r>
      <w:r w:rsidRPr="00AF04B8">
        <w:rPr>
          <w:highlight w:val="yellow"/>
        </w:rPr>
        <w:t>.</w:t>
      </w:r>
    </w:p>
    <w:p w14:paraId="18239510" w14:textId="77777777" w:rsidR="00FD03C9" w:rsidRPr="005F2108" w:rsidRDefault="00FD03C9" w:rsidP="00FD03C9">
      <w:pPr>
        <w:pStyle w:val="Beschriftung"/>
        <w:keepNext/>
        <w:jc w:val="center"/>
      </w:pPr>
      <w:bookmarkStart w:id="10" w:name="_Ref181171791"/>
      <w:r>
        <w:t xml:space="preserve">Table </w:t>
      </w:r>
      <w:r>
        <w:fldChar w:fldCharType="begin"/>
      </w:r>
      <w:r>
        <w:instrText xml:space="preserve"> SEQ Table \* ARABIC </w:instrText>
      </w:r>
      <w:r>
        <w:fldChar w:fldCharType="separate"/>
      </w:r>
      <w:r w:rsidR="00CF6385">
        <w:rPr>
          <w:noProof/>
        </w:rPr>
        <w:t>6</w:t>
      </w:r>
      <w:r>
        <w:rPr>
          <w:noProof/>
        </w:rPr>
        <w:fldChar w:fldCharType="end"/>
      </w:r>
      <w:bookmarkEnd w:id="10"/>
      <w:r>
        <w:t xml:space="preserve"> Simulation Conditions for LTE-based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FD03C9" w:rsidRPr="003C6266" w14:paraId="4F30216D" w14:textId="77777777" w:rsidTr="00FD03C9">
        <w:trPr>
          <w:jc w:val="center"/>
        </w:trPr>
        <w:tc>
          <w:tcPr>
            <w:tcW w:w="4603" w:type="dxa"/>
            <w:gridSpan w:val="2"/>
          </w:tcPr>
          <w:p w14:paraId="281A56C3" w14:textId="77777777" w:rsidR="00FD03C9" w:rsidRPr="003C6266" w:rsidRDefault="00FD03C9" w:rsidP="00FD03C9">
            <w:pPr>
              <w:pStyle w:val="TAL"/>
              <w:rPr>
                <w:b/>
                <w:lang w:val="en-US"/>
              </w:rPr>
            </w:pPr>
            <w:r w:rsidRPr="003C6266">
              <w:rPr>
                <w:b/>
                <w:lang w:val="en-US"/>
              </w:rPr>
              <w:t>LTE eMBMS Download</w:t>
            </w:r>
          </w:p>
        </w:tc>
        <w:tc>
          <w:tcPr>
            <w:tcW w:w="4644" w:type="dxa"/>
          </w:tcPr>
          <w:p w14:paraId="157F496A" w14:textId="77777777" w:rsidR="00FD03C9" w:rsidRPr="003C6266" w:rsidRDefault="00FD03C9" w:rsidP="00FD03C9">
            <w:pPr>
              <w:pStyle w:val="TAL"/>
              <w:rPr>
                <w:b/>
                <w:lang w:val="en-US"/>
              </w:rPr>
            </w:pPr>
          </w:p>
        </w:tc>
      </w:tr>
      <w:tr w:rsidR="00FD03C9" w:rsidRPr="00C917B0" w14:paraId="58FE142A" w14:textId="77777777" w:rsidTr="00FD03C9">
        <w:trPr>
          <w:jc w:val="center"/>
        </w:trPr>
        <w:tc>
          <w:tcPr>
            <w:tcW w:w="913" w:type="dxa"/>
          </w:tcPr>
          <w:p w14:paraId="047F3C1A" w14:textId="77777777" w:rsidR="00FD03C9" w:rsidRPr="003C6266" w:rsidRDefault="00FD03C9" w:rsidP="00FD03C9">
            <w:pPr>
              <w:pStyle w:val="TAL"/>
              <w:rPr>
                <w:lang w:val="en-US"/>
              </w:rPr>
            </w:pPr>
          </w:p>
        </w:tc>
        <w:tc>
          <w:tcPr>
            <w:tcW w:w="3690" w:type="dxa"/>
          </w:tcPr>
          <w:p w14:paraId="20315B55" w14:textId="77777777" w:rsidR="00FD03C9" w:rsidRPr="00C917B0" w:rsidRDefault="00FD03C9" w:rsidP="00FD03C9">
            <w:pPr>
              <w:pStyle w:val="TAL"/>
              <w:rPr>
                <w:lang w:val="en-US"/>
              </w:rPr>
            </w:pPr>
            <w:r w:rsidRPr="00C917B0">
              <w:rPr>
                <w:lang w:val="en-US"/>
              </w:rPr>
              <w:t>RLC-SDU</w:t>
            </w:r>
          </w:p>
        </w:tc>
        <w:tc>
          <w:tcPr>
            <w:tcW w:w="4644" w:type="dxa"/>
          </w:tcPr>
          <w:p w14:paraId="208993F6" w14:textId="77777777" w:rsidR="00FD03C9" w:rsidRPr="00C917B0" w:rsidRDefault="00FD03C9" w:rsidP="00FD03C9">
            <w:pPr>
              <w:pStyle w:val="TAL"/>
              <w:rPr>
                <w:lang w:val="en-US"/>
              </w:rPr>
            </w:pPr>
            <w:r w:rsidRPr="00C917B0">
              <w:rPr>
                <w:lang w:val="en-US"/>
              </w:rPr>
              <w:t>266.4 kbit/s, 532.8 kbit/s, 1.0656Mbit/s</w:t>
            </w:r>
          </w:p>
        </w:tc>
      </w:tr>
      <w:tr w:rsidR="00FD03C9" w:rsidRPr="00C917B0" w14:paraId="66E18F85" w14:textId="77777777" w:rsidTr="00FD03C9">
        <w:trPr>
          <w:jc w:val="center"/>
        </w:trPr>
        <w:tc>
          <w:tcPr>
            <w:tcW w:w="913" w:type="dxa"/>
          </w:tcPr>
          <w:p w14:paraId="26587A42" w14:textId="77777777" w:rsidR="00FD03C9" w:rsidRPr="00C917B0" w:rsidRDefault="00FD03C9" w:rsidP="00FD03C9">
            <w:pPr>
              <w:pStyle w:val="TAL"/>
              <w:rPr>
                <w:lang w:val="en-US"/>
              </w:rPr>
            </w:pPr>
          </w:p>
        </w:tc>
        <w:tc>
          <w:tcPr>
            <w:tcW w:w="3690" w:type="dxa"/>
          </w:tcPr>
          <w:p w14:paraId="2B56F824" w14:textId="77777777" w:rsidR="00FD03C9" w:rsidRPr="00C917B0" w:rsidRDefault="00FD03C9" w:rsidP="00FD03C9">
            <w:pPr>
              <w:pStyle w:val="TAL"/>
              <w:rPr>
                <w:lang w:val="en-US"/>
              </w:rPr>
            </w:pPr>
            <w:r w:rsidRPr="00C917B0">
              <w:rPr>
                <w:lang w:val="en-US"/>
              </w:rPr>
              <w:t>RLC-SDUsize</w:t>
            </w:r>
          </w:p>
        </w:tc>
        <w:tc>
          <w:tcPr>
            <w:tcW w:w="4644" w:type="dxa"/>
          </w:tcPr>
          <w:p w14:paraId="427A3F77" w14:textId="77777777" w:rsidR="00FD03C9" w:rsidRPr="00C917B0" w:rsidRDefault="00FD03C9" w:rsidP="00FD03C9">
            <w:pPr>
              <w:pStyle w:val="TAL"/>
              <w:rPr>
                <w:lang w:val="en-US"/>
              </w:rPr>
            </w:pPr>
            <w:r w:rsidRPr="00C917B0">
              <w:rPr>
                <w:lang w:val="en-US"/>
              </w:rPr>
              <w:t>1332 byte</w:t>
            </w:r>
            <w:r>
              <w:rPr>
                <w:lang w:val="en-US"/>
              </w:rPr>
              <w:t xml:space="preserve"> </w:t>
            </w:r>
            <w:r w:rsidRPr="00FD03C9">
              <w:rPr>
                <w:highlight w:val="yellow"/>
                <w:lang w:val="en-US"/>
              </w:rPr>
              <w:t>TBD</w:t>
            </w:r>
          </w:p>
        </w:tc>
      </w:tr>
      <w:tr w:rsidR="00FD03C9" w:rsidRPr="00C917B0" w14:paraId="7A2812B7" w14:textId="77777777" w:rsidTr="00FD03C9">
        <w:trPr>
          <w:jc w:val="center"/>
        </w:trPr>
        <w:tc>
          <w:tcPr>
            <w:tcW w:w="913" w:type="dxa"/>
          </w:tcPr>
          <w:p w14:paraId="764BD29B" w14:textId="77777777" w:rsidR="00FD03C9" w:rsidRPr="00C917B0" w:rsidRDefault="00FD03C9" w:rsidP="00FD03C9">
            <w:pPr>
              <w:pStyle w:val="TAL"/>
              <w:rPr>
                <w:lang w:val="en-US"/>
              </w:rPr>
            </w:pPr>
          </w:p>
        </w:tc>
        <w:tc>
          <w:tcPr>
            <w:tcW w:w="3690" w:type="dxa"/>
          </w:tcPr>
          <w:p w14:paraId="55DB76B9" w14:textId="77777777" w:rsidR="00FD03C9" w:rsidRPr="00C917B0" w:rsidRDefault="00FD03C9" w:rsidP="00FD03C9">
            <w:pPr>
              <w:pStyle w:val="TAL"/>
              <w:rPr>
                <w:lang w:val="en-US"/>
              </w:rPr>
            </w:pPr>
            <w:r w:rsidRPr="00C917B0">
              <w:rPr>
                <w:lang w:val="en-US"/>
              </w:rPr>
              <w:t xml:space="preserve">RLC-SDU </w:t>
            </w:r>
            <w:r>
              <w:rPr>
                <w:lang w:val="en-US"/>
              </w:rPr>
              <w:t>period</w:t>
            </w:r>
          </w:p>
        </w:tc>
        <w:tc>
          <w:tcPr>
            <w:tcW w:w="4644" w:type="dxa"/>
          </w:tcPr>
          <w:p w14:paraId="5F667F22" w14:textId="77777777" w:rsidR="00FD03C9" w:rsidRDefault="00FD03C9" w:rsidP="00FD03C9">
            <w:pPr>
              <w:pStyle w:val="TAL"/>
              <w:rPr>
                <w:lang w:val="en-US"/>
              </w:rPr>
            </w:pPr>
            <w:r w:rsidRPr="00C917B0">
              <w:rPr>
                <w:lang w:val="en-US"/>
              </w:rPr>
              <w:t>40ms, 20ms, 10ms</w:t>
            </w:r>
          </w:p>
        </w:tc>
      </w:tr>
      <w:tr w:rsidR="00FD03C9" w:rsidRPr="00145478" w14:paraId="65C1D949" w14:textId="77777777" w:rsidTr="00FD03C9">
        <w:trPr>
          <w:jc w:val="center"/>
        </w:trPr>
        <w:tc>
          <w:tcPr>
            <w:tcW w:w="913" w:type="dxa"/>
          </w:tcPr>
          <w:p w14:paraId="6E62EEBD" w14:textId="77777777" w:rsidR="00FD03C9" w:rsidRPr="00C917B0" w:rsidRDefault="00FD03C9" w:rsidP="00FD03C9">
            <w:pPr>
              <w:pStyle w:val="TAL"/>
              <w:rPr>
                <w:lang w:val="en-US"/>
              </w:rPr>
            </w:pPr>
          </w:p>
        </w:tc>
        <w:tc>
          <w:tcPr>
            <w:tcW w:w="3690" w:type="dxa"/>
          </w:tcPr>
          <w:p w14:paraId="646DB707" w14:textId="77777777" w:rsidR="00FD03C9" w:rsidRPr="00C917B0" w:rsidRDefault="00FD03C9" w:rsidP="00FD03C9">
            <w:pPr>
              <w:pStyle w:val="TAL"/>
              <w:rPr>
                <w:lang w:val="en-US"/>
              </w:rPr>
            </w:pPr>
            <w:r w:rsidRPr="00C917B0">
              <w:rPr>
                <w:lang w:val="en-US"/>
              </w:rPr>
              <w:t>MAC PDU loss pattern</w:t>
            </w:r>
          </w:p>
        </w:tc>
        <w:tc>
          <w:tcPr>
            <w:tcW w:w="4644" w:type="dxa"/>
          </w:tcPr>
          <w:p w14:paraId="601376CF" w14:textId="77777777" w:rsidR="00FD03C9" w:rsidRPr="00C917B0" w:rsidRDefault="00FD03C9" w:rsidP="00FD03C9">
            <w:pPr>
              <w:pStyle w:val="TAL"/>
              <w:rPr>
                <w:lang w:val="en-US"/>
              </w:rPr>
            </w:pPr>
            <w:r w:rsidRPr="00C917B0">
              <w:rPr>
                <w:lang w:val="en-US"/>
              </w:rPr>
              <w:t>iid random</w:t>
            </w:r>
            <w:r>
              <w:rPr>
                <w:lang w:val="en-US"/>
              </w:rPr>
              <w:t xml:space="preserve"> or/and Markov model </w:t>
            </w:r>
            <w:r w:rsidRPr="00FD03C9">
              <w:rPr>
                <w:highlight w:val="yellow"/>
                <w:lang w:val="en-US"/>
              </w:rPr>
              <w:t>TBD</w:t>
            </w:r>
          </w:p>
        </w:tc>
      </w:tr>
      <w:tr w:rsidR="00FD03C9" w:rsidRPr="00C917B0" w14:paraId="7FABD3F8" w14:textId="77777777" w:rsidTr="00FD03C9">
        <w:trPr>
          <w:jc w:val="center"/>
        </w:trPr>
        <w:tc>
          <w:tcPr>
            <w:tcW w:w="913" w:type="dxa"/>
          </w:tcPr>
          <w:p w14:paraId="58B9A98C" w14:textId="77777777" w:rsidR="00FD03C9" w:rsidRPr="00C917B0" w:rsidRDefault="00FD03C9" w:rsidP="00FD03C9">
            <w:pPr>
              <w:pStyle w:val="TAL"/>
              <w:rPr>
                <w:lang w:val="en-US"/>
              </w:rPr>
            </w:pPr>
          </w:p>
        </w:tc>
        <w:tc>
          <w:tcPr>
            <w:tcW w:w="3690" w:type="dxa"/>
          </w:tcPr>
          <w:p w14:paraId="65AA4C81" w14:textId="77777777" w:rsidR="00FD03C9" w:rsidRPr="00C917B0" w:rsidRDefault="00FD03C9" w:rsidP="00FD03C9">
            <w:pPr>
              <w:pStyle w:val="TAL"/>
              <w:rPr>
                <w:lang w:val="en-US"/>
              </w:rPr>
            </w:pPr>
            <w:r w:rsidRPr="00C917B0">
              <w:rPr>
                <w:lang w:val="en-US"/>
              </w:rPr>
              <w:t>MAC-PDU lossprobability</w:t>
            </w:r>
          </w:p>
        </w:tc>
        <w:tc>
          <w:tcPr>
            <w:tcW w:w="4644" w:type="dxa"/>
          </w:tcPr>
          <w:p w14:paraId="5145D93D" w14:textId="77777777" w:rsidR="00FD03C9" w:rsidRPr="00C917B0" w:rsidRDefault="00FD03C9" w:rsidP="00FD03C9">
            <w:pPr>
              <w:pStyle w:val="TAL"/>
              <w:rPr>
                <w:lang w:val="en-US"/>
              </w:rPr>
            </w:pPr>
            <w:r w:rsidRPr="00C917B0">
              <w:rPr>
                <w:lang w:val="en-US"/>
              </w:rPr>
              <w:t>1%, 2%, 5%, 10%, 20%</w:t>
            </w:r>
            <w:r>
              <w:rPr>
                <w:lang w:val="en-US"/>
              </w:rPr>
              <w:t xml:space="preserve"> </w:t>
            </w:r>
            <w:r w:rsidRPr="00FD03C9">
              <w:rPr>
                <w:highlight w:val="yellow"/>
                <w:lang w:val="en-US"/>
              </w:rPr>
              <w:t>TBD</w:t>
            </w:r>
          </w:p>
        </w:tc>
      </w:tr>
      <w:tr w:rsidR="00FD03C9" w:rsidRPr="00C917B0" w14:paraId="21F4CB55" w14:textId="77777777" w:rsidTr="00FD03C9">
        <w:trPr>
          <w:jc w:val="center"/>
        </w:trPr>
        <w:tc>
          <w:tcPr>
            <w:tcW w:w="913" w:type="dxa"/>
          </w:tcPr>
          <w:p w14:paraId="7DEFD6FD" w14:textId="77777777" w:rsidR="00FD03C9" w:rsidRPr="00C917B0" w:rsidRDefault="00FD03C9" w:rsidP="00FD03C9">
            <w:pPr>
              <w:pStyle w:val="TAL"/>
              <w:rPr>
                <w:lang w:val="en-US"/>
              </w:rPr>
            </w:pPr>
          </w:p>
        </w:tc>
        <w:tc>
          <w:tcPr>
            <w:tcW w:w="3690" w:type="dxa"/>
          </w:tcPr>
          <w:p w14:paraId="75179886" w14:textId="77777777" w:rsidR="00FD03C9" w:rsidRPr="00C917B0" w:rsidRDefault="00FD03C9" w:rsidP="00FD03C9">
            <w:pPr>
              <w:pStyle w:val="TAL"/>
              <w:rPr>
                <w:lang w:val="en-US"/>
              </w:rPr>
            </w:pPr>
            <w:r w:rsidRPr="00C917B0">
              <w:rPr>
                <w:lang w:val="en-US"/>
              </w:rPr>
              <w:t>Number of trials</w:t>
            </w:r>
          </w:p>
        </w:tc>
        <w:tc>
          <w:tcPr>
            <w:tcW w:w="4644" w:type="dxa"/>
          </w:tcPr>
          <w:p w14:paraId="25434D2F" w14:textId="77777777" w:rsidR="00FD03C9" w:rsidRPr="00C917B0" w:rsidRDefault="00FD03C9" w:rsidP="00FD03C9">
            <w:pPr>
              <w:pStyle w:val="TAL"/>
              <w:rPr>
                <w:lang w:val="en-US"/>
              </w:rPr>
            </w:pPr>
            <w:r w:rsidRPr="00C917B0">
              <w:rPr>
                <w:lang w:val="en-US"/>
              </w:rPr>
              <w:t xml:space="preserve">At least 10,000 for files </w:t>
            </w:r>
            <w:r w:rsidRPr="00C917B0">
              <w:rPr>
                <w:szCs w:val="18"/>
                <w:lang w:val="en-US"/>
              </w:rPr>
              <w:sym w:font="Symbol" w:char="F0A3"/>
            </w:r>
            <w:r w:rsidRPr="00C917B0">
              <w:rPr>
                <w:lang w:val="en-US"/>
              </w:rPr>
              <w:t xml:space="preserve"> 1 MB, at least 3,000 otherwise</w:t>
            </w:r>
          </w:p>
        </w:tc>
      </w:tr>
      <w:tr w:rsidR="00FD03C9" w:rsidRPr="00C917B0" w14:paraId="14F5FD3B" w14:textId="77777777" w:rsidTr="00FD03C9">
        <w:trPr>
          <w:jc w:val="center"/>
        </w:trPr>
        <w:tc>
          <w:tcPr>
            <w:tcW w:w="913" w:type="dxa"/>
          </w:tcPr>
          <w:p w14:paraId="47294BC1" w14:textId="77777777" w:rsidR="00FD03C9" w:rsidRPr="00C917B0" w:rsidRDefault="00FD03C9" w:rsidP="00FD03C9">
            <w:pPr>
              <w:pStyle w:val="TAL"/>
              <w:rPr>
                <w:lang w:val="en-US"/>
              </w:rPr>
            </w:pPr>
          </w:p>
        </w:tc>
        <w:tc>
          <w:tcPr>
            <w:tcW w:w="3690" w:type="dxa"/>
          </w:tcPr>
          <w:p w14:paraId="164BF6B8" w14:textId="77777777" w:rsidR="00FD03C9" w:rsidRPr="00C917B0" w:rsidRDefault="00FD03C9" w:rsidP="00FD03C9">
            <w:pPr>
              <w:pStyle w:val="TAL"/>
              <w:rPr>
                <w:lang w:val="en-US"/>
              </w:rPr>
            </w:pPr>
            <w:r w:rsidRPr="00C917B0">
              <w:rPr>
                <w:lang w:val="en-US"/>
              </w:rPr>
              <w:t>File sizes</w:t>
            </w:r>
          </w:p>
        </w:tc>
        <w:tc>
          <w:tcPr>
            <w:tcW w:w="4644" w:type="dxa"/>
          </w:tcPr>
          <w:p w14:paraId="7B44AEE2" w14:textId="77777777" w:rsidR="00FD03C9" w:rsidRPr="00C917B0" w:rsidRDefault="00FD03C9" w:rsidP="00FD03C9">
            <w:pPr>
              <w:pStyle w:val="TAL"/>
              <w:rPr>
                <w:lang w:val="en-US"/>
              </w:rPr>
            </w:pPr>
            <w:r>
              <w:rPr>
                <w:lang w:val="en-US"/>
              </w:rPr>
              <w:t xml:space="preserve">50kB, </w:t>
            </w:r>
            <w:r w:rsidRPr="00C917B0">
              <w:rPr>
                <w:lang w:val="en-US"/>
              </w:rPr>
              <w:t xml:space="preserve">1MB, 3MB, 128MB, </w:t>
            </w:r>
            <w:r>
              <w:rPr>
                <w:lang w:val="en-US"/>
              </w:rPr>
              <w:t>1.8</w:t>
            </w:r>
            <w:r w:rsidRPr="00C917B0">
              <w:rPr>
                <w:lang w:val="en-US"/>
              </w:rPr>
              <w:t>GB</w:t>
            </w:r>
          </w:p>
        </w:tc>
      </w:tr>
      <w:tr w:rsidR="00FD03C9" w:rsidRPr="00C917B0" w14:paraId="49EF7701" w14:textId="77777777" w:rsidTr="00FD03C9">
        <w:trPr>
          <w:jc w:val="center"/>
        </w:trPr>
        <w:tc>
          <w:tcPr>
            <w:tcW w:w="913" w:type="dxa"/>
          </w:tcPr>
          <w:p w14:paraId="3C006DEA" w14:textId="77777777" w:rsidR="00FD03C9" w:rsidRPr="00C917B0" w:rsidRDefault="00FD03C9" w:rsidP="00FD03C9">
            <w:pPr>
              <w:pStyle w:val="TAL"/>
              <w:rPr>
                <w:lang w:val="en-US"/>
              </w:rPr>
            </w:pPr>
          </w:p>
        </w:tc>
        <w:tc>
          <w:tcPr>
            <w:tcW w:w="3690" w:type="dxa"/>
          </w:tcPr>
          <w:p w14:paraId="77858DA9" w14:textId="77777777" w:rsidR="00FD03C9" w:rsidRPr="00C917B0" w:rsidRDefault="00FD03C9" w:rsidP="00FD03C9">
            <w:pPr>
              <w:pStyle w:val="TAL"/>
              <w:rPr>
                <w:lang w:val="en-US"/>
              </w:rPr>
            </w:pPr>
            <w:r w:rsidRPr="00C917B0">
              <w:rPr>
                <w:lang w:val="en-US"/>
              </w:rPr>
              <w:t>FLUTE payload size</w:t>
            </w:r>
          </w:p>
        </w:tc>
        <w:tc>
          <w:tcPr>
            <w:tcW w:w="4644" w:type="dxa"/>
          </w:tcPr>
          <w:p w14:paraId="59987C90" w14:textId="77777777" w:rsidR="00FD03C9" w:rsidRPr="00C917B0" w:rsidRDefault="00FD03C9" w:rsidP="00FD03C9">
            <w:pPr>
              <w:pStyle w:val="TAL"/>
              <w:rPr>
                <w:lang w:val="en-US"/>
              </w:rPr>
            </w:pPr>
            <w:r w:rsidRPr="00C917B0">
              <w:rPr>
                <w:lang w:val="en-US"/>
              </w:rPr>
              <w:t>1288 bytes</w:t>
            </w:r>
            <w:r>
              <w:rPr>
                <w:lang w:val="en-US"/>
              </w:rPr>
              <w:t xml:space="preserve"> </w:t>
            </w:r>
            <w:r w:rsidRPr="00FD03C9">
              <w:rPr>
                <w:highlight w:val="yellow"/>
                <w:lang w:val="en-US"/>
              </w:rPr>
              <w:t>TBD</w:t>
            </w:r>
          </w:p>
        </w:tc>
      </w:tr>
      <w:tr w:rsidR="00FD03C9" w:rsidRPr="00C917B0" w14:paraId="40F97B1E" w14:textId="77777777" w:rsidTr="00FD03C9">
        <w:trPr>
          <w:jc w:val="center"/>
        </w:trPr>
        <w:tc>
          <w:tcPr>
            <w:tcW w:w="913" w:type="dxa"/>
          </w:tcPr>
          <w:p w14:paraId="02B54147" w14:textId="77777777" w:rsidR="00FD03C9" w:rsidRPr="00C917B0" w:rsidRDefault="00FD03C9" w:rsidP="00FD03C9">
            <w:pPr>
              <w:pStyle w:val="TAL"/>
              <w:rPr>
                <w:lang w:val="en-US"/>
              </w:rPr>
            </w:pPr>
          </w:p>
        </w:tc>
        <w:tc>
          <w:tcPr>
            <w:tcW w:w="3690" w:type="dxa"/>
          </w:tcPr>
          <w:p w14:paraId="7E95E115" w14:textId="77777777" w:rsidR="00FD03C9" w:rsidRPr="00C917B0" w:rsidRDefault="00FD03C9" w:rsidP="00FD03C9">
            <w:pPr>
              <w:pStyle w:val="TAL"/>
              <w:rPr>
                <w:lang w:val="en-US"/>
              </w:rPr>
            </w:pPr>
            <w:r w:rsidRPr="00C917B0">
              <w:rPr>
                <w:lang w:val="en-US"/>
              </w:rPr>
              <w:t>ROHC</w:t>
            </w:r>
          </w:p>
        </w:tc>
        <w:tc>
          <w:tcPr>
            <w:tcW w:w="4644" w:type="dxa"/>
          </w:tcPr>
          <w:p w14:paraId="56E8EDD9" w14:textId="77777777" w:rsidR="00FD03C9" w:rsidRPr="00C917B0" w:rsidRDefault="00FD03C9" w:rsidP="00FD03C9">
            <w:pPr>
              <w:pStyle w:val="TAL"/>
              <w:rPr>
                <w:lang w:val="en-US"/>
              </w:rPr>
            </w:pPr>
            <w:r w:rsidRPr="00C917B0">
              <w:rPr>
                <w:lang w:val="en-US"/>
              </w:rPr>
              <w:t>No</w:t>
            </w:r>
          </w:p>
        </w:tc>
      </w:tr>
      <w:tr w:rsidR="00FD03C9" w:rsidRPr="00C917B0" w14:paraId="278BE93F" w14:textId="77777777" w:rsidTr="00FD03C9">
        <w:trPr>
          <w:jc w:val="center"/>
        </w:trPr>
        <w:tc>
          <w:tcPr>
            <w:tcW w:w="913" w:type="dxa"/>
          </w:tcPr>
          <w:p w14:paraId="3DF50D35" w14:textId="77777777" w:rsidR="00FD03C9" w:rsidRPr="00C917B0" w:rsidRDefault="00FD03C9" w:rsidP="00FD03C9">
            <w:pPr>
              <w:pStyle w:val="TAL"/>
              <w:rPr>
                <w:lang w:val="en-US"/>
              </w:rPr>
            </w:pPr>
          </w:p>
        </w:tc>
        <w:tc>
          <w:tcPr>
            <w:tcW w:w="3690" w:type="dxa"/>
          </w:tcPr>
          <w:p w14:paraId="7D0885E3" w14:textId="77777777" w:rsidR="00FD03C9" w:rsidRPr="00C917B0" w:rsidRDefault="00FD03C9" w:rsidP="00FD03C9">
            <w:pPr>
              <w:pStyle w:val="TAL"/>
              <w:rPr>
                <w:lang w:val="en-US"/>
              </w:rPr>
            </w:pPr>
            <w:r w:rsidRPr="00C917B0">
              <w:rPr>
                <w:lang w:val="en-US"/>
              </w:rPr>
              <w:t>IPv4/UDP header</w:t>
            </w:r>
          </w:p>
        </w:tc>
        <w:tc>
          <w:tcPr>
            <w:tcW w:w="4644" w:type="dxa"/>
          </w:tcPr>
          <w:p w14:paraId="4B055B49" w14:textId="77777777" w:rsidR="00FD03C9" w:rsidRPr="00C917B0" w:rsidRDefault="00FD03C9" w:rsidP="00FD03C9">
            <w:pPr>
              <w:pStyle w:val="TAL"/>
              <w:rPr>
                <w:lang w:val="en-US"/>
              </w:rPr>
            </w:pPr>
            <w:r w:rsidRPr="00C917B0">
              <w:rPr>
                <w:lang w:val="en-US"/>
              </w:rPr>
              <w:t>28 bytes</w:t>
            </w:r>
          </w:p>
        </w:tc>
      </w:tr>
      <w:tr w:rsidR="00FD03C9" w:rsidRPr="00C917B0" w14:paraId="24A72109" w14:textId="77777777" w:rsidTr="00FD03C9">
        <w:trPr>
          <w:jc w:val="center"/>
        </w:trPr>
        <w:tc>
          <w:tcPr>
            <w:tcW w:w="913" w:type="dxa"/>
          </w:tcPr>
          <w:p w14:paraId="3D7FD4AD" w14:textId="77777777" w:rsidR="00FD03C9" w:rsidRPr="00C917B0" w:rsidRDefault="00FD03C9" w:rsidP="00FD03C9">
            <w:pPr>
              <w:pStyle w:val="TAL"/>
              <w:rPr>
                <w:lang w:val="en-US"/>
              </w:rPr>
            </w:pPr>
          </w:p>
        </w:tc>
        <w:tc>
          <w:tcPr>
            <w:tcW w:w="3690" w:type="dxa"/>
          </w:tcPr>
          <w:p w14:paraId="6C0ED2ED" w14:textId="77777777" w:rsidR="00FD03C9" w:rsidRPr="00C917B0" w:rsidRDefault="00FD03C9" w:rsidP="00FD03C9">
            <w:pPr>
              <w:pStyle w:val="TAL"/>
              <w:rPr>
                <w:lang w:val="en-US"/>
              </w:rPr>
            </w:pPr>
            <w:r w:rsidRPr="00C917B0">
              <w:rPr>
                <w:lang w:val="en-US"/>
              </w:rPr>
              <w:t>FLUTE header</w:t>
            </w:r>
          </w:p>
        </w:tc>
        <w:tc>
          <w:tcPr>
            <w:tcW w:w="4644" w:type="dxa"/>
          </w:tcPr>
          <w:p w14:paraId="0FBEC563" w14:textId="77777777" w:rsidR="00FD03C9" w:rsidRPr="00C917B0" w:rsidRDefault="00FD03C9" w:rsidP="00FD03C9">
            <w:pPr>
              <w:pStyle w:val="TAL"/>
              <w:rPr>
                <w:lang w:val="en-US"/>
              </w:rPr>
            </w:pPr>
            <w:r w:rsidRPr="00C917B0">
              <w:rPr>
                <w:lang w:val="en-US"/>
              </w:rPr>
              <w:t>16 bytes</w:t>
            </w:r>
          </w:p>
        </w:tc>
      </w:tr>
      <w:tr w:rsidR="00FD03C9" w:rsidRPr="00C917B0" w14:paraId="2E4E646D" w14:textId="77777777" w:rsidTr="00FD03C9">
        <w:trPr>
          <w:jc w:val="center"/>
        </w:trPr>
        <w:tc>
          <w:tcPr>
            <w:tcW w:w="913" w:type="dxa"/>
          </w:tcPr>
          <w:p w14:paraId="3AAB2758" w14:textId="77777777" w:rsidR="00FD03C9" w:rsidRPr="00C917B0" w:rsidRDefault="00FD03C9" w:rsidP="00FD03C9">
            <w:pPr>
              <w:pStyle w:val="TAL"/>
              <w:rPr>
                <w:lang w:val="en-US"/>
              </w:rPr>
            </w:pPr>
          </w:p>
        </w:tc>
        <w:tc>
          <w:tcPr>
            <w:tcW w:w="3690" w:type="dxa"/>
          </w:tcPr>
          <w:p w14:paraId="531122F9" w14:textId="77777777" w:rsidR="00FD03C9" w:rsidRPr="00C917B0" w:rsidRDefault="00FD03C9" w:rsidP="00FD03C9">
            <w:pPr>
              <w:pStyle w:val="TAL"/>
              <w:rPr>
                <w:lang w:val="en-US"/>
              </w:rPr>
            </w:pPr>
            <w:r w:rsidRPr="00C917B0">
              <w:rPr>
                <w:lang w:val="en-US"/>
              </w:rPr>
              <w:t>FEC overhead</w:t>
            </w:r>
          </w:p>
        </w:tc>
        <w:tc>
          <w:tcPr>
            <w:tcW w:w="4644" w:type="dxa"/>
          </w:tcPr>
          <w:p w14:paraId="537799A6" w14:textId="77777777" w:rsidR="00FD03C9" w:rsidRPr="00C917B0" w:rsidRDefault="00FD03C9" w:rsidP="00FD03C9">
            <w:pPr>
              <w:pStyle w:val="TAL"/>
              <w:rPr>
                <w:lang w:val="en-US"/>
              </w:rPr>
            </w:pPr>
            <w:r w:rsidRPr="00C917B0">
              <w:rPr>
                <w:lang w:val="en-US"/>
              </w:rPr>
              <w:t xml:space="preserve">Varied in steps of X packets, where X=ceil(0.005N) and N is the number of packets containing source data </w:t>
            </w:r>
          </w:p>
        </w:tc>
      </w:tr>
      <w:tr w:rsidR="00FD03C9" w:rsidRPr="00C917B0" w14:paraId="0BB1A8E9" w14:textId="77777777" w:rsidTr="00FD03C9">
        <w:trPr>
          <w:jc w:val="center"/>
        </w:trPr>
        <w:tc>
          <w:tcPr>
            <w:tcW w:w="4603" w:type="dxa"/>
            <w:gridSpan w:val="2"/>
          </w:tcPr>
          <w:p w14:paraId="106F6B63" w14:textId="77777777" w:rsidR="00FD03C9" w:rsidRPr="00C917B0" w:rsidRDefault="00FD03C9" w:rsidP="00FD03C9">
            <w:pPr>
              <w:pStyle w:val="TAL"/>
              <w:rPr>
                <w:b/>
                <w:lang w:val="en-US"/>
              </w:rPr>
            </w:pPr>
            <w:r w:rsidRPr="00C917B0">
              <w:rPr>
                <w:b/>
                <w:lang w:val="en-US"/>
              </w:rPr>
              <w:t>LTE eMBMS Streaming (based on DASH)</w:t>
            </w:r>
          </w:p>
        </w:tc>
        <w:tc>
          <w:tcPr>
            <w:tcW w:w="4644" w:type="dxa"/>
          </w:tcPr>
          <w:p w14:paraId="1D777AE0" w14:textId="77777777" w:rsidR="00FD03C9" w:rsidRPr="00C917B0" w:rsidRDefault="00FD03C9" w:rsidP="00FD03C9">
            <w:pPr>
              <w:pStyle w:val="TAL"/>
              <w:rPr>
                <w:b/>
                <w:lang w:val="en-US"/>
              </w:rPr>
            </w:pPr>
          </w:p>
        </w:tc>
      </w:tr>
      <w:tr w:rsidR="00FD03C9" w:rsidRPr="00C917B0" w14:paraId="15ACEC9B" w14:textId="77777777" w:rsidTr="00FD03C9">
        <w:trPr>
          <w:jc w:val="center"/>
        </w:trPr>
        <w:tc>
          <w:tcPr>
            <w:tcW w:w="913" w:type="dxa"/>
          </w:tcPr>
          <w:p w14:paraId="39A9BBB3" w14:textId="77777777" w:rsidR="00FD03C9" w:rsidRPr="00C917B0" w:rsidRDefault="00FD03C9" w:rsidP="00FD03C9">
            <w:pPr>
              <w:pStyle w:val="TAL"/>
              <w:rPr>
                <w:lang w:val="en-US"/>
              </w:rPr>
            </w:pPr>
          </w:p>
        </w:tc>
        <w:tc>
          <w:tcPr>
            <w:tcW w:w="3690" w:type="dxa"/>
          </w:tcPr>
          <w:p w14:paraId="3F929FB0" w14:textId="77777777" w:rsidR="00FD03C9" w:rsidRPr="00C917B0" w:rsidRDefault="00FD03C9" w:rsidP="00FD03C9">
            <w:pPr>
              <w:pStyle w:val="TAL"/>
              <w:rPr>
                <w:lang w:val="en-US"/>
              </w:rPr>
            </w:pPr>
            <w:r w:rsidRPr="00C917B0">
              <w:rPr>
                <w:lang w:val="en-US"/>
              </w:rPr>
              <w:t>Bearer rates</w:t>
            </w:r>
          </w:p>
        </w:tc>
        <w:tc>
          <w:tcPr>
            <w:tcW w:w="4644" w:type="dxa"/>
          </w:tcPr>
          <w:p w14:paraId="7704FEB9" w14:textId="77777777" w:rsidR="00FD03C9" w:rsidRPr="00C917B0" w:rsidRDefault="00FD03C9" w:rsidP="00FD03C9">
            <w:pPr>
              <w:pStyle w:val="TAL"/>
              <w:rPr>
                <w:lang w:val="en-US"/>
              </w:rPr>
            </w:pPr>
            <w:r w:rsidRPr="00C917B0">
              <w:rPr>
                <w:lang w:val="en-US"/>
              </w:rPr>
              <w:t>266.4 kbit/s, 1.0656 Mbit/s</w:t>
            </w:r>
          </w:p>
        </w:tc>
      </w:tr>
      <w:tr w:rsidR="00FD03C9" w:rsidRPr="00C917B0" w14:paraId="6740E8CD" w14:textId="77777777" w:rsidTr="00FD03C9">
        <w:trPr>
          <w:jc w:val="center"/>
        </w:trPr>
        <w:tc>
          <w:tcPr>
            <w:tcW w:w="913" w:type="dxa"/>
          </w:tcPr>
          <w:p w14:paraId="25FDB147" w14:textId="77777777" w:rsidR="00FD03C9" w:rsidRPr="00C917B0" w:rsidRDefault="00FD03C9" w:rsidP="00FD03C9">
            <w:pPr>
              <w:pStyle w:val="TAL"/>
              <w:rPr>
                <w:lang w:val="en-US"/>
              </w:rPr>
            </w:pPr>
          </w:p>
        </w:tc>
        <w:tc>
          <w:tcPr>
            <w:tcW w:w="3690" w:type="dxa"/>
          </w:tcPr>
          <w:p w14:paraId="1086C8C3" w14:textId="77777777" w:rsidR="00FD03C9" w:rsidRPr="00C917B0" w:rsidRDefault="00FD03C9" w:rsidP="00FD03C9">
            <w:pPr>
              <w:pStyle w:val="TAL"/>
              <w:rPr>
                <w:lang w:val="en-US"/>
              </w:rPr>
            </w:pPr>
            <w:r w:rsidRPr="00C917B0">
              <w:rPr>
                <w:lang w:val="en-US"/>
              </w:rPr>
              <w:t>RLC payload size</w:t>
            </w:r>
          </w:p>
        </w:tc>
        <w:tc>
          <w:tcPr>
            <w:tcW w:w="4644" w:type="dxa"/>
          </w:tcPr>
          <w:p w14:paraId="1DD09DC2" w14:textId="77777777" w:rsidR="00FD03C9" w:rsidRPr="00C917B0" w:rsidRDefault="00FD03C9" w:rsidP="00FD03C9">
            <w:pPr>
              <w:pStyle w:val="TAL"/>
              <w:rPr>
                <w:lang w:val="en-US"/>
              </w:rPr>
            </w:pPr>
            <w:r w:rsidRPr="00C917B0">
              <w:rPr>
                <w:lang w:val="en-US"/>
              </w:rPr>
              <w:t>1332 byte</w:t>
            </w:r>
            <w:r>
              <w:rPr>
                <w:lang w:val="en-US"/>
              </w:rPr>
              <w:t xml:space="preserve"> </w:t>
            </w:r>
            <w:r w:rsidRPr="00FD03C9">
              <w:rPr>
                <w:highlight w:val="yellow"/>
                <w:lang w:val="en-US"/>
              </w:rPr>
              <w:t>TBD</w:t>
            </w:r>
          </w:p>
        </w:tc>
      </w:tr>
      <w:tr w:rsidR="00FD03C9" w:rsidRPr="00C917B0" w14:paraId="26C3AE35" w14:textId="77777777" w:rsidTr="00FD03C9">
        <w:trPr>
          <w:jc w:val="center"/>
        </w:trPr>
        <w:tc>
          <w:tcPr>
            <w:tcW w:w="913" w:type="dxa"/>
          </w:tcPr>
          <w:p w14:paraId="402FEBB2" w14:textId="77777777" w:rsidR="00FD03C9" w:rsidRPr="00C917B0" w:rsidRDefault="00FD03C9" w:rsidP="00FD03C9">
            <w:pPr>
              <w:pStyle w:val="TAL"/>
              <w:rPr>
                <w:lang w:val="en-US"/>
              </w:rPr>
            </w:pPr>
          </w:p>
        </w:tc>
        <w:tc>
          <w:tcPr>
            <w:tcW w:w="3690" w:type="dxa"/>
          </w:tcPr>
          <w:p w14:paraId="0971E2BC" w14:textId="77777777" w:rsidR="00FD03C9" w:rsidRPr="00C917B0" w:rsidRDefault="00FD03C9" w:rsidP="00FD03C9">
            <w:pPr>
              <w:pStyle w:val="TAL"/>
              <w:rPr>
                <w:lang w:val="en-US"/>
              </w:rPr>
            </w:pPr>
            <w:r w:rsidRPr="00C917B0">
              <w:rPr>
                <w:lang w:val="en-US"/>
              </w:rPr>
              <w:t xml:space="preserve">RLC-SDU </w:t>
            </w:r>
            <w:r>
              <w:rPr>
                <w:lang w:val="en-US"/>
              </w:rPr>
              <w:t>period</w:t>
            </w:r>
          </w:p>
        </w:tc>
        <w:tc>
          <w:tcPr>
            <w:tcW w:w="4644" w:type="dxa"/>
          </w:tcPr>
          <w:p w14:paraId="7113FC51" w14:textId="77777777" w:rsidR="00FD03C9" w:rsidRPr="00C917B0" w:rsidRDefault="00FD03C9" w:rsidP="00FD03C9">
            <w:pPr>
              <w:pStyle w:val="TAL"/>
              <w:rPr>
                <w:lang w:val="en-US"/>
              </w:rPr>
            </w:pPr>
            <w:r w:rsidRPr="00C917B0">
              <w:rPr>
                <w:lang w:val="en-US"/>
              </w:rPr>
              <w:t>40ms, 10ms</w:t>
            </w:r>
          </w:p>
        </w:tc>
      </w:tr>
      <w:tr w:rsidR="00FD03C9" w:rsidRPr="00C917B0" w14:paraId="60707C20" w14:textId="77777777" w:rsidTr="00FD03C9">
        <w:trPr>
          <w:jc w:val="center"/>
        </w:trPr>
        <w:tc>
          <w:tcPr>
            <w:tcW w:w="913" w:type="dxa"/>
          </w:tcPr>
          <w:p w14:paraId="3BFEE79E" w14:textId="77777777" w:rsidR="00FD03C9" w:rsidRPr="00C917B0" w:rsidRDefault="00FD03C9" w:rsidP="00FD03C9">
            <w:pPr>
              <w:pStyle w:val="TAL"/>
              <w:rPr>
                <w:lang w:val="en-US"/>
              </w:rPr>
            </w:pPr>
          </w:p>
        </w:tc>
        <w:tc>
          <w:tcPr>
            <w:tcW w:w="3690" w:type="dxa"/>
          </w:tcPr>
          <w:p w14:paraId="3D08735D" w14:textId="77777777" w:rsidR="00FD03C9" w:rsidRPr="00C917B0" w:rsidRDefault="00FD03C9" w:rsidP="00FD03C9">
            <w:pPr>
              <w:pStyle w:val="TAL"/>
              <w:rPr>
                <w:lang w:val="en-US"/>
              </w:rPr>
            </w:pPr>
            <w:r w:rsidRPr="00C917B0">
              <w:rPr>
                <w:lang w:val="en-US"/>
              </w:rPr>
              <w:t>MAC PDU loss pattern</w:t>
            </w:r>
          </w:p>
        </w:tc>
        <w:tc>
          <w:tcPr>
            <w:tcW w:w="4644" w:type="dxa"/>
          </w:tcPr>
          <w:p w14:paraId="083E7DE5" w14:textId="77777777" w:rsidR="00FD03C9" w:rsidRPr="00C917B0" w:rsidRDefault="00FD03C9" w:rsidP="00FD03C9">
            <w:pPr>
              <w:pStyle w:val="TAL"/>
              <w:rPr>
                <w:lang w:val="en-US"/>
              </w:rPr>
            </w:pPr>
            <w:r w:rsidRPr="00C917B0">
              <w:rPr>
                <w:lang w:val="en-US"/>
              </w:rPr>
              <w:t>iid random</w:t>
            </w:r>
            <w:r>
              <w:rPr>
                <w:lang w:val="en-US"/>
              </w:rPr>
              <w:t xml:space="preserve"> or/and Markov model </w:t>
            </w:r>
            <w:r w:rsidRPr="00FD03C9">
              <w:rPr>
                <w:highlight w:val="yellow"/>
                <w:lang w:val="en-US"/>
              </w:rPr>
              <w:t>TBD</w:t>
            </w:r>
          </w:p>
        </w:tc>
      </w:tr>
      <w:tr w:rsidR="00FD03C9" w:rsidRPr="00C917B0" w14:paraId="2A600285" w14:textId="77777777" w:rsidTr="00FD03C9">
        <w:trPr>
          <w:jc w:val="center"/>
        </w:trPr>
        <w:tc>
          <w:tcPr>
            <w:tcW w:w="913" w:type="dxa"/>
          </w:tcPr>
          <w:p w14:paraId="5656D1D5" w14:textId="77777777" w:rsidR="00FD03C9" w:rsidRPr="00C917B0" w:rsidRDefault="00FD03C9" w:rsidP="00FD03C9">
            <w:pPr>
              <w:pStyle w:val="TAL"/>
              <w:rPr>
                <w:lang w:val="en-US"/>
              </w:rPr>
            </w:pPr>
          </w:p>
        </w:tc>
        <w:tc>
          <w:tcPr>
            <w:tcW w:w="3690" w:type="dxa"/>
          </w:tcPr>
          <w:p w14:paraId="5BBCBC08" w14:textId="77777777" w:rsidR="00FD03C9" w:rsidRPr="00C917B0" w:rsidRDefault="00FD03C9" w:rsidP="00FD03C9">
            <w:pPr>
              <w:pStyle w:val="TAL"/>
              <w:rPr>
                <w:lang w:val="en-US"/>
              </w:rPr>
            </w:pPr>
            <w:r w:rsidRPr="00C917B0">
              <w:rPr>
                <w:lang w:val="en-US"/>
              </w:rPr>
              <w:t>MAC-PDU loss probability</w:t>
            </w:r>
          </w:p>
        </w:tc>
        <w:tc>
          <w:tcPr>
            <w:tcW w:w="4644" w:type="dxa"/>
          </w:tcPr>
          <w:p w14:paraId="72866F12" w14:textId="77777777" w:rsidR="00FD03C9" w:rsidRPr="00C917B0" w:rsidRDefault="00FD03C9" w:rsidP="00FD03C9">
            <w:pPr>
              <w:pStyle w:val="TAL"/>
              <w:rPr>
                <w:lang w:val="en-US"/>
              </w:rPr>
            </w:pPr>
            <w:r w:rsidRPr="00C917B0">
              <w:rPr>
                <w:lang w:val="en-US"/>
              </w:rPr>
              <w:t>1%, 2%, 5%, 10%, 20%</w:t>
            </w:r>
            <w:r>
              <w:rPr>
                <w:lang w:val="en-US"/>
              </w:rPr>
              <w:t xml:space="preserve"> </w:t>
            </w:r>
            <w:r w:rsidRPr="00FD03C9">
              <w:rPr>
                <w:highlight w:val="yellow"/>
                <w:lang w:val="en-US"/>
              </w:rPr>
              <w:t>TBD</w:t>
            </w:r>
          </w:p>
        </w:tc>
      </w:tr>
      <w:tr w:rsidR="00FD03C9" w:rsidRPr="003C6266" w14:paraId="24C44406" w14:textId="77777777" w:rsidTr="00FD03C9">
        <w:trPr>
          <w:jc w:val="center"/>
        </w:trPr>
        <w:tc>
          <w:tcPr>
            <w:tcW w:w="913" w:type="dxa"/>
          </w:tcPr>
          <w:p w14:paraId="404D8142" w14:textId="77777777" w:rsidR="00FD03C9" w:rsidRPr="003C6266" w:rsidRDefault="00FD03C9" w:rsidP="00FD03C9">
            <w:pPr>
              <w:pStyle w:val="TAL"/>
              <w:rPr>
                <w:lang w:val="en-US"/>
              </w:rPr>
            </w:pPr>
          </w:p>
        </w:tc>
        <w:tc>
          <w:tcPr>
            <w:tcW w:w="3690" w:type="dxa"/>
          </w:tcPr>
          <w:p w14:paraId="78648BC0" w14:textId="77777777" w:rsidR="00FD03C9" w:rsidRPr="003C6266" w:rsidRDefault="00FD03C9" w:rsidP="00FD03C9">
            <w:pPr>
              <w:pStyle w:val="TAL"/>
              <w:rPr>
                <w:lang w:val="en-US"/>
              </w:rPr>
            </w:pPr>
            <w:r>
              <w:rPr>
                <w:lang w:val="en-US"/>
              </w:rPr>
              <w:t>Content length</w:t>
            </w:r>
          </w:p>
        </w:tc>
        <w:tc>
          <w:tcPr>
            <w:tcW w:w="4644" w:type="dxa"/>
          </w:tcPr>
          <w:p w14:paraId="44524F98" w14:textId="77777777" w:rsidR="00FD03C9" w:rsidRPr="003C6266" w:rsidRDefault="00FD03C9" w:rsidP="00FD03C9">
            <w:pPr>
              <w:pStyle w:val="TAL"/>
              <w:rPr>
                <w:lang w:val="en-US"/>
              </w:rPr>
            </w:pPr>
            <w:r w:rsidRPr="003C6266">
              <w:rPr>
                <w:lang w:val="en-US"/>
              </w:rPr>
              <w:t>24 hours</w:t>
            </w:r>
            <w:r>
              <w:rPr>
                <w:lang w:val="en-US"/>
              </w:rPr>
              <w:t xml:space="preserve"> of media content</w:t>
            </w:r>
          </w:p>
        </w:tc>
      </w:tr>
      <w:tr w:rsidR="00FD03C9" w:rsidRPr="00C917B0" w14:paraId="095AEF22" w14:textId="77777777" w:rsidTr="00FD03C9">
        <w:trPr>
          <w:jc w:val="center"/>
        </w:trPr>
        <w:tc>
          <w:tcPr>
            <w:tcW w:w="913" w:type="dxa"/>
          </w:tcPr>
          <w:p w14:paraId="187270CD" w14:textId="77777777" w:rsidR="00FD03C9" w:rsidRPr="00C917B0" w:rsidRDefault="00FD03C9" w:rsidP="00FD03C9">
            <w:pPr>
              <w:pStyle w:val="TAL"/>
              <w:rPr>
                <w:lang w:val="en-US"/>
              </w:rPr>
            </w:pPr>
          </w:p>
        </w:tc>
        <w:tc>
          <w:tcPr>
            <w:tcW w:w="3690" w:type="dxa"/>
          </w:tcPr>
          <w:p w14:paraId="795E1B0C" w14:textId="77777777" w:rsidR="00FD03C9" w:rsidRPr="00C917B0" w:rsidRDefault="00FD03C9" w:rsidP="00FD03C9">
            <w:pPr>
              <w:pStyle w:val="TAL"/>
              <w:rPr>
                <w:lang w:val="en-US"/>
              </w:rPr>
            </w:pPr>
            <w:r w:rsidRPr="00C917B0">
              <w:rPr>
                <w:lang w:val="en-US"/>
              </w:rPr>
              <w:t>Media rates</w:t>
            </w:r>
          </w:p>
        </w:tc>
        <w:tc>
          <w:tcPr>
            <w:tcW w:w="4644" w:type="dxa"/>
          </w:tcPr>
          <w:p w14:paraId="2A408C81" w14:textId="77777777" w:rsidR="00FD03C9" w:rsidRPr="00C917B0" w:rsidRDefault="00FD03C9" w:rsidP="00FD03C9">
            <w:pPr>
              <w:pStyle w:val="TAL"/>
              <w:rPr>
                <w:lang w:val="en-US"/>
              </w:rPr>
            </w:pPr>
            <w:r w:rsidRPr="00C917B0">
              <w:rPr>
                <w:lang w:val="en-US"/>
              </w:rPr>
              <w:t>Varied by steps of FLUTE payload sizes</w:t>
            </w:r>
            <w:r>
              <w:rPr>
                <w:lang w:val="en-US"/>
              </w:rPr>
              <w:t>, but constant</w:t>
            </w:r>
          </w:p>
        </w:tc>
      </w:tr>
      <w:tr w:rsidR="00FD03C9" w:rsidRPr="00C917B0" w14:paraId="6E40EB52" w14:textId="77777777" w:rsidTr="00FD03C9">
        <w:trPr>
          <w:jc w:val="center"/>
        </w:trPr>
        <w:tc>
          <w:tcPr>
            <w:tcW w:w="913" w:type="dxa"/>
          </w:tcPr>
          <w:p w14:paraId="00949CA9" w14:textId="77777777" w:rsidR="00FD03C9" w:rsidRPr="00C917B0" w:rsidRDefault="00FD03C9" w:rsidP="00FD03C9">
            <w:pPr>
              <w:pStyle w:val="TAL"/>
              <w:rPr>
                <w:lang w:val="en-US"/>
              </w:rPr>
            </w:pPr>
          </w:p>
        </w:tc>
        <w:tc>
          <w:tcPr>
            <w:tcW w:w="3690" w:type="dxa"/>
          </w:tcPr>
          <w:p w14:paraId="604AA070" w14:textId="77777777" w:rsidR="00FD03C9" w:rsidRPr="00C917B0" w:rsidRDefault="00FD03C9" w:rsidP="00FD03C9">
            <w:pPr>
              <w:pStyle w:val="TAL"/>
              <w:rPr>
                <w:lang w:val="en-US"/>
              </w:rPr>
            </w:pPr>
            <w:r w:rsidRPr="00C917B0">
              <w:rPr>
                <w:lang w:val="en-US"/>
              </w:rPr>
              <w:t>FEC overhead</w:t>
            </w:r>
          </w:p>
        </w:tc>
        <w:tc>
          <w:tcPr>
            <w:tcW w:w="4644" w:type="dxa"/>
          </w:tcPr>
          <w:p w14:paraId="29F9C680" w14:textId="77777777" w:rsidR="00FD03C9" w:rsidRPr="00C917B0" w:rsidRDefault="00FD03C9" w:rsidP="00FD03C9">
            <w:pPr>
              <w:pStyle w:val="TAL"/>
              <w:rPr>
                <w:lang w:val="en-US"/>
              </w:rPr>
            </w:pPr>
            <w:r w:rsidRPr="00C917B0">
              <w:rPr>
                <w:lang w:val="en-US"/>
              </w:rPr>
              <w:t>Varied to sum FEC and Media to equal bearer rate</w:t>
            </w:r>
          </w:p>
        </w:tc>
      </w:tr>
      <w:tr w:rsidR="00FD03C9" w:rsidRPr="00C917B0" w14:paraId="04C52B61" w14:textId="77777777" w:rsidTr="00FD03C9">
        <w:trPr>
          <w:jc w:val="center"/>
        </w:trPr>
        <w:tc>
          <w:tcPr>
            <w:tcW w:w="913" w:type="dxa"/>
          </w:tcPr>
          <w:p w14:paraId="4B90AC4A" w14:textId="77777777" w:rsidR="00FD03C9" w:rsidRPr="00C917B0" w:rsidRDefault="00FD03C9" w:rsidP="00FD03C9">
            <w:pPr>
              <w:pStyle w:val="TAL"/>
              <w:rPr>
                <w:lang w:val="en-US"/>
              </w:rPr>
            </w:pPr>
          </w:p>
        </w:tc>
        <w:tc>
          <w:tcPr>
            <w:tcW w:w="3690" w:type="dxa"/>
          </w:tcPr>
          <w:p w14:paraId="082E6455" w14:textId="77777777" w:rsidR="00FD03C9" w:rsidRPr="00C917B0" w:rsidRDefault="00FD03C9" w:rsidP="00FD03C9">
            <w:pPr>
              <w:pStyle w:val="TAL"/>
              <w:rPr>
                <w:lang w:val="en-US"/>
              </w:rPr>
            </w:pPr>
            <w:r w:rsidRPr="00C917B0">
              <w:rPr>
                <w:lang w:val="en-US"/>
              </w:rPr>
              <w:t>FLUTE payload size</w:t>
            </w:r>
          </w:p>
        </w:tc>
        <w:tc>
          <w:tcPr>
            <w:tcW w:w="4644" w:type="dxa"/>
          </w:tcPr>
          <w:p w14:paraId="76CBD55C" w14:textId="77777777" w:rsidR="00FD03C9" w:rsidRPr="00C917B0" w:rsidRDefault="00FD03C9" w:rsidP="00FD03C9">
            <w:pPr>
              <w:pStyle w:val="TAL"/>
              <w:rPr>
                <w:lang w:val="en-US"/>
              </w:rPr>
            </w:pPr>
            <w:r w:rsidRPr="00C917B0">
              <w:rPr>
                <w:lang w:val="en-US"/>
              </w:rPr>
              <w:t>1288 bytes</w:t>
            </w:r>
            <w:r>
              <w:rPr>
                <w:lang w:val="en-US"/>
              </w:rPr>
              <w:t xml:space="preserve"> </w:t>
            </w:r>
            <w:r w:rsidRPr="00FD03C9">
              <w:rPr>
                <w:highlight w:val="yellow"/>
                <w:lang w:val="en-US"/>
              </w:rPr>
              <w:t>TBD</w:t>
            </w:r>
          </w:p>
        </w:tc>
      </w:tr>
      <w:tr w:rsidR="00FD03C9" w:rsidRPr="00C917B0" w14:paraId="43073537" w14:textId="77777777" w:rsidTr="00FD03C9">
        <w:trPr>
          <w:jc w:val="center"/>
        </w:trPr>
        <w:tc>
          <w:tcPr>
            <w:tcW w:w="913" w:type="dxa"/>
          </w:tcPr>
          <w:p w14:paraId="1B1DCC95" w14:textId="77777777" w:rsidR="00FD03C9" w:rsidRPr="00C917B0" w:rsidRDefault="00FD03C9" w:rsidP="00FD03C9">
            <w:pPr>
              <w:pStyle w:val="TAL"/>
              <w:rPr>
                <w:lang w:val="en-US"/>
              </w:rPr>
            </w:pPr>
          </w:p>
        </w:tc>
        <w:tc>
          <w:tcPr>
            <w:tcW w:w="3690" w:type="dxa"/>
          </w:tcPr>
          <w:p w14:paraId="613E2746" w14:textId="2AD78FDF" w:rsidR="00FD03C9" w:rsidRPr="00C917B0" w:rsidRDefault="00B16DD4" w:rsidP="00FD03C9">
            <w:pPr>
              <w:pStyle w:val="TAL"/>
              <w:rPr>
                <w:lang w:val="en-US"/>
              </w:rPr>
            </w:pPr>
            <w:r>
              <w:rPr>
                <w:lang w:val="en-US"/>
              </w:rPr>
              <w:t xml:space="preserve">Media </w:t>
            </w:r>
            <w:r w:rsidR="00FD03C9" w:rsidRPr="00C917B0">
              <w:rPr>
                <w:lang w:val="en-US"/>
              </w:rPr>
              <w:t>Segment duration</w:t>
            </w:r>
          </w:p>
        </w:tc>
        <w:tc>
          <w:tcPr>
            <w:tcW w:w="4644" w:type="dxa"/>
          </w:tcPr>
          <w:p w14:paraId="28759CA5" w14:textId="1048E9CD" w:rsidR="00FD03C9" w:rsidRPr="00C917B0" w:rsidRDefault="00FD03C9" w:rsidP="00314734">
            <w:pPr>
              <w:pStyle w:val="TAL"/>
              <w:rPr>
                <w:lang w:val="en-US"/>
              </w:rPr>
            </w:pPr>
            <w:r w:rsidRPr="00C917B0">
              <w:rPr>
                <w:lang w:val="en-US"/>
              </w:rPr>
              <w:t>1s, 4s</w:t>
            </w:r>
            <w:r>
              <w:rPr>
                <w:lang w:val="en-US"/>
              </w:rPr>
              <w:t xml:space="preserve"> </w:t>
            </w:r>
          </w:p>
        </w:tc>
      </w:tr>
      <w:tr w:rsidR="004248FC" w:rsidRPr="00C917B0" w14:paraId="17A24E06" w14:textId="77777777" w:rsidTr="00FD03C9">
        <w:trPr>
          <w:jc w:val="center"/>
        </w:trPr>
        <w:tc>
          <w:tcPr>
            <w:tcW w:w="913" w:type="dxa"/>
          </w:tcPr>
          <w:p w14:paraId="312C4E69" w14:textId="77777777" w:rsidR="004248FC" w:rsidRPr="00C917B0" w:rsidRDefault="004248FC" w:rsidP="00FD03C9">
            <w:pPr>
              <w:pStyle w:val="TAL"/>
              <w:rPr>
                <w:lang w:val="en-US"/>
              </w:rPr>
            </w:pPr>
          </w:p>
        </w:tc>
        <w:tc>
          <w:tcPr>
            <w:tcW w:w="3690" w:type="dxa"/>
          </w:tcPr>
          <w:p w14:paraId="0BC8D73B" w14:textId="07C65239" w:rsidR="004248FC" w:rsidRDefault="004248FC" w:rsidP="00FD03C9">
            <w:pPr>
              <w:pStyle w:val="TAL"/>
              <w:rPr>
                <w:lang w:val="en-US"/>
              </w:rPr>
            </w:pPr>
            <w:r>
              <w:rPr>
                <w:lang w:val="en-US"/>
              </w:rPr>
              <w:t>Segment to FLUTE object mapping</w:t>
            </w:r>
          </w:p>
        </w:tc>
        <w:tc>
          <w:tcPr>
            <w:tcW w:w="4644" w:type="dxa"/>
          </w:tcPr>
          <w:p w14:paraId="32F5B80B" w14:textId="5E4D1837" w:rsidR="004248FC" w:rsidRDefault="004248FC" w:rsidP="00FD03C9">
            <w:pPr>
              <w:pStyle w:val="TAL"/>
              <w:rPr>
                <w:lang w:val="en-US"/>
              </w:rPr>
            </w:pPr>
            <w:r>
              <w:rPr>
                <w:lang w:val="en-US"/>
              </w:rPr>
              <w:t>Each Segment is mapped to one FLUTE object</w:t>
            </w:r>
          </w:p>
        </w:tc>
      </w:tr>
      <w:tr w:rsidR="00FD03C9" w:rsidRPr="00C917B0" w14:paraId="3A5239F4" w14:textId="77777777" w:rsidTr="00FD03C9">
        <w:trPr>
          <w:jc w:val="center"/>
        </w:trPr>
        <w:tc>
          <w:tcPr>
            <w:tcW w:w="913" w:type="dxa"/>
          </w:tcPr>
          <w:p w14:paraId="06915F91" w14:textId="77777777" w:rsidR="00FD03C9" w:rsidRPr="00C917B0" w:rsidRDefault="00FD03C9" w:rsidP="00FD03C9">
            <w:pPr>
              <w:pStyle w:val="TAL"/>
              <w:rPr>
                <w:lang w:val="en-US"/>
              </w:rPr>
            </w:pPr>
          </w:p>
        </w:tc>
        <w:tc>
          <w:tcPr>
            <w:tcW w:w="3690" w:type="dxa"/>
          </w:tcPr>
          <w:p w14:paraId="120BF653" w14:textId="4897EF5B" w:rsidR="00FD03C9" w:rsidRPr="00C917B0" w:rsidRDefault="00FD03C9" w:rsidP="00FD03C9">
            <w:pPr>
              <w:pStyle w:val="TAL"/>
              <w:rPr>
                <w:lang w:val="en-US"/>
              </w:rPr>
            </w:pPr>
            <w:r>
              <w:rPr>
                <w:lang w:val="en-US"/>
              </w:rPr>
              <w:t>Maximum delivery delay</w:t>
            </w:r>
            <w:r w:rsidR="004248FC">
              <w:rPr>
                <w:lang w:val="en-US"/>
              </w:rPr>
              <w:t xml:space="preserve"> of FLUTE object</w:t>
            </w:r>
          </w:p>
        </w:tc>
        <w:tc>
          <w:tcPr>
            <w:tcW w:w="4644" w:type="dxa"/>
          </w:tcPr>
          <w:p w14:paraId="6FF58DEA" w14:textId="583E287A" w:rsidR="00FD03C9" w:rsidRPr="00C917B0" w:rsidRDefault="00FD03C9" w:rsidP="00314734">
            <w:pPr>
              <w:pStyle w:val="TAL"/>
              <w:rPr>
                <w:lang w:val="en-US"/>
              </w:rPr>
            </w:pPr>
            <w:r>
              <w:rPr>
                <w:lang w:val="en-US"/>
              </w:rPr>
              <w:t xml:space="preserve">media segment duration </w:t>
            </w:r>
          </w:p>
        </w:tc>
      </w:tr>
      <w:tr w:rsidR="00FD03C9" w:rsidRPr="00C917B0" w14:paraId="33666FDC" w14:textId="77777777" w:rsidTr="00FD03C9">
        <w:trPr>
          <w:jc w:val="center"/>
        </w:trPr>
        <w:tc>
          <w:tcPr>
            <w:tcW w:w="913" w:type="dxa"/>
          </w:tcPr>
          <w:p w14:paraId="7F860780" w14:textId="77777777" w:rsidR="00FD03C9" w:rsidRPr="00C917B0" w:rsidRDefault="00FD03C9" w:rsidP="00FD03C9">
            <w:pPr>
              <w:pStyle w:val="TAL"/>
              <w:rPr>
                <w:lang w:val="en-US"/>
              </w:rPr>
            </w:pPr>
          </w:p>
        </w:tc>
        <w:tc>
          <w:tcPr>
            <w:tcW w:w="3690" w:type="dxa"/>
          </w:tcPr>
          <w:p w14:paraId="53DAACBD" w14:textId="77777777" w:rsidR="00FD03C9" w:rsidRPr="00C917B0" w:rsidRDefault="00FD03C9" w:rsidP="00FD03C9">
            <w:pPr>
              <w:pStyle w:val="TAL"/>
              <w:rPr>
                <w:lang w:val="en-US"/>
              </w:rPr>
            </w:pPr>
            <w:r w:rsidRPr="00C917B0">
              <w:rPr>
                <w:lang w:val="en-US"/>
              </w:rPr>
              <w:t>ROHC</w:t>
            </w:r>
          </w:p>
        </w:tc>
        <w:tc>
          <w:tcPr>
            <w:tcW w:w="4644" w:type="dxa"/>
          </w:tcPr>
          <w:p w14:paraId="0721B697" w14:textId="77777777" w:rsidR="00FD03C9" w:rsidRPr="00C917B0" w:rsidRDefault="00FD03C9" w:rsidP="00FD03C9">
            <w:pPr>
              <w:pStyle w:val="TAL"/>
              <w:rPr>
                <w:lang w:val="en-US"/>
              </w:rPr>
            </w:pPr>
            <w:r w:rsidRPr="00C917B0">
              <w:rPr>
                <w:lang w:val="en-US"/>
              </w:rPr>
              <w:t>No</w:t>
            </w:r>
          </w:p>
        </w:tc>
      </w:tr>
      <w:tr w:rsidR="00FD03C9" w:rsidRPr="003C6266" w14:paraId="615C15EA" w14:textId="77777777" w:rsidTr="00FD03C9">
        <w:trPr>
          <w:jc w:val="center"/>
        </w:trPr>
        <w:tc>
          <w:tcPr>
            <w:tcW w:w="913" w:type="dxa"/>
          </w:tcPr>
          <w:p w14:paraId="7BDE1CD1" w14:textId="77777777" w:rsidR="00FD03C9" w:rsidRPr="00C917B0" w:rsidRDefault="00FD03C9" w:rsidP="00FD03C9">
            <w:pPr>
              <w:pStyle w:val="TAL"/>
              <w:rPr>
                <w:lang w:val="en-US"/>
              </w:rPr>
            </w:pPr>
          </w:p>
        </w:tc>
        <w:tc>
          <w:tcPr>
            <w:tcW w:w="3690" w:type="dxa"/>
          </w:tcPr>
          <w:p w14:paraId="13046C39" w14:textId="77777777" w:rsidR="00FD03C9" w:rsidRPr="00C917B0" w:rsidRDefault="00FD03C9" w:rsidP="00FD03C9">
            <w:pPr>
              <w:pStyle w:val="TAL"/>
              <w:rPr>
                <w:lang w:val="en-US"/>
              </w:rPr>
            </w:pPr>
            <w:r w:rsidRPr="00C917B0">
              <w:rPr>
                <w:lang w:val="en-US"/>
              </w:rPr>
              <w:t>IPv4/UDP/FLUTE header</w:t>
            </w:r>
          </w:p>
        </w:tc>
        <w:tc>
          <w:tcPr>
            <w:tcW w:w="4644" w:type="dxa"/>
          </w:tcPr>
          <w:p w14:paraId="2BB88892" w14:textId="77777777" w:rsidR="00FD03C9" w:rsidRPr="003C6266" w:rsidRDefault="00FD03C9" w:rsidP="00FD03C9">
            <w:pPr>
              <w:pStyle w:val="TAL"/>
              <w:rPr>
                <w:lang w:val="en-US"/>
              </w:rPr>
            </w:pPr>
            <w:r w:rsidRPr="00C917B0">
              <w:rPr>
                <w:lang w:val="en-US"/>
              </w:rPr>
              <w:t>44</w:t>
            </w:r>
          </w:p>
        </w:tc>
      </w:tr>
    </w:tbl>
    <w:p w14:paraId="04121BEC" w14:textId="77777777" w:rsidR="00B54834" w:rsidRPr="003C6266" w:rsidRDefault="00B54834" w:rsidP="00B54834">
      <w:pPr>
        <w:rPr>
          <w:lang w:val="en-US"/>
        </w:rPr>
      </w:pPr>
    </w:p>
    <w:p w14:paraId="45C5E980" w14:textId="77777777" w:rsidR="000134D3" w:rsidRPr="003C6266" w:rsidRDefault="00AA7AB0" w:rsidP="000134D3">
      <w:pPr>
        <w:pStyle w:val="berschrift1"/>
      </w:pPr>
      <w:r w:rsidRPr="003C6266">
        <w:t>Evaluation</w:t>
      </w:r>
      <w:r w:rsidR="000134D3" w:rsidRPr="003C6266">
        <w:t xml:space="preserve"> </w:t>
      </w:r>
      <w:r w:rsidRPr="003C6266">
        <w:t>Criteria</w:t>
      </w:r>
    </w:p>
    <w:p w14:paraId="549BB940" w14:textId="77777777" w:rsidR="0010250F" w:rsidRDefault="0010250F" w:rsidP="00272AD0">
      <w:pPr>
        <w:pStyle w:val="berschrift2"/>
      </w:pPr>
      <w:r w:rsidRPr="003C6266">
        <w:t>Code Performance</w:t>
      </w:r>
    </w:p>
    <w:p w14:paraId="72B2C64A" w14:textId="4AEB4CFC" w:rsidR="002A4EDB" w:rsidRDefault="002A4EDB" w:rsidP="002A4EDB">
      <w:r w:rsidRPr="002A4EDB">
        <w:rPr>
          <w:highlight w:val="yellow"/>
        </w:rPr>
        <w:t>tbd</w:t>
      </w:r>
    </w:p>
    <w:p w14:paraId="4F6E060F" w14:textId="459C9D02" w:rsidR="002A4EDB" w:rsidRPr="002A4EDB" w:rsidRDefault="002A4EDB" w:rsidP="002A4EDB">
      <w:r w:rsidRPr="00FA1D05">
        <w:rPr>
          <w:highlight w:val="yellow"/>
        </w:rPr>
        <w:t xml:space="preserve">NOTE: Two documents had been provided for this meeting on this subject, S4-AHI241 and S4-AHI242. Using both </w:t>
      </w:r>
      <w:r w:rsidR="00FA1D05" w:rsidRPr="00FA1D05">
        <w:rPr>
          <w:highlight w:val="yellow"/>
        </w:rPr>
        <w:t>documents for evaluation had been considered but was not agreeable.</w:t>
      </w:r>
    </w:p>
    <w:p w14:paraId="1BBE668B" w14:textId="77777777" w:rsidR="00272AD0" w:rsidRDefault="00272AD0" w:rsidP="00272AD0">
      <w:pPr>
        <w:pStyle w:val="berschrift2"/>
      </w:pPr>
      <w:r w:rsidRPr="003C6266">
        <w:t>Primary Performance Metrics</w:t>
      </w:r>
    </w:p>
    <w:p w14:paraId="14C9981B" w14:textId="77777777" w:rsidR="00FA1D05" w:rsidRDefault="00FA1D05" w:rsidP="00FA1D05">
      <w:r>
        <w:t>For download delivery, the FEC Overhead required to achieve 99% probability of recovery of the file provides a very good indication for the system level performance.</w:t>
      </w:r>
    </w:p>
    <w:p w14:paraId="14DCFCAF" w14:textId="6757FFF2" w:rsidR="00FA1D05" w:rsidRDefault="00FA1D05" w:rsidP="00FA1D05">
      <w:r>
        <w:t xml:space="preserve">The </w:t>
      </w:r>
      <w:r w:rsidRPr="00D5732D">
        <w:t>Overhead required for 99 % probability</w:t>
      </w:r>
      <w:r>
        <w:t xml:space="preserve"> of recovery is computed as</w:t>
      </w:r>
      <w:r w:rsidR="00D85DCF">
        <w:t xml:space="preserve">. </w:t>
      </w:r>
      <w:r w:rsidR="00213BA9">
        <w:rPr>
          <w:highlight w:val="yellow"/>
        </w:rPr>
        <w:t>More details are provided in S4-AHI236</w:t>
      </w:r>
      <w:bookmarkStart w:id="11" w:name="_GoBack"/>
      <w:bookmarkEnd w:id="11"/>
      <w:r w:rsidR="00213BA9">
        <w:t>.</w:t>
      </w:r>
    </w:p>
    <w:p w14:paraId="7CD673E0" w14:textId="77777777" w:rsidR="00FA1D05" w:rsidRDefault="00FA1D05" w:rsidP="00FA1D05">
      <w:r>
        <w:t>Results following the mode as provided in Annex A of TR26.946 are expected.</w:t>
      </w:r>
    </w:p>
    <w:p w14:paraId="4A286251" w14:textId="77777777" w:rsidR="00FA1D05" w:rsidRDefault="00FA1D05" w:rsidP="00FA1D05">
      <w:r>
        <w:fldChar w:fldCharType="begin"/>
      </w:r>
      <w:r>
        <w:instrText xml:space="preserve"> REF _Ref181092582 \h </w:instrText>
      </w:r>
      <w:r>
        <w:fldChar w:fldCharType="separate"/>
      </w:r>
      <w:r w:rsidR="00CF6385">
        <w:t xml:space="preserve">Table </w:t>
      </w:r>
      <w:r w:rsidR="00CF6385">
        <w:rPr>
          <w:noProof/>
        </w:rPr>
        <w:t>7</w:t>
      </w:r>
      <w:r>
        <w:fldChar w:fldCharType="end"/>
      </w:r>
      <w:r>
        <w:t xml:space="preserve"> provides a reporting format for UTRAN test cases.</w:t>
      </w:r>
    </w:p>
    <w:p w14:paraId="0A50A6B4" w14:textId="77777777" w:rsidR="00FA1D05" w:rsidRDefault="00FA1D05" w:rsidP="00FA1D05">
      <w:pPr>
        <w:pStyle w:val="Beschriftung"/>
        <w:keepNext/>
        <w:jc w:val="center"/>
      </w:pPr>
      <w:bookmarkStart w:id="12" w:name="_Ref181092582"/>
      <w:r>
        <w:t xml:space="preserve">Table </w:t>
      </w:r>
      <w:r>
        <w:fldChar w:fldCharType="begin"/>
      </w:r>
      <w:r>
        <w:instrText xml:space="preserve"> SEQ Table \* ARABIC </w:instrText>
      </w:r>
      <w:r>
        <w:fldChar w:fldCharType="separate"/>
      </w:r>
      <w:r w:rsidR="00CF6385">
        <w:rPr>
          <w:noProof/>
        </w:rPr>
        <w:t>7</w:t>
      </w:r>
      <w:r>
        <w:rPr>
          <w:noProof/>
        </w:rPr>
        <w:fldChar w:fldCharType="end"/>
      </w:r>
      <w:bookmarkEnd w:id="12"/>
      <w:r w:rsidRPr="00D5732D">
        <w:t>FEC Overhead required for 99 % probability</w:t>
      </w:r>
      <w:r>
        <w:t xml:space="preserve"> for UTRAN download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487"/>
        <w:gridCol w:w="1617"/>
        <w:gridCol w:w="1327"/>
        <w:gridCol w:w="1827"/>
      </w:tblGrid>
      <w:tr w:rsidR="00FA1D05" w:rsidRPr="00145478" w14:paraId="57C3107D" w14:textId="77777777" w:rsidTr="00213BA9">
        <w:trPr>
          <w:jc w:val="center"/>
        </w:trPr>
        <w:tc>
          <w:tcPr>
            <w:tcW w:w="0" w:type="auto"/>
          </w:tcPr>
          <w:p w14:paraId="531802BC" w14:textId="77777777" w:rsidR="00FA1D05" w:rsidRPr="00BE2531" w:rsidRDefault="00FA1D05" w:rsidP="00213BA9">
            <w:pPr>
              <w:pStyle w:val="TAH"/>
            </w:pPr>
            <w:r>
              <w:t>Test Case</w:t>
            </w:r>
          </w:p>
        </w:tc>
        <w:tc>
          <w:tcPr>
            <w:tcW w:w="0" w:type="auto"/>
          </w:tcPr>
          <w:p w14:paraId="5B2DBABD" w14:textId="0ECBE218" w:rsidR="00FA1D05" w:rsidRPr="00BE2531" w:rsidRDefault="00C34D8D" w:rsidP="00213BA9">
            <w:pPr>
              <w:pStyle w:val="TAH"/>
            </w:pPr>
            <w:r>
              <w:t>Error conditions</w:t>
            </w:r>
          </w:p>
        </w:tc>
        <w:tc>
          <w:tcPr>
            <w:tcW w:w="0" w:type="auto"/>
          </w:tcPr>
          <w:p w14:paraId="0461D9B4" w14:textId="77777777" w:rsidR="00FA1D05" w:rsidRPr="00BE2531" w:rsidRDefault="00FA1D05" w:rsidP="00213BA9">
            <w:pPr>
              <w:pStyle w:val="TAH"/>
            </w:pPr>
            <w:r w:rsidRPr="00BE2531">
              <w:t>File size</w:t>
            </w:r>
          </w:p>
        </w:tc>
        <w:tc>
          <w:tcPr>
            <w:tcW w:w="0" w:type="auto"/>
          </w:tcPr>
          <w:p w14:paraId="38E9773A" w14:textId="77777777" w:rsidR="00FA1D05" w:rsidRDefault="00FA1D05" w:rsidP="00213BA9">
            <w:pPr>
              <w:pStyle w:val="TAH"/>
            </w:pPr>
            <w:r>
              <w:t xml:space="preserve">Fec Overhead for </w:t>
            </w:r>
            <w:r>
              <w:br/>
              <w:t>128/256 kbit/s</w:t>
            </w:r>
          </w:p>
        </w:tc>
        <w:tc>
          <w:tcPr>
            <w:tcW w:w="0" w:type="auto"/>
          </w:tcPr>
          <w:p w14:paraId="6F8FC5AF" w14:textId="77777777" w:rsidR="00FA1D05" w:rsidRPr="00BE2531" w:rsidRDefault="00FA1D05" w:rsidP="00213BA9">
            <w:pPr>
              <w:pStyle w:val="TAH"/>
            </w:pPr>
            <w:r>
              <w:t xml:space="preserve">Fec Overhead </w:t>
            </w:r>
            <w:r>
              <w:br/>
              <w:t>for 64 kbit/s</w:t>
            </w:r>
          </w:p>
        </w:tc>
        <w:tc>
          <w:tcPr>
            <w:tcW w:w="0" w:type="auto"/>
          </w:tcPr>
          <w:p w14:paraId="799FADB3" w14:textId="77777777" w:rsidR="00FA1D05" w:rsidRPr="00531AA4" w:rsidRDefault="00FA1D05" w:rsidP="00213BA9">
            <w:pPr>
              <w:pStyle w:val="TAH"/>
              <w:rPr>
                <w:szCs w:val="22"/>
                <w:lang w:val="fr-FR"/>
              </w:rPr>
            </w:pPr>
            <w:r w:rsidRPr="00531AA4">
              <w:rPr>
                <w:lang w:val="fr-FR"/>
              </w:rPr>
              <w:t>Report</w:t>
            </w:r>
            <w:r w:rsidRPr="00B9751B">
              <w:rPr>
                <w:lang w:val="fr-FR"/>
              </w:rPr>
              <w:br/>
            </w:r>
            <w:r w:rsidRPr="00531AA4">
              <w:rPr>
                <w:lang w:val="fr-FR"/>
              </w:rPr>
              <w:t>[G;T; Z; K;N] values</w:t>
            </w:r>
          </w:p>
          <w:p w14:paraId="7DD7B837" w14:textId="77777777" w:rsidR="00FA1D05" w:rsidRPr="00531AA4" w:rsidRDefault="00FA1D05" w:rsidP="00213BA9">
            <w:pPr>
              <w:pStyle w:val="TAH"/>
              <w:rPr>
                <w:szCs w:val="22"/>
                <w:lang w:val="fr-FR"/>
              </w:rPr>
            </w:pPr>
            <w:r>
              <w:rPr>
                <w:lang w:val="fr-FR"/>
              </w:rPr>
              <w:t>(See TS 26.346)</w:t>
            </w:r>
          </w:p>
        </w:tc>
      </w:tr>
      <w:tr w:rsidR="00FA1D05" w:rsidRPr="00145478" w14:paraId="070DE246" w14:textId="77777777" w:rsidTr="00213BA9">
        <w:trPr>
          <w:cantSplit/>
          <w:jc w:val="center"/>
        </w:trPr>
        <w:tc>
          <w:tcPr>
            <w:tcW w:w="0" w:type="auto"/>
          </w:tcPr>
          <w:p w14:paraId="715C64A6" w14:textId="77777777" w:rsidR="00FA1D05" w:rsidRPr="00531AA4" w:rsidRDefault="00FA1D05" w:rsidP="00213BA9">
            <w:pPr>
              <w:pStyle w:val="TAL"/>
              <w:rPr>
                <w:szCs w:val="22"/>
                <w:lang w:val="da-DK"/>
              </w:rPr>
            </w:pPr>
            <w:r w:rsidRPr="00531AA4">
              <w:rPr>
                <w:lang w:val="da-DK"/>
              </w:rPr>
              <w:t>UD1</w:t>
            </w:r>
          </w:p>
        </w:tc>
        <w:tc>
          <w:tcPr>
            <w:tcW w:w="0" w:type="auto"/>
            <w:vMerge w:val="restart"/>
          </w:tcPr>
          <w:p w14:paraId="008E1AF6" w14:textId="77777777" w:rsidR="00FA1D05" w:rsidRPr="00C34D8D" w:rsidRDefault="00FA1D05" w:rsidP="00213BA9">
            <w:pPr>
              <w:pStyle w:val="TAL"/>
              <w:rPr>
                <w:szCs w:val="22"/>
                <w:lang w:val="da-DK"/>
              </w:rPr>
            </w:pPr>
            <w:r w:rsidRPr="00C34D8D">
              <w:rPr>
                <w:lang w:val="da-DK"/>
              </w:rPr>
              <w:t>Low (1% BLER)</w:t>
            </w:r>
          </w:p>
        </w:tc>
        <w:tc>
          <w:tcPr>
            <w:tcW w:w="0" w:type="auto"/>
          </w:tcPr>
          <w:p w14:paraId="66ACFD25" w14:textId="77777777" w:rsidR="00FA1D05" w:rsidRPr="00531AA4" w:rsidRDefault="00FA1D05" w:rsidP="00213BA9">
            <w:pPr>
              <w:pStyle w:val="TAL"/>
              <w:rPr>
                <w:szCs w:val="22"/>
                <w:lang w:val="da-DK"/>
              </w:rPr>
            </w:pPr>
            <w:r w:rsidRPr="00531AA4">
              <w:rPr>
                <w:lang w:val="da-DK"/>
              </w:rPr>
              <w:t>Small (50KB)</w:t>
            </w:r>
          </w:p>
        </w:tc>
        <w:tc>
          <w:tcPr>
            <w:tcW w:w="0" w:type="auto"/>
          </w:tcPr>
          <w:p w14:paraId="157873F9" w14:textId="77777777" w:rsidR="00FA1D05" w:rsidRPr="00531AA4" w:rsidRDefault="00FA1D05" w:rsidP="00213BA9">
            <w:pPr>
              <w:pStyle w:val="TAC"/>
              <w:rPr>
                <w:szCs w:val="22"/>
                <w:lang w:val="da-DK"/>
              </w:rPr>
            </w:pPr>
          </w:p>
        </w:tc>
        <w:tc>
          <w:tcPr>
            <w:tcW w:w="0" w:type="auto"/>
          </w:tcPr>
          <w:p w14:paraId="4905DC3E" w14:textId="77777777" w:rsidR="00FA1D05" w:rsidRPr="00531AA4" w:rsidRDefault="00FA1D05" w:rsidP="00213BA9">
            <w:pPr>
              <w:pStyle w:val="TAC"/>
              <w:rPr>
                <w:szCs w:val="22"/>
                <w:lang w:val="da-DK"/>
              </w:rPr>
            </w:pPr>
          </w:p>
        </w:tc>
        <w:tc>
          <w:tcPr>
            <w:tcW w:w="0" w:type="auto"/>
          </w:tcPr>
          <w:p w14:paraId="00DF06A0" w14:textId="77777777" w:rsidR="00FA1D05" w:rsidRPr="00531AA4" w:rsidRDefault="00FA1D05" w:rsidP="00213BA9">
            <w:pPr>
              <w:pStyle w:val="TAC"/>
              <w:rPr>
                <w:szCs w:val="22"/>
                <w:lang w:val="da-DK"/>
              </w:rPr>
            </w:pPr>
          </w:p>
        </w:tc>
      </w:tr>
      <w:tr w:rsidR="00FA1D05" w:rsidRPr="00145478" w14:paraId="2A4B87A7" w14:textId="77777777" w:rsidTr="00213BA9">
        <w:trPr>
          <w:cantSplit/>
          <w:jc w:val="center"/>
        </w:trPr>
        <w:tc>
          <w:tcPr>
            <w:tcW w:w="0" w:type="auto"/>
          </w:tcPr>
          <w:p w14:paraId="3AAE491C" w14:textId="77777777" w:rsidR="00FA1D05" w:rsidRPr="00531AA4" w:rsidRDefault="00FA1D05" w:rsidP="00213BA9">
            <w:pPr>
              <w:pStyle w:val="TAL"/>
              <w:rPr>
                <w:szCs w:val="22"/>
                <w:lang w:val="da-DK"/>
              </w:rPr>
            </w:pPr>
            <w:r w:rsidRPr="00531AA4">
              <w:rPr>
                <w:lang w:val="da-DK"/>
              </w:rPr>
              <w:t>UD2</w:t>
            </w:r>
          </w:p>
        </w:tc>
        <w:tc>
          <w:tcPr>
            <w:tcW w:w="0" w:type="auto"/>
            <w:vMerge/>
          </w:tcPr>
          <w:p w14:paraId="4B37868F" w14:textId="77777777" w:rsidR="00FA1D05" w:rsidRPr="00C34D8D" w:rsidRDefault="00FA1D05" w:rsidP="00213BA9">
            <w:pPr>
              <w:pStyle w:val="TAL"/>
              <w:rPr>
                <w:szCs w:val="22"/>
                <w:lang w:val="da-DK"/>
              </w:rPr>
            </w:pPr>
          </w:p>
        </w:tc>
        <w:tc>
          <w:tcPr>
            <w:tcW w:w="0" w:type="auto"/>
          </w:tcPr>
          <w:p w14:paraId="2C31F3C4" w14:textId="77777777" w:rsidR="00FA1D05" w:rsidRPr="00531AA4" w:rsidRDefault="00FA1D05" w:rsidP="00213BA9">
            <w:pPr>
              <w:pStyle w:val="TAL"/>
              <w:rPr>
                <w:szCs w:val="22"/>
                <w:lang w:val="da-DK"/>
              </w:rPr>
            </w:pPr>
            <w:r w:rsidRPr="00531AA4">
              <w:rPr>
                <w:lang w:val="da-DK"/>
              </w:rPr>
              <w:t>Medium (512KB)</w:t>
            </w:r>
          </w:p>
        </w:tc>
        <w:tc>
          <w:tcPr>
            <w:tcW w:w="0" w:type="auto"/>
          </w:tcPr>
          <w:p w14:paraId="13617B8D" w14:textId="77777777" w:rsidR="00FA1D05" w:rsidRPr="00531AA4" w:rsidRDefault="00FA1D05" w:rsidP="00213BA9">
            <w:pPr>
              <w:pStyle w:val="TAC"/>
              <w:rPr>
                <w:szCs w:val="22"/>
                <w:lang w:val="da-DK"/>
              </w:rPr>
            </w:pPr>
          </w:p>
        </w:tc>
        <w:tc>
          <w:tcPr>
            <w:tcW w:w="0" w:type="auto"/>
          </w:tcPr>
          <w:p w14:paraId="1DCD7F6E" w14:textId="77777777" w:rsidR="00FA1D05" w:rsidRPr="00531AA4" w:rsidRDefault="00FA1D05" w:rsidP="00213BA9">
            <w:pPr>
              <w:pStyle w:val="TAC"/>
              <w:rPr>
                <w:szCs w:val="22"/>
                <w:lang w:val="da-DK"/>
              </w:rPr>
            </w:pPr>
          </w:p>
        </w:tc>
        <w:tc>
          <w:tcPr>
            <w:tcW w:w="0" w:type="auto"/>
          </w:tcPr>
          <w:p w14:paraId="6F9E6311" w14:textId="77777777" w:rsidR="00FA1D05" w:rsidRPr="00531AA4" w:rsidRDefault="00FA1D05" w:rsidP="00213BA9">
            <w:pPr>
              <w:pStyle w:val="TAC"/>
              <w:rPr>
                <w:szCs w:val="22"/>
                <w:lang w:val="da-DK"/>
              </w:rPr>
            </w:pPr>
          </w:p>
        </w:tc>
      </w:tr>
      <w:tr w:rsidR="00FA1D05" w:rsidRPr="00145478" w14:paraId="0FAA63FC" w14:textId="77777777" w:rsidTr="00213BA9">
        <w:trPr>
          <w:cantSplit/>
          <w:jc w:val="center"/>
        </w:trPr>
        <w:tc>
          <w:tcPr>
            <w:tcW w:w="0" w:type="auto"/>
          </w:tcPr>
          <w:p w14:paraId="2E9FCA8A" w14:textId="77777777" w:rsidR="00FA1D05" w:rsidRPr="00531AA4" w:rsidRDefault="00FA1D05" w:rsidP="00213BA9">
            <w:pPr>
              <w:pStyle w:val="TAL"/>
              <w:rPr>
                <w:szCs w:val="22"/>
                <w:lang w:val="da-DK"/>
              </w:rPr>
            </w:pPr>
            <w:r w:rsidRPr="00531AA4">
              <w:rPr>
                <w:lang w:val="da-DK"/>
              </w:rPr>
              <w:t>UD3</w:t>
            </w:r>
          </w:p>
        </w:tc>
        <w:tc>
          <w:tcPr>
            <w:tcW w:w="0" w:type="auto"/>
            <w:vMerge/>
          </w:tcPr>
          <w:p w14:paraId="4329E4CD" w14:textId="77777777" w:rsidR="00FA1D05" w:rsidRPr="00C34D8D" w:rsidRDefault="00FA1D05" w:rsidP="00213BA9">
            <w:pPr>
              <w:pStyle w:val="TAL"/>
              <w:rPr>
                <w:szCs w:val="22"/>
                <w:lang w:val="da-DK"/>
              </w:rPr>
            </w:pPr>
          </w:p>
        </w:tc>
        <w:tc>
          <w:tcPr>
            <w:tcW w:w="0" w:type="auto"/>
          </w:tcPr>
          <w:p w14:paraId="393B700E" w14:textId="77777777" w:rsidR="00FA1D05" w:rsidRPr="00531AA4" w:rsidRDefault="00FA1D05" w:rsidP="00213BA9">
            <w:pPr>
              <w:pStyle w:val="TAL"/>
              <w:rPr>
                <w:szCs w:val="22"/>
                <w:lang w:val="da-DK"/>
              </w:rPr>
            </w:pPr>
            <w:r w:rsidRPr="00531AA4">
              <w:rPr>
                <w:lang w:val="da-DK"/>
              </w:rPr>
              <w:t>Large (3072KB)</w:t>
            </w:r>
          </w:p>
        </w:tc>
        <w:tc>
          <w:tcPr>
            <w:tcW w:w="0" w:type="auto"/>
          </w:tcPr>
          <w:p w14:paraId="38468BEC" w14:textId="77777777" w:rsidR="00FA1D05" w:rsidRPr="00531AA4" w:rsidRDefault="00FA1D05" w:rsidP="00213BA9">
            <w:pPr>
              <w:pStyle w:val="TAC"/>
              <w:rPr>
                <w:szCs w:val="22"/>
                <w:lang w:val="da-DK"/>
              </w:rPr>
            </w:pPr>
          </w:p>
        </w:tc>
        <w:tc>
          <w:tcPr>
            <w:tcW w:w="0" w:type="auto"/>
          </w:tcPr>
          <w:p w14:paraId="0572B77A" w14:textId="77777777" w:rsidR="00FA1D05" w:rsidRPr="00531AA4" w:rsidRDefault="00FA1D05" w:rsidP="00213BA9">
            <w:pPr>
              <w:pStyle w:val="TAC"/>
              <w:rPr>
                <w:szCs w:val="22"/>
                <w:lang w:val="da-DK"/>
              </w:rPr>
            </w:pPr>
          </w:p>
        </w:tc>
        <w:tc>
          <w:tcPr>
            <w:tcW w:w="0" w:type="auto"/>
          </w:tcPr>
          <w:p w14:paraId="1CF57586" w14:textId="77777777" w:rsidR="00FA1D05" w:rsidRPr="00531AA4" w:rsidRDefault="00FA1D05" w:rsidP="00213BA9">
            <w:pPr>
              <w:pStyle w:val="TAC"/>
              <w:rPr>
                <w:szCs w:val="22"/>
                <w:lang w:val="da-DK"/>
              </w:rPr>
            </w:pPr>
          </w:p>
        </w:tc>
      </w:tr>
      <w:tr w:rsidR="00FA1D05" w:rsidRPr="00145478" w14:paraId="18466275" w14:textId="77777777" w:rsidTr="00213BA9">
        <w:trPr>
          <w:cantSplit/>
          <w:jc w:val="center"/>
        </w:trPr>
        <w:tc>
          <w:tcPr>
            <w:tcW w:w="0" w:type="auto"/>
          </w:tcPr>
          <w:p w14:paraId="16CA66E8" w14:textId="77777777" w:rsidR="00FA1D05" w:rsidRPr="00531AA4" w:rsidRDefault="00FA1D05" w:rsidP="00213BA9">
            <w:pPr>
              <w:pStyle w:val="TAL"/>
              <w:rPr>
                <w:szCs w:val="22"/>
                <w:lang w:val="da-DK"/>
              </w:rPr>
            </w:pPr>
            <w:r w:rsidRPr="00531AA4">
              <w:rPr>
                <w:lang w:val="da-DK"/>
              </w:rPr>
              <w:t>UD4</w:t>
            </w:r>
          </w:p>
        </w:tc>
        <w:tc>
          <w:tcPr>
            <w:tcW w:w="0" w:type="auto"/>
            <w:vMerge w:val="restart"/>
          </w:tcPr>
          <w:p w14:paraId="6DDA9A23" w14:textId="77777777" w:rsidR="00FA1D05" w:rsidRPr="00C34D8D" w:rsidRDefault="00FA1D05" w:rsidP="00213BA9">
            <w:pPr>
              <w:pStyle w:val="TAL"/>
              <w:rPr>
                <w:szCs w:val="22"/>
                <w:lang w:val="da-DK"/>
              </w:rPr>
            </w:pPr>
            <w:r w:rsidRPr="00C34D8D">
              <w:rPr>
                <w:lang w:val="da-DK"/>
              </w:rPr>
              <w:t>Medium (5% BLER)</w:t>
            </w:r>
          </w:p>
        </w:tc>
        <w:tc>
          <w:tcPr>
            <w:tcW w:w="0" w:type="auto"/>
          </w:tcPr>
          <w:p w14:paraId="765811F8" w14:textId="77777777" w:rsidR="00FA1D05" w:rsidRPr="00531AA4" w:rsidRDefault="00FA1D05" w:rsidP="00213BA9">
            <w:pPr>
              <w:pStyle w:val="TAL"/>
              <w:rPr>
                <w:szCs w:val="22"/>
                <w:lang w:val="da-DK"/>
              </w:rPr>
            </w:pPr>
            <w:r w:rsidRPr="00531AA4">
              <w:rPr>
                <w:lang w:val="da-DK"/>
              </w:rPr>
              <w:t>Small (50KB)</w:t>
            </w:r>
          </w:p>
        </w:tc>
        <w:tc>
          <w:tcPr>
            <w:tcW w:w="0" w:type="auto"/>
          </w:tcPr>
          <w:p w14:paraId="2BB64E9B" w14:textId="77777777" w:rsidR="00FA1D05" w:rsidRPr="00531AA4" w:rsidRDefault="00FA1D05" w:rsidP="00213BA9">
            <w:pPr>
              <w:pStyle w:val="TAC"/>
              <w:rPr>
                <w:szCs w:val="22"/>
                <w:lang w:val="da-DK"/>
              </w:rPr>
            </w:pPr>
          </w:p>
        </w:tc>
        <w:tc>
          <w:tcPr>
            <w:tcW w:w="0" w:type="auto"/>
          </w:tcPr>
          <w:p w14:paraId="0BF25F5D" w14:textId="77777777" w:rsidR="00FA1D05" w:rsidRPr="00531AA4" w:rsidRDefault="00FA1D05" w:rsidP="00213BA9">
            <w:pPr>
              <w:pStyle w:val="TAC"/>
              <w:rPr>
                <w:szCs w:val="22"/>
                <w:lang w:val="da-DK"/>
              </w:rPr>
            </w:pPr>
          </w:p>
        </w:tc>
        <w:tc>
          <w:tcPr>
            <w:tcW w:w="0" w:type="auto"/>
          </w:tcPr>
          <w:p w14:paraId="6C411819" w14:textId="77777777" w:rsidR="00FA1D05" w:rsidRPr="00531AA4" w:rsidRDefault="00FA1D05" w:rsidP="00213BA9">
            <w:pPr>
              <w:pStyle w:val="TAC"/>
              <w:rPr>
                <w:szCs w:val="22"/>
                <w:lang w:val="da-DK"/>
              </w:rPr>
            </w:pPr>
          </w:p>
        </w:tc>
      </w:tr>
      <w:tr w:rsidR="00FA1D05" w:rsidRPr="00BE2531" w14:paraId="40A35FB6" w14:textId="77777777" w:rsidTr="00213BA9">
        <w:trPr>
          <w:cantSplit/>
          <w:jc w:val="center"/>
        </w:trPr>
        <w:tc>
          <w:tcPr>
            <w:tcW w:w="0" w:type="auto"/>
          </w:tcPr>
          <w:p w14:paraId="5F3BE138" w14:textId="77777777" w:rsidR="00FA1D05" w:rsidRPr="00BE2531" w:rsidRDefault="00FA1D05" w:rsidP="00213BA9">
            <w:pPr>
              <w:pStyle w:val="TAL"/>
            </w:pPr>
            <w:r>
              <w:t>UD5</w:t>
            </w:r>
          </w:p>
        </w:tc>
        <w:tc>
          <w:tcPr>
            <w:tcW w:w="0" w:type="auto"/>
            <w:vMerge/>
          </w:tcPr>
          <w:p w14:paraId="173BFC76" w14:textId="77777777" w:rsidR="00FA1D05" w:rsidRPr="00C34D8D" w:rsidRDefault="00FA1D05" w:rsidP="00213BA9">
            <w:pPr>
              <w:pStyle w:val="TAL"/>
            </w:pPr>
          </w:p>
        </w:tc>
        <w:tc>
          <w:tcPr>
            <w:tcW w:w="0" w:type="auto"/>
          </w:tcPr>
          <w:p w14:paraId="7350E98B" w14:textId="77777777" w:rsidR="00FA1D05" w:rsidRPr="00BE2531" w:rsidRDefault="00FA1D05" w:rsidP="00213BA9">
            <w:pPr>
              <w:pStyle w:val="TAL"/>
            </w:pPr>
            <w:r w:rsidRPr="00BE2531">
              <w:t>Medium (512KB)</w:t>
            </w:r>
          </w:p>
        </w:tc>
        <w:tc>
          <w:tcPr>
            <w:tcW w:w="0" w:type="auto"/>
          </w:tcPr>
          <w:p w14:paraId="021C7FEC" w14:textId="77777777" w:rsidR="00FA1D05" w:rsidRPr="00BE2531" w:rsidRDefault="00FA1D05" w:rsidP="00213BA9">
            <w:pPr>
              <w:pStyle w:val="TAC"/>
            </w:pPr>
          </w:p>
        </w:tc>
        <w:tc>
          <w:tcPr>
            <w:tcW w:w="0" w:type="auto"/>
          </w:tcPr>
          <w:p w14:paraId="1A642F1E" w14:textId="77777777" w:rsidR="00FA1D05" w:rsidRPr="00BE2531" w:rsidRDefault="00FA1D05" w:rsidP="00213BA9">
            <w:pPr>
              <w:pStyle w:val="TAC"/>
            </w:pPr>
          </w:p>
        </w:tc>
        <w:tc>
          <w:tcPr>
            <w:tcW w:w="0" w:type="auto"/>
          </w:tcPr>
          <w:p w14:paraId="10705617" w14:textId="77777777" w:rsidR="00FA1D05" w:rsidRPr="00BE2531" w:rsidRDefault="00FA1D05" w:rsidP="00213BA9">
            <w:pPr>
              <w:pStyle w:val="TAC"/>
            </w:pPr>
          </w:p>
        </w:tc>
      </w:tr>
      <w:tr w:rsidR="00FA1D05" w:rsidRPr="00BE2531" w14:paraId="7A47F21B" w14:textId="77777777" w:rsidTr="00213BA9">
        <w:trPr>
          <w:cantSplit/>
          <w:jc w:val="center"/>
        </w:trPr>
        <w:tc>
          <w:tcPr>
            <w:tcW w:w="0" w:type="auto"/>
          </w:tcPr>
          <w:p w14:paraId="569B9B2A" w14:textId="77777777" w:rsidR="00FA1D05" w:rsidRPr="00BE2531" w:rsidRDefault="00FA1D05" w:rsidP="00213BA9">
            <w:pPr>
              <w:pStyle w:val="TAL"/>
            </w:pPr>
            <w:r>
              <w:t>UD6</w:t>
            </w:r>
          </w:p>
        </w:tc>
        <w:tc>
          <w:tcPr>
            <w:tcW w:w="0" w:type="auto"/>
            <w:vMerge/>
          </w:tcPr>
          <w:p w14:paraId="2A9C7021" w14:textId="77777777" w:rsidR="00FA1D05" w:rsidRPr="00C34D8D" w:rsidRDefault="00FA1D05" w:rsidP="00213BA9">
            <w:pPr>
              <w:pStyle w:val="TAL"/>
            </w:pPr>
          </w:p>
        </w:tc>
        <w:tc>
          <w:tcPr>
            <w:tcW w:w="0" w:type="auto"/>
          </w:tcPr>
          <w:p w14:paraId="4E865B9C" w14:textId="77777777" w:rsidR="00FA1D05" w:rsidRPr="00BE2531" w:rsidRDefault="00FA1D05" w:rsidP="00213BA9">
            <w:pPr>
              <w:pStyle w:val="TAL"/>
            </w:pPr>
            <w:r w:rsidRPr="00BE2531">
              <w:t>Large (3072KB)</w:t>
            </w:r>
          </w:p>
        </w:tc>
        <w:tc>
          <w:tcPr>
            <w:tcW w:w="0" w:type="auto"/>
          </w:tcPr>
          <w:p w14:paraId="13753D4D" w14:textId="77777777" w:rsidR="00FA1D05" w:rsidRPr="00BE2531" w:rsidRDefault="00FA1D05" w:rsidP="00213BA9">
            <w:pPr>
              <w:pStyle w:val="TAC"/>
            </w:pPr>
          </w:p>
        </w:tc>
        <w:tc>
          <w:tcPr>
            <w:tcW w:w="0" w:type="auto"/>
          </w:tcPr>
          <w:p w14:paraId="13BD6D58" w14:textId="77777777" w:rsidR="00FA1D05" w:rsidRPr="00BE2531" w:rsidRDefault="00FA1D05" w:rsidP="00213BA9">
            <w:pPr>
              <w:pStyle w:val="TAC"/>
            </w:pPr>
          </w:p>
        </w:tc>
        <w:tc>
          <w:tcPr>
            <w:tcW w:w="0" w:type="auto"/>
          </w:tcPr>
          <w:p w14:paraId="65188F8D" w14:textId="77777777" w:rsidR="00FA1D05" w:rsidRPr="00BE2531" w:rsidRDefault="00FA1D05" w:rsidP="00213BA9">
            <w:pPr>
              <w:pStyle w:val="TAC"/>
            </w:pPr>
          </w:p>
        </w:tc>
      </w:tr>
      <w:tr w:rsidR="00FA1D05" w:rsidRPr="00BE2531" w14:paraId="019C1E92" w14:textId="77777777" w:rsidTr="00213BA9">
        <w:trPr>
          <w:cantSplit/>
          <w:jc w:val="center"/>
        </w:trPr>
        <w:tc>
          <w:tcPr>
            <w:tcW w:w="0" w:type="auto"/>
          </w:tcPr>
          <w:p w14:paraId="351FE680" w14:textId="77777777" w:rsidR="00FA1D05" w:rsidRPr="00BE2531" w:rsidRDefault="00FA1D05" w:rsidP="00213BA9">
            <w:pPr>
              <w:pStyle w:val="TAL"/>
            </w:pPr>
            <w:r>
              <w:t>UD7</w:t>
            </w:r>
          </w:p>
        </w:tc>
        <w:tc>
          <w:tcPr>
            <w:tcW w:w="0" w:type="auto"/>
            <w:vMerge w:val="restart"/>
          </w:tcPr>
          <w:p w14:paraId="23DA9D89" w14:textId="77777777" w:rsidR="00FA1D05" w:rsidRPr="00C34D8D" w:rsidRDefault="00FA1D05" w:rsidP="00213BA9">
            <w:pPr>
              <w:pStyle w:val="TAL"/>
            </w:pPr>
            <w:r w:rsidRPr="00C34D8D">
              <w:t>High (10% BLER)</w:t>
            </w:r>
          </w:p>
        </w:tc>
        <w:tc>
          <w:tcPr>
            <w:tcW w:w="0" w:type="auto"/>
          </w:tcPr>
          <w:p w14:paraId="14DA4CDD" w14:textId="77777777" w:rsidR="00FA1D05" w:rsidRPr="00BE2531" w:rsidRDefault="00FA1D05" w:rsidP="00213BA9">
            <w:pPr>
              <w:pStyle w:val="TAL"/>
            </w:pPr>
            <w:r w:rsidRPr="00BE2531">
              <w:t>Small (50KB)</w:t>
            </w:r>
          </w:p>
        </w:tc>
        <w:tc>
          <w:tcPr>
            <w:tcW w:w="0" w:type="auto"/>
          </w:tcPr>
          <w:p w14:paraId="15C387B0" w14:textId="77777777" w:rsidR="00FA1D05" w:rsidRPr="00BE2531" w:rsidRDefault="00FA1D05" w:rsidP="00213BA9">
            <w:pPr>
              <w:pStyle w:val="TAC"/>
            </w:pPr>
          </w:p>
        </w:tc>
        <w:tc>
          <w:tcPr>
            <w:tcW w:w="0" w:type="auto"/>
          </w:tcPr>
          <w:p w14:paraId="093936C5" w14:textId="77777777" w:rsidR="00FA1D05" w:rsidRPr="00BE2531" w:rsidRDefault="00FA1D05" w:rsidP="00213BA9">
            <w:pPr>
              <w:pStyle w:val="TAC"/>
            </w:pPr>
          </w:p>
        </w:tc>
        <w:tc>
          <w:tcPr>
            <w:tcW w:w="0" w:type="auto"/>
          </w:tcPr>
          <w:p w14:paraId="72F6D025" w14:textId="77777777" w:rsidR="00FA1D05" w:rsidRPr="00BE2531" w:rsidRDefault="00FA1D05" w:rsidP="00213BA9">
            <w:pPr>
              <w:pStyle w:val="TAC"/>
            </w:pPr>
          </w:p>
        </w:tc>
      </w:tr>
      <w:tr w:rsidR="00FA1D05" w:rsidRPr="00BE2531" w14:paraId="4A0C8D1D" w14:textId="77777777" w:rsidTr="00213BA9">
        <w:trPr>
          <w:cantSplit/>
          <w:jc w:val="center"/>
        </w:trPr>
        <w:tc>
          <w:tcPr>
            <w:tcW w:w="0" w:type="auto"/>
          </w:tcPr>
          <w:p w14:paraId="5D4D75B8" w14:textId="77777777" w:rsidR="00FA1D05" w:rsidRPr="00BE2531" w:rsidRDefault="00FA1D05" w:rsidP="00213BA9">
            <w:pPr>
              <w:pStyle w:val="TAL"/>
            </w:pPr>
            <w:r>
              <w:t>UD8</w:t>
            </w:r>
          </w:p>
        </w:tc>
        <w:tc>
          <w:tcPr>
            <w:tcW w:w="0" w:type="auto"/>
            <w:vMerge/>
          </w:tcPr>
          <w:p w14:paraId="7FA9F3E6" w14:textId="77777777" w:rsidR="00FA1D05" w:rsidRPr="00C34D8D" w:rsidRDefault="00FA1D05" w:rsidP="00213BA9">
            <w:pPr>
              <w:pStyle w:val="TAL"/>
            </w:pPr>
          </w:p>
        </w:tc>
        <w:tc>
          <w:tcPr>
            <w:tcW w:w="0" w:type="auto"/>
          </w:tcPr>
          <w:p w14:paraId="35FEC4FA" w14:textId="77777777" w:rsidR="00FA1D05" w:rsidRPr="00BE2531" w:rsidRDefault="00FA1D05" w:rsidP="00213BA9">
            <w:pPr>
              <w:pStyle w:val="TAL"/>
            </w:pPr>
            <w:r w:rsidRPr="00BE2531">
              <w:t>Medium (512KB)</w:t>
            </w:r>
          </w:p>
        </w:tc>
        <w:tc>
          <w:tcPr>
            <w:tcW w:w="0" w:type="auto"/>
          </w:tcPr>
          <w:p w14:paraId="09D77F91" w14:textId="77777777" w:rsidR="00FA1D05" w:rsidRPr="00BE2531" w:rsidRDefault="00FA1D05" w:rsidP="00213BA9">
            <w:pPr>
              <w:pStyle w:val="TAC"/>
            </w:pPr>
          </w:p>
        </w:tc>
        <w:tc>
          <w:tcPr>
            <w:tcW w:w="0" w:type="auto"/>
          </w:tcPr>
          <w:p w14:paraId="2B45A1DD" w14:textId="77777777" w:rsidR="00FA1D05" w:rsidRPr="00BE2531" w:rsidRDefault="00FA1D05" w:rsidP="00213BA9">
            <w:pPr>
              <w:pStyle w:val="TAC"/>
            </w:pPr>
          </w:p>
        </w:tc>
        <w:tc>
          <w:tcPr>
            <w:tcW w:w="0" w:type="auto"/>
          </w:tcPr>
          <w:p w14:paraId="295F5A00" w14:textId="77777777" w:rsidR="00FA1D05" w:rsidRPr="00BE2531" w:rsidRDefault="00FA1D05" w:rsidP="00213BA9">
            <w:pPr>
              <w:pStyle w:val="TAC"/>
            </w:pPr>
          </w:p>
        </w:tc>
      </w:tr>
      <w:tr w:rsidR="00FA1D05" w:rsidRPr="00BE2531" w14:paraId="22A97ABD" w14:textId="77777777" w:rsidTr="00213BA9">
        <w:trPr>
          <w:cantSplit/>
          <w:jc w:val="center"/>
        </w:trPr>
        <w:tc>
          <w:tcPr>
            <w:tcW w:w="0" w:type="auto"/>
          </w:tcPr>
          <w:p w14:paraId="5E8E6694" w14:textId="77777777" w:rsidR="00FA1D05" w:rsidRPr="00BE2531" w:rsidRDefault="00FA1D05" w:rsidP="00213BA9">
            <w:pPr>
              <w:pStyle w:val="TAL"/>
            </w:pPr>
            <w:r>
              <w:t>UD9</w:t>
            </w:r>
          </w:p>
        </w:tc>
        <w:tc>
          <w:tcPr>
            <w:tcW w:w="0" w:type="auto"/>
            <w:vMerge/>
          </w:tcPr>
          <w:p w14:paraId="18021BD4" w14:textId="77777777" w:rsidR="00FA1D05" w:rsidRPr="00C34D8D" w:rsidRDefault="00FA1D05" w:rsidP="00213BA9">
            <w:pPr>
              <w:pStyle w:val="TAL"/>
            </w:pPr>
          </w:p>
        </w:tc>
        <w:tc>
          <w:tcPr>
            <w:tcW w:w="0" w:type="auto"/>
          </w:tcPr>
          <w:p w14:paraId="23F24240" w14:textId="77777777" w:rsidR="00FA1D05" w:rsidRPr="00BE2531" w:rsidRDefault="00FA1D05" w:rsidP="00213BA9">
            <w:pPr>
              <w:pStyle w:val="TAL"/>
            </w:pPr>
            <w:r w:rsidRPr="00BE2531">
              <w:t>Large (3072KB)</w:t>
            </w:r>
          </w:p>
        </w:tc>
        <w:tc>
          <w:tcPr>
            <w:tcW w:w="0" w:type="auto"/>
          </w:tcPr>
          <w:p w14:paraId="1FE44780" w14:textId="77777777" w:rsidR="00FA1D05" w:rsidRPr="00BE2531" w:rsidRDefault="00FA1D05" w:rsidP="00213BA9">
            <w:pPr>
              <w:pStyle w:val="TAC"/>
            </w:pPr>
          </w:p>
        </w:tc>
        <w:tc>
          <w:tcPr>
            <w:tcW w:w="0" w:type="auto"/>
          </w:tcPr>
          <w:p w14:paraId="1397C076" w14:textId="77777777" w:rsidR="00FA1D05" w:rsidRPr="00BE2531" w:rsidRDefault="00FA1D05" w:rsidP="00213BA9">
            <w:pPr>
              <w:pStyle w:val="TAC"/>
            </w:pPr>
          </w:p>
        </w:tc>
        <w:tc>
          <w:tcPr>
            <w:tcW w:w="0" w:type="auto"/>
          </w:tcPr>
          <w:p w14:paraId="3FBF22DE" w14:textId="77777777" w:rsidR="00FA1D05" w:rsidRPr="00BE2531" w:rsidRDefault="00FA1D05" w:rsidP="00213BA9">
            <w:pPr>
              <w:pStyle w:val="TAC"/>
            </w:pPr>
          </w:p>
        </w:tc>
      </w:tr>
      <w:tr w:rsidR="00FA1D05" w:rsidRPr="00BE2531" w14:paraId="023AF0A7" w14:textId="77777777" w:rsidTr="00213BA9">
        <w:trPr>
          <w:cantSplit/>
          <w:jc w:val="center"/>
        </w:trPr>
        <w:tc>
          <w:tcPr>
            <w:tcW w:w="0" w:type="auto"/>
          </w:tcPr>
          <w:p w14:paraId="5AD66133" w14:textId="77777777" w:rsidR="00FA1D05" w:rsidRPr="00BE2531" w:rsidRDefault="00FA1D05" w:rsidP="00213BA9">
            <w:pPr>
              <w:pStyle w:val="TAL"/>
            </w:pPr>
            <w:r>
              <w:t>UD10</w:t>
            </w:r>
          </w:p>
        </w:tc>
        <w:tc>
          <w:tcPr>
            <w:tcW w:w="0" w:type="auto"/>
            <w:vMerge w:val="restart"/>
          </w:tcPr>
          <w:p w14:paraId="6D5BD8BC" w14:textId="77777777" w:rsidR="00FA1D05" w:rsidRPr="00C34D8D" w:rsidRDefault="00FA1D05" w:rsidP="00213BA9">
            <w:pPr>
              <w:pStyle w:val="TAL"/>
            </w:pPr>
            <w:r w:rsidRPr="00C34D8D">
              <w:t>15% BLER</w:t>
            </w:r>
          </w:p>
        </w:tc>
        <w:tc>
          <w:tcPr>
            <w:tcW w:w="0" w:type="auto"/>
          </w:tcPr>
          <w:p w14:paraId="7796A41F" w14:textId="77777777" w:rsidR="00FA1D05" w:rsidRPr="00BE2531" w:rsidRDefault="00FA1D05" w:rsidP="00213BA9">
            <w:pPr>
              <w:pStyle w:val="TAL"/>
            </w:pPr>
            <w:r w:rsidRPr="00BE2531">
              <w:t>Small (50KB)</w:t>
            </w:r>
          </w:p>
        </w:tc>
        <w:tc>
          <w:tcPr>
            <w:tcW w:w="0" w:type="auto"/>
          </w:tcPr>
          <w:p w14:paraId="692334F7" w14:textId="77777777" w:rsidR="00FA1D05" w:rsidRPr="00BE2531" w:rsidRDefault="00FA1D05" w:rsidP="00213BA9">
            <w:pPr>
              <w:pStyle w:val="TAC"/>
            </w:pPr>
          </w:p>
        </w:tc>
        <w:tc>
          <w:tcPr>
            <w:tcW w:w="0" w:type="auto"/>
          </w:tcPr>
          <w:p w14:paraId="06B3E3BE" w14:textId="77777777" w:rsidR="00FA1D05" w:rsidRPr="00BE2531" w:rsidRDefault="00FA1D05" w:rsidP="00213BA9">
            <w:pPr>
              <w:pStyle w:val="TAC"/>
            </w:pPr>
          </w:p>
        </w:tc>
        <w:tc>
          <w:tcPr>
            <w:tcW w:w="0" w:type="auto"/>
          </w:tcPr>
          <w:p w14:paraId="3E3494BD" w14:textId="77777777" w:rsidR="00FA1D05" w:rsidRPr="00BE2531" w:rsidRDefault="00FA1D05" w:rsidP="00213BA9">
            <w:pPr>
              <w:pStyle w:val="TAC"/>
            </w:pPr>
          </w:p>
        </w:tc>
      </w:tr>
      <w:tr w:rsidR="00FA1D05" w:rsidRPr="00BE2531" w14:paraId="01FF0830" w14:textId="77777777" w:rsidTr="00213BA9">
        <w:trPr>
          <w:cantSplit/>
          <w:jc w:val="center"/>
        </w:trPr>
        <w:tc>
          <w:tcPr>
            <w:tcW w:w="0" w:type="auto"/>
          </w:tcPr>
          <w:p w14:paraId="2A2EEFEA" w14:textId="77777777" w:rsidR="00FA1D05" w:rsidRPr="00BE2531" w:rsidRDefault="00FA1D05" w:rsidP="00213BA9">
            <w:pPr>
              <w:pStyle w:val="TAL"/>
            </w:pPr>
            <w:r>
              <w:t>UD11</w:t>
            </w:r>
          </w:p>
        </w:tc>
        <w:tc>
          <w:tcPr>
            <w:tcW w:w="0" w:type="auto"/>
            <w:vMerge/>
          </w:tcPr>
          <w:p w14:paraId="65B6B528" w14:textId="77777777" w:rsidR="00FA1D05" w:rsidRPr="00C34D8D" w:rsidRDefault="00FA1D05" w:rsidP="00213BA9">
            <w:pPr>
              <w:pStyle w:val="TAL"/>
            </w:pPr>
          </w:p>
        </w:tc>
        <w:tc>
          <w:tcPr>
            <w:tcW w:w="0" w:type="auto"/>
          </w:tcPr>
          <w:p w14:paraId="2D50A583" w14:textId="77777777" w:rsidR="00FA1D05" w:rsidRPr="00BE2531" w:rsidRDefault="00FA1D05" w:rsidP="00213BA9">
            <w:pPr>
              <w:pStyle w:val="TAL"/>
            </w:pPr>
            <w:r w:rsidRPr="00BE2531">
              <w:t>Medium (512KB)</w:t>
            </w:r>
          </w:p>
        </w:tc>
        <w:tc>
          <w:tcPr>
            <w:tcW w:w="0" w:type="auto"/>
          </w:tcPr>
          <w:p w14:paraId="09EA4E3D" w14:textId="77777777" w:rsidR="00FA1D05" w:rsidRPr="00BE2531" w:rsidRDefault="00FA1D05" w:rsidP="00213BA9">
            <w:pPr>
              <w:pStyle w:val="TAC"/>
            </w:pPr>
          </w:p>
        </w:tc>
        <w:tc>
          <w:tcPr>
            <w:tcW w:w="0" w:type="auto"/>
          </w:tcPr>
          <w:p w14:paraId="7CC81DBF" w14:textId="77777777" w:rsidR="00FA1D05" w:rsidRPr="00BE2531" w:rsidRDefault="00FA1D05" w:rsidP="00213BA9">
            <w:pPr>
              <w:pStyle w:val="TAC"/>
            </w:pPr>
          </w:p>
        </w:tc>
        <w:tc>
          <w:tcPr>
            <w:tcW w:w="0" w:type="auto"/>
          </w:tcPr>
          <w:p w14:paraId="242A334E" w14:textId="77777777" w:rsidR="00FA1D05" w:rsidRPr="00BE2531" w:rsidRDefault="00FA1D05" w:rsidP="00213BA9">
            <w:pPr>
              <w:pStyle w:val="TAC"/>
            </w:pPr>
          </w:p>
        </w:tc>
      </w:tr>
      <w:tr w:rsidR="00FA1D05" w:rsidRPr="00BE2531" w14:paraId="4932B09B" w14:textId="77777777" w:rsidTr="00213BA9">
        <w:trPr>
          <w:cantSplit/>
          <w:jc w:val="center"/>
        </w:trPr>
        <w:tc>
          <w:tcPr>
            <w:tcW w:w="0" w:type="auto"/>
          </w:tcPr>
          <w:p w14:paraId="2FE9CC8A" w14:textId="77777777" w:rsidR="00FA1D05" w:rsidRPr="00BE2531" w:rsidRDefault="00FA1D05" w:rsidP="00213BA9">
            <w:pPr>
              <w:pStyle w:val="TAL"/>
            </w:pPr>
            <w:r>
              <w:t>UD12</w:t>
            </w:r>
          </w:p>
        </w:tc>
        <w:tc>
          <w:tcPr>
            <w:tcW w:w="0" w:type="auto"/>
            <w:vMerge/>
          </w:tcPr>
          <w:p w14:paraId="37589F54" w14:textId="77777777" w:rsidR="00FA1D05" w:rsidRPr="00C34D8D" w:rsidRDefault="00FA1D05" w:rsidP="00213BA9">
            <w:pPr>
              <w:pStyle w:val="TAL"/>
            </w:pPr>
          </w:p>
        </w:tc>
        <w:tc>
          <w:tcPr>
            <w:tcW w:w="0" w:type="auto"/>
          </w:tcPr>
          <w:p w14:paraId="5DE53826" w14:textId="77777777" w:rsidR="00FA1D05" w:rsidRPr="00BE2531" w:rsidRDefault="00FA1D05" w:rsidP="00213BA9">
            <w:pPr>
              <w:pStyle w:val="TAL"/>
            </w:pPr>
            <w:r w:rsidRPr="00BE2531">
              <w:t>Large (3072KB)</w:t>
            </w:r>
          </w:p>
        </w:tc>
        <w:tc>
          <w:tcPr>
            <w:tcW w:w="0" w:type="auto"/>
          </w:tcPr>
          <w:p w14:paraId="3DA7F374" w14:textId="77777777" w:rsidR="00FA1D05" w:rsidRPr="00BE2531" w:rsidRDefault="00FA1D05" w:rsidP="00213BA9">
            <w:pPr>
              <w:pStyle w:val="TAC"/>
            </w:pPr>
          </w:p>
        </w:tc>
        <w:tc>
          <w:tcPr>
            <w:tcW w:w="0" w:type="auto"/>
          </w:tcPr>
          <w:p w14:paraId="6F338753" w14:textId="77777777" w:rsidR="00FA1D05" w:rsidRPr="00BE2531" w:rsidRDefault="00FA1D05" w:rsidP="00213BA9">
            <w:pPr>
              <w:pStyle w:val="TAC"/>
            </w:pPr>
          </w:p>
        </w:tc>
        <w:tc>
          <w:tcPr>
            <w:tcW w:w="0" w:type="auto"/>
          </w:tcPr>
          <w:p w14:paraId="26DB615B" w14:textId="77777777" w:rsidR="00FA1D05" w:rsidRPr="00BE2531" w:rsidRDefault="00FA1D05" w:rsidP="00213BA9">
            <w:pPr>
              <w:pStyle w:val="TAC"/>
            </w:pPr>
          </w:p>
        </w:tc>
      </w:tr>
      <w:tr w:rsidR="00FA1D05" w:rsidRPr="00BE2531" w14:paraId="6FDFA4CE" w14:textId="77777777" w:rsidTr="00213BA9">
        <w:trPr>
          <w:cantSplit/>
          <w:jc w:val="center"/>
        </w:trPr>
        <w:tc>
          <w:tcPr>
            <w:tcW w:w="0" w:type="auto"/>
          </w:tcPr>
          <w:p w14:paraId="38AE0E44" w14:textId="77777777" w:rsidR="00FA1D05" w:rsidRPr="00BE2531" w:rsidRDefault="00FA1D05" w:rsidP="00213BA9">
            <w:pPr>
              <w:pStyle w:val="TAL"/>
            </w:pPr>
            <w:r>
              <w:t>UD13</w:t>
            </w:r>
          </w:p>
        </w:tc>
        <w:tc>
          <w:tcPr>
            <w:tcW w:w="0" w:type="auto"/>
            <w:vMerge w:val="restart"/>
          </w:tcPr>
          <w:p w14:paraId="08660605" w14:textId="77777777" w:rsidR="00FA1D05" w:rsidRPr="00C34D8D" w:rsidRDefault="00FA1D05" w:rsidP="00213BA9">
            <w:pPr>
              <w:pStyle w:val="TAL"/>
            </w:pPr>
            <w:r w:rsidRPr="00C34D8D">
              <w:t>20% BLER</w:t>
            </w:r>
          </w:p>
        </w:tc>
        <w:tc>
          <w:tcPr>
            <w:tcW w:w="0" w:type="auto"/>
          </w:tcPr>
          <w:p w14:paraId="4D01B3F3" w14:textId="77777777" w:rsidR="00FA1D05" w:rsidRPr="00BE2531" w:rsidRDefault="00FA1D05" w:rsidP="00213BA9">
            <w:pPr>
              <w:pStyle w:val="TAL"/>
            </w:pPr>
            <w:r w:rsidRPr="00BE2531">
              <w:t>Small (50KB)</w:t>
            </w:r>
          </w:p>
        </w:tc>
        <w:tc>
          <w:tcPr>
            <w:tcW w:w="0" w:type="auto"/>
          </w:tcPr>
          <w:p w14:paraId="55614BB7" w14:textId="77777777" w:rsidR="00FA1D05" w:rsidRPr="00BE2531" w:rsidRDefault="00FA1D05" w:rsidP="00213BA9">
            <w:pPr>
              <w:pStyle w:val="TAC"/>
            </w:pPr>
          </w:p>
        </w:tc>
        <w:tc>
          <w:tcPr>
            <w:tcW w:w="0" w:type="auto"/>
          </w:tcPr>
          <w:p w14:paraId="10A28E8A" w14:textId="77777777" w:rsidR="00FA1D05" w:rsidRPr="00BE2531" w:rsidRDefault="00FA1D05" w:rsidP="00213BA9">
            <w:pPr>
              <w:pStyle w:val="TAC"/>
            </w:pPr>
          </w:p>
        </w:tc>
        <w:tc>
          <w:tcPr>
            <w:tcW w:w="0" w:type="auto"/>
          </w:tcPr>
          <w:p w14:paraId="4742FC8E" w14:textId="77777777" w:rsidR="00FA1D05" w:rsidRPr="00BE2531" w:rsidRDefault="00FA1D05" w:rsidP="00213BA9">
            <w:pPr>
              <w:pStyle w:val="TAC"/>
            </w:pPr>
          </w:p>
        </w:tc>
      </w:tr>
      <w:tr w:rsidR="00FA1D05" w:rsidRPr="00BE2531" w14:paraId="504A7677" w14:textId="77777777" w:rsidTr="00213BA9">
        <w:trPr>
          <w:cantSplit/>
          <w:jc w:val="center"/>
        </w:trPr>
        <w:tc>
          <w:tcPr>
            <w:tcW w:w="0" w:type="auto"/>
          </w:tcPr>
          <w:p w14:paraId="71C26F24" w14:textId="77777777" w:rsidR="00FA1D05" w:rsidRPr="00BE2531" w:rsidRDefault="00FA1D05" w:rsidP="00213BA9">
            <w:pPr>
              <w:pStyle w:val="TAL"/>
            </w:pPr>
            <w:r>
              <w:t>UD14</w:t>
            </w:r>
          </w:p>
        </w:tc>
        <w:tc>
          <w:tcPr>
            <w:tcW w:w="0" w:type="auto"/>
            <w:vMerge/>
          </w:tcPr>
          <w:p w14:paraId="4B2E9F1B" w14:textId="77777777" w:rsidR="00FA1D05" w:rsidRPr="00C34D8D" w:rsidRDefault="00FA1D05" w:rsidP="00213BA9">
            <w:pPr>
              <w:pStyle w:val="TAL"/>
            </w:pPr>
          </w:p>
        </w:tc>
        <w:tc>
          <w:tcPr>
            <w:tcW w:w="0" w:type="auto"/>
          </w:tcPr>
          <w:p w14:paraId="569A9F5B" w14:textId="77777777" w:rsidR="00FA1D05" w:rsidRPr="00BE2531" w:rsidRDefault="00FA1D05" w:rsidP="00213BA9">
            <w:pPr>
              <w:pStyle w:val="TAL"/>
            </w:pPr>
            <w:r w:rsidRPr="00BE2531">
              <w:t>Medium (512KB)</w:t>
            </w:r>
          </w:p>
        </w:tc>
        <w:tc>
          <w:tcPr>
            <w:tcW w:w="0" w:type="auto"/>
          </w:tcPr>
          <w:p w14:paraId="04E04A04" w14:textId="77777777" w:rsidR="00FA1D05" w:rsidRPr="00BE2531" w:rsidRDefault="00FA1D05" w:rsidP="00213BA9">
            <w:pPr>
              <w:pStyle w:val="TAC"/>
            </w:pPr>
          </w:p>
        </w:tc>
        <w:tc>
          <w:tcPr>
            <w:tcW w:w="0" w:type="auto"/>
          </w:tcPr>
          <w:p w14:paraId="2B843AC5" w14:textId="77777777" w:rsidR="00FA1D05" w:rsidRPr="00BE2531" w:rsidRDefault="00FA1D05" w:rsidP="00213BA9">
            <w:pPr>
              <w:pStyle w:val="TAC"/>
            </w:pPr>
          </w:p>
        </w:tc>
        <w:tc>
          <w:tcPr>
            <w:tcW w:w="0" w:type="auto"/>
          </w:tcPr>
          <w:p w14:paraId="0ACF5DB4" w14:textId="77777777" w:rsidR="00FA1D05" w:rsidRPr="00BE2531" w:rsidRDefault="00FA1D05" w:rsidP="00213BA9">
            <w:pPr>
              <w:pStyle w:val="TAC"/>
            </w:pPr>
          </w:p>
        </w:tc>
      </w:tr>
      <w:tr w:rsidR="00FA1D05" w:rsidRPr="00BE2531" w14:paraId="3FE8C200" w14:textId="77777777" w:rsidTr="00213BA9">
        <w:trPr>
          <w:cantSplit/>
          <w:jc w:val="center"/>
        </w:trPr>
        <w:tc>
          <w:tcPr>
            <w:tcW w:w="0" w:type="auto"/>
          </w:tcPr>
          <w:p w14:paraId="53AF9649" w14:textId="77777777" w:rsidR="00FA1D05" w:rsidRPr="00BE2531" w:rsidRDefault="00FA1D05" w:rsidP="00213BA9">
            <w:pPr>
              <w:pStyle w:val="TAL"/>
            </w:pPr>
            <w:r>
              <w:t>UD15</w:t>
            </w:r>
          </w:p>
        </w:tc>
        <w:tc>
          <w:tcPr>
            <w:tcW w:w="0" w:type="auto"/>
            <w:vMerge/>
          </w:tcPr>
          <w:p w14:paraId="12254D4F" w14:textId="77777777" w:rsidR="00FA1D05" w:rsidRPr="00C34D8D" w:rsidRDefault="00FA1D05" w:rsidP="00213BA9">
            <w:pPr>
              <w:pStyle w:val="TAL"/>
            </w:pPr>
          </w:p>
        </w:tc>
        <w:tc>
          <w:tcPr>
            <w:tcW w:w="0" w:type="auto"/>
          </w:tcPr>
          <w:p w14:paraId="3C137A8F" w14:textId="77777777" w:rsidR="00FA1D05" w:rsidRPr="00BE2531" w:rsidRDefault="00FA1D05" w:rsidP="00213BA9">
            <w:pPr>
              <w:pStyle w:val="TAL"/>
            </w:pPr>
            <w:r w:rsidRPr="00BE2531">
              <w:t>Large (3072KB)</w:t>
            </w:r>
          </w:p>
        </w:tc>
        <w:tc>
          <w:tcPr>
            <w:tcW w:w="0" w:type="auto"/>
          </w:tcPr>
          <w:p w14:paraId="525195E4" w14:textId="77777777" w:rsidR="00FA1D05" w:rsidRPr="00BE2531" w:rsidRDefault="00FA1D05" w:rsidP="00213BA9">
            <w:pPr>
              <w:pStyle w:val="TAC"/>
            </w:pPr>
          </w:p>
        </w:tc>
        <w:tc>
          <w:tcPr>
            <w:tcW w:w="0" w:type="auto"/>
          </w:tcPr>
          <w:p w14:paraId="1EF032C8" w14:textId="77777777" w:rsidR="00FA1D05" w:rsidRPr="00BE2531" w:rsidRDefault="00FA1D05" w:rsidP="00213BA9">
            <w:pPr>
              <w:pStyle w:val="TAC"/>
            </w:pPr>
          </w:p>
        </w:tc>
        <w:tc>
          <w:tcPr>
            <w:tcW w:w="0" w:type="auto"/>
          </w:tcPr>
          <w:p w14:paraId="7FD8EC28" w14:textId="77777777" w:rsidR="00FA1D05" w:rsidRPr="00BE2531" w:rsidRDefault="00FA1D05" w:rsidP="00213BA9">
            <w:pPr>
              <w:pStyle w:val="TAC"/>
            </w:pPr>
          </w:p>
        </w:tc>
      </w:tr>
      <w:tr w:rsidR="00FA1D05" w:rsidRPr="00BE2531" w14:paraId="5498085E" w14:textId="77777777" w:rsidTr="00213BA9">
        <w:trPr>
          <w:cantSplit/>
          <w:jc w:val="center"/>
        </w:trPr>
        <w:tc>
          <w:tcPr>
            <w:tcW w:w="0" w:type="auto"/>
          </w:tcPr>
          <w:p w14:paraId="5F67636C" w14:textId="77777777" w:rsidR="00FA1D05" w:rsidRPr="00BE2531" w:rsidRDefault="00FA1D05" w:rsidP="00213BA9">
            <w:pPr>
              <w:pStyle w:val="TAL"/>
            </w:pPr>
            <w:r>
              <w:t>UD16</w:t>
            </w:r>
          </w:p>
        </w:tc>
        <w:tc>
          <w:tcPr>
            <w:tcW w:w="0" w:type="auto"/>
            <w:vMerge w:val="restart"/>
          </w:tcPr>
          <w:p w14:paraId="1C5E15E1" w14:textId="77777777" w:rsidR="00FA1D05" w:rsidRPr="00C34D8D" w:rsidRDefault="00FA1D05" w:rsidP="00213BA9">
            <w:pPr>
              <w:pStyle w:val="TAL"/>
            </w:pPr>
            <w:r w:rsidRPr="00C34D8D">
              <w:t>30% BLER</w:t>
            </w:r>
          </w:p>
        </w:tc>
        <w:tc>
          <w:tcPr>
            <w:tcW w:w="0" w:type="auto"/>
          </w:tcPr>
          <w:p w14:paraId="607A24F0" w14:textId="77777777" w:rsidR="00FA1D05" w:rsidRPr="00BE2531" w:rsidRDefault="00FA1D05" w:rsidP="00213BA9">
            <w:pPr>
              <w:pStyle w:val="TAL"/>
            </w:pPr>
            <w:r w:rsidRPr="00BE2531">
              <w:t>Small (50KB)</w:t>
            </w:r>
          </w:p>
        </w:tc>
        <w:tc>
          <w:tcPr>
            <w:tcW w:w="0" w:type="auto"/>
          </w:tcPr>
          <w:p w14:paraId="48E800F9" w14:textId="77777777" w:rsidR="00FA1D05" w:rsidRPr="00BE2531" w:rsidRDefault="00FA1D05" w:rsidP="00213BA9">
            <w:pPr>
              <w:pStyle w:val="TAC"/>
            </w:pPr>
          </w:p>
        </w:tc>
        <w:tc>
          <w:tcPr>
            <w:tcW w:w="0" w:type="auto"/>
          </w:tcPr>
          <w:p w14:paraId="077A3EFB" w14:textId="77777777" w:rsidR="00FA1D05" w:rsidRPr="00BE2531" w:rsidRDefault="00FA1D05" w:rsidP="00213BA9">
            <w:pPr>
              <w:pStyle w:val="TAC"/>
            </w:pPr>
          </w:p>
        </w:tc>
        <w:tc>
          <w:tcPr>
            <w:tcW w:w="0" w:type="auto"/>
          </w:tcPr>
          <w:p w14:paraId="77CED396" w14:textId="77777777" w:rsidR="00FA1D05" w:rsidRPr="00BE2531" w:rsidRDefault="00FA1D05" w:rsidP="00213BA9">
            <w:pPr>
              <w:pStyle w:val="TAC"/>
            </w:pPr>
          </w:p>
        </w:tc>
      </w:tr>
      <w:tr w:rsidR="00FA1D05" w:rsidRPr="00BE2531" w14:paraId="78334F26" w14:textId="77777777" w:rsidTr="00213BA9">
        <w:trPr>
          <w:cantSplit/>
          <w:jc w:val="center"/>
        </w:trPr>
        <w:tc>
          <w:tcPr>
            <w:tcW w:w="0" w:type="auto"/>
          </w:tcPr>
          <w:p w14:paraId="6785E71F" w14:textId="77777777" w:rsidR="00FA1D05" w:rsidRPr="00BE2531" w:rsidRDefault="00FA1D05" w:rsidP="00213BA9">
            <w:pPr>
              <w:pStyle w:val="TAL"/>
            </w:pPr>
            <w:r>
              <w:t>UD17</w:t>
            </w:r>
          </w:p>
        </w:tc>
        <w:tc>
          <w:tcPr>
            <w:tcW w:w="0" w:type="auto"/>
            <w:vMerge/>
          </w:tcPr>
          <w:p w14:paraId="17007C76" w14:textId="77777777" w:rsidR="00FA1D05" w:rsidRPr="00BE2531" w:rsidRDefault="00FA1D05" w:rsidP="00213BA9">
            <w:pPr>
              <w:pStyle w:val="TAL"/>
            </w:pPr>
          </w:p>
        </w:tc>
        <w:tc>
          <w:tcPr>
            <w:tcW w:w="0" w:type="auto"/>
          </w:tcPr>
          <w:p w14:paraId="08B37970" w14:textId="77777777" w:rsidR="00FA1D05" w:rsidRPr="00BE2531" w:rsidRDefault="00FA1D05" w:rsidP="00213BA9">
            <w:pPr>
              <w:pStyle w:val="TAL"/>
            </w:pPr>
            <w:r w:rsidRPr="00BE2531">
              <w:t>Medium (512KB)</w:t>
            </w:r>
          </w:p>
        </w:tc>
        <w:tc>
          <w:tcPr>
            <w:tcW w:w="0" w:type="auto"/>
          </w:tcPr>
          <w:p w14:paraId="68466480" w14:textId="77777777" w:rsidR="00FA1D05" w:rsidRPr="00BE2531" w:rsidRDefault="00FA1D05" w:rsidP="00213BA9">
            <w:pPr>
              <w:pStyle w:val="TAC"/>
            </w:pPr>
          </w:p>
        </w:tc>
        <w:tc>
          <w:tcPr>
            <w:tcW w:w="0" w:type="auto"/>
          </w:tcPr>
          <w:p w14:paraId="6F8A5FC8" w14:textId="77777777" w:rsidR="00FA1D05" w:rsidRPr="00BE2531" w:rsidRDefault="00FA1D05" w:rsidP="00213BA9">
            <w:pPr>
              <w:pStyle w:val="TAC"/>
            </w:pPr>
          </w:p>
        </w:tc>
        <w:tc>
          <w:tcPr>
            <w:tcW w:w="0" w:type="auto"/>
          </w:tcPr>
          <w:p w14:paraId="2A898154" w14:textId="77777777" w:rsidR="00FA1D05" w:rsidRPr="00BE2531" w:rsidRDefault="00FA1D05" w:rsidP="00213BA9">
            <w:pPr>
              <w:pStyle w:val="TAC"/>
            </w:pPr>
          </w:p>
        </w:tc>
      </w:tr>
      <w:tr w:rsidR="00FA1D05" w:rsidRPr="00BE2531" w14:paraId="65C956D6" w14:textId="77777777" w:rsidTr="00213BA9">
        <w:trPr>
          <w:cantSplit/>
          <w:jc w:val="center"/>
        </w:trPr>
        <w:tc>
          <w:tcPr>
            <w:tcW w:w="0" w:type="auto"/>
          </w:tcPr>
          <w:p w14:paraId="63706AA0" w14:textId="77777777" w:rsidR="00FA1D05" w:rsidRPr="00BE2531" w:rsidRDefault="00FA1D05" w:rsidP="00213BA9">
            <w:pPr>
              <w:pStyle w:val="TAL"/>
            </w:pPr>
            <w:r>
              <w:t>UD18</w:t>
            </w:r>
          </w:p>
        </w:tc>
        <w:tc>
          <w:tcPr>
            <w:tcW w:w="0" w:type="auto"/>
            <w:vMerge/>
          </w:tcPr>
          <w:p w14:paraId="6AB765D9" w14:textId="77777777" w:rsidR="00FA1D05" w:rsidRPr="00BE2531" w:rsidRDefault="00FA1D05" w:rsidP="00213BA9">
            <w:pPr>
              <w:pStyle w:val="TAL"/>
            </w:pPr>
          </w:p>
        </w:tc>
        <w:tc>
          <w:tcPr>
            <w:tcW w:w="0" w:type="auto"/>
          </w:tcPr>
          <w:p w14:paraId="18CB1AFD" w14:textId="77777777" w:rsidR="00FA1D05" w:rsidRPr="00BE2531" w:rsidRDefault="00FA1D05" w:rsidP="00213BA9">
            <w:pPr>
              <w:pStyle w:val="TAL"/>
            </w:pPr>
            <w:r w:rsidRPr="00BE2531">
              <w:t>Large (3072KB)</w:t>
            </w:r>
          </w:p>
        </w:tc>
        <w:tc>
          <w:tcPr>
            <w:tcW w:w="0" w:type="auto"/>
          </w:tcPr>
          <w:p w14:paraId="42D717A1" w14:textId="77777777" w:rsidR="00FA1D05" w:rsidRPr="00BE2531" w:rsidRDefault="00FA1D05" w:rsidP="00213BA9">
            <w:pPr>
              <w:pStyle w:val="TAC"/>
            </w:pPr>
          </w:p>
        </w:tc>
        <w:tc>
          <w:tcPr>
            <w:tcW w:w="0" w:type="auto"/>
          </w:tcPr>
          <w:p w14:paraId="50B24C69" w14:textId="77777777" w:rsidR="00FA1D05" w:rsidRPr="00BE2531" w:rsidRDefault="00FA1D05" w:rsidP="00213BA9">
            <w:pPr>
              <w:pStyle w:val="TAC"/>
            </w:pPr>
          </w:p>
        </w:tc>
        <w:tc>
          <w:tcPr>
            <w:tcW w:w="0" w:type="auto"/>
          </w:tcPr>
          <w:p w14:paraId="632A3893" w14:textId="77777777" w:rsidR="00FA1D05" w:rsidRPr="00BE2531" w:rsidRDefault="00FA1D05" w:rsidP="00213BA9">
            <w:pPr>
              <w:pStyle w:val="TAC"/>
            </w:pPr>
          </w:p>
        </w:tc>
      </w:tr>
    </w:tbl>
    <w:p w14:paraId="78153E1C" w14:textId="77777777" w:rsidR="00FA1D05" w:rsidRDefault="00FA1D05" w:rsidP="00FA1D05"/>
    <w:p w14:paraId="61FCA75D" w14:textId="198C9425" w:rsidR="00FA1D05" w:rsidRDefault="00FA1D05" w:rsidP="00FA1D05">
      <w:r>
        <w:fldChar w:fldCharType="begin"/>
      </w:r>
      <w:r>
        <w:instrText xml:space="preserve"> REF _Ref181095114 \h </w:instrText>
      </w:r>
      <w:r>
        <w:fldChar w:fldCharType="separate"/>
      </w:r>
      <w:r w:rsidR="00CF6385">
        <w:t xml:space="preserve">Table </w:t>
      </w:r>
      <w:r w:rsidR="00CF6385">
        <w:rPr>
          <w:noProof/>
        </w:rPr>
        <w:t>8</w:t>
      </w:r>
      <w:r>
        <w:fldChar w:fldCharType="end"/>
      </w:r>
      <w:r w:rsidR="00B3333B">
        <w:t xml:space="preserve"> </w:t>
      </w:r>
      <w:r>
        <w:t>provides a reporting format for LTE test cases.</w:t>
      </w:r>
    </w:p>
    <w:p w14:paraId="34AD89E8" w14:textId="3EAD64FF" w:rsidR="00FA1D05" w:rsidRDefault="00FA1D05" w:rsidP="00FA1D05">
      <w:pPr>
        <w:pStyle w:val="Beschriftung"/>
        <w:keepNext/>
        <w:jc w:val="center"/>
      </w:pPr>
      <w:bookmarkStart w:id="13" w:name="_Ref181095114"/>
      <w:r>
        <w:t xml:space="preserve">Table </w:t>
      </w:r>
      <w:r>
        <w:fldChar w:fldCharType="begin"/>
      </w:r>
      <w:r>
        <w:instrText xml:space="preserve"> SEQ Table \* ARABIC </w:instrText>
      </w:r>
      <w:r>
        <w:fldChar w:fldCharType="separate"/>
      </w:r>
      <w:r w:rsidR="00CF6385">
        <w:rPr>
          <w:noProof/>
        </w:rPr>
        <w:t>8</w:t>
      </w:r>
      <w:r>
        <w:rPr>
          <w:noProof/>
        </w:rPr>
        <w:fldChar w:fldCharType="end"/>
      </w:r>
      <w:bookmarkEnd w:id="13"/>
      <w:r w:rsidR="00C34D8D">
        <w:rPr>
          <w:noProof/>
        </w:rPr>
        <w:t xml:space="preserve"> </w:t>
      </w:r>
      <w:r w:rsidRPr="00D5732D">
        <w:t>FEC Overhead required for 99 % probability</w:t>
      </w:r>
      <w:r>
        <w:t xml:space="preserve"> for LTE</w:t>
      </w:r>
      <w:r w:rsidR="00C34D8D">
        <w:t xml:space="preserve"> </w:t>
      </w:r>
      <w:r>
        <w:t>download delivery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37"/>
        <w:gridCol w:w="1187"/>
        <w:gridCol w:w="1377"/>
        <w:gridCol w:w="1827"/>
      </w:tblGrid>
      <w:tr w:rsidR="00FA1D05" w:rsidRPr="00BE2531" w14:paraId="6127E3B7" w14:textId="77777777" w:rsidTr="00213BA9">
        <w:trPr>
          <w:jc w:val="center"/>
        </w:trPr>
        <w:tc>
          <w:tcPr>
            <w:tcW w:w="0" w:type="auto"/>
          </w:tcPr>
          <w:p w14:paraId="00904B13" w14:textId="77777777" w:rsidR="00FA1D05" w:rsidRPr="00BE2531" w:rsidRDefault="00FA1D05" w:rsidP="00213BA9">
            <w:pPr>
              <w:pStyle w:val="TAH"/>
            </w:pPr>
            <w:r>
              <w:t>Test Case</w:t>
            </w:r>
          </w:p>
        </w:tc>
        <w:tc>
          <w:tcPr>
            <w:tcW w:w="0" w:type="auto"/>
          </w:tcPr>
          <w:p w14:paraId="3A9CB773" w14:textId="1619CA32" w:rsidR="00FA1D05" w:rsidRPr="00BE2531" w:rsidRDefault="00C34D8D" w:rsidP="00213BA9">
            <w:pPr>
              <w:pStyle w:val="TAH"/>
            </w:pPr>
            <w:r>
              <w:t>Error conditions</w:t>
            </w:r>
            <w:r>
              <w:br/>
            </w:r>
            <w:r w:rsidRPr="009F78B8">
              <w:rPr>
                <w:highlight w:val="yellow"/>
              </w:rPr>
              <w:t>(tbd)</w:t>
            </w:r>
          </w:p>
        </w:tc>
        <w:tc>
          <w:tcPr>
            <w:tcW w:w="0" w:type="auto"/>
          </w:tcPr>
          <w:p w14:paraId="29367C50" w14:textId="77777777" w:rsidR="00FA1D05" w:rsidRPr="00BE2531" w:rsidRDefault="00FA1D05" w:rsidP="00213BA9">
            <w:pPr>
              <w:pStyle w:val="TAH"/>
            </w:pPr>
            <w:r w:rsidRPr="00BE2531">
              <w:t>File size</w:t>
            </w:r>
          </w:p>
        </w:tc>
        <w:tc>
          <w:tcPr>
            <w:tcW w:w="0" w:type="auto"/>
          </w:tcPr>
          <w:p w14:paraId="2A4BDD95" w14:textId="77777777" w:rsidR="00FA1D05" w:rsidRDefault="00FA1D05" w:rsidP="00213BA9">
            <w:pPr>
              <w:pStyle w:val="TAH"/>
            </w:pPr>
            <w:r>
              <w:t>FEC Overhead</w:t>
            </w:r>
          </w:p>
        </w:tc>
        <w:tc>
          <w:tcPr>
            <w:tcW w:w="0" w:type="auto"/>
          </w:tcPr>
          <w:p w14:paraId="3B8072C6" w14:textId="77777777" w:rsidR="00FA1D05" w:rsidRPr="00B9751B" w:rsidRDefault="00FA1D05" w:rsidP="00213BA9">
            <w:pPr>
              <w:pStyle w:val="TAH"/>
              <w:rPr>
                <w:lang w:val="fr-FR"/>
              </w:rPr>
            </w:pPr>
            <w:r w:rsidRPr="00B9751B">
              <w:rPr>
                <w:lang w:val="fr-FR"/>
              </w:rPr>
              <w:t>Report</w:t>
            </w:r>
            <w:r w:rsidRPr="00B9751B">
              <w:rPr>
                <w:lang w:val="fr-FR"/>
              </w:rPr>
              <w:br/>
              <w:t>[G;T; Z; K;N] values</w:t>
            </w:r>
          </w:p>
          <w:p w14:paraId="49BFE102" w14:textId="77777777" w:rsidR="00FA1D05" w:rsidRDefault="00FA1D05" w:rsidP="00213BA9">
            <w:pPr>
              <w:pStyle w:val="TAH"/>
            </w:pPr>
            <w:r>
              <w:rPr>
                <w:lang w:val="fr-FR"/>
              </w:rPr>
              <w:t>(See TS 26.346)</w:t>
            </w:r>
          </w:p>
        </w:tc>
      </w:tr>
      <w:tr w:rsidR="00FA1D05" w:rsidRPr="00BE2531" w14:paraId="4E1C91B7" w14:textId="77777777" w:rsidTr="00213BA9">
        <w:trPr>
          <w:cantSplit/>
          <w:jc w:val="center"/>
        </w:trPr>
        <w:tc>
          <w:tcPr>
            <w:tcW w:w="0" w:type="auto"/>
          </w:tcPr>
          <w:p w14:paraId="5257C317" w14:textId="77777777" w:rsidR="00FA1D05" w:rsidRPr="00BE2531" w:rsidRDefault="00FA1D05" w:rsidP="00213BA9">
            <w:pPr>
              <w:pStyle w:val="TAL"/>
            </w:pPr>
            <w:r>
              <w:t>LD1</w:t>
            </w:r>
          </w:p>
        </w:tc>
        <w:tc>
          <w:tcPr>
            <w:tcW w:w="0" w:type="auto"/>
            <w:vMerge w:val="restart"/>
          </w:tcPr>
          <w:p w14:paraId="0BE41A82" w14:textId="77777777" w:rsidR="00FA1D05" w:rsidRPr="00C34D8D" w:rsidRDefault="00FA1D05" w:rsidP="00213BA9">
            <w:pPr>
              <w:pStyle w:val="TAL"/>
              <w:rPr>
                <w:highlight w:val="yellow"/>
              </w:rPr>
            </w:pPr>
            <w:r w:rsidRPr="00C34D8D">
              <w:rPr>
                <w:highlight w:val="yellow"/>
              </w:rPr>
              <w:t>Very Low (1% BLER)</w:t>
            </w:r>
          </w:p>
        </w:tc>
        <w:tc>
          <w:tcPr>
            <w:tcW w:w="0" w:type="auto"/>
          </w:tcPr>
          <w:p w14:paraId="48D995D6" w14:textId="2CEB7F5D" w:rsidR="00FA1D05" w:rsidRPr="00BE2531" w:rsidRDefault="00BE0C1D" w:rsidP="00213BA9">
            <w:pPr>
              <w:pStyle w:val="TAL"/>
            </w:pPr>
            <w:r>
              <w:t>50 kB</w:t>
            </w:r>
          </w:p>
        </w:tc>
        <w:tc>
          <w:tcPr>
            <w:tcW w:w="0" w:type="auto"/>
          </w:tcPr>
          <w:p w14:paraId="5E561DD0" w14:textId="77777777" w:rsidR="00FA1D05" w:rsidRPr="00BE2531" w:rsidRDefault="00FA1D05" w:rsidP="00213BA9">
            <w:pPr>
              <w:pStyle w:val="TAC"/>
            </w:pPr>
          </w:p>
        </w:tc>
        <w:tc>
          <w:tcPr>
            <w:tcW w:w="0" w:type="auto"/>
          </w:tcPr>
          <w:p w14:paraId="28C2A40F" w14:textId="77777777" w:rsidR="00FA1D05" w:rsidRPr="00BE2531" w:rsidRDefault="00FA1D05" w:rsidP="00213BA9">
            <w:pPr>
              <w:pStyle w:val="TAC"/>
            </w:pPr>
          </w:p>
        </w:tc>
      </w:tr>
      <w:tr w:rsidR="00BE0C1D" w:rsidRPr="00BE2531" w14:paraId="2B09DBA2" w14:textId="77777777" w:rsidTr="00213BA9">
        <w:trPr>
          <w:cantSplit/>
          <w:jc w:val="center"/>
        </w:trPr>
        <w:tc>
          <w:tcPr>
            <w:tcW w:w="0" w:type="auto"/>
          </w:tcPr>
          <w:p w14:paraId="390EF126" w14:textId="345BA9AF" w:rsidR="00BE0C1D" w:rsidRDefault="007F43FB" w:rsidP="00213BA9">
            <w:pPr>
              <w:pStyle w:val="TAL"/>
            </w:pPr>
            <w:r>
              <w:t>LD2</w:t>
            </w:r>
          </w:p>
        </w:tc>
        <w:tc>
          <w:tcPr>
            <w:tcW w:w="0" w:type="auto"/>
            <w:vMerge/>
          </w:tcPr>
          <w:p w14:paraId="0D460637" w14:textId="77777777" w:rsidR="00BE0C1D" w:rsidRPr="00C34D8D" w:rsidRDefault="00BE0C1D" w:rsidP="00213BA9">
            <w:pPr>
              <w:pStyle w:val="TAL"/>
              <w:rPr>
                <w:highlight w:val="yellow"/>
              </w:rPr>
            </w:pPr>
          </w:p>
        </w:tc>
        <w:tc>
          <w:tcPr>
            <w:tcW w:w="0" w:type="auto"/>
          </w:tcPr>
          <w:p w14:paraId="5269236D" w14:textId="364E6C0A" w:rsidR="00BE0C1D" w:rsidRDefault="00BE0C1D" w:rsidP="00213BA9">
            <w:pPr>
              <w:pStyle w:val="TAL"/>
            </w:pPr>
            <w:r>
              <w:t>Audio (1 MB)</w:t>
            </w:r>
          </w:p>
        </w:tc>
        <w:tc>
          <w:tcPr>
            <w:tcW w:w="0" w:type="auto"/>
          </w:tcPr>
          <w:p w14:paraId="2680F653" w14:textId="77777777" w:rsidR="00BE0C1D" w:rsidRPr="00BE2531" w:rsidRDefault="00BE0C1D" w:rsidP="00213BA9">
            <w:pPr>
              <w:pStyle w:val="TAC"/>
            </w:pPr>
          </w:p>
        </w:tc>
        <w:tc>
          <w:tcPr>
            <w:tcW w:w="0" w:type="auto"/>
          </w:tcPr>
          <w:p w14:paraId="3C768CF1" w14:textId="77777777" w:rsidR="00BE0C1D" w:rsidRPr="00BE2531" w:rsidRDefault="00BE0C1D" w:rsidP="00213BA9">
            <w:pPr>
              <w:pStyle w:val="TAC"/>
            </w:pPr>
          </w:p>
        </w:tc>
      </w:tr>
      <w:tr w:rsidR="00BE0C1D" w:rsidRPr="00BE2531" w14:paraId="1DF551C9" w14:textId="77777777" w:rsidTr="00213BA9">
        <w:trPr>
          <w:cantSplit/>
          <w:jc w:val="center"/>
        </w:trPr>
        <w:tc>
          <w:tcPr>
            <w:tcW w:w="0" w:type="auto"/>
          </w:tcPr>
          <w:p w14:paraId="343BA6C6" w14:textId="237B9094" w:rsidR="00BE0C1D" w:rsidRPr="00BE2531" w:rsidRDefault="00BE0C1D" w:rsidP="00213BA9">
            <w:pPr>
              <w:pStyle w:val="TAL"/>
            </w:pPr>
            <w:r>
              <w:t>LD</w:t>
            </w:r>
            <w:r w:rsidR="007F43FB">
              <w:t>3</w:t>
            </w:r>
          </w:p>
        </w:tc>
        <w:tc>
          <w:tcPr>
            <w:tcW w:w="0" w:type="auto"/>
            <w:vMerge/>
          </w:tcPr>
          <w:p w14:paraId="6F79DA5C" w14:textId="77777777" w:rsidR="00BE0C1D" w:rsidRPr="00C34D8D" w:rsidRDefault="00BE0C1D" w:rsidP="00213BA9">
            <w:pPr>
              <w:pStyle w:val="TAL"/>
              <w:rPr>
                <w:highlight w:val="yellow"/>
              </w:rPr>
            </w:pPr>
          </w:p>
        </w:tc>
        <w:tc>
          <w:tcPr>
            <w:tcW w:w="0" w:type="auto"/>
          </w:tcPr>
          <w:p w14:paraId="30BAF2DC" w14:textId="77777777" w:rsidR="00BE0C1D" w:rsidRPr="00BE2531" w:rsidRDefault="00BE0C1D" w:rsidP="00213BA9">
            <w:pPr>
              <w:pStyle w:val="TAL"/>
            </w:pPr>
            <w:r>
              <w:t>Clip(3 MB)</w:t>
            </w:r>
          </w:p>
        </w:tc>
        <w:tc>
          <w:tcPr>
            <w:tcW w:w="0" w:type="auto"/>
          </w:tcPr>
          <w:p w14:paraId="0F03AA15" w14:textId="77777777" w:rsidR="00BE0C1D" w:rsidRPr="00BE2531" w:rsidRDefault="00BE0C1D" w:rsidP="00213BA9">
            <w:pPr>
              <w:pStyle w:val="TAC"/>
            </w:pPr>
          </w:p>
        </w:tc>
        <w:tc>
          <w:tcPr>
            <w:tcW w:w="0" w:type="auto"/>
          </w:tcPr>
          <w:p w14:paraId="1AA09809" w14:textId="77777777" w:rsidR="00BE0C1D" w:rsidRPr="00BE2531" w:rsidRDefault="00BE0C1D" w:rsidP="00213BA9">
            <w:pPr>
              <w:pStyle w:val="TAC"/>
            </w:pPr>
          </w:p>
        </w:tc>
      </w:tr>
      <w:tr w:rsidR="00BE0C1D" w:rsidRPr="00BE2531" w14:paraId="73F789C5" w14:textId="77777777" w:rsidTr="00213BA9">
        <w:trPr>
          <w:cantSplit/>
          <w:jc w:val="center"/>
        </w:trPr>
        <w:tc>
          <w:tcPr>
            <w:tcW w:w="0" w:type="auto"/>
          </w:tcPr>
          <w:p w14:paraId="674F4E8E" w14:textId="2D2ABEC7" w:rsidR="00BE0C1D" w:rsidRDefault="007F43FB" w:rsidP="00213BA9">
            <w:pPr>
              <w:pStyle w:val="TAL"/>
            </w:pPr>
            <w:r>
              <w:t>LD4</w:t>
            </w:r>
          </w:p>
        </w:tc>
        <w:tc>
          <w:tcPr>
            <w:tcW w:w="0" w:type="auto"/>
            <w:vMerge/>
          </w:tcPr>
          <w:p w14:paraId="688582D0" w14:textId="77777777" w:rsidR="00BE0C1D" w:rsidRPr="00C34D8D" w:rsidRDefault="00BE0C1D" w:rsidP="00213BA9">
            <w:pPr>
              <w:pStyle w:val="TAL"/>
              <w:rPr>
                <w:highlight w:val="yellow"/>
              </w:rPr>
            </w:pPr>
          </w:p>
        </w:tc>
        <w:tc>
          <w:tcPr>
            <w:tcW w:w="0" w:type="auto"/>
          </w:tcPr>
          <w:p w14:paraId="64F84E9C" w14:textId="77777777" w:rsidR="00BE0C1D" w:rsidRPr="00BE2531" w:rsidRDefault="00BE0C1D" w:rsidP="00213BA9">
            <w:pPr>
              <w:pStyle w:val="TAL"/>
            </w:pPr>
            <w:r>
              <w:t>SD (128 MB)</w:t>
            </w:r>
          </w:p>
        </w:tc>
        <w:tc>
          <w:tcPr>
            <w:tcW w:w="0" w:type="auto"/>
          </w:tcPr>
          <w:p w14:paraId="24ECA9D7" w14:textId="77777777" w:rsidR="00BE0C1D" w:rsidRPr="00BE2531" w:rsidRDefault="00BE0C1D" w:rsidP="00213BA9">
            <w:pPr>
              <w:pStyle w:val="TAC"/>
            </w:pPr>
          </w:p>
        </w:tc>
        <w:tc>
          <w:tcPr>
            <w:tcW w:w="0" w:type="auto"/>
          </w:tcPr>
          <w:p w14:paraId="263C578D" w14:textId="77777777" w:rsidR="00BE0C1D" w:rsidRPr="00BE2531" w:rsidRDefault="00BE0C1D" w:rsidP="00213BA9">
            <w:pPr>
              <w:pStyle w:val="TAC"/>
            </w:pPr>
          </w:p>
        </w:tc>
      </w:tr>
      <w:tr w:rsidR="00BE0C1D" w:rsidRPr="00BE2531" w14:paraId="1680956C" w14:textId="77777777" w:rsidTr="00213BA9">
        <w:trPr>
          <w:cantSplit/>
          <w:jc w:val="center"/>
        </w:trPr>
        <w:tc>
          <w:tcPr>
            <w:tcW w:w="0" w:type="auto"/>
          </w:tcPr>
          <w:p w14:paraId="7A6D4AB1" w14:textId="14856452" w:rsidR="00BE0C1D" w:rsidRPr="00BE2531" w:rsidRDefault="00BE0C1D" w:rsidP="00213BA9">
            <w:pPr>
              <w:pStyle w:val="TAL"/>
            </w:pPr>
            <w:r>
              <w:t>LD</w:t>
            </w:r>
            <w:r w:rsidR="007F43FB">
              <w:t>5</w:t>
            </w:r>
          </w:p>
        </w:tc>
        <w:tc>
          <w:tcPr>
            <w:tcW w:w="0" w:type="auto"/>
            <w:vMerge/>
          </w:tcPr>
          <w:p w14:paraId="4DD75984" w14:textId="77777777" w:rsidR="00BE0C1D" w:rsidRPr="00C34D8D" w:rsidRDefault="00BE0C1D" w:rsidP="00213BA9">
            <w:pPr>
              <w:pStyle w:val="TAL"/>
              <w:rPr>
                <w:highlight w:val="yellow"/>
              </w:rPr>
            </w:pPr>
          </w:p>
        </w:tc>
        <w:tc>
          <w:tcPr>
            <w:tcW w:w="0" w:type="auto"/>
          </w:tcPr>
          <w:p w14:paraId="59920879" w14:textId="77777777" w:rsidR="00BE0C1D" w:rsidRPr="00BE2531" w:rsidRDefault="00BE0C1D" w:rsidP="00213BA9">
            <w:pPr>
              <w:pStyle w:val="TAL"/>
            </w:pPr>
            <w:r>
              <w:t>HD(1.8 GB)</w:t>
            </w:r>
          </w:p>
        </w:tc>
        <w:tc>
          <w:tcPr>
            <w:tcW w:w="0" w:type="auto"/>
          </w:tcPr>
          <w:p w14:paraId="525BFCE5" w14:textId="77777777" w:rsidR="00BE0C1D" w:rsidRPr="00BE2531" w:rsidRDefault="00BE0C1D" w:rsidP="00213BA9">
            <w:pPr>
              <w:pStyle w:val="TAC"/>
            </w:pPr>
          </w:p>
        </w:tc>
        <w:tc>
          <w:tcPr>
            <w:tcW w:w="0" w:type="auto"/>
          </w:tcPr>
          <w:p w14:paraId="2E01CF75" w14:textId="77777777" w:rsidR="00BE0C1D" w:rsidRPr="00BE2531" w:rsidRDefault="00BE0C1D" w:rsidP="00213BA9">
            <w:pPr>
              <w:pStyle w:val="TAC"/>
            </w:pPr>
          </w:p>
        </w:tc>
      </w:tr>
      <w:tr w:rsidR="00BE0C1D" w:rsidRPr="00BE2531" w14:paraId="110589DF" w14:textId="77777777" w:rsidTr="00314734">
        <w:trPr>
          <w:cantSplit/>
          <w:jc w:val="center"/>
        </w:trPr>
        <w:tc>
          <w:tcPr>
            <w:tcW w:w="0" w:type="auto"/>
          </w:tcPr>
          <w:p w14:paraId="4366CFCA" w14:textId="5F4ACCB7" w:rsidR="00BE0C1D" w:rsidRPr="00BE2531" w:rsidRDefault="00BE0C1D" w:rsidP="00314734">
            <w:pPr>
              <w:pStyle w:val="TAL"/>
            </w:pPr>
            <w:r>
              <w:t>LD</w:t>
            </w:r>
            <w:r w:rsidR="007F43FB">
              <w:t>6</w:t>
            </w:r>
          </w:p>
        </w:tc>
        <w:tc>
          <w:tcPr>
            <w:tcW w:w="0" w:type="auto"/>
            <w:vMerge w:val="restart"/>
          </w:tcPr>
          <w:p w14:paraId="4333CC3D" w14:textId="77777777" w:rsidR="00BE0C1D" w:rsidRPr="00C34D8D" w:rsidRDefault="00BE0C1D" w:rsidP="00314734">
            <w:pPr>
              <w:pStyle w:val="TAL"/>
              <w:rPr>
                <w:highlight w:val="yellow"/>
              </w:rPr>
            </w:pPr>
            <w:r w:rsidRPr="00C34D8D">
              <w:rPr>
                <w:highlight w:val="yellow"/>
              </w:rPr>
              <w:t>Low (2 % BLER)</w:t>
            </w:r>
          </w:p>
          <w:p w14:paraId="5A3E3DD7" w14:textId="76CCB17E" w:rsidR="00BE0C1D" w:rsidRPr="00C34D8D" w:rsidRDefault="00BE0C1D" w:rsidP="00213BA9">
            <w:pPr>
              <w:pStyle w:val="TAL"/>
              <w:rPr>
                <w:highlight w:val="yellow"/>
              </w:rPr>
            </w:pPr>
          </w:p>
        </w:tc>
        <w:tc>
          <w:tcPr>
            <w:tcW w:w="0" w:type="auto"/>
          </w:tcPr>
          <w:p w14:paraId="20D7498F" w14:textId="77777777" w:rsidR="00BE0C1D" w:rsidRPr="00BE2531" w:rsidRDefault="00BE0C1D" w:rsidP="00314734">
            <w:pPr>
              <w:pStyle w:val="TAL"/>
            </w:pPr>
            <w:r>
              <w:t>50 kB</w:t>
            </w:r>
          </w:p>
        </w:tc>
        <w:tc>
          <w:tcPr>
            <w:tcW w:w="0" w:type="auto"/>
          </w:tcPr>
          <w:p w14:paraId="7E2DAE5D" w14:textId="77777777" w:rsidR="00BE0C1D" w:rsidRPr="00BE2531" w:rsidRDefault="00BE0C1D" w:rsidP="00314734">
            <w:pPr>
              <w:pStyle w:val="TAC"/>
            </w:pPr>
          </w:p>
        </w:tc>
        <w:tc>
          <w:tcPr>
            <w:tcW w:w="0" w:type="auto"/>
          </w:tcPr>
          <w:p w14:paraId="39872790" w14:textId="77777777" w:rsidR="00BE0C1D" w:rsidRPr="00BE2531" w:rsidRDefault="00BE0C1D" w:rsidP="00314734">
            <w:pPr>
              <w:pStyle w:val="TAC"/>
            </w:pPr>
          </w:p>
        </w:tc>
      </w:tr>
      <w:tr w:rsidR="00BE0C1D" w:rsidRPr="00BE2531" w14:paraId="0CFB362A" w14:textId="77777777" w:rsidTr="00213BA9">
        <w:trPr>
          <w:cantSplit/>
          <w:jc w:val="center"/>
        </w:trPr>
        <w:tc>
          <w:tcPr>
            <w:tcW w:w="0" w:type="auto"/>
          </w:tcPr>
          <w:p w14:paraId="5DF10282" w14:textId="3299E845" w:rsidR="00BE0C1D" w:rsidRPr="00BE2531" w:rsidRDefault="00BE0C1D" w:rsidP="00213BA9">
            <w:pPr>
              <w:pStyle w:val="TAL"/>
            </w:pPr>
            <w:r>
              <w:t>LD</w:t>
            </w:r>
            <w:r w:rsidR="007F43FB">
              <w:t>7</w:t>
            </w:r>
          </w:p>
        </w:tc>
        <w:tc>
          <w:tcPr>
            <w:tcW w:w="0" w:type="auto"/>
            <w:vMerge/>
          </w:tcPr>
          <w:p w14:paraId="01FA30DD" w14:textId="43377FEF" w:rsidR="00BE0C1D" w:rsidRPr="00C34D8D" w:rsidRDefault="00BE0C1D" w:rsidP="00213BA9">
            <w:pPr>
              <w:pStyle w:val="TAL"/>
              <w:rPr>
                <w:highlight w:val="yellow"/>
              </w:rPr>
            </w:pPr>
          </w:p>
        </w:tc>
        <w:tc>
          <w:tcPr>
            <w:tcW w:w="0" w:type="auto"/>
          </w:tcPr>
          <w:p w14:paraId="76313685" w14:textId="77777777" w:rsidR="00BE0C1D" w:rsidRPr="00BE2531" w:rsidRDefault="00BE0C1D" w:rsidP="00213BA9">
            <w:pPr>
              <w:pStyle w:val="TAL"/>
            </w:pPr>
            <w:r>
              <w:t>Audio (1 MB)</w:t>
            </w:r>
          </w:p>
        </w:tc>
        <w:tc>
          <w:tcPr>
            <w:tcW w:w="0" w:type="auto"/>
          </w:tcPr>
          <w:p w14:paraId="59057AE9" w14:textId="77777777" w:rsidR="00BE0C1D" w:rsidRPr="00BE2531" w:rsidRDefault="00BE0C1D" w:rsidP="00213BA9">
            <w:pPr>
              <w:pStyle w:val="TAC"/>
            </w:pPr>
          </w:p>
        </w:tc>
        <w:tc>
          <w:tcPr>
            <w:tcW w:w="0" w:type="auto"/>
          </w:tcPr>
          <w:p w14:paraId="42493175" w14:textId="77777777" w:rsidR="00BE0C1D" w:rsidRPr="00BE2531" w:rsidRDefault="00BE0C1D" w:rsidP="00213BA9">
            <w:pPr>
              <w:pStyle w:val="TAC"/>
            </w:pPr>
          </w:p>
        </w:tc>
      </w:tr>
      <w:tr w:rsidR="00BE0C1D" w:rsidRPr="00BE2531" w14:paraId="7FEA75F7" w14:textId="77777777" w:rsidTr="00213BA9">
        <w:trPr>
          <w:cantSplit/>
          <w:jc w:val="center"/>
        </w:trPr>
        <w:tc>
          <w:tcPr>
            <w:tcW w:w="0" w:type="auto"/>
          </w:tcPr>
          <w:p w14:paraId="1C59A8E0" w14:textId="57092BE2" w:rsidR="00BE0C1D" w:rsidRDefault="007F43FB" w:rsidP="00213BA9">
            <w:pPr>
              <w:pStyle w:val="TAL"/>
            </w:pPr>
            <w:r>
              <w:t>LD8</w:t>
            </w:r>
          </w:p>
        </w:tc>
        <w:tc>
          <w:tcPr>
            <w:tcW w:w="0" w:type="auto"/>
            <w:vMerge/>
          </w:tcPr>
          <w:p w14:paraId="36B05505" w14:textId="77777777" w:rsidR="00BE0C1D" w:rsidRPr="00C34D8D" w:rsidRDefault="00BE0C1D" w:rsidP="00213BA9">
            <w:pPr>
              <w:pStyle w:val="TAL"/>
              <w:rPr>
                <w:highlight w:val="yellow"/>
              </w:rPr>
            </w:pPr>
          </w:p>
        </w:tc>
        <w:tc>
          <w:tcPr>
            <w:tcW w:w="0" w:type="auto"/>
          </w:tcPr>
          <w:p w14:paraId="25BA6AC6" w14:textId="77777777" w:rsidR="00BE0C1D" w:rsidRPr="00BE2531" w:rsidRDefault="00BE0C1D" w:rsidP="00213BA9">
            <w:pPr>
              <w:pStyle w:val="TAL"/>
            </w:pPr>
            <w:r>
              <w:t>Clip(3 MB)</w:t>
            </w:r>
          </w:p>
        </w:tc>
        <w:tc>
          <w:tcPr>
            <w:tcW w:w="0" w:type="auto"/>
          </w:tcPr>
          <w:p w14:paraId="7B9EEC1E" w14:textId="77777777" w:rsidR="00BE0C1D" w:rsidRPr="00BE2531" w:rsidRDefault="00BE0C1D" w:rsidP="00213BA9">
            <w:pPr>
              <w:pStyle w:val="TAC"/>
            </w:pPr>
          </w:p>
        </w:tc>
        <w:tc>
          <w:tcPr>
            <w:tcW w:w="0" w:type="auto"/>
          </w:tcPr>
          <w:p w14:paraId="1AD531F6" w14:textId="77777777" w:rsidR="00BE0C1D" w:rsidRPr="00BE2531" w:rsidRDefault="00BE0C1D" w:rsidP="00213BA9">
            <w:pPr>
              <w:pStyle w:val="TAC"/>
            </w:pPr>
          </w:p>
        </w:tc>
      </w:tr>
      <w:tr w:rsidR="00BE0C1D" w:rsidRPr="00BE2531" w14:paraId="47476413" w14:textId="77777777" w:rsidTr="00213BA9">
        <w:trPr>
          <w:cantSplit/>
          <w:jc w:val="center"/>
        </w:trPr>
        <w:tc>
          <w:tcPr>
            <w:tcW w:w="0" w:type="auto"/>
          </w:tcPr>
          <w:p w14:paraId="60BC8F7F" w14:textId="1BD1DB61" w:rsidR="00BE0C1D" w:rsidRPr="00BE2531" w:rsidRDefault="00BE0C1D" w:rsidP="00213BA9">
            <w:pPr>
              <w:pStyle w:val="TAL"/>
            </w:pPr>
            <w:r>
              <w:t>LD</w:t>
            </w:r>
            <w:r w:rsidR="007F43FB">
              <w:t>9</w:t>
            </w:r>
          </w:p>
        </w:tc>
        <w:tc>
          <w:tcPr>
            <w:tcW w:w="0" w:type="auto"/>
            <w:vMerge/>
          </w:tcPr>
          <w:p w14:paraId="3CD9E443" w14:textId="77777777" w:rsidR="00BE0C1D" w:rsidRPr="00C34D8D" w:rsidRDefault="00BE0C1D" w:rsidP="00213BA9">
            <w:pPr>
              <w:pStyle w:val="TAL"/>
              <w:rPr>
                <w:highlight w:val="yellow"/>
              </w:rPr>
            </w:pPr>
          </w:p>
        </w:tc>
        <w:tc>
          <w:tcPr>
            <w:tcW w:w="0" w:type="auto"/>
          </w:tcPr>
          <w:p w14:paraId="0E16B21D" w14:textId="77777777" w:rsidR="00BE0C1D" w:rsidRPr="00BE2531" w:rsidRDefault="00BE0C1D" w:rsidP="00213BA9">
            <w:pPr>
              <w:pStyle w:val="TAL"/>
            </w:pPr>
            <w:r>
              <w:t>SD (128 MB)</w:t>
            </w:r>
          </w:p>
        </w:tc>
        <w:tc>
          <w:tcPr>
            <w:tcW w:w="0" w:type="auto"/>
          </w:tcPr>
          <w:p w14:paraId="17BBB8DC" w14:textId="77777777" w:rsidR="00BE0C1D" w:rsidRPr="00BE2531" w:rsidRDefault="00BE0C1D" w:rsidP="00213BA9">
            <w:pPr>
              <w:pStyle w:val="TAC"/>
            </w:pPr>
          </w:p>
        </w:tc>
        <w:tc>
          <w:tcPr>
            <w:tcW w:w="0" w:type="auto"/>
          </w:tcPr>
          <w:p w14:paraId="17AF9DDA" w14:textId="77777777" w:rsidR="00BE0C1D" w:rsidRPr="00BE2531" w:rsidRDefault="00BE0C1D" w:rsidP="00213BA9">
            <w:pPr>
              <w:pStyle w:val="TAC"/>
            </w:pPr>
          </w:p>
        </w:tc>
      </w:tr>
      <w:tr w:rsidR="00BE0C1D" w:rsidRPr="00BE2531" w14:paraId="7E7FE0A0" w14:textId="77777777" w:rsidTr="00213BA9">
        <w:trPr>
          <w:cantSplit/>
          <w:jc w:val="center"/>
        </w:trPr>
        <w:tc>
          <w:tcPr>
            <w:tcW w:w="0" w:type="auto"/>
          </w:tcPr>
          <w:p w14:paraId="18D7095E" w14:textId="2B5A724A" w:rsidR="00BE0C1D" w:rsidRPr="00BE2531" w:rsidRDefault="00BE0C1D" w:rsidP="00213BA9">
            <w:pPr>
              <w:pStyle w:val="TAL"/>
            </w:pPr>
            <w:r>
              <w:t>LD</w:t>
            </w:r>
            <w:r w:rsidR="007F43FB">
              <w:t>10</w:t>
            </w:r>
          </w:p>
        </w:tc>
        <w:tc>
          <w:tcPr>
            <w:tcW w:w="0" w:type="auto"/>
            <w:vMerge/>
          </w:tcPr>
          <w:p w14:paraId="0C8F142C" w14:textId="77777777" w:rsidR="00BE0C1D" w:rsidRPr="00C34D8D" w:rsidRDefault="00BE0C1D" w:rsidP="00213BA9">
            <w:pPr>
              <w:pStyle w:val="TAL"/>
              <w:rPr>
                <w:highlight w:val="yellow"/>
              </w:rPr>
            </w:pPr>
          </w:p>
        </w:tc>
        <w:tc>
          <w:tcPr>
            <w:tcW w:w="0" w:type="auto"/>
          </w:tcPr>
          <w:p w14:paraId="68059839" w14:textId="77777777" w:rsidR="00BE0C1D" w:rsidRPr="00BE2531" w:rsidRDefault="00BE0C1D" w:rsidP="00213BA9">
            <w:pPr>
              <w:pStyle w:val="TAL"/>
            </w:pPr>
            <w:r>
              <w:t>HD(1.8 GB)</w:t>
            </w:r>
          </w:p>
        </w:tc>
        <w:tc>
          <w:tcPr>
            <w:tcW w:w="0" w:type="auto"/>
          </w:tcPr>
          <w:p w14:paraId="39ADC469" w14:textId="77777777" w:rsidR="00BE0C1D" w:rsidRPr="00BE2531" w:rsidRDefault="00BE0C1D" w:rsidP="00213BA9">
            <w:pPr>
              <w:pStyle w:val="TAC"/>
            </w:pPr>
          </w:p>
        </w:tc>
        <w:tc>
          <w:tcPr>
            <w:tcW w:w="0" w:type="auto"/>
          </w:tcPr>
          <w:p w14:paraId="5A54B3BB" w14:textId="77777777" w:rsidR="00BE0C1D" w:rsidRPr="00BE2531" w:rsidRDefault="00BE0C1D" w:rsidP="00213BA9">
            <w:pPr>
              <w:pStyle w:val="TAC"/>
            </w:pPr>
          </w:p>
        </w:tc>
      </w:tr>
      <w:tr w:rsidR="00BE0C1D" w:rsidRPr="00BE2531" w14:paraId="728B6D6A" w14:textId="77777777" w:rsidTr="00314734">
        <w:trPr>
          <w:cantSplit/>
          <w:jc w:val="center"/>
        </w:trPr>
        <w:tc>
          <w:tcPr>
            <w:tcW w:w="0" w:type="auto"/>
          </w:tcPr>
          <w:p w14:paraId="1C86D93A" w14:textId="47DF595F" w:rsidR="00BE0C1D" w:rsidRPr="00BE2531" w:rsidRDefault="00BE0C1D" w:rsidP="00314734">
            <w:pPr>
              <w:pStyle w:val="TAL"/>
            </w:pPr>
            <w:r>
              <w:t>LD1</w:t>
            </w:r>
            <w:r w:rsidR="007F43FB">
              <w:t>1</w:t>
            </w:r>
          </w:p>
        </w:tc>
        <w:tc>
          <w:tcPr>
            <w:tcW w:w="0" w:type="auto"/>
            <w:vMerge w:val="restart"/>
          </w:tcPr>
          <w:p w14:paraId="4F70864C" w14:textId="77777777" w:rsidR="00BE0C1D" w:rsidRPr="00C34D8D" w:rsidRDefault="00BE0C1D" w:rsidP="00314734">
            <w:pPr>
              <w:pStyle w:val="TAL"/>
              <w:rPr>
                <w:highlight w:val="yellow"/>
              </w:rPr>
            </w:pPr>
            <w:r w:rsidRPr="00C34D8D">
              <w:rPr>
                <w:highlight w:val="yellow"/>
              </w:rPr>
              <w:t>Medium (5 % BLER)</w:t>
            </w:r>
          </w:p>
          <w:p w14:paraId="7C4835CC" w14:textId="0365E346" w:rsidR="00BE0C1D" w:rsidRPr="00C34D8D" w:rsidRDefault="00BE0C1D" w:rsidP="00213BA9">
            <w:pPr>
              <w:pStyle w:val="TAL"/>
              <w:rPr>
                <w:highlight w:val="yellow"/>
              </w:rPr>
            </w:pPr>
          </w:p>
        </w:tc>
        <w:tc>
          <w:tcPr>
            <w:tcW w:w="0" w:type="auto"/>
          </w:tcPr>
          <w:p w14:paraId="7944C7FF" w14:textId="77777777" w:rsidR="00BE0C1D" w:rsidRPr="00BE2531" w:rsidRDefault="00BE0C1D" w:rsidP="00314734">
            <w:pPr>
              <w:pStyle w:val="TAL"/>
            </w:pPr>
            <w:r>
              <w:t>50 kB</w:t>
            </w:r>
          </w:p>
        </w:tc>
        <w:tc>
          <w:tcPr>
            <w:tcW w:w="0" w:type="auto"/>
          </w:tcPr>
          <w:p w14:paraId="5EB96943" w14:textId="77777777" w:rsidR="00BE0C1D" w:rsidRPr="00BE2531" w:rsidRDefault="00BE0C1D" w:rsidP="00314734">
            <w:pPr>
              <w:pStyle w:val="TAC"/>
            </w:pPr>
          </w:p>
        </w:tc>
        <w:tc>
          <w:tcPr>
            <w:tcW w:w="0" w:type="auto"/>
          </w:tcPr>
          <w:p w14:paraId="0A081146" w14:textId="77777777" w:rsidR="00BE0C1D" w:rsidRPr="00BE2531" w:rsidRDefault="00BE0C1D" w:rsidP="00314734">
            <w:pPr>
              <w:pStyle w:val="TAC"/>
            </w:pPr>
          </w:p>
        </w:tc>
      </w:tr>
      <w:tr w:rsidR="00BE0C1D" w:rsidRPr="00BE2531" w14:paraId="3209E4EB" w14:textId="77777777" w:rsidTr="00213BA9">
        <w:trPr>
          <w:cantSplit/>
          <w:jc w:val="center"/>
        </w:trPr>
        <w:tc>
          <w:tcPr>
            <w:tcW w:w="0" w:type="auto"/>
          </w:tcPr>
          <w:p w14:paraId="0AD95636" w14:textId="3640EB19" w:rsidR="00BE0C1D" w:rsidRPr="00BE2531" w:rsidRDefault="00BE0C1D" w:rsidP="00213BA9">
            <w:pPr>
              <w:pStyle w:val="TAL"/>
            </w:pPr>
            <w:r>
              <w:t>LD</w:t>
            </w:r>
            <w:r w:rsidR="007F43FB">
              <w:t>12</w:t>
            </w:r>
          </w:p>
        </w:tc>
        <w:tc>
          <w:tcPr>
            <w:tcW w:w="0" w:type="auto"/>
            <w:vMerge/>
          </w:tcPr>
          <w:p w14:paraId="4ECD014D" w14:textId="34FC55B3" w:rsidR="00BE0C1D" w:rsidRPr="00C34D8D" w:rsidRDefault="00BE0C1D" w:rsidP="00213BA9">
            <w:pPr>
              <w:pStyle w:val="TAL"/>
              <w:rPr>
                <w:highlight w:val="yellow"/>
              </w:rPr>
            </w:pPr>
          </w:p>
        </w:tc>
        <w:tc>
          <w:tcPr>
            <w:tcW w:w="0" w:type="auto"/>
          </w:tcPr>
          <w:p w14:paraId="29B7BCD8" w14:textId="77777777" w:rsidR="00BE0C1D" w:rsidRPr="00BE2531" w:rsidRDefault="00BE0C1D" w:rsidP="00213BA9">
            <w:pPr>
              <w:pStyle w:val="TAL"/>
            </w:pPr>
            <w:r>
              <w:t>Audio (1 MB)</w:t>
            </w:r>
          </w:p>
        </w:tc>
        <w:tc>
          <w:tcPr>
            <w:tcW w:w="0" w:type="auto"/>
          </w:tcPr>
          <w:p w14:paraId="08D46418" w14:textId="77777777" w:rsidR="00BE0C1D" w:rsidRPr="00BE2531" w:rsidRDefault="00BE0C1D" w:rsidP="00213BA9">
            <w:pPr>
              <w:pStyle w:val="TAC"/>
            </w:pPr>
          </w:p>
        </w:tc>
        <w:tc>
          <w:tcPr>
            <w:tcW w:w="0" w:type="auto"/>
          </w:tcPr>
          <w:p w14:paraId="571093FB" w14:textId="77777777" w:rsidR="00BE0C1D" w:rsidRPr="00BE2531" w:rsidRDefault="00BE0C1D" w:rsidP="00213BA9">
            <w:pPr>
              <w:pStyle w:val="TAC"/>
            </w:pPr>
          </w:p>
        </w:tc>
      </w:tr>
      <w:tr w:rsidR="00BE0C1D" w:rsidRPr="00BE2531" w14:paraId="6FC484E9" w14:textId="77777777" w:rsidTr="00213BA9">
        <w:trPr>
          <w:cantSplit/>
          <w:jc w:val="center"/>
        </w:trPr>
        <w:tc>
          <w:tcPr>
            <w:tcW w:w="0" w:type="auto"/>
          </w:tcPr>
          <w:p w14:paraId="409FD1F4" w14:textId="3F7EAA17" w:rsidR="00BE0C1D" w:rsidRDefault="007F43FB" w:rsidP="00213BA9">
            <w:pPr>
              <w:pStyle w:val="TAL"/>
            </w:pPr>
            <w:r>
              <w:t>LD13</w:t>
            </w:r>
          </w:p>
        </w:tc>
        <w:tc>
          <w:tcPr>
            <w:tcW w:w="0" w:type="auto"/>
            <w:vMerge/>
          </w:tcPr>
          <w:p w14:paraId="4E465B86" w14:textId="77777777" w:rsidR="00BE0C1D" w:rsidRPr="00C34D8D" w:rsidRDefault="00BE0C1D" w:rsidP="00213BA9">
            <w:pPr>
              <w:pStyle w:val="TAL"/>
              <w:rPr>
                <w:highlight w:val="yellow"/>
              </w:rPr>
            </w:pPr>
          </w:p>
        </w:tc>
        <w:tc>
          <w:tcPr>
            <w:tcW w:w="0" w:type="auto"/>
          </w:tcPr>
          <w:p w14:paraId="7C32145E" w14:textId="77777777" w:rsidR="00BE0C1D" w:rsidRPr="00BE2531" w:rsidRDefault="00BE0C1D" w:rsidP="00213BA9">
            <w:pPr>
              <w:pStyle w:val="TAL"/>
            </w:pPr>
            <w:r>
              <w:t>Clip(3 MB)</w:t>
            </w:r>
          </w:p>
        </w:tc>
        <w:tc>
          <w:tcPr>
            <w:tcW w:w="0" w:type="auto"/>
          </w:tcPr>
          <w:p w14:paraId="2844618C" w14:textId="77777777" w:rsidR="00BE0C1D" w:rsidRPr="00BE2531" w:rsidRDefault="00BE0C1D" w:rsidP="00213BA9">
            <w:pPr>
              <w:pStyle w:val="TAC"/>
            </w:pPr>
          </w:p>
        </w:tc>
        <w:tc>
          <w:tcPr>
            <w:tcW w:w="0" w:type="auto"/>
          </w:tcPr>
          <w:p w14:paraId="625EF406" w14:textId="77777777" w:rsidR="00BE0C1D" w:rsidRPr="00BE2531" w:rsidRDefault="00BE0C1D" w:rsidP="00213BA9">
            <w:pPr>
              <w:pStyle w:val="TAC"/>
            </w:pPr>
          </w:p>
        </w:tc>
      </w:tr>
      <w:tr w:rsidR="00BE0C1D" w:rsidRPr="00BE2531" w14:paraId="311437E9" w14:textId="77777777" w:rsidTr="00213BA9">
        <w:trPr>
          <w:cantSplit/>
          <w:jc w:val="center"/>
        </w:trPr>
        <w:tc>
          <w:tcPr>
            <w:tcW w:w="0" w:type="auto"/>
          </w:tcPr>
          <w:p w14:paraId="612BCCB6" w14:textId="11039168" w:rsidR="00BE0C1D" w:rsidRPr="00BE2531" w:rsidRDefault="00BE0C1D" w:rsidP="00213BA9">
            <w:pPr>
              <w:pStyle w:val="TAL"/>
            </w:pPr>
            <w:r>
              <w:t>LD1</w:t>
            </w:r>
            <w:r w:rsidR="007F43FB">
              <w:t>4</w:t>
            </w:r>
          </w:p>
        </w:tc>
        <w:tc>
          <w:tcPr>
            <w:tcW w:w="0" w:type="auto"/>
            <w:vMerge/>
          </w:tcPr>
          <w:p w14:paraId="68595BE0" w14:textId="77777777" w:rsidR="00BE0C1D" w:rsidRPr="00C34D8D" w:rsidRDefault="00BE0C1D" w:rsidP="00213BA9">
            <w:pPr>
              <w:pStyle w:val="TAL"/>
              <w:rPr>
                <w:highlight w:val="yellow"/>
              </w:rPr>
            </w:pPr>
          </w:p>
        </w:tc>
        <w:tc>
          <w:tcPr>
            <w:tcW w:w="0" w:type="auto"/>
          </w:tcPr>
          <w:p w14:paraId="47268095" w14:textId="77777777" w:rsidR="00BE0C1D" w:rsidRPr="00BE2531" w:rsidRDefault="00BE0C1D" w:rsidP="00213BA9">
            <w:pPr>
              <w:pStyle w:val="TAL"/>
            </w:pPr>
            <w:r>
              <w:t>SD (128 MB)</w:t>
            </w:r>
          </w:p>
        </w:tc>
        <w:tc>
          <w:tcPr>
            <w:tcW w:w="0" w:type="auto"/>
          </w:tcPr>
          <w:p w14:paraId="2B1FB6A9" w14:textId="77777777" w:rsidR="00BE0C1D" w:rsidRPr="00BE2531" w:rsidRDefault="00BE0C1D" w:rsidP="00213BA9">
            <w:pPr>
              <w:pStyle w:val="TAC"/>
            </w:pPr>
          </w:p>
        </w:tc>
        <w:tc>
          <w:tcPr>
            <w:tcW w:w="0" w:type="auto"/>
          </w:tcPr>
          <w:p w14:paraId="7AAF45C3" w14:textId="77777777" w:rsidR="00BE0C1D" w:rsidRPr="00BE2531" w:rsidRDefault="00BE0C1D" w:rsidP="00213BA9">
            <w:pPr>
              <w:pStyle w:val="TAC"/>
            </w:pPr>
          </w:p>
        </w:tc>
      </w:tr>
      <w:tr w:rsidR="00BE0C1D" w:rsidRPr="00BE2531" w14:paraId="1D76DC50" w14:textId="77777777" w:rsidTr="00213BA9">
        <w:trPr>
          <w:cantSplit/>
          <w:jc w:val="center"/>
        </w:trPr>
        <w:tc>
          <w:tcPr>
            <w:tcW w:w="0" w:type="auto"/>
          </w:tcPr>
          <w:p w14:paraId="6FB1B90A" w14:textId="5424129D" w:rsidR="00BE0C1D" w:rsidRPr="00BE2531" w:rsidRDefault="007F43FB" w:rsidP="00213BA9">
            <w:pPr>
              <w:pStyle w:val="TAL"/>
            </w:pPr>
            <w:r>
              <w:t>LD15</w:t>
            </w:r>
          </w:p>
        </w:tc>
        <w:tc>
          <w:tcPr>
            <w:tcW w:w="0" w:type="auto"/>
            <w:vMerge/>
          </w:tcPr>
          <w:p w14:paraId="101494D8" w14:textId="77777777" w:rsidR="00BE0C1D" w:rsidRPr="00C34D8D" w:rsidRDefault="00BE0C1D" w:rsidP="00213BA9">
            <w:pPr>
              <w:pStyle w:val="TAL"/>
              <w:rPr>
                <w:highlight w:val="yellow"/>
              </w:rPr>
            </w:pPr>
          </w:p>
        </w:tc>
        <w:tc>
          <w:tcPr>
            <w:tcW w:w="0" w:type="auto"/>
          </w:tcPr>
          <w:p w14:paraId="009EDEA4" w14:textId="77777777" w:rsidR="00BE0C1D" w:rsidRPr="00BE2531" w:rsidRDefault="00BE0C1D" w:rsidP="00213BA9">
            <w:pPr>
              <w:pStyle w:val="TAL"/>
            </w:pPr>
            <w:r>
              <w:t>HD(1.8 GB)</w:t>
            </w:r>
          </w:p>
        </w:tc>
        <w:tc>
          <w:tcPr>
            <w:tcW w:w="0" w:type="auto"/>
          </w:tcPr>
          <w:p w14:paraId="69CFE795" w14:textId="77777777" w:rsidR="00BE0C1D" w:rsidRPr="00BE2531" w:rsidRDefault="00BE0C1D" w:rsidP="00213BA9">
            <w:pPr>
              <w:pStyle w:val="TAC"/>
            </w:pPr>
          </w:p>
        </w:tc>
        <w:tc>
          <w:tcPr>
            <w:tcW w:w="0" w:type="auto"/>
          </w:tcPr>
          <w:p w14:paraId="67F42D33" w14:textId="77777777" w:rsidR="00BE0C1D" w:rsidRPr="00BE2531" w:rsidRDefault="00BE0C1D" w:rsidP="00213BA9">
            <w:pPr>
              <w:pStyle w:val="TAC"/>
            </w:pPr>
          </w:p>
        </w:tc>
      </w:tr>
      <w:tr w:rsidR="00BE0C1D" w:rsidRPr="00BE2531" w14:paraId="4DABEB65" w14:textId="77777777" w:rsidTr="00314734">
        <w:trPr>
          <w:cantSplit/>
          <w:jc w:val="center"/>
        </w:trPr>
        <w:tc>
          <w:tcPr>
            <w:tcW w:w="0" w:type="auto"/>
          </w:tcPr>
          <w:p w14:paraId="69F1642E" w14:textId="06EAEFD3" w:rsidR="00BE0C1D" w:rsidRPr="00BE2531" w:rsidRDefault="00BE0C1D" w:rsidP="00314734">
            <w:pPr>
              <w:pStyle w:val="TAL"/>
            </w:pPr>
            <w:r>
              <w:t>LD1</w:t>
            </w:r>
            <w:r w:rsidR="007F43FB">
              <w:t>6</w:t>
            </w:r>
          </w:p>
        </w:tc>
        <w:tc>
          <w:tcPr>
            <w:tcW w:w="0" w:type="auto"/>
            <w:vMerge w:val="restart"/>
          </w:tcPr>
          <w:p w14:paraId="5C08010A" w14:textId="77777777" w:rsidR="00BE0C1D" w:rsidRPr="00C34D8D" w:rsidRDefault="00BE0C1D" w:rsidP="00314734">
            <w:pPr>
              <w:pStyle w:val="TAL"/>
              <w:rPr>
                <w:highlight w:val="yellow"/>
              </w:rPr>
            </w:pPr>
            <w:r w:rsidRPr="00C34D8D">
              <w:rPr>
                <w:highlight w:val="yellow"/>
              </w:rPr>
              <w:t>High (10 % BLER)</w:t>
            </w:r>
          </w:p>
          <w:p w14:paraId="6C9D2F78" w14:textId="3BDC0984" w:rsidR="00BE0C1D" w:rsidRPr="00C34D8D" w:rsidRDefault="00BE0C1D" w:rsidP="00213BA9">
            <w:pPr>
              <w:pStyle w:val="TAL"/>
              <w:rPr>
                <w:highlight w:val="yellow"/>
              </w:rPr>
            </w:pPr>
          </w:p>
        </w:tc>
        <w:tc>
          <w:tcPr>
            <w:tcW w:w="0" w:type="auto"/>
          </w:tcPr>
          <w:p w14:paraId="65330AF9" w14:textId="77777777" w:rsidR="00BE0C1D" w:rsidRPr="00BE2531" w:rsidRDefault="00BE0C1D" w:rsidP="00314734">
            <w:pPr>
              <w:pStyle w:val="TAL"/>
            </w:pPr>
            <w:r>
              <w:t>50 kB</w:t>
            </w:r>
          </w:p>
        </w:tc>
        <w:tc>
          <w:tcPr>
            <w:tcW w:w="0" w:type="auto"/>
          </w:tcPr>
          <w:p w14:paraId="7238E060" w14:textId="77777777" w:rsidR="00BE0C1D" w:rsidRPr="00BE2531" w:rsidRDefault="00BE0C1D" w:rsidP="00314734">
            <w:pPr>
              <w:pStyle w:val="TAC"/>
            </w:pPr>
          </w:p>
        </w:tc>
        <w:tc>
          <w:tcPr>
            <w:tcW w:w="0" w:type="auto"/>
          </w:tcPr>
          <w:p w14:paraId="0B04AEA0" w14:textId="77777777" w:rsidR="00BE0C1D" w:rsidRPr="00BE2531" w:rsidRDefault="00BE0C1D" w:rsidP="00314734">
            <w:pPr>
              <w:pStyle w:val="TAC"/>
            </w:pPr>
          </w:p>
        </w:tc>
      </w:tr>
      <w:tr w:rsidR="00BE0C1D" w:rsidRPr="00BE2531" w14:paraId="25E64AD3" w14:textId="77777777" w:rsidTr="00213BA9">
        <w:trPr>
          <w:cantSplit/>
          <w:jc w:val="center"/>
        </w:trPr>
        <w:tc>
          <w:tcPr>
            <w:tcW w:w="0" w:type="auto"/>
          </w:tcPr>
          <w:p w14:paraId="73EEBA48" w14:textId="3EF5A388" w:rsidR="00BE0C1D" w:rsidRPr="00BE2531" w:rsidRDefault="00BE0C1D" w:rsidP="00213BA9">
            <w:pPr>
              <w:pStyle w:val="TAL"/>
            </w:pPr>
            <w:r>
              <w:t>LD1</w:t>
            </w:r>
            <w:r w:rsidR="007F43FB">
              <w:t>7</w:t>
            </w:r>
          </w:p>
        </w:tc>
        <w:tc>
          <w:tcPr>
            <w:tcW w:w="0" w:type="auto"/>
            <w:vMerge/>
          </w:tcPr>
          <w:p w14:paraId="286D5877" w14:textId="79AF7AD4" w:rsidR="00BE0C1D" w:rsidRPr="00C34D8D" w:rsidRDefault="00BE0C1D" w:rsidP="00213BA9">
            <w:pPr>
              <w:pStyle w:val="TAL"/>
              <w:rPr>
                <w:highlight w:val="yellow"/>
              </w:rPr>
            </w:pPr>
          </w:p>
        </w:tc>
        <w:tc>
          <w:tcPr>
            <w:tcW w:w="0" w:type="auto"/>
          </w:tcPr>
          <w:p w14:paraId="05E78DE6" w14:textId="77777777" w:rsidR="00BE0C1D" w:rsidRPr="00BE2531" w:rsidRDefault="00BE0C1D" w:rsidP="00213BA9">
            <w:pPr>
              <w:pStyle w:val="TAL"/>
            </w:pPr>
            <w:r>
              <w:t>Audio (1 MB)</w:t>
            </w:r>
          </w:p>
        </w:tc>
        <w:tc>
          <w:tcPr>
            <w:tcW w:w="0" w:type="auto"/>
          </w:tcPr>
          <w:p w14:paraId="1F3B5AAB" w14:textId="77777777" w:rsidR="00BE0C1D" w:rsidRPr="00BE2531" w:rsidRDefault="00BE0C1D" w:rsidP="00213BA9">
            <w:pPr>
              <w:pStyle w:val="TAC"/>
            </w:pPr>
          </w:p>
        </w:tc>
        <w:tc>
          <w:tcPr>
            <w:tcW w:w="0" w:type="auto"/>
          </w:tcPr>
          <w:p w14:paraId="431208BE" w14:textId="77777777" w:rsidR="00BE0C1D" w:rsidRPr="00BE2531" w:rsidRDefault="00BE0C1D" w:rsidP="00213BA9">
            <w:pPr>
              <w:pStyle w:val="TAC"/>
            </w:pPr>
          </w:p>
        </w:tc>
      </w:tr>
      <w:tr w:rsidR="00BE0C1D" w:rsidRPr="00BE2531" w14:paraId="083738BB" w14:textId="77777777" w:rsidTr="00213BA9">
        <w:trPr>
          <w:cantSplit/>
          <w:jc w:val="center"/>
        </w:trPr>
        <w:tc>
          <w:tcPr>
            <w:tcW w:w="0" w:type="auto"/>
          </w:tcPr>
          <w:p w14:paraId="0ED1466A" w14:textId="4C1895CC" w:rsidR="00BE0C1D" w:rsidRDefault="007F43FB" w:rsidP="00213BA9">
            <w:pPr>
              <w:pStyle w:val="TAL"/>
            </w:pPr>
            <w:r>
              <w:t>LD18</w:t>
            </w:r>
          </w:p>
        </w:tc>
        <w:tc>
          <w:tcPr>
            <w:tcW w:w="0" w:type="auto"/>
            <w:vMerge/>
          </w:tcPr>
          <w:p w14:paraId="0D87081C" w14:textId="77777777" w:rsidR="00BE0C1D" w:rsidRPr="00C34D8D" w:rsidRDefault="00BE0C1D" w:rsidP="00213BA9">
            <w:pPr>
              <w:pStyle w:val="TAL"/>
              <w:rPr>
                <w:highlight w:val="yellow"/>
              </w:rPr>
            </w:pPr>
          </w:p>
        </w:tc>
        <w:tc>
          <w:tcPr>
            <w:tcW w:w="0" w:type="auto"/>
          </w:tcPr>
          <w:p w14:paraId="104EC51C" w14:textId="77777777" w:rsidR="00BE0C1D" w:rsidRPr="00BE2531" w:rsidRDefault="00BE0C1D" w:rsidP="00213BA9">
            <w:pPr>
              <w:pStyle w:val="TAL"/>
            </w:pPr>
            <w:r>
              <w:t>Clip(3 MB)</w:t>
            </w:r>
          </w:p>
        </w:tc>
        <w:tc>
          <w:tcPr>
            <w:tcW w:w="0" w:type="auto"/>
          </w:tcPr>
          <w:p w14:paraId="38EC79B8" w14:textId="77777777" w:rsidR="00BE0C1D" w:rsidRPr="00BE2531" w:rsidRDefault="00BE0C1D" w:rsidP="00213BA9">
            <w:pPr>
              <w:pStyle w:val="TAC"/>
            </w:pPr>
          </w:p>
        </w:tc>
        <w:tc>
          <w:tcPr>
            <w:tcW w:w="0" w:type="auto"/>
          </w:tcPr>
          <w:p w14:paraId="63066AAC" w14:textId="77777777" w:rsidR="00BE0C1D" w:rsidRPr="00BE2531" w:rsidRDefault="00BE0C1D" w:rsidP="00213BA9">
            <w:pPr>
              <w:pStyle w:val="TAC"/>
            </w:pPr>
          </w:p>
        </w:tc>
      </w:tr>
      <w:tr w:rsidR="00BE0C1D" w:rsidRPr="00BE2531" w14:paraId="7F74409B" w14:textId="77777777" w:rsidTr="00213BA9">
        <w:trPr>
          <w:cantSplit/>
          <w:jc w:val="center"/>
        </w:trPr>
        <w:tc>
          <w:tcPr>
            <w:tcW w:w="0" w:type="auto"/>
          </w:tcPr>
          <w:p w14:paraId="49881528" w14:textId="7CA59241" w:rsidR="00BE0C1D" w:rsidRPr="00BE2531" w:rsidRDefault="00BE0C1D" w:rsidP="00213BA9">
            <w:pPr>
              <w:pStyle w:val="TAL"/>
            </w:pPr>
            <w:r>
              <w:t>LD1</w:t>
            </w:r>
            <w:r w:rsidR="007F43FB">
              <w:t>9</w:t>
            </w:r>
          </w:p>
        </w:tc>
        <w:tc>
          <w:tcPr>
            <w:tcW w:w="0" w:type="auto"/>
            <w:vMerge/>
          </w:tcPr>
          <w:p w14:paraId="04A0745B" w14:textId="77777777" w:rsidR="00BE0C1D" w:rsidRPr="00C34D8D" w:rsidRDefault="00BE0C1D" w:rsidP="00213BA9">
            <w:pPr>
              <w:pStyle w:val="TAL"/>
              <w:rPr>
                <w:highlight w:val="yellow"/>
              </w:rPr>
            </w:pPr>
          </w:p>
        </w:tc>
        <w:tc>
          <w:tcPr>
            <w:tcW w:w="0" w:type="auto"/>
          </w:tcPr>
          <w:p w14:paraId="1A9C6BDA" w14:textId="77777777" w:rsidR="00BE0C1D" w:rsidRPr="00BE2531" w:rsidRDefault="00BE0C1D" w:rsidP="00213BA9">
            <w:pPr>
              <w:pStyle w:val="TAL"/>
            </w:pPr>
            <w:r>
              <w:t>SD (128 MB)</w:t>
            </w:r>
          </w:p>
        </w:tc>
        <w:tc>
          <w:tcPr>
            <w:tcW w:w="0" w:type="auto"/>
          </w:tcPr>
          <w:p w14:paraId="7DE244C9" w14:textId="77777777" w:rsidR="00BE0C1D" w:rsidRPr="00BE2531" w:rsidRDefault="00BE0C1D" w:rsidP="00213BA9">
            <w:pPr>
              <w:pStyle w:val="TAC"/>
            </w:pPr>
          </w:p>
        </w:tc>
        <w:tc>
          <w:tcPr>
            <w:tcW w:w="0" w:type="auto"/>
          </w:tcPr>
          <w:p w14:paraId="6C75D4DE" w14:textId="77777777" w:rsidR="00BE0C1D" w:rsidRPr="00BE2531" w:rsidRDefault="00BE0C1D" w:rsidP="00213BA9">
            <w:pPr>
              <w:pStyle w:val="TAC"/>
            </w:pPr>
          </w:p>
        </w:tc>
      </w:tr>
      <w:tr w:rsidR="00BE0C1D" w:rsidRPr="00BE2531" w14:paraId="16C0AEB1" w14:textId="77777777" w:rsidTr="00213BA9">
        <w:trPr>
          <w:cantSplit/>
          <w:jc w:val="center"/>
        </w:trPr>
        <w:tc>
          <w:tcPr>
            <w:tcW w:w="0" w:type="auto"/>
          </w:tcPr>
          <w:p w14:paraId="29DF732B" w14:textId="70EC0A43" w:rsidR="00BE0C1D" w:rsidRPr="00BE2531" w:rsidRDefault="00BE0C1D" w:rsidP="00213BA9">
            <w:pPr>
              <w:pStyle w:val="TAL"/>
            </w:pPr>
            <w:r>
              <w:t>LD</w:t>
            </w:r>
            <w:r w:rsidR="007F43FB">
              <w:t>20</w:t>
            </w:r>
          </w:p>
        </w:tc>
        <w:tc>
          <w:tcPr>
            <w:tcW w:w="0" w:type="auto"/>
            <w:vMerge/>
          </w:tcPr>
          <w:p w14:paraId="7C521202" w14:textId="77777777" w:rsidR="00BE0C1D" w:rsidRPr="00C34D8D" w:rsidRDefault="00BE0C1D" w:rsidP="00213BA9">
            <w:pPr>
              <w:pStyle w:val="TAL"/>
              <w:rPr>
                <w:highlight w:val="yellow"/>
              </w:rPr>
            </w:pPr>
          </w:p>
        </w:tc>
        <w:tc>
          <w:tcPr>
            <w:tcW w:w="0" w:type="auto"/>
          </w:tcPr>
          <w:p w14:paraId="7389CB50" w14:textId="77777777" w:rsidR="00BE0C1D" w:rsidRPr="00BE2531" w:rsidRDefault="00BE0C1D" w:rsidP="00213BA9">
            <w:pPr>
              <w:pStyle w:val="TAL"/>
            </w:pPr>
            <w:r>
              <w:t>HD(1.8 GB)</w:t>
            </w:r>
          </w:p>
        </w:tc>
        <w:tc>
          <w:tcPr>
            <w:tcW w:w="0" w:type="auto"/>
          </w:tcPr>
          <w:p w14:paraId="0849AE2F" w14:textId="77777777" w:rsidR="00BE0C1D" w:rsidRPr="00BE2531" w:rsidRDefault="00BE0C1D" w:rsidP="00213BA9">
            <w:pPr>
              <w:pStyle w:val="TAC"/>
            </w:pPr>
          </w:p>
        </w:tc>
        <w:tc>
          <w:tcPr>
            <w:tcW w:w="0" w:type="auto"/>
          </w:tcPr>
          <w:p w14:paraId="0DABE6C4" w14:textId="77777777" w:rsidR="00BE0C1D" w:rsidRPr="00BE2531" w:rsidRDefault="00BE0C1D" w:rsidP="00213BA9">
            <w:pPr>
              <w:pStyle w:val="TAC"/>
            </w:pPr>
          </w:p>
        </w:tc>
      </w:tr>
      <w:tr w:rsidR="00BE0C1D" w:rsidRPr="00BE2531" w14:paraId="61F97259" w14:textId="77777777" w:rsidTr="00314734">
        <w:trPr>
          <w:cantSplit/>
          <w:jc w:val="center"/>
        </w:trPr>
        <w:tc>
          <w:tcPr>
            <w:tcW w:w="0" w:type="auto"/>
          </w:tcPr>
          <w:p w14:paraId="57724F2B" w14:textId="4127FCDE" w:rsidR="00BE0C1D" w:rsidRPr="00BE2531" w:rsidRDefault="00BE0C1D" w:rsidP="00314734">
            <w:pPr>
              <w:pStyle w:val="TAL"/>
            </w:pPr>
            <w:r>
              <w:t>LD</w:t>
            </w:r>
            <w:r w:rsidR="007F43FB">
              <w:t>21</w:t>
            </w:r>
          </w:p>
        </w:tc>
        <w:tc>
          <w:tcPr>
            <w:tcW w:w="0" w:type="auto"/>
            <w:vMerge w:val="restart"/>
          </w:tcPr>
          <w:p w14:paraId="37E1A701" w14:textId="77777777" w:rsidR="00BE0C1D" w:rsidRPr="00C34D8D" w:rsidRDefault="00BE0C1D" w:rsidP="00314734">
            <w:pPr>
              <w:pStyle w:val="TAL"/>
              <w:rPr>
                <w:highlight w:val="yellow"/>
              </w:rPr>
            </w:pPr>
            <w:r w:rsidRPr="00C34D8D">
              <w:rPr>
                <w:highlight w:val="yellow"/>
              </w:rPr>
              <w:t>20% BLER</w:t>
            </w:r>
          </w:p>
          <w:p w14:paraId="5753F76A" w14:textId="44A65372" w:rsidR="00BE0C1D" w:rsidRPr="00C34D8D" w:rsidRDefault="00BE0C1D" w:rsidP="00213BA9">
            <w:pPr>
              <w:pStyle w:val="TAL"/>
              <w:rPr>
                <w:highlight w:val="yellow"/>
              </w:rPr>
            </w:pPr>
          </w:p>
        </w:tc>
        <w:tc>
          <w:tcPr>
            <w:tcW w:w="0" w:type="auto"/>
          </w:tcPr>
          <w:p w14:paraId="4B4792B2" w14:textId="77777777" w:rsidR="00BE0C1D" w:rsidRPr="00BE2531" w:rsidRDefault="00BE0C1D" w:rsidP="00314734">
            <w:pPr>
              <w:pStyle w:val="TAL"/>
            </w:pPr>
            <w:r>
              <w:t>50 kB</w:t>
            </w:r>
          </w:p>
        </w:tc>
        <w:tc>
          <w:tcPr>
            <w:tcW w:w="0" w:type="auto"/>
          </w:tcPr>
          <w:p w14:paraId="13D393CE" w14:textId="77777777" w:rsidR="00BE0C1D" w:rsidRPr="00BE2531" w:rsidRDefault="00BE0C1D" w:rsidP="00314734">
            <w:pPr>
              <w:pStyle w:val="TAC"/>
            </w:pPr>
          </w:p>
        </w:tc>
        <w:tc>
          <w:tcPr>
            <w:tcW w:w="0" w:type="auto"/>
          </w:tcPr>
          <w:p w14:paraId="36D9F0D8" w14:textId="77777777" w:rsidR="00BE0C1D" w:rsidRPr="00BE2531" w:rsidRDefault="00BE0C1D" w:rsidP="00314734">
            <w:pPr>
              <w:pStyle w:val="TAC"/>
            </w:pPr>
          </w:p>
        </w:tc>
      </w:tr>
      <w:tr w:rsidR="00BE0C1D" w:rsidRPr="00BE2531" w14:paraId="71BE761E" w14:textId="77777777" w:rsidTr="00213BA9">
        <w:trPr>
          <w:cantSplit/>
          <w:jc w:val="center"/>
        </w:trPr>
        <w:tc>
          <w:tcPr>
            <w:tcW w:w="0" w:type="auto"/>
          </w:tcPr>
          <w:p w14:paraId="78FA8CB2" w14:textId="5FE1974E" w:rsidR="00BE0C1D" w:rsidRPr="00BE2531" w:rsidRDefault="00BE0C1D" w:rsidP="00213BA9">
            <w:pPr>
              <w:pStyle w:val="TAL"/>
            </w:pPr>
            <w:r>
              <w:t>LD</w:t>
            </w:r>
            <w:r w:rsidR="007F43FB">
              <w:t>22</w:t>
            </w:r>
          </w:p>
        </w:tc>
        <w:tc>
          <w:tcPr>
            <w:tcW w:w="0" w:type="auto"/>
            <w:vMerge/>
          </w:tcPr>
          <w:p w14:paraId="3EF4850C" w14:textId="23776EC8" w:rsidR="00BE0C1D" w:rsidRPr="00BE2531" w:rsidRDefault="00BE0C1D" w:rsidP="00213BA9">
            <w:pPr>
              <w:pStyle w:val="TAL"/>
            </w:pPr>
          </w:p>
        </w:tc>
        <w:tc>
          <w:tcPr>
            <w:tcW w:w="0" w:type="auto"/>
          </w:tcPr>
          <w:p w14:paraId="45A0E4EA" w14:textId="77777777" w:rsidR="00BE0C1D" w:rsidRPr="00BE2531" w:rsidRDefault="00BE0C1D" w:rsidP="00213BA9">
            <w:pPr>
              <w:pStyle w:val="TAL"/>
            </w:pPr>
            <w:r>
              <w:t>Audio (1 MB)</w:t>
            </w:r>
          </w:p>
        </w:tc>
        <w:tc>
          <w:tcPr>
            <w:tcW w:w="0" w:type="auto"/>
          </w:tcPr>
          <w:p w14:paraId="487AD0C1" w14:textId="77777777" w:rsidR="00BE0C1D" w:rsidRPr="00BE2531" w:rsidRDefault="00BE0C1D" w:rsidP="00213BA9">
            <w:pPr>
              <w:pStyle w:val="TAC"/>
            </w:pPr>
          </w:p>
        </w:tc>
        <w:tc>
          <w:tcPr>
            <w:tcW w:w="0" w:type="auto"/>
          </w:tcPr>
          <w:p w14:paraId="2AA75D99" w14:textId="77777777" w:rsidR="00BE0C1D" w:rsidRPr="00BE2531" w:rsidRDefault="00BE0C1D" w:rsidP="00213BA9">
            <w:pPr>
              <w:pStyle w:val="TAC"/>
            </w:pPr>
          </w:p>
        </w:tc>
      </w:tr>
      <w:tr w:rsidR="00BE0C1D" w:rsidRPr="00BE2531" w14:paraId="569D2EBB" w14:textId="77777777" w:rsidTr="00213BA9">
        <w:trPr>
          <w:cantSplit/>
          <w:jc w:val="center"/>
        </w:trPr>
        <w:tc>
          <w:tcPr>
            <w:tcW w:w="0" w:type="auto"/>
          </w:tcPr>
          <w:p w14:paraId="32C65E4D" w14:textId="444639DC" w:rsidR="00BE0C1D" w:rsidRDefault="007F43FB" w:rsidP="00213BA9">
            <w:pPr>
              <w:pStyle w:val="TAL"/>
            </w:pPr>
            <w:r>
              <w:t>LD23</w:t>
            </w:r>
          </w:p>
        </w:tc>
        <w:tc>
          <w:tcPr>
            <w:tcW w:w="0" w:type="auto"/>
            <w:vMerge/>
          </w:tcPr>
          <w:p w14:paraId="7F1C7E1F" w14:textId="77777777" w:rsidR="00BE0C1D" w:rsidRPr="00BE2531" w:rsidRDefault="00BE0C1D" w:rsidP="00213BA9">
            <w:pPr>
              <w:pStyle w:val="TAL"/>
            </w:pPr>
          </w:p>
        </w:tc>
        <w:tc>
          <w:tcPr>
            <w:tcW w:w="0" w:type="auto"/>
          </w:tcPr>
          <w:p w14:paraId="031F566A" w14:textId="77777777" w:rsidR="00BE0C1D" w:rsidRPr="00BE2531" w:rsidRDefault="00BE0C1D" w:rsidP="00213BA9">
            <w:pPr>
              <w:pStyle w:val="TAL"/>
            </w:pPr>
            <w:r>
              <w:t>Clip(3 MB)</w:t>
            </w:r>
          </w:p>
        </w:tc>
        <w:tc>
          <w:tcPr>
            <w:tcW w:w="0" w:type="auto"/>
          </w:tcPr>
          <w:p w14:paraId="6442CA64" w14:textId="77777777" w:rsidR="00BE0C1D" w:rsidRPr="00BE2531" w:rsidRDefault="00BE0C1D" w:rsidP="00213BA9">
            <w:pPr>
              <w:pStyle w:val="TAC"/>
            </w:pPr>
          </w:p>
        </w:tc>
        <w:tc>
          <w:tcPr>
            <w:tcW w:w="0" w:type="auto"/>
          </w:tcPr>
          <w:p w14:paraId="715B4CC6" w14:textId="77777777" w:rsidR="00BE0C1D" w:rsidRPr="00BE2531" w:rsidRDefault="00BE0C1D" w:rsidP="00213BA9">
            <w:pPr>
              <w:pStyle w:val="TAC"/>
            </w:pPr>
          </w:p>
        </w:tc>
      </w:tr>
      <w:tr w:rsidR="00BE0C1D" w:rsidRPr="00BE2531" w14:paraId="00FA3F36" w14:textId="77777777" w:rsidTr="00213BA9">
        <w:trPr>
          <w:cantSplit/>
          <w:jc w:val="center"/>
        </w:trPr>
        <w:tc>
          <w:tcPr>
            <w:tcW w:w="0" w:type="auto"/>
          </w:tcPr>
          <w:p w14:paraId="67169DDD" w14:textId="28D8BE19" w:rsidR="00BE0C1D" w:rsidRPr="00BE2531" w:rsidRDefault="007F43FB" w:rsidP="00213BA9">
            <w:pPr>
              <w:pStyle w:val="TAL"/>
            </w:pPr>
            <w:r>
              <w:t>LD24</w:t>
            </w:r>
          </w:p>
        </w:tc>
        <w:tc>
          <w:tcPr>
            <w:tcW w:w="0" w:type="auto"/>
            <w:vMerge/>
          </w:tcPr>
          <w:p w14:paraId="69B310A2" w14:textId="77777777" w:rsidR="00BE0C1D" w:rsidRPr="00BE2531" w:rsidRDefault="00BE0C1D" w:rsidP="00213BA9">
            <w:pPr>
              <w:pStyle w:val="TAL"/>
            </w:pPr>
          </w:p>
        </w:tc>
        <w:tc>
          <w:tcPr>
            <w:tcW w:w="0" w:type="auto"/>
          </w:tcPr>
          <w:p w14:paraId="1591FF88" w14:textId="77777777" w:rsidR="00BE0C1D" w:rsidRPr="00BE2531" w:rsidRDefault="00BE0C1D" w:rsidP="00213BA9">
            <w:pPr>
              <w:pStyle w:val="TAL"/>
            </w:pPr>
            <w:r>
              <w:t>SD (128 MB)</w:t>
            </w:r>
          </w:p>
        </w:tc>
        <w:tc>
          <w:tcPr>
            <w:tcW w:w="0" w:type="auto"/>
          </w:tcPr>
          <w:p w14:paraId="1D04AE5E" w14:textId="77777777" w:rsidR="00BE0C1D" w:rsidRPr="00BE2531" w:rsidRDefault="00BE0C1D" w:rsidP="00213BA9">
            <w:pPr>
              <w:pStyle w:val="TAC"/>
            </w:pPr>
          </w:p>
        </w:tc>
        <w:tc>
          <w:tcPr>
            <w:tcW w:w="0" w:type="auto"/>
          </w:tcPr>
          <w:p w14:paraId="57A21B32" w14:textId="77777777" w:rsidR="00BE0C1D" w:rsidRPr="00BE2531" w:rsidRDefault="00BE0C1D" w:rsidP="00213BA9">
            <w:pPr>
              <w:pStyle w:val="TAC"/>
            </w:pPr>
          </w:p>
        </w:tc>
      </w:tr>
      <w:tr w:rsidR="00BE0C1D" w:rsidRPr="00BE2531" w14:paraId="18E73066" w14:textId="77777777" w:rsidTr="00213BA9">
        <w:trPr>
          <w:cantSplit/>
          <w:jc w:val="center"/>
        </w:trPr>
        <w:tc>
          <w:tcPr>
            <w:tcW w:w="0" w:type="auto"/>
          </w:tcPr>
          <w:p w14:paraId="1B579944" w14:textId="3B102563" w:rsidR="00BE0C1D" w:rsidRPr="00BE2531" w:rsidRDefault="00BE0C1D" w:rsidP="00213BA9">
            <w:pPr>
              <w:pStyle w:val="TAL"/>
            </w:pPr>
            <w:r>
              <w:t>LD2</w:t>
            </w:r>
            <w:r w:rsidR="007F43FB">
              <w:t>5</w:t>
            </w:r>
          </w:p>
        </w:tc>
        <w:tc>
          <w:tcPr>
            <w:tcW w:w="0" w:type="auto"/>
            <w:vMerge/>
          </w:tcPr>
          <w:p w14:paraId="0A9F8459" w14:textId="77777777" w:rsidR="00BE0C1D" w:rsidRPr="00BE2531" w:rsidRDefault="00BE0C1D" w:rsidP="00213BA9">
            <w:pPr>
              <w:pStyle w:val="TAL"/>
            </w:pPr>
          </w:p>
        </w:tc>
        <w:tc>
          <w:tcPr>
            <w:tcW w:w="0" w:type="auto"/>
          </w:tcPr>
          <w:p w14:paraId="24A5039E" w14:textId="77777777" w:rsidR="00BE0C1D" w:rsidRPr="00BE2531" w:rsidRDefault="00BE0C1D" w:rsidP="00213BA9">
            <w:pPr>
              <w:pStyle w:val="TAL"/>
            </w:pPr>
            <w:r>
              <w:t>HD(1.8 GB)</w:t>
            </w:r>
          </w:p>
        </w:tc>
        <w:tc>
          <w:tcPr>
            <w:tcW w:w="0" w:type="auto"/>
          </w:tcPr>
          <w:p w14:paraId="698885D9" w14:textId="77777777" w:rsidR="00BE0C1D" w:rsidRPr="00BE2531" w:rsidRDefault="00BE0C1D" w:rsidP="00213BA9">
            <w:pPr>
              <w:pStyle w:val="TAC"/>
            </w:pPr>
          </w:p>
        </w:tc>
        <w:tc>
          <w:tcPr>
            <w:tcW w:w="0" w:type="auto"/>
          </w:tcPr>
          <w:p w14:paraId="3583B5EE" w14:textId="77777777" w:rsidR="00BE0C1D" w:rsidRPr="00BE2531" w:rsidRDefault="00BE0C1D" w:rsidP="00213BA9">
            <w:pPr>
              <w:pStyle w:val="TAC"/>
            </w:pPr>
          </w:p>
        </w:tc>
      </w:tr>
    </w:tbl>
    <w:p w14:paraId="783870B9" w14:textId="77777777" w:rsidR="00FA1D05" w:rsidRDefault="00FA1D05" w:rsidP="00FA1D05"/>
    <w:p w14:paraId="284967D6" w14:textId="77777777" w:rsidR="00FA1D05" w:rsidRDefault="00FA1D05" w:rsidP="00FA1D05">
      <w:pPr>
        <w:pStyle w:val="berschrift3"/>
      </w:pPr>
      <w:r>
        <w:t>RTP-based Streaming Delivery over UTRAN</w:t>
      </w:r>
    </w:p>
    <w:p w14:paraId="232155AF" w14:textId="77777777" w:rsidR="00FA1D05" w:rsidRDefault="00FA1D05" w:rsidP="00FA1D05">
      <w:pPr>
        <w:jc w:val="both"/>
        <w:rPr>
          <w:lang w:val="en-US"/>
        </w:rPr>
      </w:pPr>
      <w:r>
        <w:t xml:space="preserve">For RTP-based streaming delivery, as a suitable measure it was considered to evaluate the </w:t>
      </w:r>
      <w:r>
        <w:rPr>
          <w:lang w:val="en-US"/>
        </w:rPr>
        <w:t>m</w:t>
      </w:r>
      <w:r w:rsidRPr="003C6266">
        <w:rPr>
          <w:lang w:val="en-US"/>
        </w:rPr>
        <w:t>aximum supported Media Rate (kbit/s) for Mean Time Between FEC Block Loss of 1 hour</w:t>
      </w:r>
      <w:r>
        <w:rPr>
          <w:lang w:val="en-US"/>
        </w:rPr>
        <w:t xml:space="preserve">. </w:t>
      </w:r>
    </w:p>
    <w:p w14:paraId="50E0E55A" w14:textId="77777777" w:rsidR="00FA1D05" w:rsidRDefault="00FA1D05" w:rsidP="00FA1D05">
      <w:r>
        <w:t>Results following the mode as provided in Annex A of TR26.946 are expected.</w:t>
      </w:r>
    </w:p>
    <w:p w14:paraId="5ECB922C" w14:textId="4CD5420E" w:rsidR="00FA1D05" w:rsidRDefault="00FA1D05" w:rsidP="00FA1D05">
      <w:r>
        <w:fldChar w:fldCharType="begin"/>
      </w:r>
      <w:r>
        <w:instrText xml:space="preserve"> REF _Ref181097183 \h </w:instrText>
      </w:r>
      <w:r>
        <w:fldChar w:fldCharType="separate"/>
      </w:r>
      <w:r w:rsidR="00CF6385">
        <w:t xml:space="preserve">Table </w:t>
      </w:r>
      <w:r w:rsidR="00CF6385">
        <w:rPr>
          <w:noProof/>
        </w:rPr>
        <w:t>9</w:t>
      </w:r>
      <w:r>
        <w:fldChar w:fldCharType="end"/>
      </w:r>
      <w:r w:rsidR="007813BC">
        <w:t xml:space="preserve"> </w:t>
      </w:r>
      <w:r>
        <w:t>provides a reporting format for UTRAN streaming test cases.</w:t>
      </w:r>
    </w:p>
    <w:p w14:paraId="42B39214" w14:textId="77777777" w:rsidR="00FA1D05" w:rsidRDefault="00FA1D05" w:rsidP="00FA1D05">
      <w:pPr>
        <w:pStyle w:val="Beschriftung"/>
        <w:keepNext/>
        <w:jc w:val="center"/>
      </w:pPr>
      <w:bookmarkStart w:id="14" w:name="_Ref181097183"/>
      <w:r>
        <w:t xml:space="preserve">Table </w:t>
      </w:r>
      <w:r>
        <w:fldChar w:fldCharType="begin"/>
      </w:r>
      <w:r>
        <w:instrText xml:space="preserve"> SEQ Table \* ARABIC </w:instrText>
      </w:r>
      <w:r>
        <w:fldChar w:fldCharType="separate"/>
      </w:r>
      <w:r w:rsidR="00CF6385">
        <w:rPr>
          <w:noProof/>
        </w:rPr>
        <w:t>9</w:t>
      </w:r>
      <w:r>
        <w:rPr>
          <w:noProof/>
        </w:rPr>
        <w:fldChar w:fldCharType="end"/>
      </w:r>
      <w:bookmarkEnd w:id="14"/>
      <w:r w:rsidRPr="00BE2531">
        <w:t>Maximum supported Media Rate (kbit/s)</w:t>
      </w:r>
      <w:r>
        <w:br/>
      </w:r>
      <w:r w:rsidRPr="00BE2531">
        <w:t>for Mean Time Between FEC Block Loss of 1 hour</w:t>
      </w:r>
      <w:r>
        <w:t xml:space="preserve"> for UTRAN streaming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457"/>
      </w:tblGrid>
      <w:tr w:rsidR="00FA1D05" w:rsidRPr="00BE2531" w14:paraId="3F53CBE4" w14:textId="77777777" w:rsidTr="00213BA9">
        <w:trPr>
          <w:jc w:val="center"/>
        </w:trPr>
        <w:tc>
          <w:tcPr>
            <w:tcW w:w="0" w:type="auto"/>
          </w:tcPr>
          <w:p w14:paraId="7DF7D8E9" w14:textId="77777777" w:rsidR="00FA1D05" w:rsidRPr="00BE2531" w:rsidRDefault="00FA1D05" w:rsidP="00213BA9">
            <w:pPr>
              <w:pStyle w:val="TAH"/>
            </w:pPr>
            <w:r>
              <w:t>Test Case</w:t>
            </w:r>
          </w:p>
        </w:tc>
        <w:tc>
          <w:tcPr>
            <w:tcW w:w="0" w:type="auto"/>
          </w:tcPr>
          <w:p w14:paraId="28496612" w14:textId="77777777" w:rsidR="00FA1D05" w:rsidRPr="00BE2531" w:rsidRDefault="00FA1D05" w:rsidP="00213BA9">
            <w:pPr>
              <w:pStyle w:val="TAH"/>
            </w:pPr>
            <w:r w:rsidRPr="00BE2531">
              <w:t>Error rates</w:t>
            </w:r>
          </w:p>
        </w:tc>
        <w:tc>
          <w:tcPr>
            <w:tcW w:w="0" w:type="auto"/>
          </w:tcPr>
          <w:p w14:paraId="22DD8B18" w14:textId="77777777" w:rsidR="00FA1D05" w:rsidRPr="00BE2531" w:rsidRDefault="00FA1D05" w:rsidP="00213BA9">
            <w:pPr>
              <w:pStyle w:val="TAH"/>
            </w:pPr>
            <w:r w:rsidRPr="00BE2531">
              <w:t>Bearer rate</w:t>
            </w:r>
          </w:p>
        </w:tc>
        <w:tc>
          <w:tcPr>
            <w:tcW w:w="0" w:type="auto"/>
          </w:tcPr>
          <w:p w14:paraId="282DE74B" w14:textId="77777777" w:rsidR="00FA1D05" w:rsidRDefault="00FA1D05" w:rsidP="00213BA9">
            <w:pPr>
              <w:pStyle w:val="TAH"/>
            </w:pPr>
            <w:r>
              <w:t>Protection Period</w:t>
            </w:r>
          </w:p>
        </w:tc>
        <w:tc>
          <w:tcPr>
            <w:tcW w:w="0" w:type="auto"/>
          </w:tcPr>
          <w:p w14:paraId="040EFE58" w14:textId="77777777" w:rsidR="00FA1D05" w:rsidRDefault="00FA1D05" w:rsidP="00213BA9">
            <w:pPr>
              <w:pStyle w:val="TAH"/>
            </w:pPr>
            <w:r>
              <w:t>Performance</w:t>
            </w:r>
          </w:p>
        </w:tc>
        <w:tc>
          <w:tcPr>
            <w:tcW w:w="0" w:type="auto"/>
          </w:tcPr>
          <w:p w14:paraId="4E401E21" w14:textId="77777777" w:rsidR="00FA1D05" w:rsidRPr="00B9751B" w:rsidRDefault="00FA1D05" w:rsidP="00213BA9">
            <w:pPr>
              <w:pStyle w:val="TAH"/>
              <w:rPr>
                <w:lang w:val="fr-FR"/>
              </w:rPr>
            </w:pPr>
            <w:r w:rsidRPr="00B9751B">
              <w:rPr>
                <w:lang w:val="fr-FR"/>
              </w:rPr>
              <w:t>Report</w:t>
            </w:r>
            <w:r w:rsidRPr="00B9751B">
              <w:rPr>
                <w:lang w:val="fr-FR"/>
              </w:rPr>
              <w:br/>
              <w:t>[T; K;N] values</w:t>
            </w:r>
          </w:p>
          <w:p w14:paraId="0CD0BF9E" w14:textId="77777777" w:rsidR="00FA1D05" w:rsidRDefault="00FA1D05" w:rsidP="00213BA9">
            <w:pPr>
              <w:pStyle w:val="TAH"/>
            </w:pPr>
            <w:r>
              <w:rPr>
                <w:lang w:val="fr-FR"/>
              </w:rPr>
              <w:t>(See TS 26.346)</w:t>
            </w:r>
          </w:p>
        </w:tc>
      </w:tr>
      <w:tr w:rsidR="00FA1D05" w:rsidRPr="00BE2531" w14:paraId="533FA1FC" w14:textId="77777777" w:rsidTr="00213BA9">
        <w:trPr>
          <w:trHeight w:val="139"/>
          <w:jc w:val="center"/>
        </w:trPr>
        <w:tc>
          <w:tcPr>
            <w:tcW w:w="0" w:type="auto"/>
          </w:tcPr>
          <w:p w14:paraId="0CC1CC36" w14:textId="77777777" w:rsidR="00FA1D05" w:rsidRPr="00BE2531" w:rsidRDefault="00FA1D05" w:rsidP="00213BA9">
            <w:pPr>
              <w:pStyle w:val="TAL"/>
            </w:pPr>
            <w:r>
              <w:t>US1</w:t>
            </w:r>
          </w:p>
        </w:tc>
        <w:tc>
          <w:tcPr>
            <w:tcW w:w="0" w:type="auto"/>
            <w:vMerge w:val="restart"/>
          </w:tcPr>
          <w:p w14:paraId="01C3FA0E" w14:textId="77777777" w:rsidR="00FA1D05" w:rsidRPr="00BE2531" w:rsidRDefault="00FA1D05" w:rsidP="00213BA9">
            <w:pPr>
              <w:pStyle w:val="TAL"/>
            </w:pPr>
            <w:r w:rsidRPr="00BE2531">
              <w:t>Low (1% BLER)</w:t>
            </w:r>
          </w:p>
        </w:tc>
        <w:tc>
          <w:tcPr>
            <w:tcW w:w="0" w:type="auto"/>
            <w:vMerge w:val="restart"/>
          </w:tcPr>
          <w:p w14:paraId="565C94AC" w14:textId="77777777" w:rsidR="00FA1D05" w:rsidRPr="00BE2531" w:rsidRDefault="00FA1D05" w:rsidP="00213BA9">
            <w:pPr>
              <w:pStyle w:val="TAL"/>
            </w:pPr>
            <w:r w:rsidRPr="00BE2531">
              <w:t>Low (64kbit/s)</w:t>
            </w:r>
          </w:p>
        </w:tc>
        <w:tc>
          <w:tcPr>
            <w:tcW w:w="0" w:type="auto"/>
          </w:tcPr>
          <w:p w14:paraId="38C05D0F" w14:textId="77777777" w:rsidR="00FA1D05" w:rsidRPr="00BE2531" w:rsidRDefault="00FA1D05" w:rsidP="00213BA9">
            <w:pPr>
              <w:pStyle w:val="TAL"/>
              <w:jc w:val="center"/>
            </w:pPr>
            <w:r>
              <w:t>5 sec</w:t>
            </w:r>
          </w:p>
        </w:tc>
        <w:tc>
          <w:tcPr>
            <w:tcW w:w="0" w:type="auto"/>
          </w:tcPr>
          <w:p w14:paraId="46BED95F" w14:textId="77777777" w:rsidR="00FA1D05" w:rsidRPr="00BE2531" w:rsidRDefault="00FA1D05" w:rsidP="00213BA9">
            <w:pPr>
              <w:pStyle w:val="TAL"/>
            </w:pPr>
          </w:p>
        </w:tc>
        <w:tc>
          <w:tcPr>
            <w:tcW w:w="0" w:type="auto"/>
          </w:tcPr>
          <w:p w14:paraId="22A5F1F2" w14:textId="77777777" w:rsidR="00FA1D05" w:rsidRPr="00BE2531" w:rsidRDefault="00FA1D05" w:rsidP="00213BA9">
            <w:pPr>
              <w:pStyle w:val="TAL"/>
            </w:pPr>
          </w:p>
        </w:tc>
      </w:tr>
      <w:tr w:rsidR="00FA1D05" w:rsidRPr="00BE2531" w14:paraId="40C65033" w14:textId="77777777" w:rsidTr="00213BA9">
        <w:trPr>
          <w:trHeight w:val="138"/>
          <w:jc w:val="center"/>
        </w:trPr>
        <w:tc>
          <w:tcPr>
            <w:tcW w:w="0" w:type="auto"/>
          </w:tcPr>
          <w:p w14:paraId="4B362EEA" w14:textId="77777777" w:rsidR="00FA1D05" w:rsidRPr="00BE2531" w:rsidRDefault="00FA1D05" w:rsidP="00213BA9">
            <w:pPr>
              <w:pStyle w:val="TAL"/>
            </w:pPr>
            <w:r>
              <w:t>US2</w:t>
            </w:r>
          </w:p>
        </w:tc>
        <w:tc>
          <w:tcPr>
            <w:tcW w:w="0" w:type="auto"/>
            <w:vMerge/>
          </w:tcPr>
          <w:p w14:paraId="78B2B633" w14:textId="77777777" w:rsidR="00FA1D05" w:rsidRPr="00BE2531" w:rsidRDefault="00FA1D05" w:rsidP="00213BA9">
            <w:pPr>
              <w:pStyle w:val="TAL"/>
            </w:pPr>
          </w:p>
        </w:tc>
        <w:tc>
          <w:tcPr>
            <w:tcW w:w="0" w:type="auto"/>
            <w:vMerge/>
          </w:tcPr>
          <w:p w14:paraId="7B04B1A5" w14:textId="77777777" w:rsidR="00FA1D05" w:rsidRPr="00BE2531" w:rsidRDefault="00FA1D05" w:rsidP="00213BA9">
            <w:pPr>
              <w:pStyle w:val="TAL"/>
            </w:pPr>
          </w:p>
        </w:tc>
        <w:tc>
          <w:tcPr>
            <w:tcW w:w="0" w:type="auto"/>
          </w:tcPr>
          <w:p w14:paraId="7E1FEF2A" w14:textId="77777777" w:rsidR="00FA1D05" w:rsidRPr="00BE2531" w:rsidRDefault="00FA1D05" w:rsidP="00213BA9">
            <w:pPr>
              <w:pStyle w:val="TAL"/>
              <w:jc w:val="center"/>
            </w:pPr>
            <w:r>
              <w:t>20 sec</w:t>
            </w:r>
          </w:p>
        </w:tc>
        <w:tc>
          <w:tcPr>
            <w:tcW w:w="0" w:type="auto"/>
          </w:tcPr>
          <w:p w14:paraId="2A271193" w14:textId="77777777" w:rsidR="00FA1D05" w:rsidRPr="00BE2531" w:rsidRDefault="00FA1D05" w:rsidP="00213BA9">
            <w:pPr>
              <w:pStyle w:val="TAL"/>
            </w:pPr>
          </w:p>
        </w:tc>
        <w:tc>
          <w:tcPr>
            <w:tcW w:w="0" w:type="auto"/>
          </w:tcPr>
          <w:p w14:paraId="37D9FCDC" w14:textId="77777777" w:rsidR="00FA1D05" w:rsidRPr="00BE2531" w:rsidRDefault="00FA1D05" w:rsidP="00213BA9">
            <w:pPr>
              <w:pStyle w:val="TAL"/>
            </w:pPr>
          </w:p>
        </w:tc>
      </w:tr>
      <w:tr w:rsidR="00FA1D05" w:rsidRPr="00BE2531" w14:paraId="6EDC1885" w14:textId="77777777" w:rsidTr="00213BA9">
        <w:trPr>
          <w:trHeight w:val="139"/>
          <w:jc w:val="center"/>
        </w:trPr>
        <w:tc>
          <w:tcPr>
            <w:tcW w:w="0" w:type="auto"/>
          </w:tcPr>
          <w:p w14:paraId="12FF8AEC" w14:textId="77777777" w:rsidR="00FA1D05" w:rsidRPr="00BE2531" w:rsidRDefault="00FA1D05" w:rsidP="00213BA9">
            <w:pPr>
              <w:pStyle w:val="TAL"/>
            </w:pPr>
            <w:r>
              <w:t>US3</w:t>
            </w:r>
          </w:p>
        </w:tc>
        <w:tc>
          <w:tcPr>
            <w:tcW w:w="0" w:type="auto"/>
            <w:vMerge/>
          </w:tcPr>
          <w:p w14:paraId="708143C4" w14:textId="77777777" w:rsidR="00FA1D05" w:rsidRPr="00BE2531" w:rsidRDefault="00FA1D05" w:rsidP="00213BA9">
            <w:pPr>
              <w:pStyle w:val="TAL"/>
            </w:pPr>
          </w:p>
        </w:tc>
        <w:tc>
          <w:tcPr>
            <w:tcW w:w="0" w:type="auto"/>
            <w:vMerge w:val="restart"/>
          </w:tcPr>
          <w:p w14:paraId="2A11B3B6" w14:textId="77777777" w:rsidR="00FA1D05" w:rsidRPr="00BE2531" w:rsidRDefault="00FA1D05" w:rsidP="00213BA9">
            <w:pPr>
              <w:pStyle w:val="TAL"/>
            </w:pPr>
            <w:r w:rsidRPr="00BE2531">
              <w:t>Medium (128kbit/s)</w:t>
            </w:r>
          </w:p>
        </w:tc>
        <w:tc>
          <w:tcPr>
            <w:tcW w:w="0" w:type="auto"/>
          </w:tcPr>
          <w:p w14:paraId="04280A30" w14:textId="77777777" w:rsidR="00FA1D05" w:rsidRDefault="00FA1D05" w:rsidP="00213BA9">
            <w:pPr>
              <w:pStyle w:val="TAL"/>
              <w:jc w:val="center"/>
            </w:pPr>
            <w:r>
              <w:t>5 sec</w:t>
            </w:r>
          </w:p>
        </w:tc>
        <w:tc>
          <w:tcPr>
            <w:tcW w:w="0" w:type="auto"/>
          </w:tcPr>
          <w:p w14:paraId="0F1B8857" w14:textId="77777777" w:rsidR="00FA1D05" w:rsidRDefault="00FA1D05" w:rsidP="00213BA9">
            <w:pPr>
              <w:pStyle w:val="TAL"/>
            </w:pPr>
          </w:p>
        </w:tc>
        <w:tc>
          <w:tcPr>
            <w:tcW w:w="0" w:type="auto"/>
          </w:tcPr>
          <w:p w14:paraId="2E4A2E39" w14:textId="77777777" w:rsidR="00FA1D05" w:rsidRDefault="00FA1D05" w:rsidP="00213BA9">
            <w:pPr>
              <w:pStyle w:val="TAL"/>
            </w:pPr>
          </w:p>
        </w:tc>
      </w:tr>
      <w:tr w:rsidR="00FA1D05" w:rsidRPr="00BE2531" w14:paraId="6DEE94DF" w14:textId="77777777" w:rsidTr="00213BA9">
        <w:trPr>
          <w:trHeight w:val="138"/>
          <w:jc w:val="center"/>
        </w:trPr>
        <w:tc>
          <w:tcPr>
            <w:tcW w:w="0" w:type="auto"/>
          </w:tcPr>
          <w:p w14:paraId="0CA5A207" w14:textId="77777777" w:rsidR="00FA1D05" w:rsidRPr="00BE2531" w:rsidRDefault="00FA1D05" w:rsidP="00213BA9">
            <w:pPr>
              <w:pStyle w:val="TAL"/>
            </w:pPr>
            <w:r>
              <w:t>US4</w:t>
            </w:r>
          </w:p>
        </w:tc>
        <w:tc>
          <w:tcPr>
            <w:tcW w:w="0" w:type="auto"/>
            <w:vMerge/>
          </w:tcPr>
          <w:p w14:paraId="494595D3" w14:textId="77777777" w:rsidR="00FA1D05" w:rsidRPr="00BE2531" w:rsidRDefault="00FA1D05" w:rsidP="00213BA9">
            <w:pPr>
              <w:pStyle w:val="TAL"/>
            </w:pPr>
          </w:p>
        </w:tc>
        <w:tc>
          <w:tcPr>
            <w:tcW w:w="0" w:type="auto"/>
            <w:vMerge/>
          </w:tcPr>
          <w:p w14:paraId="0D918ABC" w14:textId="77777777" w:rsidR="00FA1D05" w:rsidRPr="00BE2531" w:rsidRDefault="00FA1D05" w:rsidP="00213BA9">
            <w:pPr>
              <w:pStyle w:val="TAL"/>
            </w:pPr>
          </w:p>
        </w:tc>
        <w:tc>
          <w:tcPr>
            <w:tcW w:w="0" w:type="auto"/>
          </w:tcPr>
          <w:p w14:paraId="238401ED" w14:textId="77777777" w:rsidR="00FA1D05" w:rsidRDefault="00FA1D05" w:rsidP="00213BA9">
            <w:pPr>
              <w:pStyle w:val="TAL"/>
              <w:jc w:val="center"/>
            </w:pPr>
            <w:r>
              <w:t>20 sec</w:t>
            </w:r>
          </w:p>
        </w:tc>
        <w:tc>
          <w:tcPr>
            <w:tcW w:w="0" w:type="auto"/>
          </w:tcPr>
          <w:p w14:paraId="1A4A9A58" w14:textId="77777777" w:rsidR="00FA1D05" w:rsidRDefault="00FA1D05" w:rsidP="00213BA9">
            <w:pPr>
              <w:pStyle w:val="TAL"/>
            </w:pPr>
          </w:p>
        </w:tc>
        <w:tc>
          <w:tcPr>
            <w:tcW w:w="0" w:type="auto"/>
          </w:tcPr>
          <w:p w14:paraId="3B0FF31E" w14:textId="77777777" w:rsidR="00FA1D05" w:rsidRDefault="00FA1D05" w:rsidP="00213BA9">
            <w:pPr>
              <w:pStyle w:val="TAL"/>
            </w:pPr>
          </w:p>
        </w:tc>
      </w:tr>
      <w:tr w:rsidR="00FA1D05" w:rsidRPr="00BE2531" w14:paraId="7074C355" w14:textId="77777777" w:rsidTr="00213BA9">
        <w:trPr>
          <w:trHeight w:val="139"/>
          <w:jc w:val="center"/>
        </w:trPr>
        <w:tc>
          <w:tcPr>
            <w:tcW w:w="0" w:type="auto"/>
          </w:tcPr>
          <w:p w14:paraId="74D21A15" w14:textId="77777777" w:rsidR="00FA1D05" w:rsidRPr="00BE2531" w:rsidRDefault="00FA1D05" w:rsidP="00213BA9">
            <w:pPr>
              <w:pStyle w:val="TAL"/>
            </w:pPr>
            <w:r>
              <w:t>US5</w:t>
            </w:r>
          </w:p>
        </w:tc>
        <w:tc>
          <w:tcPr>
            <w:tcW w:w="0" w:type="auto"/>
            <w:vMerge/>
          </w:tcPr>
          <w:p w14:paraId="3B3F8733" w14:textId="77777777" w:rsidR="00FA1D05" w:rsidRPr="00BE2531" w:rsidRDefault="00FA1D05" w:rsidP="00213BA9">
            <w:pPr>
              <w:pStyle w:val="TAL"/>
            </w:pPr>
          </w:p>
        </w:tc>
        <w:tc>
          <w:tcPr>
            <w:tcW w:w="0" w:type="auto"/>
            <w:vMerge w:val="restart"/>
          </w:tcPr>
          <w:p w14:paraId="0F3274D7" w14:textId="77777777" w:rsidR="00FA1D05" w:rsidRPr="00BE2531" w:rsidRDefault="00FA1D05" w:rsidP="00213BA9">
            <w:pPr>
              <w:pStyle w:val="TAL"/>
            </w:pPr>
            <w:r w:rsidRPr="00BE2531">
              <w:t>High (256kbit/s)</w:t>
            </w:r>
          </w:p>
        </w:tc>
        <w:tc>
          <w:tcPr>
            <w:tcW w:w="0" w:type="auto"/>
          </w:tcPr>
          <w:p w14:paraId="1DB91042" w14:textId="77777777" w:rsidR="00FA1D05" w:rsidRPr="00BE2531" w:rsidRDefault="00FA1D05" w:rsidP="00213BA9">
            <w:pPr>
              <w:pStyle w:val="TAL"/>
              <w:jc w:val="center"/>
            </w:pPr>
            <w:r>
              <w:t>5 sec</w:t>
            </w:r>
          </w:p>
        </w:tc>
        <w:tc>
          <w:tcPr>
            <w:tcW w:w="0" w:type="auto"/>
          </w:tcPr>
          <w:p w14:paraId="5FB177A3" w14:textId="77777777" w:rsidR="00FA1D05" w:rsidRPr="00BE2531" w:rsidRDefault="00FA1D05" w:rsidP="00213BA9">
            <w:pPr>
              <w:pStyle w:val="TAL"/>
            </w:pPr>
          </w:p>
        </w:tc>
        <w:tc>
          <w:tcPr>
            <w:tcW w:w="0" w:type="auto"/>
          </w:tcPr>
          <w:p w14:paraId="364782E1" w14:textId="77777777" w:rsidR="00FA1D05" w:rsidRPr="00BE2531" w:rsidRDefault="00FA1D05" w:rsidP="00213BA9">
            <w:pPr>
              <w:pStyle w:val="TAL"/>
            </w:pPr>
          </w:p>
        </w:tc>
      </w:tr>
      <w:tr w:rsidR="00FA1D05" w:rsidRPr="00BE2531" w14:paraId="5B9B3F01" w14:textId="77777777" w:rsidTr="00213BA9">
        <w:trPr>
          <w:trHeight w:val="138"/>
          <w:jc w:val="center"/>
        </w:trPr>
        <w:tc>
          <w:tcPr>
            <w:tcW w:w="0" w:type="auto"/>
          </w:tcPr>
          <w:p w14:paraId="4A768CAA" w14:textId="77777777" w:rsidR="00FA1D05" w:rsidRPr="00BE2531" w:rsidRDefault="00FA1D05" w:rsidP="00213BA9">
            <w:pPr>
              <w:pStyle w:val="TAL"/>
            </w:pPr>
            <w:r>
              <w:t>US6</w:t>
            </w:r>
          </w:p>
        </w:tc>
        <w:tc>
          <w:tcPr>
            <w:tcW w:w="0" w:type="auto"/>
            <w:vMerge/>
          </w:tcPr>
          <w:p w14:paraId="40FF281B" w14:textId="77777777" w:rsidR="00FA1D05" w:rsidRPr="00BE2531" w:rsidRDefault="00FA1D05" w:rsidP="00213BA9">
            <w:pPr>
              <w:pStyle w:val="TAL"/>
            </w:pPr>
          </w:p>
        </w:tc>
        <w:tc>
          <w:tcPr>
            <w:tcW w:w="0" w:type="auto"/>
            <w:vMerge/>
          </w:tcPr>
          <w:p w14:paraId="17B25F30" w14:textId="77777777" w:rsidR="00FA1D05" w:rsidRPr="00BE2531" w:rsidRDefault="00FA1D05" w:rsidP="00213BA9">
            <w:pPr>
              <w:pStyle w:val="TAL"/>
            </w:pPr>
          </w:p>
        </w:tc>
        <w:tc>
          <w:tcPr>
            <w:tcW w:w="0" w:type="auto"/>
          </w:tcPr>
          <w:p w14:paraId="30FA83F0" w14:textId="77777777" w:rsidR="00FA1D05" w:rsidRPr="00BE2531" w:rsidRDefault="00FA1D05" w:rsidP="00213BA9">
            <w:pPr>
              <w:pStyle w:val="TAL"/>
              <w:jc w:val="center"/>
            </w:pPr>
            <w:r>
              <w:t>20 sec</w:t>
            </w:r>
          </w:p>
        </w:tc>
        <w:tc>
          <w:tcPr>
            <w:tcW w:w="0" w:type="auto"/>
          </w:tcPr>
          <w:p w14:paraId="15A45D51" w14:textId="77777777" w:rsidR="00FA1D05" w:rsidRPr="00BE2531" w:rsidRDefault="00FA1D05" w:rsidP="00213BA9">
            <w:pPr>
              <w:pStyle w:val="TAL"/>
            </w:pPr>
          </w:p>
        </w:tc>
        <w:tc>
          <w:tcPr>
            <w:tcW w:w="0" w:type="auto"/>
          </w:tcPr>
          <w:p w14:paraId="5D9C98B5" w14:textId="77777777" w:rsidR="00FA1D05" w:rsidRPr="00BE2531" w:rsidRDefault="00FA1D05" w:rsidP="00213BA9">
            <w:pPr>
              <w:pStyle w:val="TAL"/>
            </w:pPr>
          </w:p>
        </w:tc>
      </w:tr>
      <w:tr w:rsidR="00FA1D05" w:rsidRPr="00BE2531" w14:paraId="61EF101C" w14:textId="77777777" w:rsidTr="00213BA9">
        <w:trPr>
          <w:trHeight w:val="139"/>
          <w:jc w:val="center"/>
        </w:trPr>
        <w:tc>
          <w:tcPr>
            <w:tcW w:w="0" w:type="auto"/>
          </w:tcPr>
          <w:p w14:paraId="6DCCEEBD" w14:textId="77777777" w:rsidR="00FA1D05" w:rsidRPr="00BE2531" w:rsidRDefault="00FA1D05" w:rsidP="00213BA9">
            <w:pPr>
              <w:pStyle w:val="TAL"/>
            </w:pPr>
            <w:r>
              <w:t>US7</w:t>
            </w:r>
          </w:p>
        </w:tc>
        <w:tc>
          <w:tcPr>
            <w:tcW w:w="0" w:type="auto"/>
            <w:vMerge w:val="restart"/>
          </w:tcPr>
          <w:p w14:paraId="69EFBFA5" w14:textId="77777777" w:rsidR="00FA1D05" w:rsidRPr="00BE2531" w:rsidRDefault="00FA1D05" w:rsidP="00213BA9">
            <w:pPr>
              <w:pStyle w:val="TAL"/>
            </w:pPr>
            <w:r w:rsidRPr="00BE2531">
              <w:t>Medium (5% BLER)</w:t>
            </w:r>
          </w:p>
        </w:tc>
        <w:tc>
          <w:tcPr>
            <w:tcW w:w="0" w:type="auto"/>
            <w:vMerge w:val="restart"/>
          </w:tcPr>
          <w:p w14:paraId="2D9807DE" w14:textId="77777777" w:rsidR="00FA1D05" w:rsidRPr="00BE2531" w:rsidRDefault="00FA1D05" w:rsidP="00213BA9">
            <w:pPr>
              <w:pStyle w:val="TAL"/>
            </w:pPr>
            <w:r w:rsidRPr="00BE2531">
              <w:t>Low (64kbit/s)</w:t>
            </w:r>
          </w:p>
        </w:tc>
        <w:tc>
          <w:tcPr>
            <w:tcW w:w="0" w:type="auto"/>
          </w:tcPr>
          <w:p w14:paraId="3C728AD8" w14:textId="77777777" w:rsidR="00FA1D05" w:rsidRPr="00BE2531" w:rsidRDefault="00FA1D05" w:rsidP="00213BA9">
            <w:pPr>
              <w:pStyle w:val="TAL"/>
              <w:jc w:val="center"/>
            </w:pPr>
            <w:r>
              <w:t>5 sec</w:t>
            </w:r>
          </w:p>
        </w:tc>
        <w:tc>
          <w:tcPr>
            <w:tcW w:w="0" w:type="auto"/>
          </w:tcPr>
          <w:p w14:paraId="114546FB" w14:textId="77777777" w:rsidR="00FA1D05" w:rsidRPr="00BE2531" w:rsidRDefault="00FA1D05" w:rsidP="00213BA9">
            <w:pPr>
              <w:pStyle w:val="TAL"/>
            </w:pPr>
          </w:p>
        </w:tc>
        <w:tc>
          <w:tcPr>
            <w:tcW w:w="0" w:type="auto"/>
          </w:tcPr>
          <w:p w14:paraId="29C0BBBD" w14:textId="77777777" w:rsidR="00FA1D05" w:rsidRPr="00BE2531" w:rsidRDefault="00FA1D05" w:rsidP="00213BA9">
            <w:pPr>
              <w:pStyle w:val="TAL"/>
            </w:pPr>
          </w:p>
        </w:tc>
      </w:tr>
      <w:tr w:rsidR="00FA1D05" w:rsidRPr="00BE2531" w14:paraId="5ABB4298" w14:textId="77777777" w:rsidTr="00213BA9">
        <w:trPr>
          <w:trHeight w:val="138"/>
          <w:jc w:val="center"/>
        </w:trPr>
        <w:tc>
          <w:tcPr>
            <w:tcW w:w="0" w:type="auto"/>
          </w:tcPr>
          <w:p w14:paraId="2B49E2D5" w14:textId="77777777" w:rsidR="00FA1D05" w:rsidRPr="00BE2531" w:rsidRDefault="00FA1D05" w:rsidP="00213BA9">
            <w:pPr>
              <w:pStyle w:val="TAL"/>
            </w:pPr>
            <w:r>
              <w:t>US8</w:t>
            </w:r>
          </w:p>
        </w:tc>
        <w:tc>
          <w:tcPr>
            <w:tcW w:w="0" w:type="auto"/>
            <w:vMerge/>
          </w:tcPr>
          <w:p w14:paraId="4C8FC4FE" w14:textId="77777777" w:rsidR="00FA1D05" w:rsidRPr="00BE2531" w:rsidRDefault="00FA1D05" w:rsidP="00213BA9">
            <w:pPr>
              <w:pStyle w:val="TAL"/>
            </w:pPr>
          </w:p>
        </w:tc>
        <w:tc>
          <w:tcPr>
            <w:tcW w:w="0" w:type="auto"/>
            <w:vMerge/>
          </w:tcPr>
          <w:p w14:paraId="42852648" w14:textId="77777777" w:rsidR="00FA1D05" w:rsidRPr="00BE2531" w:rsidRDefault="00FA1D05" w:rsidP="00213BA9">
            <w:pPr>
              <w:pStyle w:val="TAL"/>
            </w:pPr>
          </w:p>
        </w:tc>
        <w:tc>
          <w:tcPr>
            <w:tcW w:w="0" w:type="auto"/>
          </w:tcPr>
          <w:p w14:paraId="091A621D" w14:textId="77777777" w:rsidR="00FA1D05" w:rsidRPr="00BE2531" w:rsidRDefault="00FA1D05" w:rsidP="00213BA9">
            <w:pPr>
              <w:pStyle w:val="TAL"/>
              <w:jc w:val="center"/>
            </w:pPr>
            <w:r>
              <w:t>20 sec</w:t>
            </w:r>
          </w:p>
        </w:tc>
        <w:tc>
          <w:tcPr>
            <w:tcW w:w="0" w:type="auto"/>
          </w:tcPr>
          <w:p w14:paraId="5432B0BA" w14:textId="77777777" w:rsidR="00FA1D05" w:rsidRPr="00BE2531" w:rsidRDefault="00FA1D05" w:rsidP="00213BA9">
            <w:pPr>
              <w:pStyle w:val="TAL"/>
            </w:pPr>
          </w:p>
        </w:tc>
        <w:tc>
          <w:tcPr>
            <w:tcW w:w="0" w:type="auto"/>
          </w:tcPr>
          <w:p w14:paraId="37B2A045" w14:textId="77777777" w:rsidR="00FA1D05" w:rsidRPr="00BE2531" w:rsidRDefault="00FA1D05" w:rsidP="00213BA9">
            <w:pPr>
              <w:pStyle w:val="TAL"/>
            </w:pPr>
          </w:p>
        </w:tc>
      </w:tr>
      <w:tr w:rsidR="00FA1D05" w:rsidRPr="00BE2531" w14:paraId="37DFB454" w14:textId="77777777" w:rsidTr="00213BA9">
        <w:trPr>
          <w:trHeight w:val="139"/>
          <w:jc w:val="center"/>
        </w:trPr>
        <w:tc>
          <w:tcPr>
            <w:tcW w:w="0" w:type="auto"/>
          </w:tcPr>
          <w:p w14:paraId="5CF69EA7" w14:textId="77777777" w:rsidR="00FA1D05" w:rsidRPr="00BE2531" w:rsidRDefault="00FA1D05" w:rsidP="00213BA9">
            <w:pPr>
              <w:pStyle w:val="TAL"/>
            </w:pPr>
            <w:r>
              <w:t>US9</w:t>
            </w:r>
          </w:p>
        </w:tc>
        <w:tc>
          <w:tcPr>
            <w:tcW w:w="0" w:type="auto"/>
            <w:vMerge/>
          </w:tcPr>
          <w:p w14:paraId="7C3159E9" w14:textId="77777777" w:rsidR="00FA1D05" w:rsidRPr="00BE2531" w:rsidRDefault="00FA1D05" w:rsidP="00213BA9">
            <w:pPr>
              <w:pStyle w:val="TAL"/>
            </w:pPr>
          </w:p>
        </w:tc>
        <w:tc>
          <w:tcPr>
            <w:tcW w:w="0" w:type="auto"/>
            <w:vMerge w:val="restart"/>
          </w:tcPr>
          <w:p w14:paraId="0C533968" w14:textId="77777777" w:rsidR="00FA1D05" w:rsidRPr="00BE2531" w:rsidRDefault="00FA1D05" w:rsidP="00213BA9">
            <w:pPr>
              <w:pStyle w:val="TAL"/>
            </w:pPr>
            <w:r w:rsidRPr="00BE2531">
              <w:t>Medium (128kbit/s)</w:t>
            </w:r>
          </w:p>
        </w:tc>
        <w:tc>
          <w:tcPr>
            <w:tcW w:w="0" w:type="auto"/>
          </w:tcPr>
          <w:p w14:paraId="6FCE04B3" w14:textId="77777777" w:rsidR="00FA1D05" w:rsidRPr="00BE2531" w:rsidRDefault="00FA1D05" w:rsidP="00213BA9">
            <w:pPr>
              <w:pStyle w:val="TAL"/>
              <w:jc w:val="center"/>
            </w:pPr>
            <w:r>
              <w:t>5 sec</w:t>
            </w:r>
          </w:p>
        </w:tc>
        <w:tc>
          <w:tcPr>
            <w:tcW w:w="0" w:type="auto"/>
          </w:tcPr>
          <w:p w14:paraId="4D973087" w14:textId="77777777" w:rsidR="00FA1D05" w:rsidRPr="00BE2531" w:rsidRDefault="00FA1D05" w:rsidP="00213BA9">
            <w:pPr>
              <w:pStyle w:val="TAL"/>
            </w:pPr>
          </w:p>
        </w:tc>
        <w:tc>
          <w:tcPr>
            <w:tcW w:w="0" w:type="auto"/>
          </w:tcPr>
          <w:p w14:paraId="3C2D7B4B" w14:textId="77777777" w:rsidR="00FA1D05" w:rsidRPr="00BE2531" w:rsidRDefault="00FA1D05" w:rsidP="00213BA9">
            <w:pPr>
              <w:pStyle w:val="TAL"/>
            </w:pPr>
          </w:p>
        </w:tc>
      </w:tr>
      <w:tr w:rsidR="00FA1D05" w:rsidRPr="00BE2531" w14:paraId="6D75FFB7" w14:textId="77777777" w:rsidTr="00213BA9">
        <w:trPr>
          <w:trHeight w:val="138"/>
          <w:jc w:val="center"/>
        </w:trPr>
        <w:tc>
          <w:tcPr>
            <w:tcW w:w="0" w:type="auto"/>
          </w:tcPr>
          <w:p w14:paraId="1C15CA51" w14:textId="77777777" w:rsidR="00FA1D05" w:rsidRPr="00BE2531" w:rsidRDefault="00FA1D05" w:rsidP="00213BA9">
            <w:pPr>
              <w:pStyle w:val="TAL"/>
            </w:pPr>
            <w:r>
              <w:t>US10</w:t>
            </w:r>
          </w:p>
        </w:tc>
        <w:tc>
          <w:tcPr>
            <w:tcW w:w="0" w:type="auto"/>
            <w:vMerge/>
          </w:tcPr>
          <w:p w14:paraId="0AFF4A10" w14:textId="77777777" w:rsidR="00FA1D05" w:rsidRPr="00BE2531" w:rsidRDefault="00FA1D05" w:rsidP="00213BA9">
            <w:pPr>
              <w:pStyle w:val="TAL"/>
            </w:pPr>
          </w:p>
        </w:tc>
        <w:tc>
          <w:tcPr>
            <w:tcW w:w="0" w:type="auto"/>
            <w:vMerge/>
          </w:tcPr>
          <w:p w14:paraId="7EC909F8" w14:textId="77777777" w:rsidR="00FA1D05" w:rsidRPr="00BE2531" w:rsidRDefault="00FA1D05" w:rsidP="00213BA9">
            <w:pPr>
              <w:pStyle w:val="TAL"/>
            </w:pPr>
          </w:p>
        </w:tc>
        <w:tc>
          <w:tcPr>
            <w:tcW w:w="0" w:type="auto"/>
          </w:tcPr>
          <w:p w14:paraId="01907E36" w14:textId="77777777" w:rsidR="00FA1D05" w:rsidRPr="00BE2531" w:rsidRDefault="00FA1D05" w:rsidP="00213BA9">
            <w:pPr>
              <w:pStyle w:val="TAL"/>
              <w:jc w:val="center"/>
            </w:pPr>
            <w:r>
              <w:t>20 sec</w:t>
            </w:r>
          </w:p>
        </w:tc>
        <w:tc>
          <w:tcPr>
            <w:tcW w:w="0" w:type="auto"/>
          </w:tcPr>
          <w:p w14:paraId="1F468EB3" w14:textId="77777777" w:rsidR="00FA1D05" w:rsidRPr="00BE2531" w:rsidRDefault="00FA1D05" w:rsidP="00213BA9">
            <w:pPr>
              <w:pStyle w:val="TAL"/>
            </w:pPr>
          </w:p>
        </w:tc>
        <w:tc>
          <w:tcPr>
            <w:tcW w:w="0" w:type="auto"/>
          </w:tcPr>
          <w:p w14:paraId="70DD1B87" w14:textId="77777777" w:rsidR="00FA1D05" w:rsidRPr="00BE2531" w:rsidRDefault="00FA1D05" w:rsidP="00213BA9">
            <w:pPr>
              <w:pStyle w:val="TAL"/>
            </w:pPr>
          </w:p>
        </w:tc>
      </w:tr>
      <w:tr w:rsidR="00FA1D05" w:rsidRPr="00BE2531" w14:paraId="07337105" w14:textId="77777777" w:rsidTr="00213BA9">
        <w:trPr>
          <w:trHeight w:val="139"/>
          <w:jc w:val="center"/>
        </w:trPr>
        <w:tc>
          <w:tcPr>
            <w:tcW w:w="0" w:type="auto"/>
          </w:tcPr>
          <w:p w14:paraId="62E006D7" w14:textId="77777777" w:rsidR="00FA1D05" w:rsidRPr="00BE2531" w:rsidRDefault="00FA1D05" w:rsidP="00213BA9">
            <w:pPr>
              <w:pStyle w:val="TAL"/>
            </w:pPr>
            <w:r>
              <w:t>US11</w:t>
            </w:r>
          </w:p>
        </w:tc>
        <w:tc>
          <w:tcPr>
            <w:tcW w:w="0" w:type="auto"/>
            <w:vMerge/>
          </w:tcPr>
          <w:p w14:paraId="47734D95" w14:textId="77777777" w:rsidR="00FA1D05" w:rsidRPr="00BE2531" w:rsidRDefault="00FA1D05" w:rsidP="00213BA9">
            <w:pPr>
              <w:pStyle w:val="TAL"/>
            </w:pPr>
          </w:p>
        </w:tc>
        <w:tc>
          <w:tcPr>
            <w:tcW w:w="0" w:type="auto"/>
            <w:vMerge w:val="restart"/>
          </w:tcPr>
          <w:p w14:paraId="2D74210D" w14:textId="77777777" w:rsidR="00FA1D05" w:rsidRPr="00BE2531" w:rsidRDefault="00FA1D05" w:rsidP="00213BA9">
            <w:pPr>
              <w:pStyle w:val="TAL"/>
            </w:pPr>
            <w:r w:rsidRPr="00BE2531">
              <w:t>High (256kbit/s)</w:t>
            </w:r>
          </w:p>
        </w:tc>
        <w:tc>
          <w:tcPr>
            <w:tcW w:w="0" w:type="auto"/>
          </w:tcPr>
          <w:p w14:paraId="5B24B3FB" w14:textId="77777777" w:rsidR="00FA1D05" w:rsidRPr="00BE2531" w:rsidRDefault="00FA1D05" w:rsidP="00213BA9">
            <w:pPr>
              <w:pStyle w:val="TAL"/>
              <w:jc w:val="center"/>
            </w:pPr>
            <w:r>
              <w:t>5 sec</w:t>
            </w:r>
          </w:p>
        </w:tc>
        <w:tc>
          <w:tcPr>
            <w:tcW w:w="0" w:type="auto"/>
          </w:tcPr>
          <w:p w14:paraId="2A19903B" w14:textId="77777777" w:rsidR="00FA1D05" w:rsidRPr="00BE2531" w:rsidRDefault="00FA1D05" w:rsidP="00213BA9">
            <w:pPr>
              <w:pStyle w:val="TAL"/>
            </w:pPr>
          </w:p>
        </w:tc>
        <w:tc>
          <w:tcPr>
            <w:tcW w:w="0" w:type="auto"/>
          </w:tcPr>
          <w:p w14:paraId="31BEFE6D" w14:textId="77777777" w:rsidR="00FA1D05" w:rsidRPr="00BE2531" w:rsidRDefault="00FA1D05" w:rsidP="00213BA9">
            <w:pPr>
              <w:pStyle w:val="TAL"/>
            </w:pPr>
          </w:p>
        </w:tc>
      </w:tr>
      <w:tr w:rsidR="00FA1D05" w:rsidRPr="00BE2531" w14:paraId="2DC98522" w14:textId="77777777" w:rsidTr="00213BA9">
        <w:trPr>
          <w:trHeight w:val="138"/>
          <w:jc w:val="center"/>
        </w:trPr>
        <w:tc>
          <w:tcPr>
            <w:tcW w:w="0" w:type="auto"/>
          </w:tcPr>
          <w:p w14:paraId="5B8382FD" w14:textId="77777777" w:rsidR="00FA1D05" w:rsidRPr="00BE2531" w:rsidRDefault="00FA1D05" w:rsidP="00213BA9">
            <w:pPr>
              <w:pStyle w:val="TAL"/>
            </w:pPr>
            <w:r>
              <w:t>US12</w:t>
            </w:r>
          </w:p>
        </w:tc>
        <w:tc>
          <w:tcPr>
            <w:tcW w:w="0" w:type="auto"/>
            <w:vMerge/>
          </w:tcPr>
          <w:p w14:paraId="5F450A43" w14:textId="77777777" w:rsidR="00FA1D05" w:rsidRPr="00BE2531" w:rsidRDefault="00FA1D05" w:rsidP="00213BA9">
            <w:pPr>
              <w:pStyle w:val="TAL"/>
            </w:pPr>
          </w:p>
        </w:tc>
        <w:tc>
          <w:tcPr>
            <w:tcW w:w="0" w:type="auto"/>
            <w:vMerge/>
          </w:tcPr>
          <w:p w14:paraId="76A78AD2" w14:textId="77777777" w:rsidR="00FA1D05" w:rsidRPr="00BE2531" w:rsidRDefault="00FA1D05" w:rsidP="00213BA9">
            <w:pPr>
              <w:pStyle w:val="TAL"/>
            </w:pPr>
          </w:p>
        </w:tc>
        <w:tc>
          <w:tcPr>
            <w:tcW w:w="0" w:type="auto"/>
          </w:tcPr>
          <w:p w14:paraId="14859C5E" w14:textId="77777777" w:rsidR="00FA1D05" w:rsidRPr="00BE2531" w:rsidRDefault="00FA1D05" w:rsidP="00213BA9">
            <w:pPr>
              <w:pStyle w:val="TAL"/>
              <w:jc w:val="center"/>
            </w:pPr>
            <w:r>
              <w:t>20 sec</w:t>
            </w:r>
          </w:p>
        </w:tc>
        <w:tc>
          <w:tcPr>
            <w:tcW w:w="0" w:type="auto"/>
          </w:tcPr>
          <w:p w14:paraId="64CC8236" w14:textId="77777777" w:rsidR="00FA1D05" w:rsidRPr="00BE2531" w:rsidRDefault="00FA1D05" w:rsidP="00213BA9">
            <w:pPr>
              <w:pStyle w:val="TAL"/>
            </w:pPr>
          </w:p>
        </w:tc>
        <w:tc>
          <w:tcPr>
            <w:tcW w:w="0" w:type="auto"/>
          </w:tcPr>
          <w:p w14:paraId="14AC3713" w14:textId="77777777" w:rsidR="00FA1D05" w:rsidRPr="00BE2531" w:rsidRDefault="00FA1D05" w:rsidP="00213BA9">
            <w:pPr>
              <w:pStyle w:val="TAL"/>
            </w:pPr>
          </w:p>
        </w:tc>
      </w:tr>
      <w:tr w:rsidR="00FA1D05" w:rsidRPr="00BE2531" w14:paraId="282F5D90" w14:textId="77777777" w:rsidTr="00213BA9">
        <w:trPr>
          <w:trHeight w:val="139"/>
          <w:jc w:val="center"/>
        </w:trPr>
        <w:tc>
          <w:tcPr>
            <w:tcW w:w="0" w:type="auto"/>
          </w:tcPr>
          <w:p w14:paraId="270529CB" w14:textId="77777777" w:rsidR="00FA1D05" w:rsidRPr="00BE2531" w:rsidRDefault="00FA1D05" w:rsidP="00213BA9">
            <w:pPr>
              <w:pStyle w:val="TAL"/>
            </w:pPr>
            <w:r>
              <w:t>US13</w:t>
            </w:r>
          </w:p>
        </w:tc>
        <w:tc>
          <w:tcPr>
            <w:tcW w:w="0" w:type="auto"/>
            <w:vMerge w:val="restart"/>
          </w:tcPr>
          <w:p w14:paraId="0C210C51" w14:textId="77777777" w:rsidR="00FA1D05" w:rsidRPr="00BE2531" w:rsidRDefault="00FA1D05" w:rsidP="00213BA9">
            <w:pPr>
              <w:pStyle w:val="TAL"/>
            </w:pPr>
            <w:r w:rsidRPr="00BE2531">
              <w:t>High (10% BLER)</w:t>
            </w:r>
          </w:p>
        </w:tc>
        <w:tc>
          <w:tcPr>
            <w:tcW w:w="0" w:type="auto"/>
            <w:vMerge w:val="restart"/>
          </w:tcPr>
          <w:p w14:paraId="6AE24269" w14:textId="77777777" w:rsidR="00FA1D05" w:rsidRPr="00BE2531" w:rsidRDefault="00FA1D05" w:rsidP="00213BA9">
            <w:pPr>
              <w:pStyle w:val="TAL"/>
            </w:pPr>
            <w:r w:rsidRPr="00BE2531">
              <w:t>Low (64kbit/s)</w:t>
            </w:r>
          </w:p>
        </w:tc>
        <w:tc>
          <w:tcPr>
            <w:tcW w:w="0" w:type="auto"/>
          </w:tcPr>
          <w:p w14:paraId="051A9ED3" w14:textId="77777777" w:rsidR="00FA1D05" w:rsidRPr="00BE2531" w:rsidRDefault="00FA1D05" w:rsidP="00213BA9">
            <w:pPr>
              <w:pStyle w:val="TAL"/>
              <w:jc w:val="center"/>
            </w:pPr>
            <w:r>
              <w:t>5 sec</w:t>
            </w:r>
          </w:p>
        </w:tc>
        <w:tc>
          <w:tcPr>
            <w:tcW w:w="0" w:type="auto"/>
          </w:tcPr>
          <w:p w14:paraId="694BAEAF" w14:textId="77777777" w:rsidR="00FA1D05" w:rsidRPr="00BE2531" w:rsidRDefault="00FA1D05" w:rsidP="00213BA9">
            <w:pPr>
              <w:pStyle w:val="TAL"/>
            </w:pPr>
          </w:p>
        </w:tc>
        <w:tc>
          <w:tcPr>
            <w:tcW w:w="0" w:type="auto"/>
          </w:tcPr>
          <w:p w14:paraId="17796BF5" w14:textId="77777777" w:rsidR="00FA1D05" w:rsidRPr="00BE2531" w:rsidRDefault="00FA1D05" w:rsidP="00213BA9">
            <w:pPr>
              <w:pStyle w:val="TAL"/>
            </w:pPr>
          </w:p>
        </w:tc>
      </w:tr>
      <w:tr w:rsidR="00FA1D05" w:rsidRPr="00BE2531" w14:paraId="426730E3" w14:textId="77777777" w:rsidTr="00213BA9">
        <w:trPr>
          <w:trHeight w:val="138"/>
          <w:jc w:val="center"/>
        </w:trPr>
        <w:tc>
          <w:tcPr>
            <w:tcW w:w="0" w:type="auto"/>
          </w:tcPr>
          <w:p w14:paraId="3C2522B2" w14:textId="77777777" w:rsidR="00FA1D05" w:rsidRPr="00BE2531" w:rsidRDefault="00FA1D05" w:rsidP="00213BA9">
            <w:pPr>
              <w:pStyle w:val="TAL"/>
            </w:pPr>
            <w:r>
              <w:t>US14</w:t>
            </w:r>
          </w:p>
        </w:tc>
        <w:tc>
          <w:tcPr>
            <w:tcW w:w="0" w:type="auto"/>
            <w:vMerge/>
          </w:tcPr>
          <w:p w14:paraId="77B0E825" w14:textId="77777777" w:rsidR="00FA1D05" w:rsidRPr="00BE2531" w:rsidRDefault="00FA1D05" w:rsidP="00213BA9">
            <w:pPr>
              <w:pStyle w:val="TAL"/>
            </w:pPr>
          </w:p>
        </w:tc>
        <w:tc>
          <w:tcPr>
            <w:tcW w:w="0" w:type="auto"/>
            <w:vMerge/>
          </w:tcPr>
          <w:p w14:paraId="58C6B958" w14:textId="77777777" w:rsidR="00FA1D05" w:rsidRPr="00BE2531" w:rsidRDefault="00FA1D05" w:rsidP="00213BA9">
            <w:pPr>
              <w:pStyle w:val="TAL"/>
            </w:pPr>
          </w:p>
        </w:tc>
        <w:tc>
          <w:tcPr>
            <w:tcW w:w="0" w:type="auto"/>
          </w:tcPr>
          <w:p w14:paraId="5AC14001" w14:textId="77777777" w:rsidR="00FA1D05" w:rsidRPr="00BE2531" w:rsidRDefault="00FA1D05" w:rsidP="00213BA9">
            <w:pPr>
              <w:pStyle w:val="TAL"/>
              <w:jc w:val="center"/>
            </w:pPr>
            <w:r>
              <w:t>20 sec</w:t>
            </w:r>
          </w:p>
        </w:tc>
        <w:tc>
          <w:tcPr>
            <w:tcW w:w="0" w:type="auto"/>
          </w:tcPr>
          <w:p w14:paraId="42C15ACD" w14:textId="77777777" w:rsidR="00FA1D05" w:rsidRPr="00BE2531" w:rsidRDefault="00FA1D05" w:rsidP="00213BA9">
            <w:pPr>
              <w:pStyle w:val="TAL"/>
            </w:pPr>
          </w:p>
        </w:tc>
        <w:tc>
          <w:tcPr>
            <w:tcW w:w="0" w:type="auto"/>
          </w:tcPr>
          <w:p w14:paraId="0EC54EA8" w14:textId="77777777" w:rsidR="00FA1D05" w:rsidRPr="00BE2531" w:rsidRDefault="00FA1D05" w:rsidP="00213BA9">
            <w:pPr>
              <w:pStyle w:val="TAL"/>
            </w:pPr>
          </w:p>
        </w:tc>
      </w:tr>
      <w:tr w:rsidR="00FA1D05" w:rsidRPr="00BE2531" w14:paraId="3BA21AFD" w14:textId="77777777" w:rsidTr="00213BA9">
        <w:trPr>
          <w:trHeight w:val="139"/>
          <w:jc w:val="center"/>
        </w:trPr>
        <w:tc>
          <w:tcPr>
            <w:tcW w:w="0" w:type="auto"/>
          </w:tcPr>
          <w:p w14:paraId="0BCB549A" w14:textId="77777777" w:rsidR="00FA1D05" w:rsidRPr="00BE2531" w:rsidRDefault="00FA1D05" w:rsidP="00213BA9">
            <w:pPr>
              <w:pStyle w:val="TAL"/>
            </w:pPr>
            <w:r>
              <w:t>US15</w:t>
            </w:r>
          </w:p>
        </w:tc>
        <w:tc>
          <w:tcPr>
            <w:tcW w:w="0" w:type="auto"/>
            <w:vMerge/>
          </w:tcPr>
          <w:p w14:paraId="12794D26" w14:textId="77777777" w:rsidR="00FA1D05" w:rsidRPr="00BE2531" w:rsidRDefault="00FA1D05" w:rsidP="00213BA9">
            <w:pPr>
              <w:pStyle w:val="TAL"/>
            </w:pPr>
          </w:p>
        </w:tc>
        <w:tc>
          <w:tcPr>
            <w:tcW w:w="0" w:type="auto"/>
            <w:vMerge w:val="restart"/>
          </w:tcPr>
          <w:p w14:paraId="52915CEE" w14:textId="77777777" w:rsidR="00FA1D05" w:rsidRPr="00BE2531" w:rsidRDefault="00FA1D05" w:rsidP="00213BA9">
            <w:pPr>
              <w:pStyle w:val="TAL"/>
            </w:pPr>
            <w:r w:rsidRPr="00BE2531">
              <w:t>Medium (128kbit/s)</w:t>
            </w:r>
          </w:p>
        </w:tc>
        <w:tc>
          <w:tcPr>
            <w:tcW w:w="0" w:type="auto"/>
          </w:tcPr>
          <w:p w14:paraId="2DA70428" w14:textId="77777777" w:rsidR="00FA1D05" w:rsidRPr="00BE2531" w:rsidRDefault="00FA1D05" w:rsidP="00213BA9">
            <w:pPr>
              <w:pStyle w:val="TAL"/>
              <w:jc w:val="center"/>
            </w:pPr>
            <w:r>
              <w:t>5 sec</w:t>
            </w:r>
          </w:p>
        </w:tc>
        <w:tc>
          <w:tcPr>
            <w:tcW w:w="0" w:type="auto"/>
          </w:tcPr>
          <w:p w14:paraId="7B57495F" w14:textId="77777777" w:rsidR="00FA1D05" w:rsidRPr="00BE2531" w:rsidRDefault="00FA1D05" w:rsidP="00213BA9">
            <w:pPr>
              <w:pStyle w:val="TAL"/>
            </w:pPr>
          </w:p>
        </w:tc>
        <w:tc>
          <w:tcPr>
            <w:tcW w:w="0" w:type="auto"/>
          </w:tcPr>
          <w:p w14:paraId="5EA6AF5B" w14:textId="77777777" w:rsidR="00FA1D05" w:rsidRPr="00BE2531" w:rsidRDefault="00FA1D05" w:rsidP="00213BA9">
            <w:pPr>
              <w:pStyle w:val="TAL"/>
            </w:pPr>
          </w:p>
        </w:tc>
      </w:tr>
      <w:tr w:rsidR="00FA1D05" w:rsidRPr="00BE2531" w14:paraId="6F336DE4" w14:textId="77777777" w:rsidTr="00213BA9">
        <w:trPr>
          <w:trHeight w:val="138"/>
          <w:jc w:val="center"/>
        </w:trPr>
        <w:tc>
          <w:tcPr>
            <w:tcW w:w="0" w:type="auto"/>
          </w:tcPr>
          <w:p w14:paraId="54F22916" w14:textId="77777777" w:rsidR="00FA1D05" w:rsidRPr="00BE2531" w:rsidRDefault="00FA1D05" w:rsidP="00213BA9">
            <w:pPr>
              <w:pStyle w:val="TAL"/>
            </w:pPr>
            <w:r>
              <w:t>US16</w:t>
            </w:r>
          </w:p>
        </w:tc>
        <w:tc>
          <w:tcPr>
            <w:tcW w:w="0" w:type="auto"/>
            <w:vMerge/>
          </w:tcPr>
          <w:p w14:paraId="691F0E47" w14:textId="77777777" w:rsidR="00FA1D05" w:rsidRPr="00BE2531" w:rsidRDefault="00FA1D05" w:rsidP="00213BA9">
            <w:pPr>
              <w:pStyle w:val="TAL"/>
            </w:pPr>
          </w:p>
        </w:tc>
        <w:tc>
          <w:tcPr>
            <w:tcW w:w="0" w:type="auto"/>
            <w:vMerge/>
          </w:tcPr>
          <w:p w14:paraId="6773991A" w14:textId="77777777" w:rsidR="00FA1D05" w:rsidRPr="00BE2531" w:rsidRDefault="00FA1D05" w:rsidP="00213BA9">
            <w:pPr>
              <w:pStyle w:val="TAL"/>
            </w:pPr>
          </w:p>
        </w:tc>
        <w:tc>
          <w:tcPr>
            <w:tcW w:w="0" w:type="auto"/>
          </w:tcPr>
          <w:p w14:paraId="58C55615" w14:textId="77777777" w:rsidR="00FA1D05" w:rsidRPr="00BE2531" w:rsidRDefault="00FA1D05" w:rsidP="00213BA9">
            <w:pPr>
              <w:pStyle w:val="TAL"/>
              <w:jc w:val="center"/>
            </w:pPr>
            <w:r>
              <w:t>20 sec</w:t>
            </w:r>
          </w:p>
        </w:tc>
        <w:tc>
          <w:tcPr>
            <w:tcW w:w="0" w:type="auto"/>
          </w:tcPr>
          <w:p w14:paraId="25844317" w14:textId="77777777" w:rsidR="00FA1D05" w:rsidRPr="00BE2531" w:rsidRDefault="00FA1D05" w:rsidP="00213BA9">
            <w:pPr>
              <w:pStyle w:val="TAL"/>
            </w:pPr>
          </w:p>
        </w:tc>
        <w:tc>
          <w:tcPr>
            <w:tcW w:w="0" w:type="auto"/>
          </w:tcPr>
          <w:p w14:paraId="5E0E8C91" w14:textId="77777777" w:rsidR="00FA1D05" w:rsidRPr="00BE2531" w:rsidRDefault="00FA1D05" w:rsidP="00213BA9">
            <w:pPr>
              <w:pStyle w:val="TAL"/>
            </w:pPr>
          </w:p>
        </w:tc>
      </w:tr>
      <w:tr w:rsidR="00FA1D05" w:rsidRPr="00BE2531" w14:paraId="4422C2D5" w14:textId="77777777" w:rsidTr="00213BA9">
        <w:trPr>
          <w:trHeight w:val="139"/>
          <w:jc w:val="center"/>
        </w:trPr>
        <w:tc>
          <w:tcPr>
            <w:tcW w:w="0" w:type="auto"/>
          </w:tcPr>
          <w:p w14:paraId="230BAE27" w14:textId="77777777" w:rsidR="00FA1D05" w:rsidRPr="00BE2531" w:rsidRDefault="00FA1D05" w:rsidP="00213BA9">
            <w:pPr>
              <w:pStyle w:val="TAL"/>
            </w:pPr>
            <w:r>
              <w:t>US17</w:t>
            </w:r>
          </w:p>
        </w:tc>
        <w:tc>
          <w:tcPr>
            <w:tcW w:w="0" w:type="auto"/>
            <w:vMerge/>
          </w:tcPr>
          <w:p w14:paraId="1224DE6B" w14:textId="77777777" w:rsidR="00FA1D05" w:rsidRPr="00BE2531" w:rsidRDefault="00FA1D05" w:rsidP="00213BA9">
            <w:pPr>
              <w:pStyle w:val="TAL"/>
            </w:pPr>
          </w:p>
        </w:tc>
        <w:tc>
          <w:tcPr>
            <w:tcW w:w="0" w:type="auto"/>
            <w:vMerge w:val="restart"/>
          </w:tcPr>
          <w:p w14:paraId="2B7576F4" w14:textId="77777777" w:rsidR="00FA1D05" w:rsidRPr="00BE2531" w:rsidRDefault="00FA1D05" w:rsidP="00213BA9">
            <w:pPr>
              <w:pStyle w:val="TAL"/>
            </w:pPr>
            <w:r w:rsidRPr="00BE2531">
              <w:t>High (256kbit/s)</w:t>
            </w:r>
          </w:p>
        </w:tc>
        <w:tc>
          <w:tcPr>
            <w:tcW w:w="0" w:type="auto"/>
          </w:tcPr>
          <w:p w14:paraId="54613E70" w14:textId="77777777" w:rsidR="00FA1D05" w:rsidRPr="00BE2531" w:rsidRDefault="00FA1D05" w:rsidP="00213BA9">
            <w:pPr>
              <w:pStyle w:val="TAL"/>
              <w:jc w:val="center"/>
            </w:pPr>
            <w:r>
              <w:t>5 sec</w:t>
            </w:r>
          </w:p>
        </w:tc>
        <w:tc>
          <w:tcPr>
            <w:tcW w:w="0" w:type="auto"/>
          </w:tcPr>
          <w:p w14:paraId="31A539B0" w14:textId="77777777" w:rsidR="00FA1D05" w:rsidRPr="00BE2531" w:rsidRDefault="00FA1D05" w:rsidP="00213BA9">
            <w:pPr>
              <w:pStyle w:val="TAL"/>
            </w:pPr>
          </w:p>
        </w:tc>
        <w:tc>
          <w:tcPr>
            <w:tcW w:w="0" w:type="auto"/>
          </w:tcPr>
          <w:p w14:paraId="2AA2D71A" w14:textId="77777777" w:rsidR="00FA1D05" w:rsidRPr="00BE2531" w:rsidRDefault="00FA1D05" w:rsidP="00213BA9">
            <w:pPr>
              <w:pStyle w:val="TAL"/>
            </w:pPr>
          </w:p>
        </w:tc>
      </w:tr>
      <w:tr w:rsidR="00FA1D05" w:rsidRPr="00BE2531" w14:paraId="41810F69" w14:textId="77777777" w:rsidTr="00213BA9">
        <w:trPr>
          <w:trHeight w:val="138"/>
          <w:jc w:val="center"/>
        </w:trPr>
        <w:tc>
          <w:tcPr>
            <w:tcW w:w="0" w:type="auto"/>
          </w:tcPr>
          <w:p w14:paraId="04993CAD" w14:textId="77777777" w:rsidR="00FA1D05" w:rsidRPr="00BE2531" w:rsidRDefault="00FA1D05" w:rsidP="00213BA9">
            <w:pPr>
              <w:pStyle w:val="TAL"/>
            </w:pPr>
            <w:r>
              <w:t>US18</w:t>
            </w:r>
          </w:p>
        </w:tc>
        <w:tc>
          <w:tcPr>
            <w:tcW w:w="0" w:type="auto"/>
            <w:vMerge/>
          </w:tcPr>
          <w:p w14:paraId="05B95D6B" w14:textId="77777777" w:rsidR="00FA1D05" w:rsidRPr="00BE2531" w:rsidRDefault="00FA1D05" w:rsidP="00213BA9">
            <w:pPr>
              <w:pStyle w:val="TAL"/>
            </w:pPr>
          </w:p>
        </w:tc>
        <w:tc>
          <w:tcPr>
            <w:tcW w:w="0" w:type="auto"/>
            <w:vMerge/>
          </w:tcPr>
          <w:p w14:paraId="33417790" w14:textId="77777777" w:rsidR="00FA1D05" w:rsidRPr="00BE2531" w:rsidRDefault="00FA1D05" w:rsidP="00213BA9">
            <w:pPr>
              <w:pStyle w:val="TAL"/>
            </w:pPr>
          </w:p>
        </w:tc>
        <w:tc>
          <w:tcPr>
            <w:tcW w:w="0" w:type="auto"/>
          </w:tcPr>
          <w:p w14:paraId="719490CC" w14:textId="77777777" w:rsidR="00FA1D05" w:rsidRPr="00BE2531" w:rsidRDefault="00FA1D05" w:rsidP="00213BA9">
            <w:pPr>
              <w:pStyle w:val="TAL"/>
              <w:jc w:val="center"/>
            </w:pPr>
            <w:r>
              <w:t>20 sec</w:t>
            </w:r>
          </w:p>
        </w:tc>
        <w:tc>
          <w:tcPr>
            <w:tcW w:w="0" w:type="auto"/>
          </w:tcPr>
          <w:p w14:paraId="6B83D8DE" w14:textId="77777777" w:rsidR="00FA1D05" w:rsidRPr="00BE2531" w:rsidRDefault="00FA1D05" w:rsidP="00213BA9">
            <w:pPr>
              <w:pStyle w:val="TAL"/>
            </w:pPr>
          </w:p>
        </w:tc>
        <w:tc>
          <w:tcPr>
            <w:tcW w:w="0" w:type="auto"/>
          </w:tcPr>
          <w:p w14:paraId="3C23B91B" w14:textId="77777777" w:rsidR="00FA1D05" w:rsidRPr="00BE2531" w:rsidRDefault="00FA1D05" w:rsidP="00213BA9">
            <w:pPr>
              <w:pStyle w:val="TAL"/>
            </w:pPr>
          </w:p>
        </w:tc>
      </w:tr>
    </w:tbl>
    <w:p w14:paraId="0F38F761" w14:textId="77777777" w:rsidR="00FA1D05" w:rsidRPr="00B659E8" w:rsidRDefault="00FA1D05" w:rsidP="00FA1D05"/>
    <w:p w14:paraId="1776FB9D" w14:textId="77777777" w:rsidR="00FA1D05" w:rsidRDefault="00FA1D05" w:rsidP="00FA1D05">
      <w:pPr>
        <w:pStyle w:val="berschrift3"/>
      </w:pPr>
      <w:r>
        <w:t>DASH-based Streaming Delivery over LTE</w:t>
      </w:r>
    </w:p>
    <w:p w14:paraId="4A9F726D" w14:textId="2C540008" w:rsidR="00FA1D05" w:rsidRDefault="00FA1D05" w:rsidP="00FA1D05">
      <w:pPr>
        <w:jc w:val="both"/>
        <w:rPr>
          <w:lang w:val="en-US"/>
        </w:rPr>
      </w:pPr>
      <w:r>
        <w:t xml:space="preserve">For DASH-based streaming delivery, as a similarly suitable measure it is considered to evaluate the </w:t>
      </w:r>
      <w:r>
        <w:rPr>
          <w:lang w:val="en-US"/>
        </w:rPr>
        <w:t>media rate</w:t>
      </w:r>
      <w:r w:rsidR="007813BC">
        <w:rPr>
          <w:lang w:val="en-US"/>
        </w:rPr>
        <w:t xml:space="preserve"> </w:t>
      </w:r>
      <w:r>
        <w:rPr>
          <w:lang w:val="en-US"/>
        </w:rPr>
        <w:t xml:space="preserve">to support a </w:t>
      </w:r>
      <w:r w:rsidRPr="003C6266">
        <w:rPr>
          <w:lang w:val="en-US"/>
        </w:rPr>
        <w:t>Mean Time Between FEC Block Loss of 1 hour</w:t>
      </w:r>
      <w:r>
        <w:rPr>
          <w:lang w:val="en-US"/>
        </w:rPr>
        <w:t xml:space="preserve">. </w:t>
      </w:r>
    </w:p>
    <w:p w14:paraId="7B5C38DC" w14:textId="77777777" w:rsidR="005037FC" w:rsidRDefault="00FA1D05" w:rsidP="00FA1D05">
      <w:pPr>
        <w:jc w:val="both"/>
        <w:rPr>
          <w:lang w:val="en-US"/>
        </w:rPr>
      </w:pPr>
      <w:r>
        <w:rPr>
          <w:lang w:val="en-US"/>
        </w:rPr>
        <w:t xml:space="preserve">Test cases are considered for </w:t>
      </w:r>
    </w:p>
    <w:p w14:paraId="0D2B6037" w14:textId="77777777" w:rsidR="005037FC" w:rsidRDefault="00FA1D05" w:rsidP="005037FC">
      <w:pPr>
        <w:pStyle w:val="Listenabsatz"/>
        <w:numPr>
          <w:ilvl w:val="0"/>
          <w:numId w:val="44"/>
        </w:numPr>
        <w:jc w:val="both"/>
        <w:rPr>
          <w:lang w:val="en-US"/>
        </w:rPr>
      </w:pPr>
      <w:r w:rsidRPr="005037FC">
        <w:rPr>
          <w:lang w:val="en-US"/>
        </w:rPr>
        <w:t xml:space="preserve">Low Latency (LL) with 1 sec segment duration as well as </w:t>
      </w:r>
    </w:p>
    <w:p w14:paraId="69269020" w14:textId="77777777" w:rsidR="005037FC" w:rsidRDefault="00FA1D05" w:rsidP="005037FC">
      <w:pPr>
        <w:pStyle w:val="Listenabsatz"/>
        <w:numPr>
          <w:ilvl w:val="0"/>
          <w:numId w:val="44"/>
        </w:numPr>
        <w:jc w:val="both"/>
        <w:rPr>
          <w:lang w:val="en-US"/>
        </w:rPr>
      </w:pPr>
      <w:r w:rsidRPr="005037FC">
        <w:rPr>
          <w:lang w:val="en-US"/>
        </w:rPr>
        <w:t xml:space="preserve">Medium Latency (ML) of 4 sec segment duration. </w:t>
      </w:r>
    </w:p>
    <w:p w14:paraId="08E14DC8" w14:textId="77777777" w:rsidR="005037FC" w:rsidRDefault="00FA1D05" w:rsidP="005037FC">
      <w:pPr>
        <w:pStyle w:val="Listenabsatz"/>
        <w:numPr>
          <w:ilvl w:val="0"/>
          <w:numId w:val="44"/>
        </w:numPr>
        <w:jc w:val="both"/>
        <w:rPr>
          <w:lang w:val="en-US"/>
        </w:rPr>
      </w:pPr>
      <w:r w:rsidRPr="005037FC">
        <w:rPr>
          <w:lang w:val="en-US"/>
        </w:rPr>
        <w:t xml:space="preserve">Low-Bitrate (LB) at around 260 kbit/s and </w:t>
      </w:r>
    </w:p>
    <w:p w14:paraId="61F5A8DF" w14:textId="4671B039" w:rsidR="00FA1D05" w:rsidRPr="005037FC" w:rsidRDefault="00FA1D05" w:rsidP="005037FC">
      <w:pPr>
        <w:pStyle w:val="Listenabsatz"/>
        <w:numPr>
          <w:ilvl w:val="0"/>
          <w:numId w:val="44"/>
        </w:numPr>
        <w:jc w:val="both"/>
        <w:rPr>
          <w:lang w:val="en-US"/>
        </w:rPr>
      </w:pPr>
      <w:r w:rsidRPr="005037FC">
        <w:rPr>
          <w:lang w:val="en-US"/>
        </w:rPr>
        <w:t>High-Bitrate (HB) at around 1MBit/s are considered.</w:t>
      </w:r>
    </w:p>
    <w:p w14:paraId="285C54B8" w14:textId="77777777" w:rsidR="00FA1D05" w:rsidRDefault="00FA1D05" w:rsidP="00FA1D05">
      <w:r>
        <w:fldChar w:fldCharType="begin"/>
      </w:r>
      <w:r>
        <w:instrText xml:space="preserve"> REF _Ref181097183 \h </w:instrText>
      </w:r>
      <w:r>
        <w:fldChar w:fldCharType="separate"/>
      </w:r>
      <w:r w:rsidR="00CF6385">
        <w:t xml:space="preserve">Table </w:t>
      </w:r>
      <w:r w:rsidR="00CF6385">
        <w:rPr>
          <w:noProof/>
        </w:rPr>
        <w:t>9</w:t>
      </w:r>
      <w:r>
        <w:fldChar w:fldCharType="end"/>
      </w:r>
      <w:r>
        <w:t xml:space="preserve"> provides a reporting format for LTE streaming test cases.</w:t>
      </w:r>
    </w:p>
    <w:p w14:paraId="792AEB49" w14:textId="3AE0BCBB" w:rsidR="00FA1D05" w:rsidRDefault="00FA1D05" w:rsidP="00FA1D05">
      <w:pPr>
        <w:pStyle w:val="Beschriftung"/>
        <w:keepNext/>
        <w:jc w:val="center"/>
      </w:pPr>
      <w:bookmarkStart w:id="15" w:name="_Ref181193942"/>
      <w:r>
        <w:t xml:space="preserve">Table </w:t>
      </w:r>
      <w:r>
        <w:fldChar w:fldCharType="begin"/>
      </w:r>
      <w:r>
        <w:instrText xml:space="preserve"> SEQ Table \* ARABIC </w:instrText>
      </w:r>
      <w:r>
        <w:fldChar w:fldCharType="separate"/>
      </w:r>
      <w:r w:rsidR="00CF6385">
        <w:rPr>
          <w:noProof/>
        </w:rPr>
        <w:t>10</w:t>
      </w:r>
      <w:r>
        <w:rPr>
          <w:noProof/>
        </w:rPr>
        <w:fldChar w:fldCharType="end"/>
      </w:r>
      <w:bookmarkEnd w:id="15"/>
      <w:r w:rsidR="004832CA">
        <w:rPr>
          <w:noProof/>
        </w:rPr>
        <w:t xml:space="preserve"> </w:t>
      </w:r>
      <w:r>
        <w:t>Media Bitrate</w:t>
      </w:r>
      <w:r w:rsidR="007813BC">
        <w:t xml:space="preserve"> </w:t>
      </w:r>
      <w:r>
        <w:t>in kbit/s</w:t>
      </w:r>
      <w:r>
        <w:br/>
      </w:r>
      <w:r w:rsidRPr="00BE2531">
        <w:t>for Mean Time Between FEC Block Loss of 1 hour</w:t>
      </w:r>
      <w:r>
        <w:t xml:space="preserve"> for LTE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gridCol w:w="1457"/>
      </w:tblGrid>
      <w:tr w:rsidR="00FA1D05" w:rsidRPr="00BE2531" w14:paraId="6440A77A" w14:textId="77777777" w:rsidTr="00213BA9">
        <w:trPr>
          <w:jc w:val="center"/>
        </w:trPr>
        <w:tc>
          <w:tcPr>
            <w:tcW w:w="0" w:type="auto"/>
          </w:tcPr>
          <w:p w14:paraId="7E91448E" w14:textId="77777777" w:rsidR="00FA1D05" w:rsidRPr="00BE2531" w:rsidRDefault="00FA1D05" w:rsidP="00213BA9">
            <w:pPr>
              <w:pStyle w:val="TAH"/>
            </w:pPr>
            <w:r>
              <w:t>Test Case</w:t>
            </w:r>
          </w:p>
        </w:tc>
        <w:tc>
          <w:tcPr>
            <w:tcW w:w="0" w:type="auto"/>
          </w:tcPr>
          <w:p w14:paraId="4A8CB743" w14:textId="77777777" w:rsidR="00FA1D05" w:rsidRDefault="00FA1D05" w:rsidP="005037FC">
            <w:pPr>
              <w:pStyle w:val="TAH"/>
            </w:pPr>
            <w:r w:rsidRPr="00BE2531">
              <w:t xml:space="preserve">Error </w:t>
            </w:r>
            <w:r w:rsidR="005037FC">
              <w:t>conditions</w:t>
            </w:r>
          </w:p>
          <w:p w14:paraId="25FFF14D" w14:textId="4D1B1626" w:rsidR="005037FC" w:rsidRPr="00BE2531" w:rsidRDefault="005037FC" w:rsidP="005037FC">
            <w:pPr>
              <w:pStyle w:val="TAH"/>
            </w:pPr>
            <w:r>
              <w:t>(tbd)</w:t>
            </w:r>
          </w:p>
        </w:tc>
        <w:tc>
          <w:tcPr>
            <w:tcW w:w="0" w:type="auto"/>
          </w:tcPr>
          <w:p w14:paraId="66D8D83C" w14:textId="77777777" w:rsidR="00FA1D05" w:rsidRPr="00BE2531" w:rsidRDefault="00FA1D05" w:rsidP="00213BA9">
            <w:pPr>
              <w:pStyle w:val="TAH"/>
            </w:pPr>
            <w:r>
              <w:t>Scenario</w:t>
            </w:r>
          </w:p>
        </w:tc>
        <w:tc>
          <w:tcPr>
            <w:tcW w:w="0" w:type="auto"/>
          </w:tcPr>
          <w:p w14:paraId="27EC57A8" w14:textId="77777777" w:rsidR="00FA1D05" w:rsidRDefault="00FA1D05" w:rsidP="00213BA9">
            <w:pPr>
              <w:pStyle w:val="TAH"/>
            </w:pPr>
            <w:r>
              <w:t>Supported</w:t>
            </w:r>
            <w:r>
              <w:br/>
              <w:t>Media Bitrate</w:t>
            </w:r>
          </w:p>
        </w:tc>
        <w:tc>
          <w:tcPr>
            <w:tcW w:w="0" w:type="auto"/>
          </w:tcPr>
          <w:p w14:paraId="30EB840D" w14:textId="77777777" w:rsidR="00FA1D05" w:rsidRPr="00531AA4" w:rsidRDefault="00FA1D05" w:rsidP="00213BA9">
            <w:pPr>
              <w:pStyle w:val="TAH"/>
              <w:rPr>
                <w:szCs w:val="22"/>
                <w:lang w:val="en-US"/>
              </w:rPr>
            </w:pPr>
            <w:r w:rsidRPr="00531AA4">
              <w:rPr>
                <w:lang w:val="en-US"/>
              </w:rPr>
              <w:t>Report</w:t>
            </w:r>
            <w:r w:rsidRPr="005D08D3">
              <w:rPr>
                <w:lang w:val="en-US"/>
              </w:rPr>
              <w:br/>
            </w:r>
            <w:r w:rsidRPr="00531AA4">
              <w:rPr>
                <w:lang w:val="en-US"/>
              </w:rPr>
              <w:t>[T;K;N] values</w:t>
            </w:r>
          </w:p>
          <w:p w14:paraId="5635AD27" w14:textId="77777777" w:rsidR="00FA1D05" w:rsidRDefault="00FA1D05" w:rsidP="00213BA9">
            <w:pPr>
              <w:pStyle w:val="TAH"/>
            </w:pPr>
            <w:r w:rsidRPr="00531AA4">
              <w:rPr>
                <w:lang w:val="en-US"/>
              </w:rPr>
              <w:t>(See TS 26.346)</w:t>
            </w:r>
          </w:p>
        </w:tc>
      </w:tr>
      <w:tr w:rsidR="00FA1D05" w:rsidRPr="00BE2531" w14:paraId="69E97622" w14:textId="77777777" w:rsidTr="00213BA9">
        <w:trPr>
          <w:cantSplit/>
          <w:jc w:val="center"/>
        </w:trPr>
        <w:tc>
          <w:tcPr>
            <w:tcW w:w="0" w:type="auto"/>
          </w:tcPr>
          <w:p w14:paraId="1F65EC42" w14:textId="135F610E" w:rsidR="00FA1D05" w:rsidRPr="00BE2531" w:rsidRDefault="00FA1D05" w:rsidP="00213BA9">
            <w:pPr>
              <w:pStyle w:val="TAL"/>
            </w:pPr>
            <w:r>
              <w:t>LS1</w:t>
            </w:r>
          </w:p>
        </w:tc>
        <w:tc>
          <w:tcPr>
            <w:tcW w:w="0" w:type="auto"/>
            <w:vMerge w:val="restart"/>
          </w:tcPr>
          <w:p w14:paraId="242559E6" w14:textId="77777777" w:rsidR="00FA1D05" w:rsidRPr="005037FC" w:rsidRDefault="00FA1D05" w:rsidP="00213BA9">
            <w:pPr>
              <w:pStyle w:val="TAL"/>
              <w:rPr>
                <w:highlight w:val="yellow"/>
              </w:rPr>
            </w:pPr>
            <w:r w:rsidRPr="005037FC">
              <w:rPr>
                <w:highlight w:val="yellow"/>
              </w:rPr>
              <w:t>Very Low (1 % BLER)</w:t>
            </w:r>
          </w:p>
        </w:tc>
        <w:tc>
          <w:tcPr>
            <w:tcW w:w="0" w:type="auto"/>
          </w:tcPr>
          <w:p w14:paraId="47F68FB1" w14:textId="77777777" w:rsidR="00FA1D05" w:rsidRPr="00BE2531" w:rsidRDefault="00FA1D05" w:rsidP="00213BA9">
            <w:pPr>
              <w:pStyle w:val="TAL"/>
            </w:pPr>
            <w:r>
              <w:t>LL-LB</w:t>
            </w:r>
          </w:p>
        </w:tc>
        <w:tc>
          <w:tcPr>
            <w:tcW w:w="0" w:type="auto"/>
          </w:tcPr>
          <w:p w14:paraId="58F3498C" w14:textId="77777777" w:rsidR="00FA1D05" w:rsidRPr="00BE2531" w:rsidRDefault="00FA1D05" w:rsidP="00213BA9">
            <w:pPr>
              <w:pStyle w:val="TAC"/>
            </w:pPr>
          </w:p>
        </w:tc>
        <w:tc>
          <w:tcPr>
            <w:tcW w:w="0" w:type="auto"/>
          </w:tcPr>
          <w:p w14:paraId="08596E4F" w14:textId="77777777" w:rsidR="00FA1D05" w:rsidRPr="00BE2531" w:rsidRDefault="00FA1D05" w:rsidP="00213BA9">
            <w:pPr>
              <w:pStyle w:val="TAC"/>
            </w:pPr>
          </w:p>
        </w:tc>
      </w:tr>
      <w:tr w:rsidR="00FA1D05" w:rsidRPr="00BE2531" w14:paraId="424987F1" w14:textId="77777777" w:rsidTr="00213BA9">
        <w:trPr>
          <w:cantSplit/>
          <w:jc w:val="center"/>
        </w:trPr>
        <w:tc>
          <w:tcPr>
            <w:tcW w:w="0" w:type="auto"/>
          </w:tcPr>
          <w:p w14:paraId="3C65E15A" w14:textId="77777777" w:rsidR="00FA1D05" w:rsidRPr="00BE2531" w:rsidRDefault="00FA1D05" w:rsidP="00213BA9">
            <w:pPr>
              <w:pStyle w:val="TAL"/>
            </w:pPr>
            <w:r>
              <w:t>LS2</w:t>
            </w:r>
          </w:p>
        </w:tc>
        <w:tc>
          <w:tcPr>
            <w:tcW w:w="0" w:type="auto"/>
            <w:vMerge/>
          </w:tcPr>
          <w:p w14:paraId="2B82FBDC" w14:textId="77777777" w:rsidR="00FA1D05" w:rsidRPr="005037FC" w:rsidRDefault="00FA1D05" w:rsidP="00213BA9">
            <w:pPr>
              <w:pStyle w:val="TAL"/>
              <w:rPr>
                <w:highlight w:val="yellow"/>
              </w:rPr>
            </w:pPr>
          </w:p>
        </w:tc>
        <w:tc>
          <w:tcPr>
            <w:tcW w:w="0" w:type="auto"/>
          </w:tcPr>
          <w:p w14:paraId="5B04E94F" w14:textId="77777777" w:rsidR="00FA1D05" w:rsidRPr="00BE2531" w:rsidRDefault="00FA1D05" w:rsidP="00213BA9">
            <w:pPr>
              <w:pStyle w:val="TAL"/>
            </w:pPr>
            <w:r>
              <w:t>LL-HB</w:t>
            </w:r>
          </w:p>
        </w:tc>
        <w:tc>
          <w:tcPr>
            <w:tcW w:w="0" w:type="auto"/>
          </w:tcPr>
          <w:p w14:paraId="667752FD" w14:textId="77777777" w:rsidR="00FA1D05" w:rsidRPr="00BE2531" w:rsidRDefault="00FA1D05" w:rsidP="00213BA9">
            <w:pPr>
              <w:pStyle w:val="TAC"/>
            </w:pPr>
          </w:p>
        </w:tc>
        <w:tc>
          <w:tcPr>
            <w:tcW w:w="0" w:type="auto"/>
          </w:tcPr>
          <w:p w14:paraId="0AB7A535" w14:textId="77777777" w:rsidR="00FA1D05" w:rsidRPr="00BE2531" w:rsidRDefault="00FA1D05" w:rsidP="00213BA9">
            <w:pPr>
              <w:pStyle w:val="TAC"/>
            </w:pPr>
          </w:p>
        </w:tc>
      </w:tr>
      <w:tr w:rsidR="00FA1D05" w:rsidRPr="00BE2531" w14:paraId="45EA5AF5" w14:textId="77777777" w:rsidTr="00213BA9">
        <w:trPr>
          <w:cantSplit/>
          <w:jc w:val="center"/>
        </w:trPr>
        <w:tc>
          <w:tcPr>
            <w:tcW w:w="0" w:type="auto"/>
          </w:tcPr>
          <w:p w14:paraId="19F11067" w14:textId="77777777" w:rsidR="00FA1D05" w:rsidRDefault="00FA1D05" w:rsidP="00213BA9">
            <w:pPr>
              <w:pStyle w:val="TAL"/>
            </w:pPr>
            <w:r>
              <w:t>LS3</w:t>
            </w:r>
          </w:p>
        </w:tc>
        <w:tc>
          <w:tcPr>
            <w:tcW w:w="0" w:type="auto"/>
            <w:vMerge/>
          </w:tcPr>
          <w:p w14:paraId="500F0FD1" w14:textId="77777777" w:rsidR="00FA1D05" w:rsidRPr="005037FC" w:rsidRDefault="00FA1D05" w:rsidP="00213BA9">
            <w:pPr>
              <w:pStyle w:val="TAL"/>
              <w:rPr>
                <w:highlight w:val="yellow"/>
              </w:rPr>
            </w:pPr>
          </w:p>
        </w:tc>
        <w:tc>
          <w:tcPr>
            <w:tcW w:w="0" w:type="auto"/>
          </w:tcPr>
          <w:p w14:paraId="6CDE9AF1" w14:textId="2B0C8664" w:rsidR="00FA1D05" w:rsidRPr="00BE2531" w:rsidRDefault="005037FC" w:rsidP="00213BA9">
            <w:pPr>
              <w:pStyle w:val="TAL"/>
            </w:pPr>
            <w:r>
              <w:t>ML-L</w:t>
            </w:r>
            <w:r w:rsidR="00FA1D05">
              <w:t>B</w:t>
            </w:r>
          </w:p>
        </w:tc>
        <w:tc>
          <w:tcPr>
            <w:tcW w:w="0" w:type="auto"/>
          </w:tcPr>
          <w:p w14:paraId="32EAFD79" w14:textId="77777777" w:rsidR="00FA1D05" w:rsidRPr="00BE2531" w:rsidRDefault="00FA1D05" w:rsidP="00213BA9">
            <w:pPr>
              <w:pStyle w:val="TAC"/>
            </w:pPr>
          </w:p>
        </w:tc>
        <w:tc>
          <w:tcPr>
            <w:tcW w:w="0" w:type="auto"/>
          </w:tcPr>
          <w:p w14:paraId="7C0AD06A" w14:textId="77777777" w:rsidR="00FA1D05" w:rsidRPr="00BE2531" w:rsidRDefault="00FA1D05" w:rsidP="00213BA9">
            <w:pPr>
              <w:pStyle w:val="TAC"/>
            </w:pPr>
          </w:p>
        </w:tc>
      </w:tr>
      <w:tr w:rsidR="00FA1D05" w:rsidRPr="00BE2531" w14:paraId="4594B0DE" w14:textId="77777777" w:rsidTr="00213BA9">
        <w:trPr>
          <w:cantSplit/>
          <w:jc w:val="center"/>
        </w:trPr>
        <w:tc>
          <w:tcPr>
            <w:tcW w:w="0" w:type="auto"/>
          </w:tcPr>
          <w:p w14:paraId="4AB04AEF" w14:textId="77777777" w:rsidR="00FA1D05" w:rsidRPr="00BE2531" w:rsidRDefault="00FA1D05" w:rsidP="00213BA9">
            <w:pPr>
              <w:pStyle w:val="TAL"/>
            </w:pPr>
            <w:r>
              <w:t>LS4</w:t>
            </w:r>
          </w:p>
        </w:tc>
        <w:tc>
          <w:tcPr>
            <w:tcW w:w="0" w:type="auto"/>
            <w:vMerge/>
          </w:tcPr>
          <w:p w14:paraId="68379C2C" w14:textId="77777777" w:rsidR="00FA1D05" w:rsidRPr="005037FC" w:rsidRDefault="00FA1D05" w:rsidP="00213BA9">
            <w:pPr>
              <w:pStyle w:val="TAL"/>
              <w:rPr>
                <w:highlight w:val="yellow"/>
              </w:rPr>
            </w:pPr>
          </w:p>
        </w:tc>
        <w:tc>
          <w:tcPr>
            <w:tcW w:w="0" w:type="auto"/>
          </w:tcPr>
          <w:p w14:paraId="386F2CA9" w14:textId="16C95012" w:rsidR="00FA1D05" w:rsidRPr="00BE2531" w:rsidRDefault="005037FC" w:rsidP="00213BA9">
            <w:pPr>
              <w:pStyle w:val="TAL"/>
            </w:pPr>
            <w:r>
              <w:t>M</w:t>
            </w:r>
            <w:r w:rsidR="00FA1D05">
              <w:t>L-HB</w:t>
            </w:r>
          </w:p>
        </w:tc>
        <w:tc>
          <w:tcPr>
            <w:tcW w:w="0" w:type="auto"/>
          </w:tcPr>
          <w:p w14:paraId="1C111FB8" w14:textId="77777777" w:rsidR="00FA1D05" w:rsidRPr="00BE2531" w:rsidRDefault="00FA1D05" w:rsidP="00213BA9">
            <w:pPr>
              <w:pStyle w:val="TAC"/>
            </w:pPr>
          </w:p>
        </w:tc>
        <w:tc>
          <w:tcPr>
            <w:tcW w:w="0" w:type="auto"/>
          </w:tcPr>
          <w:p w14:paraId="57FAA4E4" w14:textId="77777777" w:rsidR="00FA1D05" w:rsidRPr="00BE2531" w:rsidRDefault="00FA1D05" w:rsidP="00213BA9">
            <w:pPr>
              <w:pStyle w:val="TAC"/>
            </w:pPr>
          </w:p>
        </w:tc>
      </w:tr>
      <w:tr w:rsidR="005037FC" w:rsidRPr="00BE2531" w14:paraId="136652D6" w14:textId="77777777" w:rsidTr="00213BA9">
        <w:trPr>
          <w:cantSplit/>
          <w:jc w:val="center"/>
        </w:trPr>
        <w:tc>
          <w:tcPr>
            <w:tcW w:w="0" w:type="auto"/>
          </w:tcPr>
          <w:p w14:paraId="74522005" w14:textId="77777777" w:rsidR="005037FC" w:rsidRPr="00BE2531" w:rsidRDefault="005037FC" w:rsidP="00213BA9">
            <w:pPr>
              <w:pStyle w:val="TAL"/>
            </w:pPr>
            <w:r>
              <w:t>LS5</w:t>
            </w:r>
          </w:p>
        </w:tc>
        <w:tc>
          <w:tcPr>
            <w:tcW w:w="0" w:type="auto"/>
            <w:vMerge w:val="restart"/>
          </w:tcPr>
          <w:p w14:paraId="0DA344D3" w14:textId="77777777" w:rsidR="005037FC" w:rsidRPr="005037FC" w:rsidRDefault="005037FC" w:rsidP="00213BA9">
            <w:pPr>
              <w:pStyle w:val="TAL"/>
              <w:rPr>
                <w:highlight w:val="yellow"/>
              </w:rPr>
            </w:pPr>
            <w:r w:rsidRPr="005037FC">
              <w:rPr>
                <w:highlight w:val="yellow"/>
              </w:rPr>
              <w:t>Low (2 % BLER)</w:t>
            </w:r>
          </w:p>
        </w:tc>
        <w:tc>
          <w:tcPr>
            <w:tcW w:w="0" w:type="auto"/>
          </w:tcPr>
          <w:p w14:paraId="4B94006F" w14:textId="04EE972B" w:rsidR="005037FC" w:rsidRPr="00BE2531" w:rsidRDefault="005037FC" w:rsidP="00213BA9">
            <w:pPr>
              <w:pStyle w:val="TAL"/>
            </w:pPr>
            <w:r>
              <w:t>LL-LB</w:t>
            </w:r>
          </w:p>
        </w:tc>
        <w:tc>
          <w:tcPr>
            <w:tcW w:w="0" w:type="auto"/>
          </w:tcPr>
          <w:p w14:paraId="07E17B7E" w14:textId="77777777" w:rsidR="005037FC" w:rsidRPr="00BE2531" w:rsidRDefault="005037FC" w:rsidP="00213BA9">
            <w:pPr>
              <w:pStyle w:val="TAC"/>
            </w:pPr>
          </w:p>
        </w:tc>
        <w:tc>
          <w:tcPr>
            <w:tcW w:w="0" w:type="auto"/>
          </w:tcPr>
          <w:p w14:paraId="704B4A17" w14:textId="77777777" w:rsidR="005037FC" w:rsidRPr="00BE2531" w:rsidRDefault="005037FC" w:rsidP="00213BA9">
            <w:pPr>
              <w:pStyle w:val="TAC"/>
            </w:pPr>
          </w:p>
        </w:tc>
      </w:tr>
      <w:tr w:rsidR="005037FC" w:rsidRPr="00BE2531" w14:paraId="08F336A9" w14:textId="77777777" w:rsidTr="00213BA9">
        <w:trPr>
          <w:cantSplit/>
          <w:jc w:val="center"/>
        </w:trPr>
        <w:tc>
          <w:tcPr>
            <w:tcW w:w="0" w:type="auto"/>
          </w:tcPr>
          <w:p w14:paraId="5784A698" w14:textId="77777777" w:rsidR="005037FC" w:rsidRDefault="005037FC" w:rsidP="00213BA9">
            <w:pPr>
              <w:pStyle w:val="TAL"/>
            </w:pPr>
            <w:r>
              <w:t>LS6</w:t>
            </w:r>
          </w:p>
        </w:tc>
        <w:tc>
          <w:tcPr>
            <w:tcW w:w="0" w:type="auto"/>
            <w:vMerge/>
          </w:tcPr>
          <w:p w14:paraId="16F800AB" w14:textId="77777777" w:rsidR="005037FC" w:rsidRPr="005037FC" w:rsidRDefault="005037FC" w:rsidP="00213BA9">
            <w:pPr>
              <w:pStyle w:val="TAL"/>
              <w:rPr>
                <w:highlight w:val="yellow"/>
              </w:rPr>
            </w:pPr>
          </w:p>
        </w:tc>
        <w:tc>
          <w:tcPr>
            <w:tcW w:w="0" w:type="auto"/>
          </w:tcPr>
          <w:p w14:paraId="433E65BB" w14:textId="7424E9D7" w:rsidR="005037FC" w:rsidRPr="00BE2531" w:rsidRDefault="005037FC" w:rsidP="00213BA9">
            <w:pPr>
              <w:pStyle w:val="TAL"/>
            </w:pPr>
            <w:r>
              <w:t>LL-HB</w:t>
            </w:r>
          </w:p>
        </w:tc>
        <w:tc>
          <w:tcPr>
            <w:tcW w:w="0" w:type="auto"/>
          </w:tcPr>
          <w:p w14:paraId="4BD186F5" w14:textId="77777777" w:rsidR="005037FC" w:rsidRPr="00BE2531" w:rsidRDefault="005037FC" w:rsidP="00213BA9">
            <w:pPr>
              <w:pStyle w:val="TAC"/>
            </w:pPr>
          </w:p>
        </w:tc>
        <w:tc>
          <w:tcPr>
            <w:tcW w:w="0" w:type="auto"/>
          </w:tcPr>
          <w:p w14:paraId="40333E8B" w14:textId="77777777" w:rsidR="005037FC" w:rsidRPr="00BE2531" w:rsidRDefault="005037FC" w:rsidP="00213BA9">
            <w:pPr>
              <w:pStyle w:val="TAC"/>
            </w:pPr>
          </w:p>
        </w:tc>
      </w:tr>
      <w:tr w:rsidR="005037FC" w:rsidRPr="00BE2531" w14:paraId="3490B353" w14:textId="77777777" w:rsidTr="00213BA9">
        <w:trPr>
          <w:cantSplit/>
          <w:jc w:val="center"/>
        </w:trPr>
        <w:tc>
          <w:tcPr>
            <w:tcW w:w="0" w:type="auto"/>
          </w:tcPr>
          <w:p w14:paraId="7584B4E7" w14:textId="77777777" w:rsidR="005037FC" w:rsidRPr="00BE2531" w:rsidRDefault="005037FC" w:rsidP="00213BA9">
            <w:pPr>
              <w:pStyle w:val="TAL"/>
            </w:pPr>
            <w:r>
              <w:t>LS7</w:t>
            </w:r>
          </w:p>
        </w:tc>
        <w:tc>
          <w:tcPr>
            <w:tcW w:w="0" w:type="auto"/>
            <w:vMerge/>
          </w:tcPr>
          <w:p w14:paraId="7F1CF501" w14:textId="77777777" w:rsidR="005037FC" w:rsidRPr="005037FC" w:rsidRDefault="005037FC" w:rsidP="00213BA9">
            <w:pPr>
              <w:pStyle w:val="TAL"/>
              <w:rPr>
                <w:highlight w:val="yellow"/>
              </w:rPr>
            </w:pPr>
          </w:p>
        </w:tc>
        <w:tc>
          <w:tcPr>
            <w:tcW w:w="0" w:type="auto"/>
          </w:tcPr>
          <w:p w14:paraId="14F02792" w14:textId="77D8FCD3" w:rsidR="005037FC" w:rsidRPr="00BE2531" w:rsidRDefault="005037FC" w:rsidP="00213BA9">
            <w:pPr>
              <w:pStyle w:val="TAL"/>
            </w:pPr>
            <w:r>
              <w:t>ML-LB</w:t>
            </w:r>
          </w:p>
        </w:tc>
        <w:tc>
          <w:tcPr>
            <w:tcW w:w="0" w:type="auto"/>
          </w:tcPr>
          <w:p w14:paraId="5C2AB76C" w14:textId="77777777" w:rsidR="005037FC" w:rsidRPr="00BE2531" w:rsidRDefault="005037FC" w:rsidP="00213BA9">
            <w:pPr>
              <w:pStyle w:val="TAC"/>
            </w:pPr>
          </w:p>
        </w:tc>
        <w:tc>
          <w:tcPr>
            <w:tcW w:w="0" w:type="auto"/>
          </w:tcPr>
          <w:p w14:paraId="6DCB8A97" w14:textId="77777777" w:rsidR="005037FC" w:rsidRPr="00BE2531" w:rsidRDefault="005037FC" w:rsidP="00213BA9">
            <w:pPr>
              <w:pStyle w:val="TAC"/>
            </w:pPr>
          </w:p>
        </w:tc>
      </w:tr>
      <w:tr w:rsidR="005037FC" w:rsidRPr="00BE2531" w14:paraId="089DE72F" w14:textId="77777777" w:rsidTr="00213BA9">
        <w:trPr>
          <w:cantSplit/>
          <w:jc w:val="center"/>
        </w:trPr>
        <w:tc>
          <w:tcPr>
            <w:tcW w:w="0" w:type="auto"/>
          </w:tcPr>
          <w:p w14:paraId="2E3C435B" w14:textId="77777777" w:rsidR="005037FC" w:rsidRPr="00BE2531" w:rsidRDefault="005037FC" w:rsidP="00213BA9">
            <w:pPr>
              <w:pStyle w:val="TAL"/>
            </w:pPr>
            <w:r>
              <w:t>LS8</w:t>
            </w:r>
          </w:p>
        </w:tc>
        <w:tc>
          <w:tcPr>
            <w:tcW w:w="0" w:type="auto"/>
            <w:vMerge/>
          </w:tcPr>
          <w:p w14:paraId="58F0C97B" w14:textId="77777777" w:rsidR="005037FC" w:rsidRPr="005037FC" w:rsidRDefault="005037FC" w:rsidP="00213BA9">
            <w:pPr>
              <w:pStyle w:val="TAL"/>
              <w:rPr>
                <w:highlight w:val="yellow"/>
              </w:rPr>
            </w:pPr>
          </w:p>
        </w:tc>
        <w:tc>
          <w:tcPr>
            <w:tcW w:w="0" w:type="auto"/>
          </w:tcPr>
          <w:p w14:paraId="286E6234" w14:textId="67161E57" w:rsidR="005037FC" w:rsidRPr="00BE2531" w:rsidRDefault="005037FC" w:rsidP="00213BA9">
            <w:pPr>
              <w:pStyle w:val="TAL"/>
            </w:pPr>
            <w:r>
              <w:t>ML-HB</w:t>
            </w:r>
          </w:p>
        </w:tc>
        <w:tc>
          <w:tcPr>
            <w:tcW w:w="0" w:type="auto"/>
          </w:tcPr>
          <w:p w14:paraId="2DBA3BA9" w14:textId="77777777" w:rsidR="005037FC" w:rsidRPr="00BE2531" w:rsidRDefault="005037FC" w:rsidP="00213BA9">
            <w:pPr>
              <w:pStyle w:val="TAC"/>
            </w:pPr>
          </w:p>
        </w:tc>
        <w:tc>
          <w:tcPr>
            <w:tcW w:w="0" w:type="auto"/>
          </w:tcPr>
          <w:p w14:paraId="5C8F82E8" w14:textId="77777777" w:rsidR="005037FC" w:rsidRPr="00BE2531" w:rsidRDefault="005037FC" w:rsidP="00213BA9">
            <w:pPr>
              <w:pStyle w:val="TAC"/>
            </w:pPr>
          </w:p>
        </w:tc>
      </w:tr>
      <w:tr w:rsidR="005037FC" w:rsidRPr="00BE2531" w14:paraId="623C3251" w14:textId="77777777" w:rsidTr="00213BA9">
        <w:trPr>
          <w:cantSplit/>
          <w:jc w:val="center"/>
        </w:trPr>
        <w:tc>
          <w:tcPr>
            <w:tcW w:w="0" w:type="auto"/>
          </w:tcPr>
          <w:p w14:paraId="2CBAB4F1" w14:textId="77777777" w:rsidR="005037FC" w:rsidRPr="00BE2531" w:rsidRDefault="005037FC" w:rsidP="00213BA9">
            <w:pPr>
              <w:pStyle w:val="TAL"/>
            </w:pPr>
            <w:r>
              <w:t>LS9</w:t>
            </w:r>
          </w:p>
        </w:tc>
        <w:tc>
          <w:tcPr>
            <w:tcW w:w="0" w:type="auto"/>
            <w:vMerge w:val="restart"/>
          </w:tcPr>
          <w:p w14:paraId="11BC443D" w14:textId="77777777" w:rsidR="005037FC" w:rsidRPr="005037FC" w:rsidRDefault="005037FC" w:rsidP="00213BA9">
            <w:pPr>
              <w:pStyle w:val="TAL"/>
              <w:rPr>
                <w:highlight w:val="yellow"/>
              </w:rPr>
            </w:pPr>
            <w:r w:rsidRPr="005037FC">
              <w:rPr>
                <w:highlight w:val="yellow"/>
              </w:rPr>
              <w:t>Medium (5 % BLER)</w:t>
            </w:r>
          </w:p>
        </w:tc>
        <w:tc>
          <w:tcPr>
            <w:tcW w:w="0" w:type="auto"/>
          </w:tcPr>
          <w:p w14:paraId="7E92A4F5" w14:textId="498D6885" w:rsidR="005037FC" w:rsidRPr="00BE2531" w:rsidRDefault="005037FC" w:rsidP="00213BA9">
            <w:pPr>
              <w:pStyle w:val="TAL"/>
            </w:pPr>
            <w:r>
              <w:t>LL-LB</w:t>
            </w:r>
          </w:p>
        </w:tc>
        <w:tc>
          <w:tcPr>
            <w:tcW w:w="0" w:type="auto"/>
          </w:tcPr>
          <w:p w14:paraId="5ACF522C" w14:textId="77777777" w:rsidR="005037FC" w:rsidRPr="00BE2531" w:rsidRDefault="005037FC" w:rsidP="00213BA9">
            <w:pPr>
              <w:pStyle w:val="TAC"/>
            </w:pPr>
          </w:p>
        </w:tc>
        <w:tc>
          <w:tcPr>
            <w:tcW w:w="0" w:type="auto"/>
          </w:tcPr>
          <w:p w14:paraId="5E9055E6" w14:textId="77777777" w:rsidR="005037FC" w:rsidRPr="00BE2531" w:rsidRDefault="005037FC" w:rsidP="00213BA9">
            <w:pPr>
              <w:pStyle w:val="TAC"/>
            </w:pPr>
          </w:p>
        </w:tc>
      </w:tr>
      <w:tr w:rsidR="005037FC" w:rsidRPr="00BE2531" w14:paraId="5C0A4407" w14:textId="77777777" w:rsidTr="00213BA9">
        <w:trPr>
          <w:cantSplit/>
          <w:jc w:val="center"/>
        </w:trPr>
        <w:tc>
          <w:tcPr>
            <w:tcW w:w="0" w:type="auto"/>
          </w:tcPr>
          <w:p w14:paraId="3A633E7E" w14:textId="77777777" w:rsidR="005037FC" w:rsidRDefault="005037FC" w:rsidP="00213BA9">
            <w:pPr>
              <w:pStyle w:val="TAL"/>
            </w:pPr>
            <w:r>
              <w:t>LS10</w:t>
            </w:r>
          </w:p>
        </w:tc>
        <w:tc>
          <w:tcPr>
            <w:tcW w:w="0" w:type="auto"/>
            <w:vMerge/>
          </w:tcPr>
          <w:p w14:paraId="0C61454A" w14:textId="77777777" w:rsidR="005037FC" w:rsidRPr="005037FC" w:rsidRDefault="005037FC" w:rsidP="00213BA9">
            <w:pPr>
              <w:pStyle w:val="TAL"/>
              <w:rPr>
                <w:highlight w:val="yellow"/>
              </w:rPr>
            </w:pPr>
          </w:p>
        </w:tc>
        <w:tc>
          <w:tcPr>
            <w:tcW w:w="0" w:type="auto"/>
          </w:tcPr>
          <w:p w14:paraId="0AABCF60" w14:textId="131AED74" w:rsidR="005037FC" w:rsidRPr="00BE2531" w:rsidRDefault="005037FC" w:rsidP="00213BA9">
            <w:pPr>
              <w:pStyle w:val="TAL"/>
            </w:pPr>
            <w:r>
              <w:t>LL-HB</w:t>
            </w:r>
          </w:p>
        </w:tc>
        <w:tc>
          <w:tcPr>
            <w:tcW w:w="0" w:type="auto"/>
          </w:tcPr>
          <w:p w14:paraId="7C3F3EC8" w14:textId="77777777" w:rsidR="005037FC" w:rsidRPr="00BE2531" w:rsidRDefault="005037FC" w:rsidP="00213BA9">
            <w:pPr>
              <w:pStyle w:val="TAC"/>
            </w:pPr>
          </w:p>
        </w:tc>
        <w:tc>
          <w:tcPr>
            <w:tcW w:w="0" w:type="auto"/>
          </w:tcPr>
          <w:p w14:paraId="2158859B" w14:textId="77777777" w:rsidR="005037FC" w:rsidRPr="00BE2531" w:rsidRDefault="005037FC" w:rsidP="00213BA9">
            <w:pPr>
              <w:pStyle w:val="TAC"/>
            </w:pPr>
          </w:p>
        </w:tc>
      </w:tr>
      <w:tr w:rsidR="005037FC" w:rsidRPr="00BE2531" w14:paraId="6DF004AF" w14:textId="77777777" w:rsidTr="00213BA9">
        <w:trPr>
          <w:cantSplit/>
          <w:jc w:val="center"/>
        </w:trPr>
        <w:tc>
          <w:tcPr>
            <w:tcW w:w="0" w:type="auto"/>
          </w:tcPr>
          <w:p w14:paraId="10E0ADA4" w14:textId="77777777" w:rsidR="005037FC" w:rsidRPr="00BE2531" w:rsidRDefault="005037FC" w:rsidP="00213BA9">
            <w:pPr>
              <w:pStyle w:val="TAL"/>
            </w:pPr>
            <w:r>
              <w:t>LS11</w:t>
            </w:r>
          </w:p>
        </w:tc>
        <w:tc>
          <w:tcPr>
            <w:tcW w:w="0" w:type="auto"/>
            <w:vMerge/>
          </w:tcPr>
          <w:p w14:paraId="1672320A" w14:textId="77777777" w:rsidR="005037FC" w:rsidRPr="005037FC" w:rsidRDefault="005037FC" w:rsidP="00213BA9">
            <w:pPr>
              <w:pStyle w:val="TAL"/>
              <w:rPr>
                <w:highlight w:val="yellow"/>
              </w:rPr>
            </w:pPr>
          </w:p>
        </w:tc>
        <w:tc>
          <w:tcPr>
            <w:tcW w:w="0" w:type="auto"/>
          </w:tcPr>
          <w:p w14:paraId="35F66BB8" w14:textId="22ABB9C9" w:rsidR="005037FC" w:rsidRPr="00BE2531" w:rsidRDefault="005037FC" w:rsidP="00213BA9">
            <w:pPr>
              <w:pStyle w:val="TAL"/>
            </w:pPr>
            <w:r>
              <w:t>ML-LB</w:t>
            </w:r>
          </w:p>
        </w:tc>
        <w:tc>
          <w:tcPr>
            <w:tcW w:w="0" w:type="auto"/>
          </w:tcPr>
          <w:p w14:paraId="498F53A0" w14:textId="77777777" w:rsidR="005037FC" w:rsidRPr="00BE2531" w:rsidRDefault="005037FC" w:rsidP="00213BA9">
            <w:pPr>
              <w:pStyle w:val="TAC"/>
            </w:pPr>
          </w:p>
        </w:tc>
        <w:tc>
          <w:tcPr>
            <w:tcW w:w="0" w:type="auto"/>
          </w:tcPr>
          <w:p w14:paraId="1A87FC8A" w14:textId="77777777" w:rsidR="005037FC" w:rsidRPr="00BE2531" w:rsidRDefault="005037FC" w:rsidP="00213BA9">
            <w:pPr>
              <w:pStyle w:val="TAC"/>
            </w:pPr>
          </w:p>
        </w:tc>
      </w:tr>
      <w:tr w:rsidR="005037FC" w:rsidRPr="00BE2531" w14:paraId="3D94DACB" w14:textId="77777777" w:rsidTr="00213BA9">
        <w:trPr>
          <w:cantSplit/>
          <w:jc w:val="center"/>
        </w:trPr>
        <w:tc>
          <w:tcPr>
            <w:tcW w:w="0" w:type="auto"/>
          </w:tcPr>
          <w:p w14:paraId="2BF0A383" w14:textId="77777777" w:rsidR="005037FC" w:rsidRPr="00BE2531" w:rsidRDefault="005037FC" w:rsidP="00213BA9">
            <w:pPr>
              <w:pStyle w:val="TAL"/>
            </w:pPr>
            <w:r>
              <w:t>LS12</w:t>
            </w:r>
          </w:p>
        </w:tc>
        <w:tc>
          <w:tcPr>
            <w:tcW w:w="0" w:type="auto"/>
            <w:vMerge/>
          </w:tcPr>
          <w:p w14:paraId="49BDAED5" w14:textId="77777777" w:rsidR="005037FC" w:rsidRPr="005037FC" w:rsidRDefault="005037FC" w:rsidP="00213BA9">
            <w:pPr>
              <w:pStyle w:val="TAL"/>
              <w:rPr>
                <w:highlight w:val="yellow"/>
              </w:rPr>
            </w:pPr>
          </w:p>
        </w:tc>
        <w:tc>
          <w:tcPr>
            <w:tcW w:w="0" w:type="auto"/>
          </w:tcPr>
          <w:p w14:paraId="0CE8FDD8" w14:textId="5E1DAF78" w:rsidR="005037FC" w:rsidRPr="00BE2531" w:rsidRDefault="005037FC" w:rsidP="00213BA9">
            <w:pPr>
              <w:pStyle w:val="TAL"/>
            </w:pPr>
            <w:r>
              <w:t>ML-HB</w:t>
            </w:r>
          </w:p>
        </w:tc>
        <w:tc>
          <w:tcPr>
            <w:tcW w:w="0" w:type="auto"/>
          </w:tcPr>
          <w:p w14:paraId="615F007D" w14:textId="77777777" w:rsidR="005037FC" w:rsidRPr="00BE2531" w:rsidRDefault="005037FC" w:rsidP="00213BA9">
            <w:pPr>
              <w:pStyle w:val="TAC"/>
            </w:pPr>
          </w:p>
        </w:tc>
        <w:tc>
          <w:tcPr>
            <w:tcW w:w="0" w:type="auto"/>
          </w:tcPr>
          <w:p w14:paraId="14A29E05" w14:textId="77777777" w:rsidR="005037FC" w:rsidRPr="00BE2531" w:rsidRDefault="005037FC" w:rsidP="00213BA9">
            <w:pPr>
              <w:pStyle w:val="TAC"/>
            </w:pPr>
          </w:p>
        </w:tc>
      </w:tr>
      <w:tr w:rsidR="005037FC" w:rsidRPr="00BE2531" w14:paraId="657F33A8" w14:textId="77777777" w:rsidTr="00213BA9">
        <w:trPr>
          <w:cantSplit/>
          <w:jc w:val="center"/>
        </w:trPr>
        <w:tc>
          <w:tcPr>
            <w:tcW w:w="0" w:type="auto"/>
          </w:tcPr>
          <w:p w14:paraId="129A6156" w14:textId="77777777" w:rsidR="005037FC" w:rsidRPr="00BE2531" w:rsidRDefault="005037FC" w:rsidP="00213BA9">
            <w:pPr>
              <w:pStyle w:val="TAL"/>
            </w:pPr>
            <w:r>
              <w:t>LS13</w:t>
            </w:r>
          </w:p>
        </w:tc>
        <w:tc>
          <w:tcPr>
            <w:tcW w:w="0" w:type="auto"/>
            <w:vMerge w:val="restart"/>
          </w:tcPr>
          <w:p w14:paraId="4794CD93" w14:textId="77777777" w:rsidR="005037FC" w:rsidRPr="005037FC" w:rsidRDefault="005037FC" w:rsidP="00213BA9">
            <w:pPr>
              <w:pStyle w:val="TAL"/>
              <w:rPr>
                <w:highlight w:val="yellow"/>
              </w:rPr>
            </w:pPr>
            <w:r w:rsidRPr="005037FC">
              <w:rPr>
                <w:highlight w:val="yellow"/>
              </w:rPr>
              <w:t>High (10 % BLER)</w:t>
            </w:r>
          </w:p>
        </w:tc>
        <w:tc>
          <w:tcPr>
            <w:tcW w:w="0" w:type="auto"/>
          </w:tcPr>
          <w:p w14:paraId="329F561F" w14:textId="461A7049" w:rsidR="005037FC" w:rsidRPr="00BE2531" w:rsidRDefault="005037FC" w:rsidP="00213BA9">
            <w:pPr>
              <w:pStyle w:val="TAL"/>
            </w:pPr>
            <w:r>
              <w:t>LL-LB</w:t>
            </w:r>
          </w:p>
        </w:tc>
        <w:tc>
          <w:tcPr>
            <w:tcW w:w="0" w:type="auto"/>
          </w:tcPr>
          <w:p w14:paraId="25B7B54F" w14:textId="77777777" w:rsidR="005037FC" w:rsidRPr="00BE2531" w:rsidRDefault="005037FC" w:rsidP="00213BA9">
            <w:pPr>
              <w:pStyle w:val="TAC"/>
            </w:pPr>
          </w:p>
        </w:tc>
        <w:tc>
          <w:tcPr>
            <w:tcW w:w="0" w:type="auto"/>
          </w:tcPr>
          <w:p w14:paraId="13B36D92" w14:textId="77777777" w:rsidR="005037FC" w:rsidRPr="00BE2531" w:rsidRDefault="005037FC" w:rsidP="00213BA9">
            <w:pPr>
              <w:pStyle w:val="TAC"/>
            </w:pPr>
          </w:p>
        </w:tc>
      </w:tr>
      <w:tr w:rsidR="005037FC" w:rsidRPr="00BE2531" w14:paraId="2C7626AD" w14:textId="77777777" w:rsidTr="00213BA9">
        <w:trPr>
          <w:cantSplit/>
          <w:jc w:val="center"/>
        </w:trPr>
        <w:tc>
          <w:tcPr>
            <w:tcW w:w="0" w:type="auto"/>
          </w:tcPr>
          <w:p w14:paraId="5BEDA805" w14:textId="77777777" w:rsidR="005037FC" w:rsidRDefault="005037FC" w:rsidP="00213BA9">
            <w:pPr>
              <w:pStyle w:val="TAL"/>
            </w:pPr>
            <w:r>
              <w:t>LS14</w:t>
            </w:r>
          </w:p>
        </w:tc>
        <w:tc>
          <w:tcPr>
            <w:tcW w:w="0" w:type="auto"/>
            <w:vMerge/>
          </w:tcPr>
          <w:p w14:paraId="4753A88C" w14:textId="77777777" w:rsidR="005037FC" w:rsidRPr="005037FC" w:rsidRDefault="005037FC" w:rsidP="00213BA9">
            <w:pPr>
              <w:pStyle w:val="TAL"/>
              <w:rPr>
                <w:highlight w:val="yellow"/>
              </w:rPr>
            </w:pPr>
          </w:p>
        </w:tc>
        <w:tc>
          <w:tcPr>
            <w:tcW w:w="0" w:type="auto"/>
          </w:tcPr>
          <w:p w14:paraId="6F75EFCD" w14:textId="1AF903EA" w:rsidR="005037FC" w:rsidRPr="00BE2531" w:rsidRDefault="005037FC" w:rsidP="00213BA9">
            <w:pPr>
              <w:pStyle w:val="TAL"/>
            </w:pPr>
            <w:r>
              <w:t>LL-HB</w:t>
            </w:r>
          </w:p>
        </w:tc>
        <w:tc>
          <w:tcPr>
            <w:tcW w:w="0" w:type="auto"/>
          </w:tcPr>
          <w:p w14:paraId="1A7D8FB9" w14:textId="77777777" w:rsidR="005037FC" w:rsidRPr="00BE2531" w:rsidRDefault="005037FC" w:rsidP="00213BA9">
            <w:pPr>
              <w:pStyle w:val="TAC"/>
            </w:pPr>
          </w:p>
        </w:tc>
        <w:tc>
          <w:tcPr>
            <w:tcW w:w="0" w:type="auto"/>
          </w:tcPr>
          <w:p w14:paraId="5DFF769C" w14:textId="77777777" w:rsidR="005037FC" w:rsidRPr="00BE2531" w:rsidRDefault="005037FC" w:rsidP="00213BA9">
            <w:pPr>
              <w:pStyle w:val="TAC"/>
            </w:pPr>
          </w:p>
        </w:tc>
      </w:tr>
      <w:tr w:rsidR="005037FC" w:rsidRPr="00BE2531" w14:paraId="75A6BA4E" w14:textId="77777777" w:rsidTr="00213BA9">
        <w:trPr>
          <w:cantSplit/>
          <w:jc w:val="center"/>
        </w:trPr>
        <w:tc>
          <w:tcPr>
            <w:tcW w:w="0" w:type="auto"/>
          </w:tcPr>
          <w:p w14:paraId="4BB672D2" w14:textId="77777777" w:rsidR="005037FC" w:rsidRPr="00BE2531" w:rsidRDefault="005037FC" w:rsidP="00213BA9">
            <w:pPr>
              <w:pStyle w:val="TAL"/>
            </w:pPr>
            <w:r>
              <w:t>LS15</w:t>
            </w:r>
          </w:p>
        </w:tc>
        <w:tc>
          <w:tcPr>
            <w:tcW w:w="0" w:type="auto"/>
            <w:vMerge/>
          </w:tcPr>
          <w:p w14:paraId="315FB011" w14:textId="77777777" w:rsidR="005037FC" w:rsidRPr="005037FC" w:rsidRDefault="005037FC" w:rsidP="00213BA9">
            <w:pPr>
              <w:pStyle w:val="TAL"/>
              <w:rPr>
                <w:highlight w:val="yellow"/>
              </w:rPr>
            </w:pPr>
          </w:p>
        </w:tc>
        <w:tc>
          <w:tcPr>
            <w:tcW w:w="0" w:type="auto"/>
          </w:tcPr>
          <w:p w14:paraId="3EF2447B" w14:textId="56629DAA" w:rsidR="005037FC" w:rsidRPr="00BE2531" w:rsidRDefault="005037FC" w:rsidP="00213BA9">
            <w:pPr>
              <w:pStyle w:val="TAL"/>
            </w:pPr>
            <w:r>
              <w:t>ML-LB</w:t>
            </w:r>
          </w:p>
        </w:tc>
        <w:tc>
          <w:tcPr>
            <w:tcW w:w="0" w:type="auto"/>
          </w:tcPr>
          <w:p w14:paraId="6F3A0762" w14:textId="77777777" w:rsidR="005037FC" w:rsidRPr="00BE2531" w:rsidRDefault="005037FC" w:rsidP="00213BA9">
            <w:pPr>
              <w:pStyle w:val="TAC"/>
            </w:pPr>
          </w:p>
        </w:tc>
        <w:tc>
          <w:tcPr>
            <w:tcW w:w="0" w:type="auto"/>
          </w:tcPr>
          <w:p w14:paraId="203A3F9A" w14:textId="77777777" w:rsidR="005037FC" w:rsidRPr="00BE2531" w:rsidRDefault="005037FC" w:rsidP="00213BA9">
            <w:pPr>
              <w:pStyle w:val="TAC"/>
            </w:pPr>
          </w:p>
        </w:tc>
      </w:tr>
      <w:tr w:rsidR="005037FC" w:rsidRPr="00BE2531" w14:paraId="281E3C47" w14:textId="77777777" w:rsidTr="00213BA9">
        <w:trPr>
          <w:cantSplit/>
          <w:jc w:val="center"/>
        </w:trPr>
        <w:tc>
          <w:tcPr>
            <w:tcW w:w="0" w:type="auto"/>
          </w:tcPr>
          <w:p w14:paraId="1846277E" w14:textId="77777777" w:rsidR="005037FC" w:rsidRPr="00BE2531" w:rsidRDefault="005037FC" w:rsidP="00213BA9">
            <w:pPr>
              <w:pStyle w:val="TAL"/>
            </w:pPr>
            <w:r>
              <w:t>LS16</w:t>
            </w:r>
          </w:p>
        </w:tc>
        <w:tc>
          <w:tcPr>
            <w:tcW w:w="0" w:type="auto"/>
            <w:vMerge/>
          </w:tcPr>
          <w:p w14:paraId="5665C8A4" w14:textId="77777777" w:rsidR="005037FC" w:rsidRPr="005037FC" w:rsidRDefault="005037FC" w:rsidP="00213BA9">
            <w:pPr>
              <w:pStyle w:val="TAL"/>
              <w:rPr>
                <w:highlight w:val="yellow"/>
              </w:rPr>
            </w:pPr>
          </w:p>
        </w:tc>
        <w:tc>
          <w:tcPr>
            <w:tcW w:w="0" w:type="auto"/>
          </w:tcPr>
          <w:p w14:paraId="19CF1A71" w14:textId="6CC3AABC" w:rsidR="005037FC" w:rsidRPr="00BE2531" w:rsidRDefault="005037FC" w:rsidP="00213BA9">
            <w:pPr>
              <w:pStyle w:val="TAL"/>
            </w:pPr>
            <w:r>
              <w:t>ML-HB</w:t>
            </w:r>
          </w:p>
        </w:tc>
        <w:tc>
          <w:tcPr>
            <w:tcW w:w="0" w:type="auto"/>
          </w:tcPr>
          <w:p w14:paraId="393612E1" w14:textId="77777777" w:rsidR="005037FC" w:rsidRPr="00BE2531" w:rsidRDefault="005037FC" w:rsidP="00213BA9">
            <w:pPr>
              <w:pStyle w:val="TAC"/>
            </w:pPr>
          </w:p>
        </w:tc>
        <w:tc>
          <w:tcPr>
            <w:tcW w:w="0" w:type="auto"/>
          </w:tcPr>
          <w:p w14:paraId="6A7F138F" w14:textId="77777777" w:rsidR="005037FC" w:rsidRPr="00BE2531" w:rsidRDefault="005037FC" w:rsidP="00213BA9">
            <w:pPr>
              <w:pStyle w:val="TAC"/>
            </w:pPr>
          </w:p>
        </w:tc>
      </w:tr>
      <w:tr w:rsidR="005037FC" w:rsidRPr="00BE2531" w14:paraId="71C54E12" w14:textId="77777777" w:rsidTr="00213BA9">
        <w:trPr>
          <w:cantSplit/>
          <w:jc w:val="center"/>
        </w:trPr>
        <w:tc>
          <w:tcPr>
            <w:tcW w:w="0" w:type="auto"/>
          </w:tcPr>
          <w:p w14:paraId="2AFB35C7" w14:textId="77777777" w:rsidR="005037FC" w:rsidRPr="00BE2531" w:rsidRDefault="005037FC" w:rsidP="00213BA9">
            <w:pPr>
              <w:pStyle w:val="TAL"/>
            </w:pPr>
            <w:r>
              <w:t>LS17</w:t>
            </w:r>
          </w:p>
        </w:tc>
        <w:tc>
          <w:tcPr>
            <w:tcW w:w="0" w:type="auto"/>
            <w:vMerge w:val="restart"/>
          </w:tcPr>
          <w:p w14:paraId="024ADFCD" w14:textId="77777777" w:rsidR="005037FC" w:rsidRPr="005037FC" w:rsidRDefault="005037FC" w:rsidP="00213BA9">
            <w:pPr>
              <w:pStyle w:val="TAL"/>
              <w:rPr>
                <w:highlight w:val="yellow"/>
              </w:rPr>
            </w:pPr>
            <w:r w:rsidRPr="005037FC">
              <w:rPr>
                <w:highlight w:val="yellow"/>
              </w:rPr>
              <w:t>20% BLER</w:t>
            </w:r>
          </w:p>
        </w:tc>
        <w:tc>
          <w:tcPr>
            <w:tcW w:w="0" w:type="auto"/>
          </w:tcPr>
          <w:p w14:paraId="0D785A0C" w14:textId="05BD9F05" w:rsidR="005037FC" w:rsidRPr="00BE2531" w:rsidRDefault="005037FC" w:rsidP="00213BA9">
            <w:pPr>
              <w:pStyle w:val="TAL"/>
            </w:pPr>
            <w:r>
              <w:t>LL-LB</w:t>
            </w:r>
          </w:p>
        </w:tc>
        <w:tc>
          <w:tcPr>
            <w:tcW w:w="0" w:type="auto"/>
          </w:tcPr>
          <w:p w14:paraId="5D233608" w14:textId="77777777" w:rsidR="005037FC" w:rsidRPr="00BE2531" w:rsidRDefault="005037FC" w:rsidP="00213BA9">
            <w:pPr>
              <w:pStyle w:val="TAC"/>
            </w:pPr>
          </w:p>
        </w:tc>
        <w:tc>
          <w:tcPr>
            <w:tcW w:w="0" w:type="auto"/>
          </w:tcPr>
          <w:p w14:paraId="2ADCC02D" w14:textId="77777777" w:rsidR="005037FC" w:rsidRPr="00BE2531" w:rsidRDefault="005037FC" w:rsidP="00213BA9">
            <w:pPr>
              <w:pStyle w:val="TAC"/>
            </w:pPr>
          </w:p>
        </w:tc>
      </w:tr>
      <w:tr w:rsidR="005037FC" w:rsidRPr="00BE2531" w14:paraId="2BEEDB2E" w14:textId="77777777" w:rsidTr="00213BA9">
        <w:trPr>
          <w:cantSplit/>
          <w:jc w:val="center"/>
        </w:trPr>
        <w:tc>
          <w:tcPr>
            <w:tcW w:w="0" w:type="auto"/>
          </w:tcPr>
          <w:p w14:paraId="3950EC92" w14:textId="77777777" w:rsidR="005037FC" w:rsidRDefault="005037FC" w:rsidP="00213BA9">
            <w:pPr>
              <w:pStyle w:val="TAL"/>
            </w:pPr>
            <w:r>
              <w:t>LS18</w:t>
            </w:r>
          </w:p>
        </w:tc>
        <w:tc>
          <w:tcPr>
            <w:tcW w:w="0" w:type="auto"/>
            <w:vMerge/>
          </w:tcPr>
          <w:p w14:paraId="70906365" w14:textId="77777777" w:rsidR="005037FC" w:rsidRPr="00BE2531" w:rsidRDefault="005037FC" w:rsidP="00213BA9">
            <w:pPr>
              <w:pStyle w:val="TAL"/>
            </w:pPr>
          </w:p>
        </w:tc>
        <w:tc>
          <w:tcPr>
            <w:tcW w:w="0" w:type="auto"/>
          </w:tcPr>
          <w:p w14:paraId="6E420908" w14:textId="0F09D028" w:rsidR="005037FC" w:rsidRPr="00BE2531" w:rsidRDefault="005037FC" w:rsidP="00213BA9">
            <w:pPr>
              <w:pStyle w:val="TAL"/>
            </w:pPr>
            <w:r>
              <w:t>LL-HB</w:t>
            </w:r>
          </w:p>
        </w:tc>
        <w:tc>
          <w:tcPr>
            <w:tcW w:w="0" w:type="auto"/>
          </w:tcPr>
          <w:p w14:paraId="7661751C" w14:textId="77777777" w:rsidR="005037FC" w:rsidRPr="00BE2531" w:rsidRDefault="005037FC" w:rsidP="00213BA9">
            <w:pPr>
              <w:pStyle w:val="TAC"/>
            </w:pPr>
          </w:p>
        </w:tc>
        <w:tc>
          <w:tcPr>
            <w:tcW w:w="0" w:type="auto"/>
          </w:tcPr>
          <w:p w14:paraId="13D6A118" w14:textId="77777777" w:rsidR="005037FC" w:rsidRPr="00BE2531" w:rsidRDefault="005037FC" w:rsidP="00213BA9">
            <w:pPr>
              <w:pStyle w:val="TAC"/>
            </w:pPr>
          </w:p>
        </w:tc>
      </w:tr>
      <w:tr w:rsidR="005037FC" w:rsidRPr="00BE2531" w14:paraId="3C0B8A34" w14:textId="77777777" w:rsidTr="00213BA9">
        <w:trPr>
          <w:cantSplit/>
          <w:jc w:val="center"/>
        </w:trPr>
        <w:tc>
          <w:tcPr>
            <w:tcW w:w="0" w:type="auto"/>
          </w:tcPr>
          <w:p w14:paraId="055B35CD" w14:textId="77777777" w:rsidR="005037FC" w:rsidRPr="00BE2531" w:rsidRDefault="005037FC" w:rsidP="00213BA9">
            <w:pPr>
              <w:pStyle w:val="TAL"/>
            </w:pPr>
            <w:r>
              <w:t>LS19</w:t>
            </w:r>
          </w:p>
        </w:tc>
        <w:tc>
          <w:tcPr>
            <w:tcW w:w="0" w:type="auto"/>
            <w:vMerge/>
          </w:tcPr>
          <w:p w14:paraId="172BB4E5" w14:textId="77777777" w:rsidR="005037FC" w:rsidRPr="00BE2531" w:rsidRDefault="005037FC" w:rsidP="00213BA9">
            <w:pPr>
              <w:pStyle w:val="TAL"/>
            </w:pPr>
          </w:p>
        </w:tc>
        <w:tc>
          <w:tcPr>
            <w:tcW w:w="0" w:type="auto"/>
          </w:tcPr>
          <w:p w14:paraId="02C76A3F" w14:textId="72A80DFE" w:rsidR="005037FC" w:rsidRPr="00BE2531" w:rsidRDefault="005037FC" w:rsidP="00213BA9">
            <w:pPr>
              <w:pStyle w:val="TAL"/>
            </w:pPr>
            <w:r>
              <w:t>ML-LB</w:t>
            </w:r>
          </w:p>
        </w:tc>
        <w:tc>
          <w:tcPr>
            <w:tcW w:w="0" w:type="auto"/>
          </w:tcPr>
          <w:p w14:paraId="37439714" w14:textId="77777777" w:rsidR="005037FC" w:rsidRPr="00BE2531" w:rsidRDefault="005037FC" w:rsidP="00213BA9">
            <w:pPr>
              <w:pStyle w:val="TAC"/>
            </w:pPr>
          </w:p>
        </w:tc>
        <w:tc>
          <w:tcPr>
            <w:tcW w:w="0" w:type="auto"/>
          </w:tcPr>
          <w:p w14:paraId="3707A9D8" w14:textId="77777777" w:rsidR="005037FC" w:rsidRPr="00BE2531" w:rsidRDefault="005037FC" w:rsidP="00213BA9">
            <w:pPr>
              <w:pStyle w:val="TAC"/>
            </w:pPr>
          </w:p>
        </w:tc>
      </w:tr>
      <w:tr w:rsidR="005037FC" w:rsidRPr="00BE2531" w14:paraId="0D252DA7" w14:textId="77777777" w:rsidTr="00213BA9">
        <w:trPr>
          <w:cantSplit/>
          <w:jc w:val="center"/>
        </w:trPr>
        <w:tc>
          <w:tcPr>
            <w:tcW w:w="0" w:type="auto"/>
          </w:tcPr>
          <w:p w14:paraId="21C1B25A" w14:textId="77777777" w:rsidR="005037FC" w:rsidRPr="00BE2531" w:rsidRDefault="005037FC" w:rsidP="00213BA9">
            <w:pPr>
              <w:pStyle w:val="TAL"/>
            </w:pPr>
            <w:r>
              <w:t>LS20</w:t>
            </w:r>
          </w:p>
        </w:tc>
        <w:tc>
          <w:tcPr>
            <w:tcW w:w="0" w:type="auto"/>
            <w:vMerge/>
          </w:tcPr>
          <w:p w14:paraId="1EE3E8C9" w14:textId="77777777" w:rsidR="005037FC" w:rsidRPr="00BE2531" w:rsidRDefault="005037FC" w:rsidP="00213BA9">
            <w:pPr>
              <w:pStyle w:val="TAL"/>
            </w:pPr>
          </w:p>
        </w:tc>
        <w:tc>
          <w:tcPr>
            <w:tcW w:w="0" w:type="auto"/>
          </w:tcPr>
          <w:p w14:paraId="28662270" w14:textId="5B2CC3ED" w:rsidR="005037FC" w:rsidRPr="00BE2531" w:rsidRDefault="005037FC" w:rsidP="00213BA9">
            <w:pPr>
              <w:pStyle w:val="TAL"/>
            </w:pPr>
            <w:r>
              <w:t>ML-HB</w:t>
            </w:r>
          </w:p>
        </w:tc>
        <w:tc>
          <w:tcPr>
            <w:tcW w:w="0" w:type="auto"/>
          </w:tcPr>
          <w:p w14:paraId="7143FE19" w14:textId="77777777" w:rsidR="005037FC" w:rsidRPr="00BE2531" w:rsidRDefault="005037FC" w:rsidP="00213BA9">
            <w:pPr>
              <w:pStyle w:val="TAC"/>
            </w:pPr>
          </w:p>
        </w:tc>
        <w:tc>
          <w:tcPr>
            <w:tcW w:w="0" w:type="auto"/>
          </w:tcPr>
          <w:p w14:paraId="5877F5FF" w14:textId="77777777" w:rsidR="005037FC" w:rsidRPr="00BE2531" w:rsidRDefault="005037FC" w:rsidP="00213BA9">
            <w:pPr>
              <w:pStyle w:val="TAC"/>
            </w:pPr>
          </w:p>
        </w:tc>
      </w:tr>
    </w:tbl>
    <w:p w14:paraId="6655165D" w14:textId="77777777" w:rsidR="00FA1D05" w:rsidRPr="006230E5" w:rsidRDefault="00FA1D05" w:rsidP="00FA1D05"/>
    <w:p w14:paraId="6947DE8D" w14:textId="1AF81602" w:rsidR="00FA1D05" w:rsidRDefault="00FA1D05" w:rsidP="00FA1D05">
      <w:pPr>
        <w:pStyle w:val="berschrift2"/>
      </w:pPr>
      <w:r>
        <w:t xml:space="preserve">Implementation-specific </w:t>
      </w:r>
      <w:r w:rsidRPr="003C6266">
        <w:t>Performance Metrics</w:t>
      </w:r>
    </w:p>
    <w:p w14:paraId="0531AF3A" w14:textId="77777777" w:rsidR="00FA1D05" w:rsidRDefault="00FA1D05" w:rsidP="00FA1D05">
      <w:pPr>
        <w:jc w:val="both"/>
      </w:pPr>
      <w:r>
        <w:t xml:space="preserve">Codes not only differ in terms of the code efficiency but also in other performance criteria. Two important aspects are the required memory for decoding in the MBMS client as well as the complexity of the considered decoding algorithm. </w:t>
      </w:r>
    </w:p>
    <w:p w14:paraId="5E1BFC0A" w14:textId="77777777" w:rsidR="00FA1D05" w:rsidRDefault="00FA1D05" w:rsidP="00FA1D05">
      <w:pPr>
        <w:jc w:val="both"/>
      </w:pPr>
      <w:r>
        <w:t xml:space="preserve">Therefore, to judge the </w:t>
      </w:r>
      <w:r w:rsidRPr="00B63D82">
        <w:rPr>
          <w:i/>
        </w:rPr>
        <w:t>complexity</w:t>
      </w:r>
      <w:r>
        <w:t xml:space="preserve"> of a decoding algorithm, the decoding speed in terms of bit/s on top of a recognized mobile processor platform running a recognized mobile operating system can provide good insight into the feasibility of executing the code for mobile applications. </w:t>
      </w:r>
    </w:p>
    <w:p w14:paraId="54223319" w14:textId="3F0F192E" w:rsidR="0035499C" w:rsidRDefault="00FA1D05" w:rsidP="00FA1D05">
      <w:pPr>
        <w:jc w:val="both"/>
      </w:pPr>
      <w:r>
        <w:t xml:space="preserve">In terms of </w:t>
      </w:r>
      <w:r w:rsidRPr="00B63D82">
        <w:rPr>
          <w:i/>
        </w:rPr>
        <w:t>memory requirements</w:t>
      </w:r>
      <w:r>
        <w:t>, a reasonable measure is the required random access memory in the MBMS client to decode large files, such as considered in the video delivery use cases from above.</w:t>
      </w:r>
      <w:r w:rsidR="0035499C">
        <w:t xml:space="preserve"> </w:t>
      </w:r>
    </w:p>
    <w:p w14:paraId="7A186437" w14:textId="6D90E1F3" w:rsidR="00FA1D05" w:rsidRDefault="00FA1D05" w:rsidP="00FA1D05">
      <w:pPr>
        <w:jc w:val="both"/>
      </w:pPr>
      <w:r>
        <w:t xml:space="preserve">Another performance metric for successful integration into mobile platforms is the </w:t>
      </w:r>
      <w:r w:rsidRPr="00B63D82">
        <w:rPr>
          <w:i/>
        </w:rPr>
        <w:t>library footprint</w:t>
      </w:r>
      <w:r>
        <w:t xml:space="preserve"> of the code</w:t>
      </w:r>
      <w:r w:rsidR="002E0AB4">
        <w:t xml:space="preserve"> and the footprint of hardware functions if any</w:t>
      </w:r>
      <w:r>
        <w:t>.</w:t>
      </w:r>
    </w:p>
    <w:p w14:paraId="20A0DDCF" w14:textId="17BE2456" w:rsidR="0035499C" w:rsidRPr="00FA1D05" w:rsidRDefault="0035499C" w:rsidP="0035499C">
      <w:pPr>
        <w:jc w:val="both"/>
      </w:pPr>
      <w:r>
        <w:t xml:space="preserve">The complexity and memory requirements shall in particular be provided for the following use cases: </w:t>
      </w:r>
      <w:r w:rsidRPr="009F78B8">
        <w:rPr>
          <w:highlight w:val="yellow"/>
        </w:rPr>
        <w:t>&lt;</w:t>
      </w:r>
      <w:r w:rsidR="006D31B8">
        <w:rPr>
          <w:highlight w:val="yellow"/>
        </w:rPr>
        <w:t xml:space="preserve">tbd, currently </w:t>
      </w:r>
      <w:r w:rsidRPr="009F78B8">
        <w:rPr>
          <w:highlight w:val="yellow"/>
        </w:rPr>
        <w:t>1.8 GByte at highest error rate</w:t>
      </w:r>
      <w:r w:rsidR="006D31B8">
        <w:rPr>
          <w:highlight w:val="yellow"/>
        </w:rPr>
        <w:t>;</w:t>
      </w:r>
      <w:r w:rsidRPr="009F78B8">
        <w:rPr>
          <w:highlight w:val="yellow"/>
        </w:rPr>
        <w:t xml:space="preserve"> 4sec @ 1MBit/s streaming</w:t>
      </w:r>
      <w:r w:rsidR="006D31B8">
        <w:rPr>
          <w:highlight w:val="yellow"/>
        </w:rPr>
        <w:t>;</w:t>
      </w:r>
      <w:r w:rsidRPr="009F78B8">
        <w:rPr>
          <w:highlight w:val="yellow"/>
        </w:rPr>
        <w:t xml:space="preserve"> 20sec protection period for RTP based streaming</w:t>
      </w:r>
      <w:r w:rsidR="006D31B8">
        <w:rPr>
          <w:highlight w:val="yellow"/>
        </w:rPr>
        <w:t xml:space="preserve"> at 384 kbit/s</w:t>
      </w:r>
      <w:r w:rsidRPr="009F78B8">
        <w:rPr>
          <w:highlight w:val="yellow"/>
        </w:rPr>
        <w:t>&gt;</w:t>
      </w:r>
      <w:r w:rsidR="002E0AB4">
        <w:t>.</w:t>
      </w:r>
    </w:p>
    <w:p w14:paraId="5BDFAE54" w14:textId="24D00DA1" w:rsidR="007A6402" w:rsidRDefault="007A6402" w:rsidP="007A6402">
      <w:pPr>
        <w:pStyle w:val="berschrift2"/>
      </w:pPr>
      <w:r>
        <w:t>Summary</w:t>
      </w:r>
    </w:p>
    <w:p w14:paraId="153F2CAC" w14:textId="6A109AB9" w:rsidR="00314734" w:rsidRDefault="00816A31" w:rsidP="00314734">
      <w:r w:rsidRPr="00816A31">
        <w:rPr>
          <w:highlight w:val="yellow"/>
        </w:rPr>
        <w:t>&lt;&lt;</w:t>
      </w:r>
      <w:r w:rsidR="00314734" w:rsidRPr="009F78B8">
        <w:rPr>
          <w:highlight w:val="yellow"/>
        </w:rPr>
        <w:t>TO BE UPDATED</w:t>
      </w:r>
      <w:r w:rsidR="004A0EE0">
        <w:rPr>
          <w:highlight w:val="yellow"/>
        </w:rPr>
        <w:t xml:space="preserve"> ONCE AGREED</w:t>
      </w:r>
      <w:r w:rsidRPr="009F78B8">
        <w:rPr>
          <w:highlight w:val="yellow"/>
        </w:rPr>
        <w:t>&gt;&gt;</w:t>
      </w:r>
    </w:p>
    <w:p w14:paraId="4F6C5152" w14:textId="77777777" w:rsidR="00314734" w:rsidRDefault="00314734" w:rsidP="00314734">
      <w:r>
        <w:t>In summary, the following information is collected</w:t>
      </w:r>
    </w:p>
    <w:p w14:paraId="09789F81" w14:textId="369E0438" w:rsidR="00314734" w:rsidRPr="009F78B8" w:rsidRDefault="004A0EE0" w:rsidP="00314734">
      <w:pPr>
        <w:pStyle w:val="Listenabsatz"/>
        <w:numPr>
          <w:ilvl w:val="0"/>
          <w:numId w:val="42"/>
        </w:numPr>
        <w:rPr>
          <w:highlight w:val="yellow"/>
        </w:rPr>
      </w:pPr>
      <w:r>
        <w:rPr>
          <w:highlight w:val="yellow"/>
        </w:rPr>
        <w:t>tbd</w:t>
      </w:r>
      <w:r w:rsidR="00314734" w:rsidRPr="009F78B8">
        <w:rPr>
          <w:highlight w:val="yellow"/>
        </w:rPr>
        <w:t xml:space="preserve"> test cases on code performance as documented in section XXX. </w:t>
      </w:r>
    </w:p>
    <w:p w14:paraId="738BD873" w14:textId="77777777" w:rsidR="00314734" w:rsidRDefault="00314734" w:rsidP="00314734">
      <w:pPr>
        <w:pStyle w:val="Listenabsatz"/>
        <w:numPr>
          <w:ilvl w:val="0"/>
          <w:numId w:val="42"/>
        </w:numPr>
      </w:pPr>
      <w:r>
        <w:t xml:space="preserve">18 test cases on FEC Overhead for UTRAN download test cases as document in </w:t>
      </w:r>
      <w:r>
        <w:fldChar w:fldCharType="begin"/>
      </w:r>
      <w:r>
        <w:instrText xml:space="preserve"> REF _Ref181092582 \h </w:instrText>
      </w:r>
      <w:r>
        <w:fldChar w:fldCharType="separate"/>
      </w:r>
      <w:r w:rsidR="00CF6385">
        <w:t xml:space="preserve">Table </w:t>
      </w:r>
      <w:r w:rsidR="00CF6385">
        <w:rPr>
          <w:noProof/>
        </w:rPr>
        <w:t>7</w:t>
      </w:r>
      <w:r>
        <w:fldChar w:fldCharType="end"/>
      </w:r>
    </w:p>
    <w:p w14:paraId="56FBA3A5" w14:textId="53531D75" w:rsidR="00314734" w:rsidRDefault="00314734" w:rsidP="00314734">
      <w:pPr>
        <w:pStyle w:val="Listenabsatz"/>
        <w:numPr>
          <w:ilvl w:val="0"/>
          <w:numId w:val="42"/>
        </w:numPr>
      </w:pPr>
      <w:r>
        <w:t>2</w:t>
      </w:r>
      <w:r w:rsidR="004A0EE0">
        <w:t>5</w:t>
      </w:r>
      <w:r>
        <w:t xml:space="preserve"> test cases on FEC Overhead for LTE download test cases as document in </w:t>
      </w:r>
      <w:r>
        <w:fldChar w:fldCharType="begin"/>
      </w:r>
      <w:r>
        <w:instrText xml:space="preserve"> REF _Ref181095114 \h </w:instrText>
      </w:r>
      <w:r>
        <w:fldChar w:fldCharType="separate"/>
      </w:r>
      <w:r w:rsidR="00CF6385">
        <w:t xml:space="preserve">Table </w:t>
      </w:r>
      <w:r w:rsidR="00CF6385">
        <w:rPr>
          <w:noProof/>
        </w:rPr>
        <w:t>8</w:t>
      </w:r>
      <w:r>
        <w:fldChar w:fldCharType="end"/>
      </w:r>
    </w:p>
    <w:p w14:paraId="0EC1D220" w14:textId="77777777" w:rsidR="00314734" w:rsidRDefault="00314734" w:rsidP="00314734">
      <w:pPr>
        <w:pStyle w:val="Listenabsatz"/>
        <w:numPr>
          <w:ilvl w:val="0"/>
          <w:numId w:val="42"/>
        </w:numPr>
      </w:pPr>
      <w:r>
        <w:t xml:space="preserve">18 test cases on maximum supported media rate for UTRAN streaming test cases as documented in </w:t>
      </w:r>
      <w:r>
        <w:fldChar w:fldCharType="begin"/>
      </w:r>
      <w:r>
        <w:instrText xml:space="preserve"> REF _Ref181097183 \h </w:instrText>
      </w:r>
      <w:r>
        <w:fldChar w:fldCharType="separate"/>
      </w:r>
      <w:r w:rsidR="00CF6385">
        <w:t xml:space="preserve">Table </w:t>
      </w:r>
      <w:r w:rsidR="00CF6385">
        <w:rPr>
          <w:noProof/>
        </w:rPr>
        <w:t>9</w:t>
      </w:r>
      <w:r>
        <w:fldChar w:fldCharType="end"/>
      </w:r>
      <w:r>
        <w:t>.</w:t>
      </w:r>
    </w:p>
    <w:p w14:paraId="3CA6DFA8" w14:textId="77777777" w:rsidR="00314734" w:rsidRDefault="00314734" w:rsidP="00314734">
      <w:pPr>
        <w:pStyle w:val="Listenabsatz"/>
        <w:numPr>
          <w:ilvl w:val="0"/>
          <w:numId w:val="42"/>
        </w:numPr>
      </w:pPr>
      <w:r>
        <w:t xml:space="preserve">20 test cases on maximum supported media rate for LTE streaming test cases as documented in </w:t>
      </w:r>
      <w:r>
        <w:fldChar w:fldCharType="begin"/>
      </w:r>
      <w:r>
        <w:instrText xml:space="preserve"> REF _Ref181193942 \h </w:instrText>
      </w:r>
      <w:r>
        <w:fldChar w:fldCharType="separate"/>
      </w:r>
      <w:r w:rsidR="00CF6385">
        <w:t xml:space="preserve">Table </w:t>
      </w:r>
      <w:r w:rsidR="00CF6385">
        <w:rPr>
          <w:noProof/>
        </w:rPr>
        <w:t>10</w:t>
      </w:r>
      <w:r>
        <w:fldChar w:fldCharType="end"/>
      </w:r>
      <w:r>
        <w:t>.</w:t>
      </w:r>
    </w:p>
    <w:p w14:paraId="441C0465" w14:textId="22BF1B5B" w:rsidR="00314734" w:rsidRPr="007A6402" w:rsidRDefault="00314734" w:rsidP="00314734">
      <w:pPr>
        <w:pStyle w:val="Listenabsatz"/>
        <w:numPr>
          <w:ilvl w:val="0"/>
          <w:numId w:val="42"/>
        </w:numPr>
      </w:pPr>
      <w:r>
        <w:t>Implementation-specific metrics.</w:t>
      </w:r>
    </w:p>
    <w:p w14:paraId="68DEF530" w14:textId="7484C803" w:rsidR="00314734" w:rsidRPr="00D525B4" w:rsidRDefault="00314734" w:rsidP="00314734">
      <w:pPr>
        <w:jc w:val="both"/>
      </w:pPr>
      <w:r>
        <w:t xml:space="preserve">This results in total in </w:t>
      </w:r>
      <w:r w:rsidR="00D87867">
        <w:t xml:space="preserve">81 + tbd </w:t>
      </w:r>
      <w:r>
        <w:t xml:space="preserve"> test cases.</w:t>
      </w:r>
    </w:p>
    <w:p w14:paraId="523417DD" w14:textId="77777777" w:rsidR="000A61E8" w:rsidRDefault="00267722" w:rsidP="000134D3">
      <w:pPr>
        <w:pStyle w:val="berschrift1"/>
      </w:pPr>
      <w:r w:rsidRPr="003C6266">
        <w:t>Benchmark Code</w:t>
      </w:r>
      <w:r w:rsidR="000A61E8" w:rsidRPr="003C6266">
        <w:t>s</w:t>
      </w:r>
    </w:p>
    <w:p w14:paraId="1882CCFE" w14:textId="77777777" w:rsidR="00F3295D" w:rsidRPr="003C6266" w:rsidRDefault="00F3295D" w:rsidP="00F3295D">
      <w:pPr>
        <w:pStyle w:val="berschrift2"/>
      </w:pPr>
      <w:r w:rsidRPr="003C6266">
        <w:t>Ideal Code</w:t>
      </w:r>
    </w:p>
    <w:p w14:paraId="6CFEF2B4" w14:textId="77777777" w:rsidR="00F3295D" w:rsidRDefault="00F3295D" w:rsidP="00F3295D">
      <w:pPr>
        <w:pStyle w:val="berschrift3"/>
      </w:pPr>
      <w:r w:rsidRPr="003C6266">
        <w:t>Description</w:t>
      </w:r>
    </w:p>
    <w:p w14:paraId="0BB1D9B5" w14:textId="77777777" w:rsidR="00F3295D" w:rsidRPr="00EF0EC4" w:rsidRDefault="00F3295D" w:rsidP="00F3295D">
      <w:r>
        <w:t>A code is generally capable to handle one or a few or many of the following parameters</w:t>
      </w:r>
    </w:p>
    <w:p w14:paraId="40F9A109" w14:textId="77777777" w:rsidR="00F3295D" w:rsidRPr="00EF0EC4" w:rsidRDefault="00F3295D" w:rsidP="00F3295D">
      <w:pPr>
        <w:pStyle w:val="Listenabsatz"/>
        <w:numPr>
          <w:ilvl w:val="0"/>
          <w:numId w:val="38"/>
        </w:numPr>
      </w:pPr>
      <w:r w:rsidRPr="00EF0EC4">
        <w:t>T: source symbol size</w:t>
      </w:r>
    </w:p>
    <w:p w14:paraId="43A3BD85" w14:textId="77777777" w:rsidR="00F3295D" w:rsidRPr="00EF0EC4" w:rsidRDefault="00F3295D" w:rsidP="00F3295D">
      <w:pPr>
        <w:pStyle w:val="Listenabsatz"/>
        <w:numPr>
          <w:ilvl w:val="0"/>
          <w:numId w:val="38"/>
        </w:numPr>
      </w:pPr>
      <w:r w:rsidRPr="00EF0EC4">
        <w:t xml:space="preserve"> K: source block size and number of source symbols</w:t>
      </w:r>
    </w:p>
    <w:p w14:paraId="7BAA7CB1" w14:textId="77777777" w:rsidR="00F3295D" w:rsidRPr="00EF0EC4" w:rsidRDefault="00F3295D" w:rsidP="00F3295D">
      <w:pPr>
        <w:pStyle w:val="Listenabsatz"/>
        <w:numPr>
          <w:ilvl w:val="0"/>
          <w:numId w:val="38"/>
        </w:numPr>
      </w:pPr>
      <w:r w:rsidRPr="00EF0EC4">
        <w:t xml:space="preserve"> N: word length and number of encoding symbols</w:t>
      </w:r>
    </w:p>
    <w:p w14:paraId="567E8949" w14:textId="77777777" w:rsidR="00F3295D" w:rsidRDefault="00F3295D" w:rsidP="00F3295D">
      <w:r>
        <w:t xml:space="preserve">An ideal code with parameters (K, N, T) </w:t>
      </w:r>
      <w:r w:rsidRPr="00EF0EC4">
        <w:t xml:space="preserve"> can reconstruct the K source symbols from any set of K of the N encoding symbols</w:t>
      </w:r>
      <w:r>
        <w:t xml:space="preserve">. Ideal codes exists, but are usually very complex in encoding and decoding, especially if </w:t>
      </w:r>
      <w:r w:rsidRPr="00EF0EC4">
        <w:rPr>
          <w:i/>
        </w:rPr>
        <w:t>K</w:t>
      </w:r>
      <w:r>
        <w:t xml:space="preserve"> is not small or if </w:t>
      </w:r>
      <w:r w:rsidRPr="006E166E">
        <w:rPr>
          <w:i/>
        </w:rPr>
        <w:t>N</w:t>
      </w:r>
      <w:r>
        <w:t xml:space="preserve"> needs to be large.</w:t>
      </w:r>
    </w:p>
    <w:p w14:paraId="4F65A071" w14:textId="77777777" w:rsidR="00F3295D" w:rsidRPr="003C6266" w:rsidRDefault="00F3295D" w:rsidP="00F3295D">
      <w:pPr>
        <w:rPr>
          <w:lang w:val="en-US"/>
        </w:rPr>
      </w:pPr>
      <w:r>
        <w:t>We use the property of ideal codes to determine the performance bound for any code considered in this context.</w:t>
      </w:r>
    </w:p>
    <w:p w14:paraId="08C8F09C" w14:textId="77777777" w:rsidR="00F3295D" w:rsidRDefault="00F3295D" w:rsidP="00F3295D">
      <w:pPr>
        <w:pStyle w:val="berschrift3"/>
      </w:pPr>
      <w:r w:rsidRPr="003C6266">
        <w:t>Evaluation Criteria</w:t>
      </w:r>
    </w:p>
    <w:p w14:paraId="1FC3572F" w14:textId="77777777" w:rsidR="00F3295D" w:rsidRDefault="00F3295D" w:rsidP="00F3295D">
      <w:pPr>
        <w:pStyle w:val="berschrift4"/>
      </w:pPr>
      <w:r>
        <w:t>Code Performance</w:t>
      </w:r>
    </w:p>
    <w:p w14:paraId="0282C1EB" w14:textId="6D560705" w:rsidR="00816A31" w:rsidRPr="00816A31" w:rsidRDefault="00816A31" w:rsidP="009F78B8">
      <w:r w:rsidRPr="009F78B8">
        <w:rPr>
          <w:highlight w:val="yellow"/>
        </w:rPr>
        <w:t>tbd</w:t>
      </w:r>
    </w:p>
    <w:p w14:paraId="2AE492E3" w14:textId="77777777" w:rsidR="00F3295D" w:rsidRDefault="00F3295D" w:rsidP="00F3295D">
      <w:pPr>
        <w:pStyle w:val="berschrift4"/>
      </w:pPr>
      <w:r>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487"/>
        <w:gridCol w:w="1617"/>
        <w:gridCol w:w="1327"/>
        <w:gridCol w:w="1827"/>
      </w:tblGrid>
      <w:tr w:rsidR="00BD10AE" w:rsidRPr="00BE2531" w14:paraId="2AC02E1F" w14:textId="0E74D4D3" w:rsidTr="0066779D">
        <w:trPr>
          <w:jc w:val="center"/>
        </w:trPr>
        <w:tc>
          <w:tcPr>
            <w:tcW w:w="0" w:type="auto"/>
          </w:tcPr>
          <w:p w14:paraId="1DE3CEC1" w14:textId="77777777" w:rsidR="00BD10AE" w:rsidRPr="00BE2531" w:rsidRDefault="00BD10AE" w:rsidP="00F3295D">
            <w:pPr>
              <w:pStyle w:val="TAH"/>
            </w:pPr>
            <w:r>
              <w:t>Test Case</w:t>
            </w:r>
          </w:p>
        </w:tc>
        <w:tc>
          <w:tcPr>
            <w:tcW w:w="0" w:type="auto"/>
          </w:tcPr>
          <w:p w14:paraId="477F961C" w14:textId="77777777" w:rsidR="00BD10AE" w:rsidRPr="00BE2531" w:rsidRDefault="00BD10AE" w:rsidP="00F3295D">
            <w:pPr>
              <w:pStyle w:val="TAH"/>
            </w:pPr>
            <w:r w:rsidRPr="00BE2531">
              <w:t>Error rates</w:t>
            </w:r>
          </w:p>
        </w:tc>
        <w:tc>
          <w:tcPr>
            <w:tcW w:w="0" w:type="auto"/>
          </w:tcPr>
          <w:p w14:paraId="04AE7B67" w14:textId="77777777" w:rsidR="00BD10AE" w:rsidRPr="00BE2531" w:rsidRDefault="00BD10AE" w:rsidP="00F3295D">
            <w:pPr>
              <w:pStyle w:val="TAH"/>
            </w:pPr>
            <w:r w:rsidRPr="00BE2531">
              <w:t>File size</w:t>
            </w:r>
          </w:p>
        </w:tc>
        <w:tc>
          <w:tcPr>
            <w:tcW w:w="0" w:type="auto"/>
          </w:tcPr>
          <w:p w14:paraId="34C0DFFB" w14:textId="77777777" w:rsidR="00BD10AE" w:rsidRDefault="00BD10AE" w:rsidP="00F3295D">
            <w:pPr>
              <w:pStyle w:val="TAH"/>
            </w:pPr>
            <w:r>
              <w:t xml:space="preserve">Fec Overhead for </w:t>
            </w:r>
            <w:r>
              <w:br/>
              <w:t>128/256 kbit/s</w:t>
            </w:r>
          </w:p>
        </w:tc>
        <w:tc>
          <w:tcPr>
            <w:tcW w:w="0" w:type="auto"/>
          </w:tcPr>
          <w:p w14:paraId="665D778C" w14:textId="77777777" w:rsidR="00BD10AE" w:rsidRPr="00BE2531" w:rsidRDefault="00BD10AE" w:rsidP="00F3295D">
            <w:pPr>
              <w:pStyle w:val="TAH"/>
            </w:pPr>
            <w:r>
              <w:t xml:space="preserve">Fec Overhead </w:t>
            </w:r>
            <w:r>
              <w:br/>
              <w:t>for 64 kbit/s</w:t>
            </w:r>
          </w:p>
        </w:tc>
        <w:tc>
          <w:tcPr>
            <w:tcW w:w="0" w:type="auto"/>
          </w:tcPr>
          <w:p w14:paraId="120C994A" w14:textId="77777777" w:rsidR="00BD10AE" w:rsidRPr="009F78B8" w:rsidRDefault="00BD10AE" w:rsidP="0066779D">
            <w:pPr>
              <w:pStyle w:val="TAH"/>
              <w:rPr>
                <w:szCs w:val="22"/>
                <w:highlight w:val="yellow"/>
                <w:lang w:val="fr-FR"/>
              </w:rPr>
            </w:pPr>
            <w:r w:rsidRPr="009F78B8">
              <w:rPr>
                <w:highlight w:val="yellow"/>
                <w:lang w:val="fr-FR"/>
              </w:rPr>
              <w:t>Report</w:t>
            </w:r>
            <w:r w:rsidRPr="009F78B8">
              <w:rPr>
                <w:highlight w:val="yellow"/>
                <w:lang w:val="fr-FR"/>
              </w:rPr>
              <w:br/>
              <w:t>[G;T; Z; K;N] values</w:t>
            </w:r>
          </w:p>
          <w:p w14:paraId="33154D83" w14:textId="08615DA4" w:rsidR="00BD10AE" w:rsidRPr="009F78B8" w:rsidRDefault="00BD10AE" w:rsidP="00F3295D">
            <w:pPr>
              <w:pStyle w:val="TAH"/>
              <w:rPr>
                <w:highlight w:val="yellow"/>
              </w:rPr>
            </w:pPr>
            <w:r w:rsidRPr="009F78B8">
              <w:rPr>
                <w:highlight w:val="yellow"/>
                <w:lang w:val="fr-FR"/>
              </w:rPr>
              <w:t>(See TS 26.346)</w:t>
            </w:r>
          </w:p>
        </w:tc>
      </w:tr>
      <w:tr w:rsidR="00BD10AE" w:rsidRPr="00BE2531" w14:paraId="643DBF6F" w14:textId="534B7088" w:rsidTr="0066779D">
        <w:trPr>
          <w:cantSplit/>
          <w:jc w:val="center"/>
        </w:trPr>
        <w:tc>
          <w:tcPr>
            <w:tcW w:w="0" w:type="auto"/>
          </w:tcPr>
          <w:p w14:paraId="29B62332" w14:textId="77777777" w:rsidR="00BD10AE" w:rsidRPr="00BE2531" w:rsidRDefault="00BD10AE" w:rsidP="00F3295D">
            <w:pPr>
              <w:pStyle w:val="TAL"/>
            </w:pPr>
            <w:r>
              <w:t>UD1</w:t>
            </w:r>
          </w:p>
        </w:tc>
        <w:tc>
          <w:tcPr>
            <w:tcW w:w="0" w:type="auto"/>
            <w:vMerge w:val="restart"/>
          </w:tcPr>
          <w:p w14:paraId="4B70F707" w14:textId="77777777" w:rsidR="00BD10AE" w:rsidRPr="00BE2531" w:rsidRDefault="00BD10AE" w:rsidP="00F3295D">
            <w:pPr>
              <w:pStyle w:val="TAL"/>
            </w:pPr>
            <w:r w:rsidRPr="00BE2531">
              <w:t>Low (1% BLER)</w:t>
            </w:r>
          </w:p>
        </w:tc>
        <w:tc>
          <w:tcPr>
            <w:tcW w:w="0" w:type="auto"/>
          </w:tcPr>
          <w:p w14:paraId="47C1946B" w14:textId="77777777" w:rsidR="00BD10AE" w:rsidRPr="00BE2531" w:rsidRDefault="00BD10AE" w:rsidP="00F3295D">
            <w:pPr>
              <w:pStyle w:val="TAL"/>
            </w:pPr>
            <w:r w:rsidRPr="00BE2531">
              <w:t>Small (50KB)</w:t>
            </w:r>
          </w:p>
        </w:tc>
        <w:tc>
          <w:tcPr>
            <w:tcW w:w="0" w:type="auto"/>
          </w:tcPr>
          <w:p w14:paraId="6867B4A5" w14:textId="77777777" w:rsidR="00BD10AE" w:rsidRPr="00BE2531" w:rsidRDefault="00BD10AE" w:rsidP="00F3295D">
            <w:pPr>
              <w:pStyle w:val="TAC"/>
            </w:pPr>
            <w:r w:rsidRPr="00BE2531">
              <w:t>7.5</w:t>
            </w:r>
            <w:r>
              <w:t xml:space="preserve"> %</w:t>
            </w:r>
          </w:p>
        </w:tc>
        <w:tc>
          <w:tcPr>
            <w:tcW w:w="0" w:type="auto"/>
          </w:tcPr>
          <w:p w14:paraId="6D8A0DBB" w14:textId="77777777" w:rsidR="00BD10AE" w:rsidRPr="00BE2531" w:rsidRDefault="00BD10AE" w:rsidP="00F3295D">
            <w:pPr>
              <w:pStyle w:val="TAC"/>
            </w:pPr>
            <w:r w:rsidRPr="00BE2531">
              <w:t>7.0</w:t>
            </w:r>
            <w:r>
              <w:t xml:space="preserve"> %</w:t>
            </w:r>
          </w:p>
        </w:tc>
        <w:tc>
          <w:tcPr>
            <w:tcW w:w="0" w:type="auto"/>
          </w:tcPr>
          <w:p w14:paraId="1028F85C" w14:textId="77777777" w:rsidR="00BD10AE" w:rsidRPr="009F78B8" w:rsidRDefault="00BD10AE" w:rsidP="00F3295D">
            <w:pPr>
              <w:pStyle w:val="TAC"/>
              <w:rPr>
                <w:highlight w:val="yellow"/>
              </w:rPr>
            </w:pPr>
          </w:p>
        </w:tc>
      </w:tr>
      <w:tr w:rsidR="00BD10AE" w:rsidRPr="00BE2531" w14:paraId="070F6631" w14:textId="0ECCAAEE" w:rsidTr="0066779D">
        <w:trPr>
          <w:cantSplit/>
          <w:jc w:val="center"/>
        </w:trPr>
        <w:tc>
          <w:tcPr>
            <w:tcW w:w="0" w:type="auto"/>
          </w:tcPr>
          <w:p w14:paraId="2FE5F2F2" w14:textId="77777777" w:rsidR="00BD10AE" w:rsidRPr="00BE2531" w:rsidRDefault="00BD10AE" w:rsidP="00F3295D">
            <w:pPr>
              <w:pStyle w:val="TAL"/>
            </w:pPr>
            <w:r>
              <w:t>UD2</w:t>
            </w:r>
          </w:p>
        </w:tc>
        <w:tc>
          <w:tcPr>
            <w:tcW w:w="0" w:type="auto"/>
            <w:vMerge/>
          </w:tcPr>
          <w:p w14:paraId="23A5FDCA" w14:textId="77777777" w:rsidR="00BD10AE" w:rsidRPr="00BE2531" w:rsidRDefault="00BD10AE" w:rsidP="00F3295D">
            <w:pPr>
              <w:pStyle w:val="TAL"/>
            </w:pPr>
          </w:p>
        </w:tc>
        <w:tc>
          <w:tcPr>
            <w:tcW w:w="0" w:type="auto"/>
          </w:tcPr>
          <w:p w14:paraId="3205F9FD" w14:textId="77777777" w:rsidR="00BD10AE" w:rsidRPr="00BE2531" w:rsidRDefault="00BD10AE" w:rsidP="00F3295D">
            <w:pPr>
              <w:pStyle w:val="TAL"/>
            </w:pPr>
            <w:r w:rsidRPr="00BE2531">
              <w:t>Medium (512KB)</w:t>
            </w:r>
          </w:p>
        </w:tc>
        <w:tc>
          <w:tcPr>
            <w:tcW w:w="0" w:type="auto"/>
          </w:tcPr>
          <w:p w14:paraId="2A541CF4" w14:textId="77777777" w:rsidR="00BD10AE" w:rsidRPr="00BE2531" w:rsidRDefault="00BD10AE" w:rsidP="00F3295D">
            <w:pPr>
              <w:pStyle w:val="TAC"/>
            </w:pPr>
            <w:r w:rsidRPr="00BE2531">
              <w:t>3.1</w:t>
            </w:r>
            <w:r>
              <w:t xml:space="preserve"> %</w:t>
            </w:r>
          </w:p>
        </w:tc>
        <w:tc>
          <w:tcPr>
            <w:tcW w:w="0" w:type="auto"/>
          </w:tcPr>
          <w:p w14:paraId="77E77F66" w14:textId="77777777" w:rsidR="00BD10AE" w:rsidRPr="00BE2531" w:rsidRDefault="00BD10AE" w:rsidP="00F3295D">
            <w:pPr>
              <w:pStyle w:val="TAC"/>
            </w:pPr>
            <w:r w:rsidRPr="00BE2531">
              <w:t>3.3</w:t>
            </w:r>
            <w:r>
              <w:t xml:space="preserve"> %</w:t>
            </w:r>
          </w:p>
        </w:tc>
        <w:tc>
          <w:tcPr>
            <w:tcW w:w="0" w:type="auto"/>
          </w:tcPr>
          <w:p w14:paraId="5CC62734" w14:textId="77777777" w:rsidR="00BD10AE" w:rsidRPr="009F78B8" w:rsidRDefault="00BD10AE" w:rsidP="00F3295D">
            <w:pPr>
              <w:pStyle w:val="TAC"/>
              <w:rPr>
                <w:highlight w:val="yellow"/>
              </w:rPr>
            </w:pPr>
          </w:p>
        </w:tc>
      </w:tr>
      <w:tr w:rsidR="00BD10AE" w:rsidRPr="00BE2531" w14:paraId="4EAEFE4A" w14:textId="38DADF51" w:rsidTr="0066779D">
        <w:trPr>
          <w:cantSplit/>
          <w:jc w:val="center"/>
        </w:trPr>
        <w:tc>
          <w:tcPr>
            <w:tcW w:w="0" w:type="auto"/>
          </w:tcPr>
          <w:p w14:paraId="74D01C45" w14:textId="77777777" w:rsidR="00BD10AE" w:rsidRPr="00BE2531" w:rsidRDefault="00BD10AE" w:rsidP="00F3295D">
            <w:pPr>
              <w:pStyle w:val="TAL"/>
            </w:pPr>
            <w:r>
              <w:t>UD3</w:t>
            </w:r>
          </w:p>
        </w:tc>
        <w:tc>
          <w:tcPr>
            <w:tcW w:w="0" w:type="auto"/>
            <w:vMerge/>
          </w:tcPr>
          <w:p w14:paraId="6ED9854A" w14:textId="77777777" w:rsidR="00BD10AE" w:rsidRPr="00BE2531" w:rsidRDefault="00BD10AE" w:rsidP="00F3295D">
            <w:pPr>
              <w:pStyle w:val="TAL"/>
            </w:pPr>
          </w:p>
        </w:tc>
        <w:tc>
          <w:tcPr>
            <w:tcW w:w="0" w:type="auto"/>
          </w:tcPr>
          <w:p w14:paraId="29DB5C66" w14:textId="77777777" w:rsidR="00BD10AE" w:rsidRPr="00BE2531" w:rsidRDefault="00BD10AE" w:rsidP="00F3295D">
            <w:pPr>
              <w:pStyle w:val="TAL"/>
            </w:pPr>
            <w:r w:rsidRPr="00BE2531">
              <w:t>Large (3072KB)</w:t>
            </w:r>
          </w:p>
        </w:tc>
        <w:tc>
          <w:tcPr>
            <w:tcW w:w="0" w:type="auto"/>
          </w:tcPr>
          <w:p w14:paraId="5F7479EA" w14:textId="77777777" w:rsidR="00BD10AE" w:rsidRPr="00BE2531" w:rsidRDefault="00BD10AE" w:rsidP="00F3295D">
            <w:pPr>
              <w:pStyle w:val="TAC"/>
            </w:pPr>
            <w:r w:rsidRPr="00BE2531">
              <w:t>2.1</w:t>
            </w:r>
            <w:r>
              <w:t xml:space="preserve"> %</w:t>
            </w:r>
          </w:p>
        </w:tc>
        <w:tc>
          <w:tcPr>
            <w:tcW w:w="0" w:type="auto"/>
          </w:tcPr>
          <w:p w14:paraId="1275DD14" w14:textId="77777777" w:rsidR="00BD10AE" w:rsidRPr="00BE2531" w:rsidRDefault="00BD10AE" w:rsidP="00F3295D">
            <w:pPr>
              <w:pStyle w:val="TAC"/>
            </w:pPr>
            <w:r w:rsidRPr="00BE2531">
              <w:t>2.4</w:t>
            </w:r>
            <w:r>
              <w:t xml:space="preserve"> %</w:t>
            </w:r>
          </w:p>
        </w:tc>
        <w:tc>
          <w:tcPr>
            <w:tcW w:w="0" w:type="auto"/>
          </w:tcPr>
          <w:p w14:paraId="3FB5EFB5" w14:textId="77777777" w:rsidR="00BD10AE" w:rsidRPr="009F78B8" w:rsidRDefault="00BD10AE" w:rsidP="00F3295D">
            <w:pPr>
              <w:pStyle w:val="TAC"/>
              <w:rPr>
                <w:highlight w:val="yellow"/>
              </w:rPr>
            </w:pPr>
          </w:p>
        </w:tc>
      </w:tr>
      <w:tr w:rsidR="00BD10AE" w:rsidRPr="00BE2531" w14:paraId="6E7856D5" w14:textId="41B9BEF5" w:rsidTr="0066779D">
        <w:trPr>
          <w:cantSplit/>
          <w:jc w:val="center"/>
        </w:trPr>
        <w:tc>
          <w:tcPr>
            <w:tcW w:w="0" w:type="auto"/>
          </w:tcPr>
          <w:p w14:paraId="2A5E354D" w14:textId="77777777" w:rsidR="00BD10AE" w:rsidRPr="00BE2531" w:rsidRDefault="00BD10AE" w:rsidP="00F3295D">
            <w:pPr>
              <w:pStyle w:val="TAL"/>
            </w:pPr>
            <w:r>
              <w:t>UD4</w:t>
            </w:r>
          </w:p>
        </w:tc>
        <w:tc>
          <w:tcPr>
            <w:tcW w:w="0" w:type="auto"/>
            <w:vMerge w:val="restart"/>
          </w:tcPr>
          <w:p w14:paraId="7B2F8B55" w14:textId="77777777" w:rsidR="00BD10AE" w:rsidRPr="00BE2531" w:rsidRDefault="00BD10AE" w:rsidP="00F3295D">
            <w:pPr>
              <w:pStyle w:val="TAL"/>
            </w:pPr>
            <w:r w:rsidRPr="00BE2531">
              <w:t>Medium (5% BLER)</w:t>
            </w:r>
          </w:p>
        </w:tc>
        <w:tc>
          <w:tcPr>
            <w:tcW w:w="0" w:type="auto"/>
          </w:tcPr>
          <w:p w14:paraId="6A013D34" w14:textId="77777777" w:rsidR="00BD10AE" w:rsidRPr="00BE2531" w:rsidRDefault="00BD10AE" w:rsidP="00F3295D">
            <w:pPr>
              <w:pStyle w:val="TAL"/>
            </w:pPr>
            <w:r w:rsidRPr="00BE2531">
              <w:t>Small (50KB)</w:t>
            </w:r>
          </w:p>
        </w:tc>
        <w:tc>
          <w:tcPr>
            <w:tcW w:w="0" w:type="auto"/>
          </w:tcPr>
          <w:p w14:paraId="4C95E183" w14:textId="77777777" w:rsidR="00BD10AE" w:rsidRPr="00BE2531" w:rsidRDefault="00BD10AE" w:rsidP="00F3295D">
            <w:pPr>
              <w:pStyle w:val="TAC"/>
            </w:pPr>
            <w:r w:rsidRPr="00BE2531">
              <w:t>20.0</w:t>
            </w:r>
            <w:r>
              <w:t xml:space="preserve"> %</w:t>
            </w:r>
          </w:p>
        </w:tc>
        <w:tc>
          <w:tcPr>
            <w:tcW w:w="0" w:type="auto"/>
          </w:tcPr>
          <w:p w14:paraId="2CF92E77" w14:textId="77777777" w:rsidR="00BD10AE" w:rsidRPr="00BE2531" w:rsidRDefault="00BD10AE" w:rsidP="00F3295D">
            <w:pPr>
              <w:pStyle w:val="TAC"/>
            </w:pPr>
            <w:r w:rsidRPr="00BE2531">
              <w:t>21.8</w:t>
            </w:r>
            <w:r>
              <w:t xml:space="preserve"> %</w:t>
            </w:r>
          </w:p>
        </w:tc>
        <w:tc>
          <w:tcPr>
            <w:tcW w:w="0" w:type="auto"/>
          </w:tcPr>
          <w:p w14:paraId="0DDF8C6E" w14:textId="77777777" w:rsidR="00BD10AE" w:rsidRPr="009F78B8" w:rsidRDefault="00BD10AE" w:rsidP="00F3295D">
            <w:pPr>
              <w:pStyle w:val="TAC"/>
              <w:rPr>
                <w:highlight w:val="yellow"/>
              </w:rPr>
            </w:pPr>
          </w:p>
        </w:tc>
      </w:tr>
      <w:tr w:rsidR="00BD10AE" w:rsidRPr="00BE2531" w14:paraId="48A6E9A8" w14:textId="541B201E" w:rsidTr="0066779D">
        <w:trPr>
          <w:cantSplit/>
          <w:jc w:val="center"/>
        </w:trPr>
        <w:tc>
          <w:tcPr>
            <w:tcW w:w="0" w:type="auto"/>
          </w:tcPr>
          <w:p w14:paraId="19A80DC9" w14:textId="77777777" w:rsidR="00BD10AE" w:rsidRPr="00BE2531" w:rsidRDefault="00BD10AE" w:rsidP="00F3295D">
            <w:pPr>
              <w:pStyle w:val="TAL"/>
            </w:pPr>
            <w:r>
              <w:t>UD5</w:t>
            </w:r>
          </w:p>
        </w:tc>
        <w:tc>
          <w:tcPr>
            <w:tcW w:w="0" w:type="auto"/>
            <w:vMerge/>
          </w:tcPr>
          <w:p w14:paraId="5F259AC7" w14:textId="77777777" w:rsidR="00BD10AE" w:rsidRPr="00BE2531" w:rsidRDefault="00BD10AE" w:rsidP="00F3295D">
            <w:pPr>
              <w:pStyle w:val="TAL"/>
            </w:pPr>
          </w:p>
        </w:tc>
        <w:tc>
          <w:tcPr>
            <w:tcW w:w="0" w:type="auto"/>
          </w:tcPr>
          <w:p w14:paraId="40AFBE6D" w14:textId="77777777" w:rsidR="00BD10AE" w:rsidRPr="00BE2531" w:rsidRDefault="00BD10AE" w:rsidP="00F3295D">
            <w:pPr>
              <w:pStyle w:val="TAL"/>
            </w:pPr>
            <w:r w:rsidRPr="00BE2531">
              <w:t>Medium (512KB)</w:t>
            </w:r>
          </w:p>
        </w:tc>
        <w:tc>
          <w:tcPr>
            <w:tcW w:w="0" w:type="auto"/>
          </w:tcPr>
          <w:p w14:paraId="31293849" w14:textId="77777777" w:rsidR="00BD10AE" w:rsidRPr="00BE2531" w:rsidRDefault="00BD10AE" w:rsidP="00F3295D">
            <w:pPr>
              <w:pStyle w:val="TAC"/>
            </w:pPr>
            <w:r w:rsidRPr="00BE2531">
              <w:t>11.2</w:t>
            </w:r>
            <w:r>
              <w:t xml:space="preserve"> %</w:t>
            </w:r>
          </w:p>
        </w:tc>
        <w:tc>
          <w:tcPr>
            <w:tcW w:w="0" w:type="auto"/>
          </w:tcPr>
          <w:p w14:paraId="15611673" w14:textId="77777777" w:rsidR="00BD10AE" w:rsidRPr="00BE2531" w:rsidRDefault="00BD10AE" w:rsidP="00F3295D">
            <w:pPr>
              <w:pStyle w:val="TAC"/>
            </w:pPr>
            <w:r w:rsidRPr="00BE2531">
              <w:t>13.0</w:t>
            </w:r>
            <w:r>
              <w:t xml:space="preserve"> %</w:t>
            </w:r>
          </w:p>
        </w:tc>
        <w:tc>
          <w:tcPr>
            <w:tcW w:w="0" w:type="auto"/>
          </w:tcPr>
          <w:p w14:paraId="2FABF5AB" w14:textId="77777777" w:rsidR="00BD10AE" w:rsidRPr="009F78B8" w:rsidRDefault="00BD10AE" w:rsidP="00F3295D">
            <w:pPr>
              <w:pStyle w:val="TAC"/>
              <w:rPr>
                <w:highlight w:val="yellow"/>
              </w:rPr>
            </w:pPr>
          </w:p>
        </w:tc>
      </w:tr>
      <w:tr w:rsidR="00BD10AE" w:rsidRPr="00BE2531" w14:paraId="5FC5FC2D" w14:textId="72FC61A2" w:rsidTr="0066779D">
        <w:trPr>
          <w:cantSplit/>
          <w:jc w:val="center"/>
        </w:trPr>
        <w:tc>
          <w:tcPr>
            <w:tcW w:w="0" w:type="auto"/>
          </w:tcPr>
          <w:p w14:paraId="465EAE7E" w14:textId="77777777" w:rsidR="00BD10AE" w:rsidRPr="00BE2531" w:rsidRDefault="00BD10AE" w:rsidP="00F3295D">
            <w:pPr>
              <w:pStyle w:val="TAL"/>
            </w:pPr>
            <w:r>
              <w:t>UD6</w:t>
            </w:r>
          </w:p>
        </w:tc>
        <w:tc>
          <w:tcPr>
            <w:tcW w:w="0" w:type="auto"/>
            <w:vMerge/>
          </w:tcPr>
          <w:p w14:paraId="3958F728" w14:textId="77777777" w:rsidR="00BD10AE" w:rsidRPr="00BE2531" w:rsidRDefault="00BD10AE" w:rsidP="00F3295D">
            <w:pPr>
              <w:pStyle w:val="TAL"/>
            </w:pPr>
          </w:p>
        </w:tc>
        <w:tc>
          <w:tcPr>
            <w:tcW w:w="0" w:type="auto"/>
          </w:tcPr>
          <w:p w14:paraId="250E9C24" w14:textId="77777777" w:rsidR="00BD10AE" w:rsidRPr="00BE2531" w:rsidRDefault="00BD10AE" w:rsidP="00F3295D">
            <w:pPr>
              <w:pStyle w:val="TAL"/>
            </w:pPr>
            <w:r w:rsidRPr="00BE2531">
              <w:t>Large (3072KB)</w:t>
            </w:r>
          </w:p>
        </w:tc>
        <w:tc>
          <w:tcPr>
            <w:tcW w:w="0" w:type="auto"/>
          </w:tcPr>
          <w:p w14:paraId="3C88C60E" w14:textId="77777777" w:rsidR="00BD10AE" w:rsidRPr="00BE2531" w:rsidRDefault="00BD10AE" w:rsidP="00F3295D">
            <w:pPr>
              <w:pStyle w:val="TAC"/>
            </w:pPr>
            <w:r w:rsidRPr="00BE2531">
              <w:t>8.8</w:t>
            </w:r>
            <w:r>
              <w:t xml:space="preserve"> %</w:t>
            </w:r>
          </w:p>
        </w:tc>
        <w:tc>
          <w:tcPr>
            <w:tcW w:w="0" w:type="auto"/>
          </w:tcPr>
          <w:p w14:paraId="6622CAAB" w14:textId="77777777" w:rsidR="00BD10AE" w:rsidRPr="00BE2531" w:rsidRDefault="00BD10AE" w:rsidP="00F3295D">
            <w:pPr>
              <w:pStyle w:val="TAC"/>
            </w:pPr>
            <w:r w:rsidRPr="00BE2531">
              <w:t>11.0</w:t>
            </w:r>
            <w:r>
              <w:t xml:space="preserve"> %</w:t>
            </w:r>
          </w:p>
        </w:tc>
        <w:tc>
          <w:tcPr>
            <w:tcW w:w="0" w:type="auto"/>
          </w:tcPr>
          <w:p w14:paraId="573A6CC0" w14:textId="77777777" w:rsidR="00BD10AE" w:rsidRPr="009F78B8" w:rsidRDefault="00BD10AE" w:rsidP="00F3295D">
            <w:pPr>
              <w:pStyle w:val="TAC"/>
              <w:rPr>
                <w:highlight w:val="yellow"/>
              </w:rPr>
            </w:pPr>
          </w:p>
        </w:tc>
      </w:tr>
      <w:tr w:rsidR="00BD10AE" w:rsidRPr="00BE2531" w14:paraId="548625AF" w14:textId="776AE6FA" w:rsidTr="0066779D">
        <w:trPr>
          <w:cantSplit/>
          <w:jc w:val="center"/>
        </w:trPr>
        <w:tc>
          <w:tcPr>
            <w:tcW w:w="0" w:type="auto"/>
          </w:tcPr>
          <w:p w14:paraId="4968466E" w14:textId="77777777" w:rsidR="00BD10AE" w:rsidRPr="00BE2531" w:rsidRDefault="00BD10AE" w:rsidP="00F3295D">
            <w:pPr>
              <w:pStyle w:val="TAL"/>
            </w:pPr>
            <w:r>
              <w:t>UD7</w:t>
            </w:r>
          </w:p>
        </w:tc>
        <w:tc>
          <w:tcPr>
            <w:tcW w:w="0" w:type="auto"/>
            <w:vMerge w:val="restart"/>
          </w:tcPr>
          <w:p w14:paraId="4062BC02" w14:textId="77777777" w:rsidR="00BD10AE" w:rsidRPr="00BE2531" w:rsidRDefault="00BD10AE" w:rsidP="00F3295D">
            <w:pPr>
              <w:pStyle w:val="TAL"/>
            </w:pPr>
            <w:r w:rsidRPr="00BE2531">
              <w:t>High (10% BLER)</w:t>
            </w:r>
          </w:p>
        </w:tc>
        <w:tc>
          <w:tcPr>
            <w:tcW w:w="0" w:type="auto"/>
          </w:tcPr>
          <w:p w14:paraId="26D36E99" w14:textId="77777777" w:rsidR="00BD10AE" w:rsidRPr="00BE2531" w:rsidRDefault="00BD10AE" w:rsidP="00F3295D">
            <w:pPr>
              <w:pStyle w:val="TAL"/>
            </w:pPr>
            <w:r w:rsidRPr="00BE2531">
              <w:t>Small (50KB)</w:t>
            </w:r>
          </w:p>
        </w:tc>
        <w:tc>
          <w:tcPr>
            <w:tcW w:w="0" w:type="auto"/>
          </w:tcPr>
          <w:p w14:paraId="18469D34" w14:textId="77777777" w:rsidR="00BD10AE" w:rsidRPr="00BE2531" w:rsidRDefault="00BD10AE" w:rsidP="00F3295D">
            <w:pPr>
              <w:pStyle w:val="TAC"/>
            </w:pPr>
            <w:r w:rsidRPr="00BE2531">
              <w:t>35.0</w:t>
            </w:r>
            <w:r>
              <w:t xml:space="preserve"> %</w:t>
            </w:r>
          </w:p>
        </w:tc>
        <w:tc>
          <w:tcPr>
            <w:tcW w:w="0" w:type="auto"/>
          </w:tcPr>
          <w:p w14:paraId="6809A184" w14:textId="77777777" w:rsidR="00BD10AE" w:rsidRPr="00BE2531" w:rsidRDefault="00BD10AE" w:rsidP="00F3295D">
            <w:pPr>
              <w:pStyle w:val="TAC"/>
            </w:pPr>
            <w:r w:rsidRPr="00BE2531">
              <w:t>39.0</w:t>
            </w:r>
            <w:r>
              <w:t xml:space="preserve"> %</w:t>
            </w:r>
          </w:p>
        </w:tc>
        <w:tc>
          <w:tcPr>
            <w:tcW w:w="0" w:type="auto"/>
          </w:tcPr>
          <w:p w14:paraId="5B2BEDDE" w14:textId="77777777" w:rsidR="00BD10AE" w:rsidRPr="009F78B8" w:rsidRDefault="00BD10AE" w:rsidP="00F3295D">
            <w:pPr>
              <w:pStyle w:val="TAC"/>
              <w:rPr>
                <w:highlight w:val="yellow"/>
              </w:rPr>
            </w:pPr>
          </w:p>
        </w:tc>
      </w:tr>
      <w:tr w:rsidR="00BD10AE" w:rsidRPr="00BE2531" w14:paraId="64DD0847" w14:textId="3F5150F7" w:rsidTr="0066779D">
        <w:trPr>
          <w:cantSplit/>
          <w:jc w:val="center"/>
        </w:trPr>
        <w:tc>
          <w:tcPr>
            <w:tcW w:w="0" w:type="auto"/>
          </w:tcPr>
          <w:p w14:paraId="39609785" w14:textId="77777777" w:rsidR="00BD10AE" w:rsidRPr="00BE2531" w:rsidRDefault="00BD10AE" w:rsidP="00F3295D">
            <w:pPr>
              <w:pStyle w:val="TAL"/>
            </w:pPr>
            <w:r>
              <w:t>UD8</w:t>
            </w:r>
          </w:p>
        </w:tc>
        <w:tc>
          <w:tcPr>
            <w:tcW w:w="0" w:type="auto"/>
            <w:vMerge/>
          </w:tcPr>
          <w:p w14:paraId="49A1A734" w14:textId="77777777" w:rsidR="00BD10AE" w:rsidRPr="00BE2531" w:rsidRDefault="00BD10AE" w:rsidP="00F3295D">
            <w:pPr>
              <w:pStyle w:val="TAL"/>
            </w:pPr>
          </w:p>
        </w:tc>
        <w:tc>
          <w:tcPr>
            <w:tcW w:w="0" w:type="auto"/>
          </w:tcPr>
          <w:p w14:paraId="59984038" w14:textId="77777777" w:rsidR="00BD10AE" w:rsidRPr="00BE2531" w:rsidRDefault="00BD10AE" w:rsidP="00F3295D">
            <w:pPr>
              <w:pStyle w:val="TAL"/>
            </w:pPr>
            <w:r w:rsidRPr="00BE2531">
              <w:t>Medium (512KB)</w:t>
            </w:r>
          </w:p>
        </w:tc>
        <w:tc>
          <w:tcPr>
            <w:tcW w:w="0" w:type="auto"/>
          </w:tcPr>
          <w:p w14:paraId="40E48560" w14:textId="77777777" w:rsidR="00BD10AE" w:rsidRPr="00BE2531" w:rsidRDefault="00BD10AE" w:rsidP="00F3295D">
            <w:pPr>
              <w:pStyle w:val="TAC"/>
            </w:pPr>
            <w:r w:rsidRPr="00BE2531">
              <w:t>21.5</w:t>
            </w:r>
            <w:r>
              <w:t xml:space="preserve"> %</w:t>
            </w:r>
          </w:p>
        </w:tc>
        <w:tc>
          <w:tcPr>
            <w:tcW w:w="0" w:type="auto"/>
          </w:tcPr>
          <w:p w14:paraId="19DD9655" w14:textId="77777777" w:rsidR="00BD10AE" w:rsidRPr="00BE2531" w:rsidRDefault="00BD10AE" w:rsidP="00F3295D">
            <w:pPr>
              <w:pStyle w:val="TAC"/>
            </w:pPr>
            <w:r w:rsidRPr="00BE2531">
              <w:t>25.8</w:t>
            </w:r>
            <w:r>
              <w:t xml:space="preserve"> %</w:t>
            </w:r>
          </w:p>
        </w:tc>
        <w:tc>
          <w:tcPr>
            <w:tcW w:w="0" w:type="auto"/>
          </w:tcPr>
          <w:p w14:paraId="2D9BDC1D" w14:textId="77777777" w:rsidR="00BD10AE" w:rsidRPr="009F78B8" w:rsidRDefault="00BD10AE" w:rsidP="00F3295D">
            <w:pPr>
              <w:pStyle w:val="TAC"/>
              <w:rPr>
                <w:highlight w:val="yellow"/>
              </w:rPr>
            </w:pPr>
          </w:p>
        </w:tc>
      </w:tr>
      <w:tr w:rsidR="00BD10AE" w:rsidRPr="00BE2531" w14:paraId="3A62F493" w14:textId="4F5809D8" w:rsidTr="0066779D">
        <w:trPr>
          <w:cantSplit/>
          <w:jc w:val="center"/>
        </w:trPr>
        <w:tc>
          <w:tcPr>
            <w:tcW w:w="0" w:type="auto"/>
          </w:tcPr>
          <w:p w14:paraId="0E937DFD" w14:textId="77777777" w:rsidR="00BD10AE" w:rsidRPr="00BE2531" w:rsidRDefault="00BD10AE" w:rsidP="00F3295D">
            <w:pPr>
              <w:pStyle w:val="TAL"/>
            </w:pPr>
            <w:r>
              <w:t>UD9</w:t>
            </w:r>
          </w:p>
        </w:tc>
        <w:tc>
          <w:tcPr>
            <w:tcW w:w="0" w:type="auto"/>
            <w:vMerge/>
          </w:tcPr>
          <w:p w14:paraId="4B54FF7E" w14:textId="77777777" w:rsidR="00BD10AE" w:rsidRPr="00BE2531" w:rsidRDefault="00BD10AE" w:rsidP="00F3295D">
            <w:pPr>
              <w:pStyle w:val="TAL"/>
            </w:pPr>
          </w:p>
        </w:tc>
        <w:tc>
          <w:tcPr>
            <w:tcW w:w="0" w:type="auto"/>
          </w:tcPr>
          <w:p w14:paraId="16DA618A" w14:textId="77777777" w:rsidR="00BD10AE" w:rsidRPr="00BE2531" w:rsidRDefault="00BD10AE" w:rsidP="00F3295D">
            <w:pPr>
              <w:pStyle w:val="TAL"/>
            </w:pPr>
            <w:r w:rsidRPr="00BE2531">
              <w:t>Large (3072KB)</w:t>
            </w:r>
          </w:p>
        </w:tc>
        <w:tc>
          <w:tcPr>
            <w:tcW w:w="0" w:type="auto"/>
          </w:tcPr>
          <w:p w14:paraId="52DC99AA" w14:textId="77777777" w:rsidR="00BD10AE" w:rsidRPr="00BE2531" w:rsidRDefault="00BD10AE" w:rsidP="00F3295D">
            <w:pPr>
              <w:pStyle w:val="TAC"/>
            </w:pPr>
            <w:r w:rsidRPr="00BE2531">
              <w:t>17.8</w:t>
            </w:r>
            <w:r>
              <w:t xml:space="preserve"> %</w:t>
            </w:r>
          </w:p>
        </w:tc>
        <w:tc>
          <w:tcPr>
            <w:tcW w:w="0" w:type="auto"/>
          </w:tcPr>
          <w:p w14:paraId="73FFE0E0" w14:textId="77777777" w:rsidR="00BD10AE" w:rsidRPr="00BE2531" w:rsidRDefault="00BD10AE" w:rsidP="00F3295D">
            <w:pPr>
              <w:pStyle w:val="TAC"/>
            </w:pPr>
            <w:r w:rsidRPr="00BE2531">
              <w:t>22.6</w:t>
            </w:r>
            <w:r>
              <w:t xml:space="preserve"> %</w:t>
            </w:r>
          </w:p>
        </w:tc>
        <w:tc>
          <w:tcPr>
            <w:tcW w:w="0" w:type="auto"/>
          </w:tcPr>
          <w:p w14:paraId="7F7E7DFB" w14:textId="77777777" w:rsidR="00BD10AE" w:rsidRPr="009F78B8" w:rsidRDefault="00BD10AE" w:rsidP="00F3295D">
            <w:pPr>
              <w:pStyle w:val="TAC"/>
              <w:rPr>
                <w:highlight w:val="yellow"/>
              </w:rPr>
            </w:pPr>
          </w:p>
        </w:tc>
      </w:tr>
      <w:tr w:rsidR="00BD10AE" w:rsidRPr="00BE2531" w14:paraId="58843711" w14:textId="32B3F035" w:rsidTr="0066779D">
        <w:trPr>
          <w:cantSplit/>
          <w:jc w:val="center"/>
        </w:trPr>
        <w:tc>
          <w:tcPr>
            <w:tcW w:w="0" w:type="auto"/>
          </w:tcPr>
          <w:p w14:paraId="014D8758" w14:textId="77777777" w:rsidR="00BD10AE" w:rsidRPr="00BE2531" w:rsidRDefault="00BD10AE" w:rsidP="00F3295D">
            <w:pPr>
              <w:pStyle w:val="TAL"/>
            </w:pPr>
            <w:r>
              <w:t>UD10</w:t>
            </w:r>
          </w:p>
        </w:tc>
        <w:tc>
          <w:tcPr>
            <w:tcW w:w="0" w:type="auto"/>
            <w:vMerge w:val="restart"/>
          </w:tcPr>
          <w:p w14:paraId="164DE994" w14:textId="77777777" w:rsidR="00BD10AE" w:rsidRPr="00BE2531" w:rsidRDefault="00BD10AE" w:rsidP="00F3295D">
            <w:pPr>
              <w:pStyle w:val="TAL"/>
            </w:pPr>
            <w:r w:rsidRPr="00BE2531">
              <w:t>15% BLER</w:t>
            </w:r>
          </w:p>
        </w:tc>
        <w:tc>
          <w:tcPr>
            <w:tcW w:w="0" w:type="auto"/>
          </w:tcPr>
          <w:p w14:paraId="4606857E" w14:textId="77777777" w:rsidR="00BD10AE" w:rsidRPr="00BE2531" w:rsidRDefault="00BD10AE" w:rsidP="00F3295D">
            <w:pPr>
              <w:pStyle w:val="TAL"/>
            </w:pPr>
            <w:r w:rsidRPr="00BE2531">
              <w:t>Small (50KB)</w:t>
            </w:r>
          </w:p>
        </w:tc>
        <w:tc>
          <w:tcPr>
            <w:tcW w:w="0" w:type="auto"/>
          </w:tcPr>
          <w:p w14:paraId="033C16FE" w14:textId="77777777" w:rsidR="00BD10AE" w:rsidRPr="00BE2531" w:rsidRDefault="00BD10AE" w:rsidP="00F3295D">
            <w:pPr>
              <w:pStyle w:val="TAC"/>
            </w:pPr>
            <w:r w:rsidRPr="00BE2531">
              <w:t>50.0</w:t>
            </w:r>
            <w:r>
              <w:t xml:space="preserve"> %</w:t>
            </w:r>
          </w:p>
        </w:tc>
        <w:tc>
          <w:tcPr>
            <w:tcW w:w="0" w:type="auto"/>
          </w:tcPr>
          <w:p w14:paraId="334AD2C2" w14:textId="77777777" w:rsidR="00BD10AE" w:rsidRPr="00BE2531" w:rsidRDefault="00BD10AE" w:rsidP="00F3295D">
            <w:pPr>
              <w:pStyle w:val="TAC"/>
            </w:pPr>
            <w:r w:rsidRPr="00BE2531">
              <w:t>56.0</w:t>
            </w:r>
            <w:r>
              <w:t xml:space="preserve"> %</w:t>
            </w:r>
          </w:p>
        </w:tc>
        <w:tc>
          <w:tcPr>
            <w:tcW w:w="0" w:type="auto"/>
          </w:tcPr>
          <w:p w14:paraId="3C12FBFE" w14:textId="77777777" w:rsidR="00BD10AE" w:rsidRPr="009F78B8" w:rsidRDefault="00BD10AE" w:rsidP="00F3295D">
            <w:pPr>
              <w:pStyle w:val="TAC"/>
              <w:rPr>
                <w:highlight w:val="yellow"/>
              </w:rPr>
            </w:pPr>
          </w:p>
        </w:tc>
      </w:tr>
      <w:tr w:rsidR="00BD10AE" w:rsidRPr="00BE2531" w14:paraId="2264E3FB" w14:textId="3F5A17D7" w:rsidTr="0066779D">
        <w:trPr>
          <w:cantSplit/>
          <w:jc w:val="center"/>
        </w:trPr>
        <w:tc>
          <w:tcPr>
            <w:tcW w:w="0" w:type="auto"/>
          </w:tcPr>
          <w:p w14:paraId="634168CE" w14:textId="77777777" w:rsidR="00BD10AE" w:rsidRPr="00BE2531" w:rsidRDefault="00BD10AE" w:rsidP="00F3295D">
            <w:pPr>
              <w:pStyle w:val="TAL"/>
            </w:pPr>
            <w:r>
              <w:t>UD11</w:t>
            </w:r>
          </w:p>
        </w:tc>
        <w:tc>
          <w:tcPr>
            <w:tcW w:w="0" w:type="auto"/>
            <w:vMerge/>
          </w:tcPr>
          <w:p w14:paraId="5F5E9AAC" w14:textId="77777777" w:rsidR="00BD10AE" w:rsidRPr="00BE2531" w:rsidRDefault="00BD10AE" w:rsidP="00F3295D">
            <w:pPr>
              <w:pStyle w:val="TAL"/>
            </w:pPr>
          </w:p>
        </w:tc>
        <w:tc>
          <w:tcPr>
            <w:tcW w:w="0" w:type="auto"/>
          </w:tcPr>
          <w:p w14:paraId="4B60B1A5" w14:textId="77777777" w:rsidR="00BD10AE" w:rsidRPr="00BE2531" w:rsidRDefault="00BD10AE" w:rsidP="00F3295D">
            <w:pPr>
              <w:pStyle w:val="TAL"/>
            </w:pPr>
            <w:r w:rsidRPr="00BE2531">
              <w:t>Medium (512KB)</w:t>
            </w:r>
          </w:p>
        </w:tc>
        <w:tc>
          <w:tcPr>
            <w:tcW w:w="0" w:type="auto"/>
          </w:tcPr>
          <w:p w14:paraId="578BD5C4" w14:textId="77777777" w:rsidR="00BD10AE" w:rsidRPr="00BE2531" w:rsidRDefault="00BD10AE" w:rsidP="00F3295D">
            <w:pPr>
              <w:pStyle w:val="TAC"/>
            </w:pPr>
            <w:r w:rsidRPr="00BE2531">
              <w:t>32.0</w:t>
            </w:r>
            <w:r>
              <w:t xml:space="preserve"> %</w:t>
            </w:r>
          </w:p>
        </w:tc>
        <w:tc>
          <w:tcPr>
            <w:tcW w:w="0" w:type="auto"/>
          </w:tcPr>
          <w:p w14:paraId="2A949D57" w14:textId="77777777" w:rsidR="00BD10AE" w:rsidRPr="00BE2531" w:rsidRDefault="00BD10AE" w:rsidP="00F3295D">
            <w:pPr>
              <w:pStyle w:val="TAC"/>
            </w:pPr>
            <w:r w:rsidRPr="00BE2531">
              <w:t>40.5</w:t>
            </w:r>
            <w:r>
              <w:t xml:space="preserve"> %</w:t>
            </w:r>
          </w:p>
        </w:tc>
        <w:tc>
          <w:tcPr>
            <w:tcW w:w="0" w:type="auto"/>
          </w:tcPr>
          <w:p w14:paraId="7E516167" w14:textId="77777777" w:rsidR="00BD10AE" w:rsidRPr="009F78B8" w:rsidRDefault="00BD10AE" w:rsidP="00F3295D">
            <w:pPr>
              <w:pStyle w:val="TAC"/>
              <w:rPr>
                <w:highlight w:val="yellow"/>
              </w:rPr>
            </w:pPr>
          </w:p>
        </w:tc>
      </w:tr>
      <w:tr w:rsidR="00BD10AE" w:rsidRPr="00BE2531" w14:paraId="62DBEDEC" w14:textId="1312A581" w:rsidTr="0066779D">
        <w:trPr>
          <w:cantSplit/>
          <w:jc w:val="center"/>
        </w:trPr>
        <w:tc>
          <w:tcPr>
            <w:tcW w:w="0" w:type="auto"/>
          </w:tcPr>
          <w:p w14:paraId="138AD1B4" w14:textId="77777777" w:rsidR="00BD10AE" w:rsidRPr="00BE2531" w:rsidRDefault="00BD10AE" w:rsidP="00F3295D">
            <w:pPr>
              <w:pStyle w:val="TAL"/>
            </w:pPr>
            <w:r>
              <w:t>UD12</w:t>
            </w:r>
          </w:p>
        </w:tc>
        <w:tc>
          <w:tcPr>
            <w:tcW w:w="0" w:type="auto"/>
            <w:vMerge/>
          </w:tcPr>
          <w:p w14:paraId="4F9B9EBC" w14:textId="77777777" w:rsidR="00BD10AE" w:rsidRPr="00BE2531" w:rsidRDefault="00BD10AE" w:rsidP="00F3295D">
            <w:pPr>
              <w:pStyle w:val="TAL"/>
            </w:pPr>
          </w:p>
        </w:tc>
        <w:tc>
          <w:tcPr>
            <w:tcW w:w="0" w:type="auto"/>
          </w:tcPr>
          <w:p w14:paraId="202582EB" w14:textId="77777777" w:rsidR="00BD10AE" w:rsidRPr="00BE2531" w:rsidRDefault="00BD10AE" w:rsidP="00F3295D">
            <w:pPr>
              <w:pStyle w:val="TAL"/>
            </w:pPr>
            <w:r w:rsidRPr="00BE2531">
              <w:t>Large (3072KB)</w:t>
            </w:r>
          </w:p>
        </w:tc>
        <w:tc>
          <w:tcPr>
            <w:tcW w:w="0" w:type="auto"/>
          </w:tcPr>
          <w:p w14:paraId="5A1C2512" w14:textId="77777777" w:rsidR="00BD10AE" w:rsidRPr="00BE2531" w:rsidRDefault="00BD10AE" w:rsidP="00F3295D">
            <w:pPr>
              <w:pStyle w:val="TAC"/>
            </w:pPr>
            <w:r w:rsidRPr="00BE2531">
              <w:t>28.0</w:t>
            </w:r>
            <w:r>
              <w:t xml:space="preserve"> %</w:t>
            </w:r>
          </w:p>
        </w:tc>
        <w:tc>
          <w:tcPr>
            <w:tcW w:w="0" w:type="auto"/>
          </w:tcPr>
          <w:p w14:paraId="04C70A1F" w14:textId="77777777" w:rsidR="00BD10AE" w:rsidRPr="00BE2531" w:rsidRDefault="00BD10AE" w:rsidP="00F3295D">
            <w:pPr>
              <w:pStyle w:val="TAC"/>
            </w:pPr>
            <w:r w:rsidRPr="00BE2531">
              <w:t>36.0</w:t>
            </w:r>
            <w:r>
              <w:t xml:space="preserve"> %</w:t>
            </w:r>
          </w:p>
        </w:tc>
        <w:tc>
          <w:tcPr>
            <w:tcW w:w="0" w:type="auto"/>
          </w:tcPr>
          <w:p w14:paraId="4D640DB8" w14:textId="77777777" w:rsidR="00BD10AE" w:rsidRPr="009F78B8" w:rsidRDefault="00BD10AE" w:rsidP="00F3295D">
            <w:pPr>
              <w:pStyle w:val="TAC"/>
              <w:rPr>
                <w:highlight w:val="yellow"/>
              </w:rPr>
            </w:pPr>
          </w:p>
        </w:tc>
      </w:tr>
      <w:tr w:rsidR="00BD10AE" w:rsidRPr="00BE2531" w14:paraId="26A6040E" w14:textId="126F2D1B" w:rsidTr="0066779D">
        <w:trPr>
          <w:cantSplit/>
          <w:jc w:val="center"/>
        </w:trPr>
        <w:tc>
          <w:tcPr>
            <w:tcW w:w="0" w:type="auto"/>
          </w:tcPr>
          <w:p w14:paraId="2A436C73" w14:textId="77777777" w:rsidR="00BD10AE" w:rsidRPr="00BE2531" w:rsidRDefault="00BD10AE" w:rsidP="00F3295D">
            <w:pPr>
              <w:pStyle w:val="TAL"/>
            </w:pPr>
            <w:r>
              <w:t>UD13</w:t>
            </w:r>
          </w:p>
        </w:tc>
        <w:tc>
          <w:tcPr>
            <w:tcW w:w="0" w:type="auto"/>
            <w:vMerge w:val="restart"/>
          </w:tcPr>
          <w:p w14:paraId="77A438F6" w14:textId="77777777" w:rsidR="00BD10AE" w:rsidRPr="00BE2531" w:rsidRDefault="00BD10AE" w:rsidP="00F3295D">
            <w:pPr>
              <w:pStyle w:val="TAL"/>
            </w:pPr>
            <w:r w:rsidRPr="00BE2531">
              <w:t>20% BLER</w:t>
            </w:r>
          </w:p>
        </w:tc>
        <w:tc>
          <w:tcPr>
            <w:tcW w:w="0" w:type="auto"/>
          </w:tcPr>
          <w:p w14:paraId="722A369E" w14:textId="77777777" w:rsidR="00BD10AE" w:rsidRPr="00BE2531" w:rsidRDefault="00BD10AE" w:rsidP="00F3295D">
            <w:pPr>
              <w:pStyle w:val="TAL"/>
            </w:pPr>
            <w:r w:rsidRPr="00BE2531">
              <w:t>Small (50KB)</w:t>
            </w:r>
          </w:p>
        </w:tc>
        <w:tc>
          <w:tcPr>
            <w:tcW w:w="0" w:type="auto"/>
          </w:tcPr>
          <w:p w14:paraId="587E31F9" w14:textId="77777777" w:rsidR="00BD10AE" w:rsidRPr="00BE2531" w:rsidRDefault="00BD10AE" w:rsidP="00F3295D">
            <w:pPr>
              <w:pStyle w:val="TAC"/>
            </w:pPr>
            <w:r w:rsidRPr="00BE2531">
              <w:t>66.0</w:t>
            </w:r>
            <w:r>
              <w:t xml:space="preserve"> %</w:t>
            </w:r>
          </w:p>
        </w:tc>
        <w:tc>
          <w:tcPr>
            <w:tcW w:w="0" w:type="auto"/>
          </w:tcPr>
          <w:p w14:paraId="7C5010EB" w14:textId="77777777" w:rsidR="00BD10AE" w:rsidRPr="00BE2531" w:rsidRDefault="00BD10AE" w:rsidP="00F3295D">
            <w:pPr>
              <w:pStyle w:val="TAC"/>
            </w:pPr>
            <w:r w:rsidRPr="00BE2531">
              <w:t>76.0</w:t>
            </w:r>
            <w:r>
              <w:t xml:space="preserve"> %</w:t>
            </w:r>
          </w:p>
        </w:tc>
        <w:tc>
          <w:tcPr>
            <w:tcW w:w="0" w:type="auto"/>
          </w:tcPr>
          <w:p w14:paraId="4E220F71" w14:textId="77777777" w:rsidR="00BD10AE" w:rsidRPr="009F78B8" w:rsidRDefault="00BD10AE" w:rsidP="00F3295D">
            <w:pPr>
              <w:pStyle w:val="TAC"/>
              <w:rPr>
                <w:highlight w:val="yellow"/>
              </w:rPr>
            </w:pPr>
          </w:p>
        </w:tc>
      </w:tr>
      <w:tr w:rsidR="00BD10AE" w:rsidRPr="00BE2531" w14:paraId="52C0EE57" w14:textId="0BB74975" w:rsidTr="0066779D">
        <w:trPr>
          <w:cantSplit/>
          <w:jc w:val="center"/>
        </w:trPr>
        <w:tc>
          <w:tcPr>
            <w:tcW w:w="0" w:type="auto"/>
          </w:tcPr>
          <w:p w14:paraId="49F64A27" w14:textId="77777777" w:rsidR="00BD10AE" w:rsidRPr="00BE2531" w:rsidRDefault="00BD10AE" w:rsidP="00F3295D">
            <w:pPr>
              <w:pStyle w:val="TAL"/>
            </w:pPr>
            <w:r>
              <w:t>UD14</w:t>
            </w:r>
          </w:p>
        </w:tc>
        <w:tc>
          <w:tcPr>
            <w:tcW w:w="0" w:type="auto"/>
            <w:vMerge/>
          </w:tcPr>
          <w:p w14:paraId="0887956F" w14:textId="77777777" w:rsidR="00BD10AE" w:rsidRPr="00BE2531" w:rsidRDefault="00BD10AE" w:rsidP="00F3295D">
            <w:pPr>
              <w:pStyle w:val="TAL"/>
            </w:pPr>
          </w:p>
        </w:tc>
        <w:tc>
          <w:tcPr>
            <w:tcW w:w="0" w:type="auto"/>
          </w:tcPr>
          <w:p w14:paraId="547C7FF1" w14:textId="77777777" w:rsidR="00BD10AE" w:rsidRPr="00BE2531" w:rsidRDefault="00BD10AE" w:rsidP="00F3295D">
            <w:pPr>
              <w:pStyle w:val="TAL"/>
            </w:pPr>
            <w:r w:rsidRPr="00BE2531">
              <w:t>Medium (512KB)</w:t>
            </w:r>
          </w:p>
        </w:tc>
        <w:tc>
          <w:tcPr>
            <w:tcW w:w="0" w:type="auto"/>
          </w:tcPr>
          <w:p w14:paraId="4745185E" w14:textId="77777777" w:rsidR="00BD10AE" w:rsidRPr="00BE2531" w:rsidRDefault="00BD10AE" w:rsidP="00F3295D">
            <w:pPr>
              <w:pStyle w:val="TAC"/>
            </w:pPr>
            <w:r w:rsidRPr="00BE2531">
              <w:t>44.6</w:t>
            </w:r>
            <w:r>
              <w:t xml:space="preserve"> %</w:t>
            </w:r>
          </w:p>
        </w:tc>
        <w:tc>
          <w:tcPr>
            <w:tcW w:w="0" w:type="auto"/>
          </w:tcPr>
          <w:p w14:paraId="40C4A37E" w14:textId="77777777" w:rsidR="00BD10AE" w:rsidRPr="00BE2531" w:rsidRDefault="00BD10AE" w:rsidP="00F3295D">
            <w:pPr>
              <w:pStyle w:val="TAC"/>
            </w:pPr>
            <w:r w:rsidRPr="00BE2531">
              <w:t>57.0</w:t>
            </w:r>
            <w:r>
              <w:t xml:space="preserve"> %</w:t>
            </w:r>
          </w:p>
        </w:tc>
        <w:tc>
          <w:tcPr>
            <w:tcW w:w="0" w:type="auto"/>
          </w:tcPr>
          <w:p w14:paraId="1189B418" w14:textId="77777777" w:rsidR="00BD10AE" w:rsidRPr="009F78B8" w:rsidRDefault="00BD10AE" w:rsidP="00F3295D">
            <w:pPr>
              <w:pStyle w:val="TAC"/>
              <w:rPr>
                <w:highlight w:val="yellow"/>
              </w:rPr>
            </w:pPr>
          </w:p>
        </w:tc>
      </w:tr>
      <w:tr w:rsidR="00BD10AE" w:rsidRPr="00BE2531" w14:paraId="45BC80C6" w14:textId="6ACEC519" w:rsidTr="0066779D">
        <w:trPr>
          <w:cantSplit/>
          <w:jc w:val="center"/>
        </w:trPr>
        <w:tc>
          <w:tcPr>
            <w:tcW w:w="0" w:type="auto"/>
          </w:tcPr>
          <w:p w14:paraId="4E846A14" w14:textId="77777777" w:rsidR="00BD10AE" w:rsidRPr="00BE2531" w:rsidRDefault="00BD10AE" w:rsidP="00F3295D">
            <w:pPr>
              <w:pStyle w:val="TAL"/>
            </w:pPr>
            <w:r>
              <w:t>UD15</w:t>
            </w:r>
          </w:p>
        </w:tc>
        <w:tc>
          <w:tcPr>
            <w:tcW w:w="0" w:type="auto"/>
            <w:vMerge/>
          </w:tcPr>
          <w:p w14:paraId="48E65F60" w14:textId="77777777" w:rsidR="00BD10AE" w:rsidRPr="00BE2531" w:rsidRDefault="00BD10AE" w:rsidP="00F3295D">
            <w:pPr>
              <w:pStyle w:val="TAL"/>
            </w:pPr>
          </w:p>
        </w:tc>
        <w:tc>
          <w:tcPr>
            <w:tcW w:w="0" w:type="auto"/>
          </w:tcPr>
          <w:p w14:paraId="48E5C51C" w14:textId="77777777" w:rsidR="00BD10AE" w:rsidRPr="00BE2531" w:rsidRDefault="00BD10AE" w:rsidP="00F3295D">
            <w:pPr>
              <w:pStyle w:val="TAL"/>
            </w:pPr>
            <w:r w:rsidRPr="00BE2531">
              <w:t>Large (3072KB)</w:t>
            </w:r>
          </w:p>
        </w:tc>
        <w:tc>
          <w:tcPr>
            <w:tcW w:w="0" w:type="auto"/>
          </w:tcPr>
          <w:p w14:paraId="31C797D8" w14:textId="77777777" w:rsidR="00BD10AE" w:rsidRPr="00BE2531" w:rsidRDefault="00BD10AE" w:rsidP="00F3295D">
            <w:pPr>
              <w:pStyle w:val="TAC"/>
            </w:pPr>
            <w:r w:rsidRPr="00BE2531">
              <w:t>38.0</w:t>
            </w:r>
            <w:r>
              <w:t xml:space="preserve"> %</w:t>
            </w:r>
          </w:p>
        </w:tc>
        <w:tc>
          <w:tcPr>
            <w:tcW w:w="0" w:type="auto"/>
          </w:tcPr>
          <w:p w14:paraId="5118F6AF" w14:textId="77777777" w:rsidR="00BD10AE" w:rsidRPr="00BE2531" w:rsidRDefault="00BD10AE" w:rsidP="00F3295D">
            <w:pPr>
              <w:pStyle w:val="TAC"/>
            </w:pPr>
            <w:r w:rsidRPr="00BE2531">
              <w:t>52.0</w:t>
            </w:r>
            <w:r>
              <w:t xml:space="preserve"> %</w:t>
            </w:r>
          </w:p>
        </w:tc>
        <w:tc>
          <w:tcPr>
            <w:tcW w:w="0" w:type="auto"/>
          </w:tcPr>
          <w:p w14:paraId="196C3BC2" w14:textId="77777777" w:rsidR="00BD10AE" w:rsidRPr="009F78B8" w:rsidRDefault="00BD10AE" w:rsidP="00F3295D">
            <w:pPr>
              <w:pStyle w:val="TAC"/>
              <w:rPr>
                <w:highlight w:val="yellow"/>
              </w:rPr>
            </w:pPr>
          </w:p>
        </w:tc>
      </w:tr>
      <w:tr w:rsidR="00BD10AE" w:rsidRPr="00BE2531" w14:paraId="11A8D2AB" w14:textId="683D35B3" w:rsidTr="0066779D">
        <w:trPr>
          <w:cantSplit/>
          <w:jc w:val="center"/>
        </w:trPr>
        <w:tc>
          <w:tcPr>
            <w:tcW w:w="0" w:type="auto"/>
          </w:tcPr>
          <w:p w14:paraId="6BA506AA" w14:textId="77777777" w:rsidR="00BD10AE" w:rsidRPr="00BE2531" w:rsidRDefault="00BD10AE" w:rsidP="00F3295D">
            <w:pPr>
              <w:pStyle w:val="TAL"/>
            </w:pPr>
            <w:r>
              <w:t>UD16</w:t>
            </w:r>
          </w:p>
        </w:tc>
        <w:tc>
          <w:tcPr>
            <w:tcW w:w="0" w:type="auto"/>
            <w:vMerge w:val="restart"/>
          </w:tcPr>
          <w:p w14:paraId="34FDA6B0" w14:textId="77777777" w:rsidR="00BD10AE" w:rsidRPr="00BE2531" w:rsidRDefault="00BD10AE" w:rsidP="00F3295D">
            <w:pPr>
              <w:pStyle w:val="TAL"/>
            </w:pPr>
            <w:r w:rsidRPr="00BE2531">
              <w:t>30% BLER</w:t>
            </w:r>
          </w:p>
        </w:tc>
        <w:tc>
          <w:tcPr>
            <w:tcW w:w="0" w:type="auto"/>
          </w:tcPr>
          <w:p w14:paraId="01F07C64" w14:textId="77777777" w:rsidR="00BD10AE" w:rsidRPr="00BE2531" w:rsidRDefault="00BD10AE" w:rsidP="00F3295D">
            <w:pPr>
              <w:pStyle w:val="TAL"/>
            </w:pPr>
            <w:r w:rsidRPr="00BE2531">
              <w:t>Small (50KB)</w:t>
            </w:r>
          </w:p>
        </w:tc>
        <w:tc>
          <w:tcPr>
            <w:tcW w:w="0" w:type="auto"/>
          </w:tcPr>
          <w:p w14:paraId="01E0C2A0" w14:textId="77777777" w:rsidR="00BD10AE" w:rsidRPr="00BE2531" w:rsidRDefault="00BD10AE" w:rsidP="00F3295D">
            <w:pPr>
              <w:pStyle w:val="TAC"/>
            </w:pPr>
            <w:r w:rsidRPr="00BE2531">
              <w:t>106.0</w:t>
            </w:r>
            <w:r>
              <w:t xml:space="preserve"> %</w:t>
            </w:r>
          </w:p>
        </w:tc>
        <w:tc>
          <w:tcPr>
            <w:tcW w:w="0" w:type="auto"/>
          </w:tcPr>
          <w:p w14:paraId="269733BE" w14:textId="77777777" w:rsidR="00BD10AE" w:rsidRPr="00BE2531" w:rsidRDefault="00BD10AE" w:rsidP="00F3295D">
            <w:pPr>
              <w:pStyle w:val="TAC"/>
            </w:pPr>
            <w:r w:rsidRPr="00BE2531">
              <w:t>130.0</w:t>
            </w:r>
            <w:r>
              <w:t xml:space="preserve"> %</w:t>
            </w:r>
          </w:p>
        </w:tc>
        <w:tc>
          <w:tcPr>
            <w:tcW w:w="0" w:type="auto"/>
          </w:tcPr>
          <w:p w14:paraId="0F420506" w14:textId="77777777" w:rsidR="00BD10AE" w:rsidRPr="009F78B8" w:rsidRDefault="00BD10AE" w:rsidP="00F3295D">
            <w:pPr>
              <w:pStyle w:val="TAC"/>
              <w:rPr>
                <w:highlight w:val="yellow"/>
              </w:rPr>
            </w:pPr>
          </w:p>
        </w:tc>
      </w:tr>
      <w:tr w:rsidR="00BD10AE" w:rsidRPr="00BE2531" w14:paraId="15185773" w14:textId="72C7675B" w:rsidTr="0066779D">
        <w:trPr>
          <w:cantSplit/>
          <w:jc w:val="center"/>
        </w:trPr>
        <w:tc>
          <w:tcPr>
            <w:tcW w:w="0" w:type="auto"/>
          </w:tcPr>
          <w:p w14:paraId="14A6A35F" w14:textId="77777777" w:rsidR="00BD10AE" w:rsidRPr="00BE2531" w:rsidRDefault="00BD10AE" w:rsidP="00F3295D">
            <w:pPr>
              <w:pStyle w:val="TAL"/>
            </w:pPr>
            <w:r>
              <w:t>UD17</w:t>
            </w:r>
          </w:p>
        </w:tc>
        <w:tc>
          <w:tcPr>
            <w:tcW w:w="0" w:type="auto"/>
            <w:vMerge/>
          </w:tcPr>
          <w:p w14:paraId="57D61E4B" w14:textId="77777777" w:rsidR="00BD10AE" w:rsidRPr="00BE2531" w:rsidRDefault="00BD10AE" w:rsidP="00F3295D">
            <w:pPr>
              <w:pStyle w:val="TAL"/>
            </w:pPr>
          </w:p>
        </w:tc>
        <w:tc>
          <w:tcPr>
            <w:tcW w:w="0" w:type="auto"/>
          </w:tcPr>
          <w:p w14:paraId="4C551895" w14:textId="77777777" w:rsidR="00BD10AE" w:rsidRPr="00BE2531" w:rsidRDefault="00BD10AE" w:rsidP="00F3295D">
            <w:pPr>
              <w:pStyle w:val="TAL"/>
            </w:pPr>
            <w:r w:rsidRPr="00BE2531">
              <w:t>Medium (512KB)</w:t>
            </w:r>
          </w:p>
        </w:tc>
        <w:tc>
          <w:tcPr>
            <w:tcW w:w="0" w:type="auto"/>
          </w:tcPr>
          <w:p w14:paraId="779CF733" w14:textId="77777777" w:rsidR="00BD10AE" w:rsidRPr="00BE2531" w:rsidRDefault="00BD10AE" w:rsidP="00F3295D">
            <w:pPr>
              <w:pStyle w:val="TAC"/>
            </w:pPr>
            <w:r w:rsidRPr="00BE2531">
              <w:t>72.0</w:t>
            </w:r>
            <w:r>
              <w:t xml:space="preserve"> %</w:t>
            </w:r>
          </w:p>
        </w:tc>
        <w:tc>
          <w:tcPr>
            <w:tcW w:w="0" w:type="auto"/>
          </w:tcPr>
          <w:p w14:paraId="5BC44F05" w14:textId="77777777" w:rsidR="00BD10AE" w:rsidRPr="00BE2531" w:rsidRDefault="00BD10AE" w:rsidP="00F3295D">
            <w:pPr>
              <w:pStyle w:val="TAC"/>
            </w:pPr>
            <w:r w:rsidRPr="00BE2531">
              <w:t>100.0</w:t>
            </w:r>
            <w:r>
              <w:t xml:space="preserve"> %</w:t>
            </w:r>
          </w:p>
        </w:tc>
        <w:tc>
          <w:tcPr>
            <w:tcW w:w="0" w:type="auto"/>
          </w:tcPr>
          <w:p w14:paraId="66D50664" w14:textId="77777777" w:rsidR="00BD10AE" w:rsidRPr="009F78B8" w:rsidRDefault="00BD10AE" w:rsidP="00F3295D">
            <w:pPr>
              <w:pStyle w:val="TAC"/>
              <w:rPr>
                <w:highlight w:val="yellow"/>
              </w:rPr>
            </w:pPr>
          </w:p>
        </w:tc>
      </w:tr>
      <w:tr w:rsidR="00BD10AE" w:rsidRPr="00BE2531" w14:paraId="686F1AE4" w14:textId="15631FBE" w:rsidTr="0066779D">
        <w:trPr>
          <w:cantSplit/>
          <w:jc w:val="center"/>
        </w:trPr>
        <w:tc>
          <w:tcPr>
            <w:tcW w:w="0" w:type="auto"/>
          </w:tcPr>
          <w:p w14:paraId="61DF8814" w14:textId="77777777" w:rsidR="00BD10AE" w:rsidRPr="00BE2531" w:rsidRDefault="00BD10AE" w:rsidP="00F3295D">
            <w:pPr>
              <w:pStyle w:val="TAL"/>
            </w:pPr>
            <w:r>
              <w:t>UD18</w:t>
            </w:r>
          </w:p>
        </w:tc>
        <w:tc>
          <w:tcPr>
            <w:tcW w:w="0" w:type="auto"/>
            <w:vMerge/>
          </w:tcPr>
          <w:p w14:paraId="57745509" w14:textId="77777777" w:rsidR="00BD10AE" w:rsidRPr="00BE2531" w:rsidRDefault="00BD10AE" w:rsidP="00F3295D">
            <w:pPr>
              <w:pStyle w:val="TAL"/>
            </w:pPr>
          </w:p>
        </w:tc>
        <w:tc>
          <w:tcPr>
            <w:tcW w:w="0" w:type="auto"/>
          </w:tcPr>
          <w:p w14:paraId="24EF1815" w14:textId="77777777" w:rsidR="00BD10AE" w:rsidRPr="00BE2531" w:rsidRDefault="00BD10AE" w:rsidP="00F3295D">
            <w:pPr>
              <w:pStyle w:val="TAL"/>
            </w:pPr>
            <w:r w:rsidRPr="00BE2531">
              <w:t>Large (3072KB)</w:t>
            </w:r>
          </w:p>
        </w:tc>
        <w:tc>
          <w:tcPr>
            <w:tcW w:w="0" w:type="auto"/>
          </w:tcPr>
          <w:p w14:paraId="037BA0FE" w14:textId="77777777" w:rsidR="00BD10AE" w:rsidRPr="00BE2531" w:rsidRDefault="00BD10AE" w:rsidP="00F3295D">
            <w:pPr>
              <w:pStyle w:val="TAC"/>
            </w:pPr>
            <w:r w:rsidRPr="00BE2531">
              <w:t>66.8</w:t>
            </w:r>
            <w:r>
              <w:t xml:space="preserve"> %</w:t>
            </w:r>
          </w:p>
        </w:tc>
        <w:tc>
          <w:tcPr>
            <w:tcW w:w="0" w:type="auto"/>
          </w:tcPr>
          <w:p w14:paraId="38DBEF10" w14:textId="77777777" w:rsidR="00BD10AE" w:rsidRPr="00BE2531" w:rsidRDefault="00BD10AE" w:rsidP="00F3295D">
            <w:pPr>
              <w:pStyle w:val="TAC"/>
            </w:pPr>
            <w:r w:rsidRPr="00BE2531">
              <w:t>92.0</w:t>
            </w:r>
            <w:r>
              <w:t xml:space="preserve"> %</w:t>
            </w:r>
          </w:p>
        </w:tc>
        <w:tc>
          <w:tcPr>
            <w:tcW w:w="0" w:type="auto"/>
          </w:tcPr>
          <w:p w14:paraId="16C587B4" w14:textId="77777777" w:rsidR="00BD10AE" w:rsidRPr="009F78B8" w:rsidRDefault="00BD10AE" w:rsidP="00F3295D">
            <w:pPr>
              <w:pStyle w:val="TAC"/>
              <w:rPr>
                <w:highlight w:val="yellow"/>
              </w:rPr>
            </w:pPr>
          </w:p>
        </w:tc>
      </w:tr>
    </w:tbl>
    <w:p w14:paraId="0967941E" w14:textId="77777777" w:rsidR="00F3295D" w:rsidRDefault="00F3295D" w:rsidP="00F3295D">
      <w:pPr>
        <w:pStyle w:val="berschrift4"/>
      </w:pPr>
      <w:r>
        <w:t>Download Delivery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37"/>
        <w:gridCol w:w="1187"/>
        <w:gridCol w:w="1377"/>
        <w:gridCol w:w="1827"/>
      </w:tblGrid>
      <w:tr w:rsidR="00816A31" w:rsidRPr="00BE2531" w14:paraId="41D98DBD" w14:textId="77777777" w:rsidTr="0066779D">
        <w:trPr>
          <w:jc w:val="center"/>
        </w:trPr>
        <w:tc>
          <w:tcPr>
            <w:tcW w:w="0" w:type="auto"/>
          </w:tcPr>
          <w:p w14:paraId="2E8E266B" w14:textId="77777777" w:rsidR="00816A31" w:rsidRPr="00BE2531" w:rsidRDefault="00816A31" w:rsidP="0066779D">
            <w:pPr>
              <w:pStyle w:val="TAH"/>
            </w:pPr>
            <w:r>
              <w:t>Test Case</w:t>
            </w:r>
          </w:p>
        </w:tc>
        <w:tc>
          <w:tcPr>
            <w:tcW w:w="0" w:type="auto"/>
          </w:tcPr>
          <w:p w14:paraId="1E64954A" w14:textId="77777777" w:rsidR="00816A31" w:rsidRPr="00BE2531" w:rsidRDefault="00816A31" w:rsidP="0066779D">
            <w:pPr>
              <w:pStyle w:val="TAH"/>
            </w:pPr>
            <w:r>
              <w:t>Error conditions</w:t>
            </w:r>
            <w:r>
              <w:br/>
            </w:r>
            <w:r w:rsidRPr="00EB29C8">
              <w:rPr>
                <w:highlight w:val="yellow"/>
              </w:rPr>
              <w:t>(tbd)</w:t>
            </w:r>
          </w:p>
        </w:tc>
        <w:tc>
          <w:tcPr>
            <w:tcW w:w="0" w:type="auto"/>
          </w:tcPr>
          <w:p w14:paraId="13BFF720" w14:textId="77777777" w:rsidR="00816A31" w:rsidRPr="00BE2531" w:rsidRDefault="00816A31" w:rsidP="0066779D">
            <w:pPr>
              <w:pStyle w:val="TAH"/>
            </w:pPr>
            <w:r w:rsidRPr="00BE2531">
              <w:t>File size</w:t>
            </w:r>
          </w:p>
        </w:tc>
        <w:tc>
          <w:tcPr>
            <w:tcW w:w="0" w:type="auto"/>
          </w:tcPr>
          <w:p w14:paraId="467845CA" w14:textId="77777777" w:rsidR="00816A31" w:rsidRDefault="00816A31" w:rsidP="0066779D">
            <w:pPr>
              <w:pStyle w:val="TAH"/>
            </w:pPr>
            <w:r>
              <w:t>FEC Overhead</w:t>
            </w:r>
          </w:p>
        </w:tc>
        <w:tc>
          <w:tcPr>
            <w:tcW w:w="0" w:type="auto"/>
          </w:tcPr>
          <w:p w14:paraId="0F1A34F2" w14:textId="77777777" w:rsidR="00816A31" w:rsidRPr="009F78B8" w:rsidRDefault="00816A31" w:rsidP="0066779D">
            <w:pPr>
              <w:pStyle w:val="TAH"/>
              <w:rPr>
                <w:highlight w:val="yellow"/>
                <w:lang w:val="fr-FR"/>
              </w:rPr>
            </w:pPr>
            <w:r w:rsidRPr="009F78B8">
              <w:rPr>
                <w:highlight w:val="yellow"/>
                <w:lang w:val="fr-FR"/>
              </w:rPr>
              <w:t>Report</w:t>
            </w:r>
            <w:r w:rsidRPr="009F78B8">
              <w:rPr>
                <w:highlight w:val="yellow"/>
                <w:lang w:val="fr-FR"/>
              </w:rPr>
              <w:br/>
              <w:t>[G;T; Z; K;N] values</w:t>
            </w:r>
          </w:p>
          <w:p w14:paraId="7B6DE43A" w14:textId="77777777" w:rsidR="00816A31" w:rsidRPr="009F78B8" w:rsidRDefault="00816A31" w:rsidP="0066779D">
            <w:pPr>
              <w:pStyle w:val="TAH"/>
              <w:rPr>
                <w:highlight w:val="yellow"/>
              </w:rPr>
            </w:pPr>
            <w:r w:rsidRPr="009F78B8">
              <w:rPr>
                <w:highlight w:val="yellow"/>
                <w:lang w:val="fr-FR"/>
              </w:rPr>
              <w:t>(See TS 26.346)</w:t>
            </w:r>
          </w:p>
        </w:tc>
      </w:tr>
      <w:tr w:rsidR="00816A31" w:rsidRPr="00BE2531" w14:paraId="2FE0BD89" w14:textId="77777777" w:rsidTr="0066779D">
        <w:trPr>
          <w:cantSplit/>
          <w:jc w:val="center"/>
        </w:trPr>
        <w:tc>
          <w:tcPr>
            <w:tcW w:w="0" w:type="auto"/>
          </w:tcPr>
          <w:p w14:paraId="521F717D" w14:textId="77777777" w:rsidR="00816A31" w:rsidRPr="00BE2531" w:rsidRDefault="00816A31" w:rsidP="0066779D">
            <w:pPr>
              <w:pStyle w:val="TAL"/>
            </w:pPr>
            <w:r>
              <w:t>LD1</w:t>
            </w:r>
          </w:p>
        </w:tc>
        <w:tc>
          <w:tcPr>
            <w:tcW w:w="0" w:type="auto"/>
            <w:vMerge w:val="restart"/>
          </w:tcPr>
          <w:p w14:paraId="1B519C7B" w14:textId="77777777" w:rsidR="00816A31" w:rsidRPr="00C34D8D" w:rsidRDefault="00816A31" w:rsidP="0066779D">
            <w:pPr>
              <w:pStyle w:val="TAL"/>
              <w:rPr>
                <w:highlight w:val="yellow"/>
              </w:rPr>
            </w:pPr>
            <w:r w:rsidRPr="00C34D8D">
              <w:rPr>
                <w:highlight w:val="yellow"/>
              </w:rPr>
              <w:t>Very Low (1% BLER)</w:t>
            </w:r>
          </w:p>
        </w:tc>
        <w:tc>
          <w:tcPr>
            <w:tcW w:w="0" w:type="auto"/>
          </w:tcPr>
          <w:p w14:paraId="24ECECE2" w14:textId="77777777" w:rsidR="00816A31" w:rsidRPr="00BE2531" w:rsidRDefault="00816A31" w:rsidP="0066779D">
            <w:pPr>
              <w:pStyle w:val="TAL"/>
            </w:pPr>
            <w:r>
              <w:t>50 kB</w:t>
            </w:r>
          </w:p>
        </w:tc>
        <w:tc>
          <w:tcPr>
            <w:tcW w:w="0" w:type="auto"/>
          </w:tcPr>
          <w:p w14:paraId="3048578B" w14:textId="77777777" w:rsidR="00816A31" w:rsidRPr="00BE2531" w:rsidRDefault="00816A31" w:rsidP="0066779D">
            <w:pPr>
              <w:pStyle w:val="TAC"/>
            </w:pPr>
          </w:p>
        </w:tc>
        <w:tc>
          <w:tcPr>
            <w:tcW w:w="0" w:type="auto"/>
          </w:tcPr>
          <w:p w14:paraId="6253473C" w14:textId="77777777" w:rsidR="00816A31" w:rsidRPr="009F78B8" w:rsidRDefault="00816A31" w:rsidP="0066779D">
            <w:pPr>
              <w:pStyle w:val="TAC"/>
              <w:rPr>
                <w:highlight w:val="yellow"/>
              </w:rPr>
            </w:pPr>
          </w:p>
        </w:tc>
      </w:tr>
      <w:tr w:rsidR="00816A31" w:rsidRPr="00BE2531" w14:paraId="47F63B81" w14:textId="77777777" w:rsidTr="0066779D">
        <w:trPr>
          <w:cantSplit/>
          <w:jc w:val="center"/>
        </w:trPr>
        <w:tc>
          <w:tcPr>
            <w:tcW w:w="0" w:type="auto"/>
          </w:tcPr>
          <w:p w14:paraId="5BD40A75" w14:textId="77777777" w:rsidR="00816A31" w:rsidRDefault="00816A31" w:rsidP="0066779D">
            <w:pPr>
              <w:pStyle w:val="TAL"/>
            </w:pPr>
            <w:r>
              <w:t>LD2</w:t>
            </w:r>
          </w:p>
        </w:tc>
        <w:tc>
          <w:tcPr>
            <w:tcW w:w="0" w:type="auto"/>
            <w:vMerge/>
          </w:tcPr>
          <w:p w14:paraId="70A2149A" w14:textId="77777777" w:rsidR="00816A31" w:rsidRPr="00C34D8D" w:rsidRDefault="00816A31" w:rsidP="0066779D">
            <w:pPr>
              <w:pStyle w:val="TAL"/>
              <w:rPr>
                <w:highlight w:val="yellow"/>
              </w:rPr>
            </w:pPr>
          </w:p>
        </w:tc>
        <w:tc>
          <w:tcPr>
            <w:tcW w:w="0" w:type="auto"/>
          </w:tcPr>
          <w:p w14:paraId="14FD3994" w14:textId="77777777" w:rsidR="00816A31" w:rsidRDefault="00816A31" w:rsidP="0066779D">
            <w:pPr>
              <w:pStyle w:val="TAL"/>
            </w:pPr>
            <w:r>
              <w:t>Audio (1 MB)</w:t>
            </w:r>
          </w:p>
        </w:tc>
        <w:tc>
          <w:tcPr>
            <w:tcW w:w="0" w:type="auto"/>
          </w:tcPr>
          <w:p w14:paraId="5196B051" w14:textId="77777777" w:rsidR="00816A31" w:rsidRPr="00BE2531" w:rsidRDefault="00816A31" w:rsidP="0066779D">
            <w:pPr>
              <w:pStyle w:val="TAC"/>
            </w:pPr>
          </w:p>
        </w:tc>
        <w:tc>
          <w:tcPr>
            <w:tcW w:w="0" w:type="auto"/>
          </w:tcPr>
          <w:p w14:paraId="1CF6ED31" w14:textId="77777777" w:rsidR="00816A31" w:rsidRPr="009F78B8" w:rsidRDefault="00816A31" w:rsidP="0066779D">
            <w:pPr>
              <w:pStyle w:val="TAC"/>
              <w:rPr>
                <w:highlight w:val="yellow"/>
              </w:rPr>
            </w:pPr>
          </w:p>
        </w:tc>
      </w:tr>
      <w:tr w:rsidR="00816A31" w:rsidRPr="00BE2531" w14:paraId="2859F310" w14:textId="77777777" w:rsidTr="0066779D">
        <w:trPr>
          <w:cantSplit/>
          <w:jc w:val="center"/>
        </w:trPr>
        <w:tc>
          <w:tcPr>
            <w:tcW w:w="0" w:type="auto"/>
          </w:tcPr>
          <w:p w14:paraId="4C55A160" w14:textId="77777777" w:rsidR="00816A31" w:rsidRPr="00BE2531" w:rsidRDefault="00816A31" w:rsidP="0066779D">
            <w:pPr>
              <w:pStyle w:val="TAL"/>
            </w:pPr>
            <w:r>
              <w:t>LD3</w:t>
            </w:r>
          </w:p>
        </w:tc>
        <w:tc>
          <w:tcPr>
            <w:tcW w:w="0" w:type="auto"/>
            <w:vMerge/>
          </w:tcPr>
          <w:p w14:paraId="0C1CADBB" w14:textId="77777777" w:rsidR="00816A31" w:rsidRPr="00C34D8D" w:rsidRDefault="00816A31" w:rsidP="0066779D">
            <w:pPr>
              <w:pStyle w:val="TAL"/>
              <w:rPr>
                <w:highlight w:val="yellow"/>
              </w:rPr>
            </w:pPr>
          </w:p>
        </w:tc>
        <w:tc>
          <w:tcPr>
            <w:tcW w:w="0" w:type="auto"/>
          </w:tcPr>
          <w:p w14:paraId="434187D8" w14:textId="77777777" w:rsidR="00816A31" w:rsidRPr="00BE2531" w:rsidRDefault="00816A31" w:rsidP="0066779D">
            <w:pPr>
              <w:pStyle w:val="TAL"/>
            </w:pPr>
            <w:r>
              <w:t>Clip(3 MB)</w:t>
            </w:r>
          </w:p>
        </w:tc>
        <w:tc>
          <w:tcPr>
            <w:tcW w:w="0" w:type="auto"/>
          </w:tcPr>
          <w:p w14:paraId="44054A0D" w14:textId="77777777" w:rsidR="00816A31" w:rsidRPr="00BE2531" w:rsidRDefault="00816A31" w:rsidP="0066779D">
            <w:pPr>
              <w:pStyle w:val="TAC"/>
            </w:pPr>
          </w:p>
        </w:tc>
        <w:tc>
          <w:tcPr>
            <w:tcW w:w="0" w:type="auto"/>
          </w:tcPr>
          <w:p w14:paraId="19F6B3BC" w14:textId="77777777" w:rsidR="00816A31" w:rsidRPr="009F78B8" w:rsidRDefault="00816A31" w:rsidP="0066779D">
            <w:pPr>
              <w:pStyle w:val="TAC"/>
              <w:rPr>
                <w:highlight w:val="yellow"/>
              </w:rPr>
            </w:pPr>
          </w:p>
        </w:tc>
      </w:tr>
      <w:tr w:rsidR="00816A31" w:rsidRPr="00BE2531" w14:paraId="2E476AC9" w14:textId="77777777" w:rsidTr="0066779D">
        <w:trPr>
          <w:cantSplit/>
          <w:jc w:val="center"/>
        </w:trPr>
        <w:tc>
          <w:tcPr>
            <w:tcW w:w="0" w:type="auto"/>
          </w:tcPr>
          <w:p w14:paraId="1DCE7665" w14:textId="77777777" w:rsidR="00816A31" w:rsidRDefault="00816A31" w:rsidP="0066779D">
            <w:pPr>
              <w:pStyle w:val="TAL"/>
            </w:pPr>
            <w:r>
              <w:t>LD4</w:t>
            </w:r>
          </w:p>
        </w:tc>
        <w:tc>
          <w:tcPr>
            <w:tcW w:w="0" w:type="auto"/>
            <w:vMerge/>
          </w:tcPr>
          <w:p w14:paraId="14A0C268" w14:textId="77777777" w:rsidR="00816A31" w:rsidRPr="00C34D8D" w:rsidRDefault="00816A31" w:rsidP="0066779D">
            <w:pPr>
              <w:pStyle w:val="TAL"/>
              <w:rPr>
                <w:highlight w:val="yellow"/>
              </w:rPr>
            </w:pPr>
          </w:p>
        </w:tc>
        <w:tc>
          <w:tcPr>
            <w:tcW w:w="0" w:type="auto"/>
          </w:tcPr>
          <w:p w14:paraId="764ECEB8" w14:textId="77777777" w:rsidR="00816A31" w:rsidRPr="00BE2531" w:rsidRDefault="00816A31" w:rsidP="0066779D">
            <w:pPr>
              <w:pStyle w:val="TAL"/>
            </w:pPr>
            <w:r>
              <w:t>SD (128 MB)</w:t>
            </w:r>
          </w:p>
        </w:tc>
        <w:tc>
          <w:tcPr>
            <w:tcW w:w="0" w:type="auto"/>
          </w:tcPr>
          <w:p w14:paraId="485D58DD" w14:textId="77777777" w:rsidR="00816A31" w:rsidRPr="00BE2531" w:rsidRDefault="00816A31" w:rsidP="0066779D">
            <w:pPr>
              <w:pStyle w:val="TAC"/>
            </w:pPr>
          </w:p>
        </w:tc>
        <w:tc>
          <w:tcPr>
            <w:tcW w:w="0" w:type="auto"/>
          </w:tcPr>
          <w:p w14:paraId="4026DF0A" w14:textId="77777777" w:rsidR="00816A31" w:rsidRPr="009F78B8" w:rsidRDefault="00816A31" w:rsidP="0066779D">
            <w:pPr>
              <w:pStyle w:val="TAC"/>
              <w:rPr>
                <w:highlight w:val="yellow"/>
              </w:rPr>
            </w:pPr>
          </w:p>
        </w:tc>
      </w:tr>
      <w:tr w:rsidR="00816A31" w:rsidRPr="00BE2531" w14:paraId="658C2774" w14:textId="77777777" w:rsidTr="0066779D">
        <w:trPr>
          <w:cantSplit/>
          <w:jc w:val="center"/>
        </w:trPr>
        <w:tc>
          <w:tcPr>
            <w:tcW w:w="0" w:type="auto"/>
          </w:tcPr>
          <w:p w14:paraId="04D866EE" w14:textId="77777777" w:rsidR="00816A31" w:rsidRPr="00BE2531" w:rsidRDefault="00816A31" w:rsidP="0066779D">
            <w:pPr>
              <w:pStyle w:val="TAL"/>
            </w:pPr>
            <w:r>
              <w:t>LD5</w:t>
            </w:r>
          </w:p>
        </w:tc>
        <w:tc>
          <w:tcPr>
            <w:tcW w:w="0" w:type="auto"/>
            <w:vMerge/>
          </w:tcPr>
          <w:p w14:paraId="7CF17DFE" w14:textId="77777777" w:rsidR="00816A31" w:rsidRPr="00C34D8D" w:rsidRDefault="00816A31" w:rsidP="0066779D">
            <w:pPr>
              <w:pStyle w:val="TAL"/>
              <w:rPr>
                <w:highlight w:val="yellow"/>
              </w:rPr>
            </w:pPr>
          </w:p>
        </w:tc>
        <w:tc>
          <w:tcPr>
            <w:tcW w:w="0" w:type="auto"/>
          </w:tcPr>
          <w:p w14:paraId="577B68B1" w14:textId="77777777" w:rsidR="00816A31" w:rsidRPr="00BE2531" w:rsidRDefault="00816A31" w:rsidP="0066779D">
            <w:pPr>
              <w:pStyle w:val="TAL"/>
            </w:pPr>
            <w:r>
              <w:t>HD(1.8 GB)</w:t>
            </w:r>
          </w:p>
        </w:tc>
        <w:tc>
          <w:tcPr>
            <w:tcW w:w="0" w:type="auto"/>
          </w:tcPr>
          <w:p w14:paraId="346C2C09" w14:textId="77777777" w:rsidR="00816A31" w:rsidRPr="00BE2531" w:rsidRDefault="00816A31" w:rsidP="0066779D">
            <w:pPr>
              <w:pStyle w:val="TAC"/>
            </w:pPr>
          </w:p>
        </w:tc>
        <w:tc>
          <w:tcPr>
            <w:tcW w:w="0" w:type="auto"/>
          </w:tcPr>
          <w:p w14:paraId="34E23807" w14:textId="77777777" w:rsidR="00816A31" w:rsidRPr="009F78B8" w:rsidRDefault="00816A31" w:rsidP="0066779D">
            <w:pPr>
              <w:pStyle w:val="TAC"/>
              <w:rPr>
                <w:highlight w:val="yellow"/>
              </w:rPr>
            </w:pPr>
          </w:p>
        </w:tc>
      </w:tr>
      <w:tr w:rsidR="00816A31" w:rsidRPr="00BE2531" w14:paraId="0E3B40DF" w14:textId="77777777" w:rsidTr="0066779D">
        <w:trPr>
          <w:cantSplit/>
          <w:jc w:val="center"/>
        </w:trPr>
        <w:tc>
          <w:tcPr>
            <w:tcW w:w="0" w:type="auto"/>
          </w:tcPr>
          <w:p w14:paraId="4CD26ED9" w14:textId="77777777" w:rsidR="00816A31" w:rsidRPr="00BE2531" w:rsidRDefault="00816A31" w:rsidP="0066779D">
            <w:pPr>
              <w:pStyle w:val="TAL"/>
            </w:pPr>
            <w:r>
              <w:t>LD6</w:t>
            </w:r>
          </w:p>
        </w:tc>
        <w:tc>
          <w:tcPr>
            <w:tcW w:w="0" w:type="auto"/>
            <w:vMerge w:val="restart"/>
          </w:tcPr>
          <w:p w14:paraId="3FF34F47" w14:textId="77777777" w:rsidR="00816A31" w:rsidRPr="00C34D8D" w:rsidRDefault="00816A31" w:rsidP="0066779D">
            <w:pPr>
              <w:pStyle w:val="TAL"/>
              <w:rPr>
                <w:highlight w:val="yellow"/>
              </w:rPr>
            </w:pPr>
            <w:r w:rsidRPr="00C34D8D">
              <w:rPr>
                <w:highlight w:val="yellow"/>
              </w:rPr>
              <w:t>Low (2 % BLER)</w:t>
            </w:r>
          </w:p>
          <w:p w14:paraId="74352577" w14:textId="77777777" w:rsidR="00816A31" w:rsidRPr="00C34D8D" w:rsidRDefault="00816A31" w:rsidP="0066779D">
            <w:pPr>
              <w:pStyle w:val="TAL"/>
              <w:rPr>
                <w:highlight w:val="yellow"/>
              </w:rPr>
            </w:pPr>
          </w:p>
        </w:tc>
        <w:tc>
          <w:tcPr>
            <w:tcW w:w="0" w:type="auto"/>
          </w:tcPr>
          <w:p w14:paraId="35EB3BCB" w14:textId="77777777" w:rsidR="00816A31" w:rsidRPr="00BE2531" w:rsidRDefault="00816A31" w:rsidP="0066779D">
            <w:pPr>
              <w:pStyle w:val="TAL"/>
            </w:pPr>
            <w:r>
              <w:t>50 kB</w:t>
            </w:r>
          </w:p>
        </w:tc>
        <w:tc>
          <w:tcPr>
            <w:tcW w:w="0" w:type="auto"/>
          </w:tcPr>
          <w:p w14:paraId="1C61B470" w14:textId="77777777" w:rsidR="00816A31" w:rsidRPr="00BE2531" w:rsidRDefault="00816A31" w:rsidP="0066779D">
            <w:pPr>
              <w:pStyle w:val="TAC"/>
            </w:pPr>
          </w:p>
        </w:tc>
        <w:tc>
          <w:tcPr>
            <w:tcW w:w="0" w:type="auto"/>
          </w:tcPr>
          <w:p w14:paraId="6B53F06C" w14:textId="77777777" w:rsidR="00816A31" w:rsidRPr="009F78B8" w:rsidRDefault="00816A31" w:rsidP="0066779D">
            <w:pPr>
              <w:pStyle w:val="TAC"/>
              <w:rPr>
                <w:highlight w:val="yellow"/>
              </w:rPr>
            </w:pPr>
          </w:p>
        </w:tc>
      </w:tr>
      <w:tr w:rsidR="00816A31" w:rsidRPr="00BE2531" w14:paraId="2FF4C7F7" w14:textId="77777777" w:rsidTr="0066779D">
        <w:trPr>
          <w:cantSplit/>
          <w:jc w:val="center"/>
        </w:trPr>
        <w:tc>
          <w:tcPr>
            <w:tcW w:w="0" w:type="auto"/>
          </w:tcPr>
          <w:p w14:paraId="12345234" w14:textId="77777777" w:rsidR="00816A31" w:rsidRPr="00BE2531" w:rsidRDefault="00816A31" w:rsidP="0066779D">
            <w:pPr>
              <w:pStyle w:val="TAL"/>
            </w:pPr>
            <w:r>
              <w:t>LD7</w:t>
            </w:r>
          </w:p>
        </w:tc>
        <w:tc>
          <w:tcPr>
            <w:tcW w:w="0" w:type="auto"/>
            <w:vMerge/>
          </w:tcPr>
          <w:p w14:paraId="7C42484A" w14:textId="77777777" w:rsidR="00816A31" w:rsidRPr="00C34D8D" w:rsidRDefault="00816A31" w:rsidP="0066779D">
            <w:pPr>
              <w:pStyle w:val="TAL"/>
              <w:rPr>
                <w:highlight w:val="yellow"/>
              </w:rPr>
            </w:pPr>
          </w:p>
        </w:tc>
        <w:tc>
          <w:tcPr>
            <w:tcW w:w="0" w:type="auto"/>
          </w:tcPr>
          <w:p w14:paraId="15DC2FF4" w14:textId="77777777" w:rsidR="00816A31" w:rsidRPr="00BE2531" w:rsidRDefault="00816A31" w:rsidP="0066779D">
            <w:pPr>
              <w:pStyle w:val="TAL"/>
            </w:pPr>
            <w:r>
              <w:t>Audio (1 MB)</w:t>
            </w:r>
          </w:p>
        </w:tc>
        <w:tc>
          <w:tcPr>
            <w:tcW w:w="0" w:type="auto"/>
          </w:tcPr>
          <w:p w14:paraId="3B285ADD" w14:textId="77777777" w:rsidR="00816A31" w:rsidRPr="00BE2531" w:rsidRDefault="00816A31" w:rsidP="0066779D">
            <w:pPr>
              <w:pStyle w:val="TAC"/>
            </w:pPr>
          </w:p>
        </w:tc>
        <w:tc>
          <w:tcPr>
            <w:tcW w:w="0" w:type="auto"/>
          </w:tcPr>
          <w:p w14:paraId="1632A51B" w14:textId="77777777" w:rsidR="00816A31" w:rsidRPr="009F78B8" w:rsidRDefault="00816A31" w:rsidP="0066779D">
            <w:pPr>
              <w:pStyle w:val="TAC"/>
              <w:rPr>
                <w:highlight w:val="yellow"/>
              </w:rPr>
            </w:pPr>
          </w:p>
        </w:tc>
      </w:tr>
      <w:tr w:rsidR="00816A31" w:rsidRPr="00BE2531" w14:paraId="597DC055" w14:textId="77777777" w:rsidTr="0066779D">
        <w:trPr>
          <w:cantSplit/>
          <w:jc w:val="center"/>
        </w:trPr>
        <w:tc>
          <w:tcPr>
            <w:tcW w:w="0" w:type="auto"/>
          </w:tcPr>
          <w:p w14:paraId="5CA80953" w14:textId="77777777" w:rsidR="00816A31" w:rsidRDefault="00816A31" w:rsidP="0066779D">
            <w:pPr>
              <w:pStyle w:val="TAL"/>
            </w:pPr>
            <w:r>
              <w:t>LD8</w:t>
            </w:r>
          </w:p>
        </w:tc>
        <w:tc>
          <w:tcPr>
            <w:tcW w:w="0" w:type="auto"/>
            <w:vMerge/>
          </w:tcPr>
          <w:p w14:paraId="357A90A4" w14:textId="77777777" w:rsidR="00816A31" w:rsidRPr="00C34D8D" w:rsidRDefault="00816A31" w:rsidP="0066779D">
            <w:pPr>
              <w:pStyle w:val="TAL"/>
              <w:rPr>
                <w:highlight w:val="yellow"/>
              </w:rPr>
            </w:pPr>
          </w:p>
        </w:tc>
        <w:tc>
          <w:tcPr>
            <w:tcW w:w="0" w:type="auto"/>
          </w:tcPr>
          <w:p w14:paraId="3A0BB51A" w14:textId="77777777" w:rsidR="00816A31" w:rsidRPr="00BE2531" w:rsidRDefault="00816A31" w:rsidP="0066779D">
            <w:pPr>
              <w:pStyle w:val="TAL"/>
            </w:pPr>
            <w:r>
              <w:t>Clip(3 MB)</w:t>
            </w:r>
          </w:p>
        </w:tc>
        <w:tc>
          <w:tcPr>
            <w:tcW w:w="0" w:type="auto"/>
          </w:tcPr>
          <w:p w14:paraId="6E2F71E5" w14:textId="77777777" w:rsidR="00816A31" w:rsidRPr="00BE2531" w:rsidRDefault="00816A31" w:rsidP="0066779D">
            <w:pPr>
              <w:pStyle w:val="TAC"/>
            </w:pPr>
          </w:p>
        </w:tc>
        <w:tc>
          <w:tcPr>
            <w:tcW w:w="0" w:type="auto"/>
          </w:tcPr>
          <w:p w14:paraId="2D315B06" w14:textId="77777777" w:rsidR="00816A31" w:rsidRPr="009F78B8" w:rsidRDefault="00816A31" w:rsidP="0066779D">
            <w:pPr>
              <w:pStyle w:val="TAC"/>
              <w:rPr>
                <w:highlight w:val="yellow"/>
              </w:rPr>
            </w:pPr>
          </w:p>
        </w:tc>
      </w:tr>
      <w:tr w:rsidR="00816A31" w:rsidRPr="00BE2531" w14:paraId="6F063175" w14:textId="77777777" w:rsidTr="0066779D">
        <w:trPr>
          <w:cantSplit/>
          <w:jc w:val="center"/>
        </w:trPr>
        <w:tc>
          <w:tcPr>
            <w:tcW w:w="0" w:type="auto"/>
          </w:tcPr>
          <w:p w14:paraId="48485DD6" w14:textId="77777777" w:rsidR="00816A31" w:rsidRPr="00BE2531" w:rsidRDefault="00816A31" w:rsidP="0066779D">
            <w:pPr>
              <w:pStyle w:val="TAL"/>
            </w:pPr>
            <w:r>
              <w:t>LD9</w:t>
            </w:r>
          </w:p>
        </w:tc>
        <w:tc>
          <w:tcPr>
            <w:tcW w:w="0" w:type="auto"/>
            <w:vMerge/>
          </w:tcPr>
          <w:p w14:paraId="1B44B63B" w14:textId="77777777" w:rsidR="00816A31" w:rsidRPr="00C34D8D" w:rsidRDefault="00816A31" w:rsidP="0066779D">
            <w:pPr>
              <w:pStyle w:val="TAL"/>
              <w:rPr>
                <w:highlight w:val="yellow"/>
              </w:rPr>
            </w:pPr>
          </w:p>
        </w:tc>
        <w:tc>
          <w:tcPr>
            <w:tcW w:w="0" w:type="auto"/>
          </w:tcPr>
          <w:p w14:paraId="360FC6F5" w14:textId="77777777" w:rsidR="00816A31" w:rsidRPr="00BE2531" w:rsidRDefault="00816A31" w:rsidP="0066779D">
            <w:pPr>
              <w:pStyle w:val="TAL"/>
            </w:pPr>
            <w:r>
              <w:t>SD (128 MB)</w:t>
            </w:r>
          </w:p>
        </w:tc>
        <w:tc>
          <w:tcPr>
            <w:tcW w:w="0" w:type="auto"/>
          </w:tcPr>
          <w:p w14:paraId="16507076" w14:textId="77777777" w:rsidR="00816A31" w:rsidRPr="00BE2531" w:rsidRDefault="00816A31" w:rsidP="0066779D">
            <w:pPr>
              <w:pStyle w:val="TAC"/>
            </w:pPr>
          </w:p>
        </w:tc>
        <w:tc>
          <w:tcPr>
            <w:tcW w:w="0" w:type="auto"/>
          </w:tcPr>
          <w:p w14:paraId="26F70EF9" w14:textId="77777777" w:rsidR="00816A31" w:rsidRPr="009F78B8" w:rsidRDefault="00816A31" w:rsidP="0066779D">
            <w:pPr>
              <w:pStyle w:val="TAC"/>
              <w:rPr>
                <w:highlight w:val="yellow"/>
              </w:rPr>
            </w:pPr>
          </w:p>
        </w:tc>
      </w:tr>
      <w:tr w:rsidR="00816A31" w:rsidRPr="00BE2531" w14:paraId="5D1C7115" w14:textId="77777777" w:rsidTr="0066779D">
        <w:trPr>
          <w:cantSplit/>
          <w:jc w:val="center"/>
        </w:trPr>
        <w:tc>
          <w:tcPr>
            <w:tcW w:w="0" w:type="auto"/>
          </w:tcPr>
          <w:p w14:paraId="5BA44EE3" w14:textId="77777777" w:rsidR="00816A31" w:rsidRPr="00BE2531" w:rsidRDefault="00816A31" w:rsidP="0066779D">
            <w:pPr>
              <w:pStyle w:val="TAL"/>
            </w:pPr>
            <w:r>
              <w:t>LD10</w:t>
            </w:r>
          </w:p>
        </w:tc>
        <w:tc>
          <w:tcPr>
            <w:tcW w:w="0" w:type="auto"/>
            <w:vMerge/>
          </w:tcPr>
          <w:p w14:paraId="49733E32" w14:textId="77777777" w:rsidR="00816A31" w:rsidRPr="00C34D8D" w:rsidRDefault="00816A31" w:rsidP="0066779D">
            <w:pPr>
              <w:pStyle w:val="TAL"/>
              <w:rPr>
                <w:highlight w:val="yellow"/>
              </w:rPr>
            </w:pPr>
          </w:p>
        </w:tc>
        <w:tc>
          <w:tcPr>
            <w:tcW w:w="0" w:type="auto"/>
          </w:tcPr>
          <w:p w14:paraId="6525D4EF" w14:textId="77777777" w:rsidR="00816A31" w:rsidRPr="00BE2531" w:rsidRDefault="00816A31" w:rsidP="0066779D">
            <w:pPr>
              <w:pStyle w:val="TAL"/>
            </w:pPr>
            <w:r>
              <w:t>HD(1.8 GB)</w:t>
            </w:r>
          </w:p>
        </w:tc>
        <w:tc>
          <w:tcPr>
            <w:tcW w:w="0" w:type="auto"/>
          </w:tcPr>
          <w:p w14:paraId="7766CDAE" w14:textId="77777777" w:rsidR="00816A31" w:rsidRPr="00BE2531" w:rsidRDefault="00816A31" w:rsidP="0066779D">
            <w:pPr>
              <w:pStyle w:val="TAC"/>
            </w:pPr>
          </w:p>
        </w:tc>
        <w:tc>
          <w:tcPr>
            <w:tcW w:w="0" w:type="auto"/>
          </w:tcPr>
          <w:p w14:paraId="3DED8BE4" w14:textId="77777777" w:rsidR="00816A31" w:rsidRPr="009F78B8" w:rsidRDefault="00816A31" w:rsidP="0066779D">
            <w:pPr>
              <w:pStyle w:val="TAC"/>
              <w:rPr>
                <w:highlight w:val="yellow"/>
              </w:rPr>
            </w:pPr>
          </w:p>
        </w:tc>
      </w:tr>
      <w:tr w:rsidR="00816A31" w:rsidRPr="00BE2531" w14:paraId="4B393A81" w14:textId="77777777" w:rsidTr="0066779D">
        <w:trPr>
          <w:cantSplit/>
          <w:jc w:val="center"/>
        </w:trPr>
        <w:tc>
          <w:tcPr>
            <w:tcW w:w="0" w:type="auto"/>
          </w:tcPr>
          <w:p w14:paraId="272B28DE" w14:textId="77777777" w:rsidR="00816A31" w:rsidRPr="00BE2531" w:rsidRDefault="00816A31" w:rsidP="0066779D">
            <w:pPr>
              <w:pStyle w:val="TAL"/>
            </w:pPr>
            <w:r>
              <w:t>LD11</w:t>
            </w:r>
          </w:p>
        </w:tc>
        <w:tc>
          <w:tcPr>
            <w:tcW w:w="0" w:type="auto"/>
            <w:vMerge w:val="restart"/>
          </w:tcPr>
          <w:p w14:paraId="3DCB9840" w14:textId="77777777" w:rsidR="00816A31" w:rsidRPr="00C34D8D" w:rsidRDefault="00816A31" w:rsidP="0066779D">
            <w:pPr>
              <w:pStyle w:val="TAL"/>
              <w:rPr>
                <w:highlight w:val="yellow"/>
              </w:rPr>
            </w:pPr>
            <w:r w:rsidRPr="00C34D8D">
              <w:rPr>
                <w:highlight w:val="yellow"/>
              </w:rPr>
              <w:t>Medium (5 % BLER)</w:t>
            </w:r>
          </w:p>
          <w:p w14:paraId="469CB3A7" w14:textId="77777777" w:rsidR="00816A31" w:rsidRPr="00C34D8D" w:rsidRDefault="00816A31" w:rsidP="0066779D">
            <w:pPr>
              <w:pStyle w:val="TAL"/>
              <w:rPr>
                <w:highlight w:val="yellow"/>
              </w:rPr>
            </w:pPr>
          </w:p>
        </w:tc>
        <w:tc>
          <w:tcPr>
            <w:tcW w:w="0" w:type="auto"/>
          </w:tcPr>
          <w:p w14:paraId="04A4F6CC" w14:textId="77777777" w:rsidR="00816A31" w:rsidRPr="00BE2531" w:rsidRDefault="00816A31" w:rsidP="0066779D">
            <w:pPr>
              <w:pStyle w:val="TAL"/>
            </w:pPr>
            <w:r>
              <w:t>50 kB</w:t>
            </w:r>
          </w:p>
        </w:tc>
        <w:tc>
          <w:tcPr>
            <w:tcW w:w="0" w:type="auto"/>
          </w:tcPr>
          <w:p w14:paraId="479C9D84" w14:textId="77777777" w:rsidR="00816A31" w:rsidRPr="00BE2531" w:rsidRDefault="00816A31" w:rsidP="0066779D">
            <w:pPr>
              <w:pStyle w:val="TAC"/>
            </w:pPr>
          </w:p>
        </w:tc>
        <w:tc>
          <w:tcPr>
            <w:tcW w:w="0" w:type="auto"/>
          </w:tcPr>
          <w:p w14:paraId="5E53ADA3" w14:textId="77777777" w:rsidR="00816A31" w:rsidRPr="009F78B8" w:rsidRDefault="00816A31" w:rsidP="0066779D">
            <w:pPr>
              <w:pStyle w:val="TAC"/>
              <w:rPr>
                <w:highlight w:val="yellow"/>
              </w:rPr>
            </w:pPr>
          </w:p>
        </w:tc>
      </w:tr>
      <w:tr w:rsidR="00816A31" w:rsidRPr="00BE2531" w14:paraId="7BEE208A" w14:textId="77777777" w:rsidTr="0066779D">
        <w:trPr>
          <w:cantSplit/>
          <w:jc w:val="center"/>
        </w:trPr>
        <w:tc>
          <w:tcPr>
            <w:tcW w:w="0" w:type="auto"/>
          </w:tcPr>
          <w:p w14:paraId="6D863D1A" w14:textId="77777777" w:rsidR="00816A31" w:rsidRPr="00BE2531" w:rsidRDefault="00816A31" w:rsidP="0066779D">
            <w:pPr>
              <w:pStyle w:val="TAL"/>
            </w:pPr>
            <w:r>
              <w:t>LD12</w:t>
            </w:r>
          </w:p>
        </w:tc>
        <w:tc>
          <w:tcPr>
            <w:tcW w:w="0" w:type="auto"/>
            <w:vMerge/>
          </w:tcPr>
          <w:p w14:paraId="51E31145" w14:textId="77777777" w:rsidR="00816A31" w:rsidRPr="00C34D8D" w:rsidRDefault="00816A31" w:rsidP="0066779D">
            <w:pPr>
              <w:pStyle w:val="TAL"/>
              <w:rPr>
                <w:highlight w:val="yellow"/>
              </w:rPr>
            </w:pPr>
          </w:p>
        </w:tc>
        <w:tc>
          <w:tcPr>
            <w:tcW w:w="0" w:type="auto"/>
          </w:tcPr>
          <w:p w14:paraId="0F1A639A" w14:textId="77777777" w:rsidR="00816A31" w:rsidRPr="00BE2531" w:rsidRDefault="00816A31" w:rsidP="0066779D">
            <w:pPr>
              <w:pStyle w:val="TAL"/>
            </w:pPr>
            <w:r>
              <w:t>Audio (1 MB)</w:t>
            </w:r>
          </w:p>
        </w:tc>
        <w:tc>
          <w:tcPr>
            <w:tcW w:w="0" w:type="auto"/>
          </w:tcPr>
          <w:p w14:paraId="026BD521" w14:textId="77777777" w:rsidR="00816A31" w:rsidRPr="00BE2531" w:rsidRDefault="00816A31" w:rsidP="0066779D">
            <w:pPr>
              <w:pStyle w:val="TAC"/>
            </w:pPr>
          </w:p>
        </w:tc>
        <w:tc>
          <w:tcPr>
            <w:tcW w:w="0" w:type="auto"/>
          </w:tcPr>
          <w:p w14:paraId="7DDBFFB8" w14:textId="77777777" w:rsidR="00816A31" w:rsidRPr="009F78B8" w:rsidRDefault="00816A31" w:rsidP="0066779D">
            <w:pPr>
              <w:pStyle w:val="TAC"/>
              <w:rPr>
                <w:highlight w:val="yellow"/>
              </w:rPr>
            </w:pPr>
          </w:p>
        </w:tc>
      </w:tr>
      <w:tr w:rsidR="00816A31" w:rsidRPr="00BE2531" w14:paraId="0D37939C" w14:textId="77777777" w:rsidTr="0066779D">
        <w:trPr>
          <w:cantSplit/>
          <w:jc w:val="center"/>
        </w:trPr>
        <w:tc>
          <w:tcPr>
            <w:tcW w:w="0" w:type="auto"/>
          </w:tcPr>
          <w:p w14:paraId="79635839" w14:textId="77777777" w:rsidR="00816A31" w:rsidRDefault="00816A31" w:rsidP="0066779D">
            <w:pPr>
              <w:pStyle w:val="TAL"/>
            </w:pPr>
            <w:r>
              <w:t>LD13</w:t>
            </w:r>
          </w:p>
        </w:tc>
        <w:tc>
          <w:tcPr>
            <w:tcW w:w="0" w:type="auto"/>
            <w:vMerge/>
          </w:tcPr>
          <w:p w14:paraId="733C79EA" w14:textId="77777777" w:rsidR="00816A31" w:rsidRPr="00C34D8D" w:rsidRDefault="00816A31" w:rsidP="0066779D">
            <w:pPr>
              <w:pStyle w:val="TAL"/>
              <w:rPr>
                <w:highlight w:val="yellow"/>
              </w:rPr>
            </w:pPr>
          </w:p>
        </w:tc>
        <w:tc>
          <w:tcPr>
            <w:tcW w:w="0" w:type="auto"/>
          </w:tcPr>
          <w:p w14:paraId="721E05E8" w14:textId="77777777" w:rsidR="00816A31" w:rsidRPr="00BE2531" w:rsidRDefault="00816A31" w:rsidP="0066779D">
            <w:pPr>
              <w:pStyle w:val="TAL"/>
            </w:pPr>
            <w:r>
              <w:t>Clip(3 MB)</w:t>
            </w:r>
          </w:p>
        </w:tc>
        <w:tc>
          <w:tcPr>
            <w:tcW w:w="0" w:type="auto"/>
          </w:tcPr>
          <w:p w14:paraId="04D597E3" w14:textId="77777777" w:rsidR="00816A31" w:rsidRPr="00BE2531" w:rsidRDefault="00816A31" w:rsidP="0066779D">
            <w:pPr>
              <w:pStyle w:val="TAC"/>
            </w:pPr>
          </w:p>
        </w:tc>
        <w:tc>
          <w:tcPr>
            <w:tcW w:w="0" w:type="auto"/>
          </w:tcPr>
          <w:p w14:paraId="113083A9" w14:textId="77777777" w:rsidR="00816A31" w:rsidRPr="009F78B8" w:rsidRDefault="00816A31" w:rsidP="0066779D">
            <w:pPr>
              <w:pStyle w:val="TAC"/>
              <w:rPr>
                <w:highlight w:val="yellow"/>
              </w:rPr>
            </w:pPr>
          </w:p>
        </w:tc>
      </w:tr>
      <w:tr w:rsidR="00816A31" w:rsidRPr="00BE2531" w14:paraId="0146CDDE" w14:textId="77777777" w:rsidTr="0066779D">
        <w:trPr>
          <w:cantSplit/>
          <w:jc w:val="center"/>
        </w:trPr>
        <w:tc>
          <w:tcPr>
            <w:tcW w:w="0" w:type="auto"/>
          </w:tcPr>
          <w:p w14:paraId="28267767" w14:textId="77777777" w:rsidR="00816A31" w:rsidRPr="00BE2531" w:rsidRDefault="00816A31" w:rsidP="0066779D">
            <w:pPr>
              <w:pStyle w:val="TAL"/>
            </w:pPr>
            <w:r>
              <w:t>LD14</w:t>
            </w:r>
          </w:p>
        </w:tc>
        <w:tc>
          <w:tcPr>
            <w:tcW w:w="0" w:type="auto"/>
            <w:vMerge/>
          </w:tcPr>
          <w:p w14:paraId="66BF78F1" w14:textId="77777777" w:rsidR="00816A31" w:rsidRPr="00C34D8D" w:rsidRDefault="00816A31" w:rsidP="0066779D">
            <w:pPr>
              <w:pStyle w:val="TAL"/>
              <w:rPr>
                <w:highlight w:val="yellow"/>
              </w:rPr>
            </w:pPr>
          </w:p>
        </w:tc>
        <w:tc>
          <w:tcPr>
            <w:tcW w:w="0" w:type="auto"/>
          </w:tcPr>
          <w:p w14:paraId="5A8F9D2D" w14:textId="77777777" w:rsidR="00816A31" w:rsidRPr="00BE2531" w:rsidRDefault="00816A31" w:rsidP="0066779D">
            <w:pPr>
              <w:pStyle w:val="TAL"/>
            </w:pPr>
            <w:r>
              <w:t>SD (128 MB)</w:t>
            </w:r>
          </w:p>
        </w:tc>
        <w:tc>
          <w:tcPr>
            <w:tcW w:w="0" w:type="auto"/>
          </w:tcPr>
          <w:p w14:paraId="528DA934" w14:textId="77777777" w:rsidR="00816A31" w:rsidRPr="00BE2531" w:rsidRDefault="00816A31" w:rsidP="0066779D">
            <w:pPr>
              <w:pStyle w:val="TAC"/>
            </w:pPr>
          </w:p>
        </w:tc>
        <w:tc>
          <w:tcPr>
            <w:tcW w:w="0" w:type="auto"/>
          </w:tcPr>
          <w:p w14:paraId="1FA11246" w14:textId="77777777" w:rsidR="00816A31" w:rsidRPr="009F78B8" w:rsidRDefault="00816A31" w:rsidP="0066779D">
            <w:pPr>
              <w:pStyle w:val="TAC"/>
              <w:rPr>
                <w:highlight w:val="yellow"/>
              </w:rPr>
            </w:pPr>
          </w:p>
        </w:tc>
      </w:tr>
      <w:tr w:rsidR="00816A31" w:rsidRPr="00BE2531" w14:paraId="1BE2572C" w14:textId="77777777" w:rsidTr="0066779D">
        <w:trPr>
          <w:cantSplit/>
          <w:jc w:val="center"/>
        </w:trPr>
        <w:tc>
          <w:tcPr>
            <w:tcW w:w="0" w:type="auto"/>
          </w:tcPr>
          <w:p w14:paraId="1454673D" w14:textId="77777777" w:rsidR="00816A31" w:rsidRPr="00BE2531" w:rsidRDefault="00816A31" w:rsidP="0066779D">
            <w:pPr>
              <w:pStyle w:val="TAL"/>
            </w:pPr>
            <w:r>
              <w:t>LD15</w:t>
            </w:r>
          </w:p>
        </w:tc>
        <w:tc>
          <w:tcPr>
            <w:tcW w:w="0" w:type="auto"/>
            <w:vMerge/>
          </w:tcPr>
          <w:p w14:paraId="05093B5F" w14:textId="77777777" w:rsidR="00816A31" w:rsidRPr="00C34D8D" w:rsidRDefault="00816A31" w:rsidP="0066779D">
            <w:pPr>
              <w:pStyle w:val="TAL"/>
              <w:rPr>
                <w:highlight w:val="yellow"/>
              </w:rPr>
            </w:pPr>
          </w:p>
        </w:tc>
        <w:tc>
          <w:tcPr>
            <w:tcW w:w="0" w:type="auto"/>
          </w:tcPr>
          <w:p w14:paraId="4E3770EF" w14:textId="77777777" w:rsidR="00816A31" w:rsidRPr="00BE2531" w:rsidRDefault="00816A31" w:rsidP="0066779D">
            <w:pPr>
              <w:pStyle w:val="TAL"/>
            </w:pPr>
            <w:r>
              <w:t>HD(1.8 GB)</w:t>
            </w:r>
          </w:p>
        </w:tc>
        <w:tc>
          <w:tcPr>
            <w:tcW w:w="0" w:type="auto"/>
          </w:tcPr>
          <w:p w14:paraId="3FF4529C" w14:textId="77777777" w:rsidR="00816A31" w:rsidRPr="00BE2531" w:rsidRDefault="00816A31" w:rsidP="0066779D">
            <w:pPr>
              <w:pStyle w:val="TAC"/>
            </w:pPr>
          </w:p>
        </w:tc>
        <w:tc>
          <w:tcPr>
            <w:tcW w:w="0" w:type="auto"/>
          </w:tcPr>
          <w:p w14:paraId="1B11FB4C" w14:textId="77777777" w:rsidR="00816A31" w:rsidRPr="009F78B8" w:rsidRDefault="00816A31" w:rsidP="0066779D">
            <w:pPr>
              <w:pStyle w:val="TAC"/>
              <w:rPr>
                <w:highlight w:val="yellow"/>
              </w:rPr>
            </w:pPr>
          </w:p>
        </w:tc>
      </w:tr>
      <w:tr w:rsidR="00816A31" w:rsidRPr="00BE2531" w14:paraId="6216B9AD" w14:textId="77777777" w:rsidTr="0066779D">
        <w:trPr>
          <w:cantSplit/>
          <w:jc w:val="center"/>
        </w:trPr>
        <w:tc>
          <w:tcPr>
            <w:tcW w:w="0" w:type="auto"/>
          </w:tcPr>
          <w:p w14:paraId="5536EE2D" w14:textId="77777777" w:rsidR="00816A31" w:rsidRPr="00BE2531" w:rsidRDefault="00816A31" w:rsidP="0066779D">
            <w:pPr>
              <w:pStyle w:val="TAL"/>
            </w:pPr>
            <w:r>
              <w:t>LD16</w:t>
            </w:r>
          </w:p>
        </w:tc>
        <w:tc>
          <w:tcPr>
            <w:tcW w:w="0" w:type="auto"/>
            <w:vMerge w:val="restart"/>
          </w:tcPr>
          <w:p w14:paraId="375C2138" w14:textId="77777777" w:rsidR="00816A31" w:rsidRPr="00C34D8D" w:rsidRDefault="00816A31" w:rsidP="0066779D">
            <w:pPr>
              <w:pStyle w:val="TAL"/>
              <w:rPr>
                <w:highlight w:val="yellow"/>
              </w:rPr>
            </w:pPr>
            <w:r w:rsidRPr="00C34D8D">
              <w:rPr>
                <w:highlight w:val="yellow"/>
              </w:rPr>
              <w:t>High (10 % BLER)</w:t>
            </w:r>
          </w:p>
          <w:p w14:paraId="64733842" w14:textId="77777777" w:rsidR="00816A31" w:rsidRPr="00C34D8D" w:rsidRDefault="00816A31" w:rsidP="0066779D">
            <w:pPr>
              <w:pStyle w:val="TAL"/>
              <w:rPr>
                <w:highlight w:val="yellow"/>
              </w:rPr>
            </w:pPr>
          </w:p>
        </w:tc>
        <w:tc>
          <w:tcPr>
            <w:tcW w:w="0" w:type="auto"/>
          </w:tcPr>
          <w:p w14:paraId="334230CA" w14:textId="77777777" w:rsidR="00816A31" w:rsidRPr="00BE2531" w:rsidRDefault="00816A31" w:rsidP="0066779D">
            <w:pPr>
              <w:pStyle w:val="TAL"/>
            </w:pPr>
            <w:r>
              <w:t>50 kB</w:t>
            </w:r>
          </w:p>
        </w:tc>
        <w:tc>
          <w:tcPr>
            <w:tcW w:w="0" w:type="auto"/>
          </w:tcPr>
          <w:p w14:paraId="0D56960B" w14:textId="77777777" w:rsidR="00816A31" w:rsidRPr="00BE2531" w:rsidRDefault="00816A31" w:rsidP="0066779D">
            <w:pPr>
              <w:pStyle w:val="TAC"/>
            </w:pPr>
          </w:p>
        </w:tc>
        <w:tc>
          <w:tcPr>
            <w:tcW w:w="0" w:type="auto"/>
          </w:tcPr>
          <w:p w14:paraId="4DC6E39C" w14:textId="77777777" w:rsidR="00816A31" w:rsidRPr="009F78B8" w:rsidRDefault="00816A31" w:rsidP="0066779D">
            <w:pPr>
              <w:pStyle w:val="TAC"/>
              <w:rPr>
                <w:highlight w:val="yellow"/>
              </w:rPr>
            </w:pPr>
          </w:p>
        </w:tc>
      </w:tr>
      <w:tr w:rsidR="00816A31" w:rsidRPr="00BE2531" w14:paraId="35299EE0" w14:textId="77777777" w:rsidTr="0066779D">
        <w:trPr>
          <w:cantSplit/>
          <w:jc w:val="center"/>
        </w:trPr>
        <w:tc>
          <w:tcPr>
            <w:tcW w:w="0" w:type="auto"/>
          </w:tcPr>
          <w:p w14:paraId="1CDE122B" w14:textId="77777777" w:rsidR="00816A31" w:rsidRPr="00BE2531" w:rsidRDefault="00816A31" w:rsidP="0066779D">
            <w:pPr>
              <w:pStyle w:val="TAL"/>
            </w:pPr>
            <w:r>
              <w:t>LD17</w:t>
            </w:r>
          </w:p>
        </w:tc>
        <w:tc>
          <w:tcPr>
            <w:tcW w:w="0" w:type="auto"/>
            <w:vMerge/>
          </w:tcPr>
          <w:p w14:paraId="0E6BB9D1" w14:textId="77777777" w:rsidR="00816A31" w:rsidRPr="00C34D8D" w:rsidRDefault="00816A31" w:rsidP="0066779D">
            <w:pPr>
              <w:pStyle w:val="TAL"/>
              <w:rPr>
                <w:highlight w:val="yellow"/>
              </w:rPr>
            </w:pPr>
          </w:p>
        </w:tc>
        <w:tc>
          <w:tcPr>
            <w:tcW w:w="0" w:type="auto"/>
          </w:tcPr>
          <w:p w14:paraId="55C43142" w14:textId="77777777" w:rsidR="00816A31" w:rsidRPr="00BE2531" w:rsidRDefault="00816A31" w:rsidP="0066779D">
            <w:pPr>
              <w:pStyle w:val="TAL"/>
            </w:pPr>
            <w:r>
              <w:t>Audio (1 MB)</w:t>
            </w:r>
          </w:p>
        </w:tc>
        <w:tc>
          <w:tcPr>
            <w:tcW w:w="0" w:type="auto"/>
          </w:tcPr>
          <w:p w14:paraId="62A2A2DE" w14:textId="77777777" w:rsidR="00816A31" w:rsidRPr="00BE2531" w:rsidRDefault="00816A31" w:rsidP="0066779D">
            <w:pPr>
              <w:pStyle w:val="TAC"/>
            </w:pPr>
          </w:p>
        </w:tc>
        <w:tc>
          <w:tcPr>
            <w:tcW w:w="0" w:type="auto"/>
          </w:tcPr>
          <w:p w14:paraId="144EFC16" w14:textId="77777777" w:rsidR="00816A31" w:rsidRPr="009F78B8" w:rsidRDefault="00816A31" w:rsidP="0066779D">
            <w:pPr>
              <w:pStyle w:val="TAC"/>
              <w:rPr>
                <w:highlight w:val="yellow"/>
              </w:rPr>
            </w:pPr>
          </w:p>
        </w:tc>
      </w:tr>
      <w:tr w:rsidR="00816A31" w:rsidRPr="00BE2531" w14:paraId="39898EF8" w14:textId="77777777" w:rsidTr="0066779D">
        <w:trPr>
          <w:cantSplit/>
          <w:jc w:val="center"/>
        </w:trPr>
        <w:tc>
          <w:tcPr>
            <w:tcW w:w="0" w:type="auto"/>
          </w:tcPr>
          <w:p w14:paraId="18C0CAC6" w14:textId="77777777" w:rsidR="00816A31" w:rsidRDefault="00816A31" w:rsidP="0066779D">
            <w:pPr>
              <w:pStyle w:val="TAL"/>
            </w:pPr>
            <w:r>
              <w:t>LD18</w:t>
            </w:r>
          </w:p>
        </w:tc>
        <w:tc>
          <w:tcPr>
            <w:tcW w:w="0" w:type="auto"/>
            <w:vMerge/>
          </w:tcPr>
          <w:p w14:paraId="372FC7C6" w14:textId="77777777" w:rsidR="00816A31" w:rsidRPr="00C34D8D" w:rsidRDefault="00816A31" w:rsidP="0066779D">
            <w:pPr>
              <w:pStyle w:val="TAL"/>
              <w:rPr>
                <w:highlight w:val="yellow"/>
              </w:rPr>
            </w:pPr>
          </w:p>
        </w:tc>
        <w:tc>
          <w:tcPr>
            <w:tcW w:w="0" w:type="auto"/>
          </w:tcPr>
          <w:p w14:paraId="3F0FD976" w14:textId="77777777" w:rsidR="00816A31" w:rsidRPr="00BE2531" w:rsidRDefault="00816A31" w:rsidP="0066779D">
            <w:pPr>
              <w:pStyle w:val="TAL"/>
            </w:pPr>
            <w:r>
              <w:t>Clip(3 MB)</w:t>
            </w:r>
          </w:p>
        </w:tc>
        <w:tc>
          <w:tcPr>
            <w:tcW w:w="0" w:type="auto"/>
          </w:tcPr>
          <w:p w14:paraId="5E16583C" w14:textId="77777777" w:rsidR="00816A31" w:rsidRPr="00BE2531" w:rsidRDefault="00816A31" w:rsidP="0066779D">
            <w:pPr>
              <w:pStyle w:val="TAC"/>
            </w:pPr>
          </w:p>
        </w:tc>
        <w:tc>
          <w:tcPr>
            <w:tcW w:w="0" w:type="auto"/>
          </w:tcPr>
          <w:p w14:paraId="1A43E3DF" w14:textId="77777777" w:rsidR="00816A31" w:rsidRPr="009F78B8" w:rsidRDefault="00816A31" w:rsidP="0066779D">
            <w:pPr>
              <w:pStyle w:val="TAC"/>
              <w:rPr>
                <w:highlight w:val="yellow"/>
              </w:rPr>
            </w:pPr>
          </w:p>
        </w:tc>
      </w:tr>
      <w:tr w:rsidR="00816A31" w:rsidRPr="00BE2531" w14:paraId="0C34846D" w14:textId="77777777" w:rsidTr="0066779D">
        <w:trPr>
          <w:cantSplit/>
          <w:jc w:val="center"/>
        </w:trPr>
        <w:tc>
          <w:tcPr>
            <w:tcW w:w="0" w:type="auto"/>
          </w:tcPr>
          <w:p w14:paraId="6D3E9955" w14:textId="77777777" w:rsidR="00816A31" w:rsidRPr="00BE2531" w:rsidRDefault="00816A31" w:rsidP="0066779D">
            <w:pPr>
              <w:pStyle w:val="TAL"/>
            </w:pPr>
            <w:r>
              <w:t>LD19</w:t>
            </w:r>
          </w:p>
        </w:tc>
        <w:tc>
          <w:tcPr>
            <w:tcW w:w="0" w:type="auto"/>
            <w:vMerge/>
          </w:tcPr>
          <w:p w14:paraId="158D3889" w14:textId="77777777" w:rsidR="00816A31" w:rsidRPr="00C34D8D" w:rsidRDefault="00816A31" w:rsidP="0066779D">
            <w:pPr>
              <w:pStyle w:val="TAL"/>
              <w:rPr>
                <w:highlight w:val="yellow"/>
              </w:rPr>
            </w:pPr>
          </w:p>
        </w:tc>
        <w:tc>
          <w:tcPr>
            <w:tcW w:w="0" w:type="auto"/>
          </w:tcPr>
          <w:p w14:paraId="65BE8D8C" w14:textId="77777777" w:rsidR="00816A31" w:rsidRPr="00BE2531" w:rsidRDefault="00816A31" w:rsidP="0066779D">
            <w:pPr>
              <w:pStyle w:val="TAL"/>
            </w:pPr>
            <w:r>
              <w:t>SD (128 MB)</w:t>
            </w:r>
          </w:p>
        </w:tc>
        <w:tc>
          <w:tcPr>
            <w:tcW w:w="0" w:type="auto"/>
          </w:tcPr>
          <w:p w14:paraId="5A493363" w14:textId="77777777" w:rsidR="00816A31" w:rsidRPr="00BE2531" w:rsidRDefault="00816A31" w:rsidP="0066779D">
            <w:pPr>
              <w:pStyle w:val="TAC"/>
            </w:pPr>
          </w:p>
        </w:tc>
        <w:tc>
          <w:tcPr>
            <w:tcW w:w="0" w:type="auto"/>
          </w:tcPr>
          <w:p w14:paraId="45453CA6" w14:textId="77777777" w:rsidR="00816A31" w:rsidRPr="009F78B8" w:rsidRDefault="00816A31" w:rsidP="0066779D">
            <w:pPr>
              <w:pStyle w:val="TAC"/>
              <w:rPr>
                <w:highlight w:val="yellow"/>
              </w:rPr>
            </w:pPr>
          </w:p>
        </w:tc>
      </w:tr>
      <w:tr w:rsidR="00816A31" w:rsidRPr="00BE2531" w14:paraId="284DEE62" w14:textId="77777777" w:rsidTr="0066779D">
        <w:trPr>
          <w:cantSplit/>
          <w:jc w:val="center"/>
        </w:trPr>
        <w:tc>
          <w:tcPr>
            <w:tcW w:w="0" w:type="auto"/>
          </w:tcPr>
          <w:p w14:paraId="55C8EE16" w14:textId="77777777" w:rsidR="00816A31" w:rsidRPr="00BE2531" w:rsidRDefault="00816A31" w:rsidP="0066779D">
            <w:pPr>
              <w:pStyle w:val="TAL"/>
            </w:pPr>
            <w:r>
              <w:t>LD20</w:t>
            </w:r>
          </w:p>
        </w:tc>
        <w:tc>
          <w:tcPr>
            <w:tcW w:w="0" w:type="auto"/>
            <w:vMerge/>
          </w:tcPr>
          <w:p w14:paraId="1862AD71" w14:textId="77777777" w:rsidR="00816A31" w:rsidRPr="00C34D8D" w:rsidRDefault="00816A31" w:rsidP="0066779D">
            <w:pPr>
              <w:pStyle w:val="TAL"/>
              <w:rPr>
                <w:highlight w:val="yellow"/>
              </w:rPr>
            </w:pPr>
          </w:p>
        </w:tc>
        <w:tc>
          <w:tcPr>
            <w:tcW w:w="0" w:type="auto"/>
          </w:tcPr>
          <w:p w14:paraId="1CA48DA9" w14:textId="77777777" w:rsidR="00816A31" w:rsidRPr="00BE2531" w:rsidRDefault="00816A31" w:rsidP="0066779D">
            <w:pPr>
              <w:pStyle w:val="TAL"/>
            </w:pPr>
            <w:r>
              <w:t>HD(1.8 GB)</w:t>
            </w:r>
          </w:p>
        </w:tc>
        <w:tc>
          <w:tcPr>
            <w:tcW w:w="0" w:type="auto"/>
          </w:tcPr>
          <w:p w14:paraId="6FDB5C6A" w14:textId="77777777" w:rsidR="00816A31" w:rsidRPr="00BE2531" w:rsidRDefault="00816A31" w:rsidP="0066779D">
            <w:pPr>
              <w:pStyle w:val="TAC"/>
            </w:pPr>
          </w:p>
        </w:tc>
        <w:tc>
          <w:tcPr>
            <w:tcW w:w="0" w:type="auto"/>
          </w:tcPr>
          <w:p w14:paraId="4D754E69" w14:textId="77777777" w:rsidR="00816A31" w:rsidRPr="009F78B8" w:rsidRDefault="00816A31" w:rsidP="0066779D">
            <w:pPr>
              <w:pStyle w:val="TAC"/>
              <w:rPr>
                <w:highlight w:val="yellow"/>
              </w:rPr>
            </w:pPr>
          </w:p>
        </w:tc>
      </w:tr>
      <w:tr w:rsidR="00816A31" w:rsidRPr="00BE2531" w14:paraId="701CEA9D" w14:textId="77777777" w:rsidTr="0066779D">
        <w:trPr>
          <w:cantSplit/>
          <w:jc w:val="center"/>
        </w:trPr>
        <w:tc>
          <w:tcPr>
            <w:tcW w:w="0" w:type="auto"/>
          </w:tcPr>
          <w:p w14:paraId="50BEF014" w14:textId="77777777" w:rsidR="00816A31" w:rsidRPr="00BE2531" w:rsidRDefault="00816A31" w:rsidP="0066779D">
            <w:pPr>
              <w:pStyle w:val="TAL"/>
            </w:pPr>
            <w:r>
              <w:t>LD21</w:t>
            </w:r>
          </w:p>
        </w:tc>
        <w:tc>
          <w:tcPr>
            <w:tcW w:w="0" w:type="auto"/>
            <w:vMerge w:val="restart"/>
          </w:tcPr>
          <w:p w14:paraId="480D1E3C" w14:textId="77777777" w:rsidR="00816A31" w:rsidRPr="00C34D8D" w:rsidRDefault="00816A31" w:rsidP="0066779D">
            <w:pPr>
              <w:pStyle w:val="TAL"/>
              <w:rPr>
                <w:highlight w:val="yellow"/>
              </w:rPr>
            </w:pPr>
            <w:r w:rsidRPr="00C34D8D">
              <w:rPr>
                <w:highlight w:val="yellow"/>
              </w:rPr>
              <w:t>20% BLER</w:t>
            </w:r>
          </w:p>
          <w:p w14:paraId="3A4DBE03" w14:textId="77777777" w:rsidR="00816A31" w:rsidRPr="00C34D8D" w:rsidRDefault="00816A31" w:rsidP="0066779D">
            <w:pPr>
              <w:pStyle w:val="TAL"/>
              <w:rPr>
                <w:highlight w:val="yellow"/>
              </w:rPr>
            </w:pPr>
          </w:p>
        </w:tc>
        <w:tc>
          <w:tcPr>
            <w:tcW w:w="0" w:type="auto"/>
          </w:tcPr>
          <w:p w14:paraId="537F473D" w14:textId="77777777" w:rsidR="00816A31" w:rsidRPr="00BE2531" w:rsidRDefault="00816A31" w:rsidP="0066779D">
            <w:pPr>
              <w:pStyle w:val="TAL"/>
            </w:pPr>
            <w:r>
              <w:t>50 kB</w:t>
            </w:r>
          </w:p>
        </w:tc>
        <w:tc>
          <w:tcPr>
            <w:tcW w:w="0" w:type="auto"/>
          </w:tcPr>
          <w:p w14:paraId="54DCDA4F" w14:textId="77777777" w:rsidR="00816A31" w:rsidRPr="00BE2531" w:rsidRDefault="00816A31" w:rsidP="0066779D">
            <w:pPr>
              <w:pStyle w:val="TAC"/>
            </w:pPr>
          </w:p>
        </w:tc>
        <w:tc>
          <w:tcPr>
            <w:tcW w:w="0" w:type="auto"/>
          </w:tcPr>
          <w:p w14:paraId="37AFD8CC" w14:textId="77777777" w:rsidR="00816A31" w:rsidRPr="009F78B8" w:rsidRDefault="00816A31" w:rsidP="0066779D">
            <w:pPr>
              <w:pStyle w:val="TAC"/>
              <w:rPr>
                <w:highlight w:val="yellow"/>
              </w:rPr>
            </w:pPr>
          </w:p>
        </w:tc>
      </w:tr>
      <w:tr w:rsidR="00816A31" w:rsidRPr="00BE2531" w14:paraId="79F16017" w14:textId="77777777" w:rsidTr="0066779D">
        <w:trPr>
          <w:cantSplit/>
          <w:jc w:val="center"/>
        </w:trPr>
        <w:tc>
          <w:tcPr>
            <w:tcW w:w="0" w:type="auto"/>
          </w:tcPr>
          <w:p w14:paraId="20618771" w14:textId="77777777" w:rsidR="00816A31" w:rsidRPr="00BE2531" w:rsidRDefault="00816A31" w:rsidP="0066779D">
            <w:pPr>
              <w:pStyle w:val="TAL"/>
            </w:pPr>
            <w:r>
              <w:t>LD22</w:t>
            </w:r>
          </w:p>
        </w:tc>
        <w:tc>
          <w:tcPr>
            <w:tcW w:w="0" w:type="auto"/>
            <w:vMerge/>
          </w:tcPr>
          <w:p w14:paraId="5895BE02" w14:textId="77777777" w:rsidR="00816A31" w:rsidRPr="00BE2531" w:rsidRDefault="00816A31" w:rsidP="0066779D">
            <w:pPr>
              <w:pStyle w:val="TAL"/>
            </w:pPr>
          </w:p>
        </w:tc>
        <w:tc>
          <w:tcPr>
            <w:tcW w:w="0" w:type="auto"/>
          </w:tcPr>
          <w:p w14:paraId="03A74944" w14:textId="77777777" w:rsidR="00816A31" w:rsidRPr="00BE2531" w:rsidRDefault="00816A31" w:rsidP="0066779D">
            <w:pPr>
              <w:pStyle w:val="TAL"/>
            </w:pPr>
            <w:r>
              <w:t>Audio (1 MB)</w:t>
            </w:r>
          </w:p>
        </w:tc>
        <w:tc>
          <w:tcPr>
            <w:tcW w:w="0" w:type="auto"/>
          </w:tcPr>
          <w:p w14:paraId="43B276D1" w14:textId="77777777" w:rsidR="00816A31" w:rsidRPr="00BE2531" w:rsidRDefault="00816A31" w:rsidP="0066779D">
            <w:pPr>
              <w:pStyle w:val="TAC"/>
            </w:pPr>
          </w:p>
        </w:tc>
        <w:tc>
          <w:tcPr>
            <w:tcW w:w="0" w:type="auto"/>
          </w:tcPr>
          <w:p w14:paraId="308503D9" w14:textId="77777777" w:rsidR="00816A31" w:rsidRPr="009F78B8" w:rsidRDefault="00816A31" w:rsidP="0066779D">
            <w:pPr>
              <w:pStyle w:val="TAC"/>
              <w:rPr>
                <w:highlight w:val="yellow"/>
              </w:rPr>
            </w:pPr>
          </w:p>
        </w:tc>
      </w:tr>
      <w:tr w:rsidR="00816A31" w:rsidRPr="00BE2531" w14:paraId="68D59C13" w14:textId="77777777" w:rsidTr="0066779D">
        <w:trPr>
          <w:cantSplit/>
          <w:jc w:val="center"/>
        </w:trPr>
        <w:tc>
          <w:tcPr>
            <w:tcW w:w="0" w:type="auto"/>
          </w:tcPr>
          <w:p w14:paraId="3C003E67" w14:textId="77777777" w:rsidR="00816A31" w:rsidRDefault="00816A31" w:rsidP="0066779D">
            <w:pPr>
              <w:pStyle w:val="TAL"/>
            </w:pPr>
            <w:r>
              <w:t>LD23</w:t>
            </w:r>
          </w:p>
        </w:tc>
        <w:tc>
          <w:tcPr>
            <w:tcW w:w="0" w:type="auto"/>
            <w:vMerge/>
          </w:tcPr>
          <w:p w14:paraId="7066CC8F" w14:textId="77777777" w:rsidR="00816A31" w:rsidRPr="00BE2531" w:rsidRDefault="00816A31" w:rsidP="0066779D">
            <w:pPr>
              <w:pStyle w:val="TAL"/>
            </w:pPr>
          </w:p>
        </w:tc>
        <w:tc>
          <w:tcPr>
            <w:tcW w:w="0" w:type="auto"/>
          </w:tcPr>
          <w:p w14:paraId="32C26D4E" w14:textId="77777777" w:rsidR="00816A31" w:rsidRPr="00BE2531" w:rsidRDefault="00816A31" w:rsidP="0066779D">
            <w:pPr>
              <w:pStyle w:val="TAL"/>
            </w:pPr>
            <w:r>
              <w:t>Clip(3 MB)</w:t>
            </w:r>
          </w:p>
        </w:tc>
        <w:tc>
          <w:tcPr>
            <w:tcW w:w="0" w:type="auto"/>
          </w:tcPr>
          <w:p w14:paraId="67E81DC7" w14:textId="77777777" w:rsidR="00816A31" w:rsidRPr="00BE2531" w:rsidRDefault="00816A31" w:rsidP="0066779D">
            <w:pPr>
              <w:pStyle w:val="TAC"/>
            </w:pPr>
          </w:p>
        </w:tc>
        <w:tc>
          <w:tcPr>
            <w:tcW w:w="0" w:type="auto"/>
          </w:tcPr>
          <w:p w14:paraId="4ECB5055" w14:textId="77777777" w:rsidR="00816A31" w:rsidRPr="009F78B8" w:rsidRDefault="00816A31" w:rsidP="0066779D">
            <w:pPr>
              <w:pStyle w:val="TAC"/>
              <w:rPr>
                <w:highlight w:val="yellow"/>
              </w:rPr>
            </w:pPr>
          </w:p>
        </w:tc>
      </w:tr>
      <w:tr w:rsidR="00816A31" w:rsidRPr="00BE2531" w14:paraId="783B515B" w14:textId="77777777" w:rsidTr="0066779D">
        <w:trPr>
          <w:cantSplit/>
          <w:jc w:val="center"/>
        </w:trPr>
        <w:tc>
          <w:tcPr>
            <w:tcW w:w="0" w:type="auto"/>
          </w:tcPr>
          <w:p w14:paraId="65D184E1" w14:textId="77777777" w:rsidR="00816A31" w:rsidRPr="00BE2531" w:rsidRDefault="00816A31" w:rsidP="0066779D">
            <w:pPr>
              <w:pStyle w:val="TAL"/>
            </w:pPr>
            <w:r>
              <w:t>LD24</w:t>
            </w:r>
          </w:p>
        </w:tc>
        <w:tc>
          <w:tcPr>
            <w:tcW w:w="0" w:type="auto"/>
            <w:vMerge/>
          </w:tcPr>
          <w:p w14:paraId="31E38EDF" w14:textId="77777777" w:rsidR="00816A31" w:rsidRPr="00BE2531" w:rsidRDefault="00816A31" w:rsidP="0066779D">
            <w:pPr>
              <w:pStyle w:val="TAL"/>
            </w:pPr>
          </w:p>
        </w:tc>
        <w:tc>
          <w:tcPr>
            <w:tcW w:w="0" w:type="auto"/>
          </w:tcPr>
          <w:p w14:paraId="01ECC068" w14:textId="77777777" w:rsidR="00816A31" w:rsidRPr="00BE2531" w:rsidRDefault="00816A31" w:rsidP="0066779D">
            <w:pPr>
              <w:pStyle w:val="TAL"/>
            </w:pPr>
            <w:r>
              <w:t>SD (128 MB)</w:t>
            </w:r>
          </w:p>
        </w:tc>
        <w:tc>
          <w:tcPr>
            <w:tcW w:w="0" w:type="auto"/>
          </w:tcPr>
          <w:p w14:paraId="729DFC84" w14:textId="77777777" w:rsidR="00816A31" w:rsidRPr="00BE2531" w:rsidRDefault="00816A31" w:rsidP="0066779D">
            <w:pPr>
              <w:pStyle w:val="TAC"/>
            </w:pPr>
          </w:p>
        </w:tc>
        <w:tc>
          <w:tcPr>
            <w:tcW w:w="0" w:type="auto"/>
          </w:tcPr>
          <w:p w14:paraId="31ED50A3" w14:textId="77777777" w:rsidR="00816A31" w:rsidRPr="009F78B8" w:rsidRDefault="00816A31" w:rsidP="0066779D">
            <w:pPr>
              <w:pStyle w:val="TAC"/>
              <w:rPr>
                <w:highlight w:val="yellow"/>
              </w:rPr>
            </w:pPr>
          </w:p>
        </w:tc>
      </w:tr>
      <w:tr w:rsidR="00816A31" w:rsidRPr="00BE2531" w14:paraId="05BB6B7D" w14:textId="77777777" w:rsidTr="0066779D">
        <w:trPr>
          <w:cantSplit/>
          <w:jc w:val="center"/>
        </w:trPr>
        <w:tc>
          <w:tcPr>
            <w:tcW w:w="0" w:type="auto"/>
          </w:tcPr>
          <w:p w14:paraId="16AD0F97" w14:textId="77777777" w:rsidR="00816A31" w:rsidRPr="00BE2531" w:rsidRDefault="00816A31" w:rsidP="0066779D">
            <w:pPr>
              <w:pStyle w:val="TAL"/>
            </w:pPr>
            <w:r>
              <w:t>LD25</w:t>
            </w:r>
          </w:p>
        </w:tc>
        <w:tc>
          <w:tcPr>
            <w:tcW w:w="0" w:type="auto"/>
            <w:vMerge/>
          </w:tcPr>
          <w:p w14:paraId="083BCD54" w14:textId="77777777" w:rsidR="00816A31" w:rsidRPr="00BE2531" w:rsidRDefault="00816A31" w:rsidP="0066779D">
            <w:pPr>
              <w:pStyle w:val="TAL"/>
            </w:pPr>
          </w:p>
        </w:tc>
        <w:tc>
          <w:tcPr>
            <w:tcW w:w="0" w:type="auto"/>
          </w:tcPr>
          <w:p w14:paraId="7940CF34" w14:textId="77777777" w:rsidR="00816A31" w:rsidRPr="00BE2531" w:rsidRDefault="00816A31" w:rsidP="0066779D">
            <w:pPr>
              <w:pStyle w:val="TAL"/>
            </w:pPr>
            <w:r>
              <w:t>HD(1.8 GB)</w:t>
            </w:r>
          </w:p>
        </w:tc>
        <w:tc>
          <w:tcPr>
            <w:tcW w:w="0" w:type="auto"/>
          </w:tcPr>
          <w:p w14:paraId="4659E6DD" w14:textId="77777777" w:rsidR="00816A31" w:rsidRPr="00BE2531" w:rsidRDefault="00816A31" w:rsidP="0066779D">
            <w:pPr>
              <w:pStyle w:val="TAC"/>
            </w:pPr>
          </w:p>
        </w:tc>
        <w:tc>
          <w:tcPr>
            <w:tcW w:w="0" w:type="auto"/>
          </w:tcPr>
          <w:p w14:paraId="01FA9890" w14:textId="77777777" w:rsidR="00816A31" w:rsidRPr="009F78B8" w:rsidRDefault="00816A31" w:rsidP="0066779D">
            <w:pPr>
              <w:pStyle w:val="TAC"/>
              <w:rPr>
                <w:highlight w:val="yellow"/>
              </w:rPr>
            </w:pPr>
          </w:p>
        </w:tc>
      </w:tr>
    </w:tbl>
    <w:p w14:paraId="46D32DBB" w14:textId="77777777" w:rsidR="00816A31" w:rsidRPr="00816A31" w:rsidRDefault="00816A31" w:rsidP="009F78B8"/>
    <w:p w14:paraId="4E486BDF" w14:textId="77777777" w:rsidR="00F3295D" w:rsidRDefault="00F3295D" w:rsidP="00F3295D">
      <w:pPr>
        <w:pStyle w:val="berschrift4"/>
      </w:pPr>
      <w:r>
        <w:t>RTP-based Streaming over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747"/>
      </w:tblGrid>
      <w:tr w:rsidR="00816A31" w:rsidRPr="00BE2531" w14:paraId="5F5D6F68" w14:textId="77777777" w:rsidTr="009F78B8">
        <w:trPr>
          <w:jc w:val="center"/>
        </w:trPr>
        <w:tc>
          <w:tcPr>
            <w:tcW w:w="0" w:type="auto"/>
          </w:tcPr>
          <w:p w14:paraId="4B5F202E" w14:textId="77777777" w:rsidR="00816A31" w:rsidRPr="00BE2531" w:rsidRDefault="00816A31" w:rsidP="00F3295D">
            <w:pPr>
              <w:pStyle w:val="TAH"/>
            </w:pPr>
            <w:r>
              <w:t>Test Case</w:t>
            </w:r>
          </w:p>
        </w:tc>
        <w:tc>
          <w:tcPr>
            <w:tcW w:w="0" w:type="auto"/>
          </w:tcPr>
          <w:p w14:paraId="1B625A35" w14:textId="77777777" w:rsidR="00816A31" w:rsidRPr="00BE2531" w:rsidRDefault="00816A31" w:rsidP="00F3295D">
            <w:pPr>
              <w:pStyle w:val="TAH"/>
            </w:pPr>
            <w:r w:rsidRPr="00BE2531">
              <w:t>Error rates</w:t>
            </w:r>
          </w:p>
        </w:tc>
        <w:tc>
          <w:tcPr>
            <w:tcW w:w="0" w:type="auto"/>
          </w:tcPr>
          <w:p w14:paraId="272B6066" w14:textId="77777777" w:rsidR="00816A31" w:rsidRPr="00BE2531" w:rsidRDefault="00816A31" w:rsidP="00F3295D">
            <w:pPr>
              <w:pStyle w:val="TAH"/>
            </w:pPr>
            <w:r w:rsidRPr="00BE2531">
              <w:t>Bearer rate</w:t>
            </w:r>
          </w:p>
        </w:tc>
        <w:tc>
          <w:tcPr>
            <w:tcW w:w="0" w:type="auto"/>
          </w:tcPr>
          <w:p w14:paraId="461DE4EC" w14:textId="77777777" w:rsidR="00816A31" w:rsidRDefault="00816A31" w:rsidP="00F3295D">
            <w:pPr>
              <w:pStyle w:val="TAH"/>
            </w:pPr>
            <w:r>
              <w:t>Protection Period</w:t>
            </w:r>
          </w:p>
        </w:tc>
        <w:tc>
          <w:tcPr>
            <w:tcW w:w="1237" w:type="dxa"/>
          </w:tcPr>
          <w:p w14:paraId="6B050B9E" w14:textId="1D605430" w:rsidR="00816A31" w:rsidRDefault="00816A31" w:rsidP="00F3295D">
            <w:pPr>
              <w:pStyle w:val="TAH"/>
            </w:pPr>
            <w:r>
              <w:t>Performance</w:t>
            </w:r>
          </w:p>
        </w:tc>
        <w:tc>
          <w:tcPr>
            <w:tcW w:w="156" w:type="dxa"/>
          </w:tcPr>
          <w:p w14:paraId="1EF03D73" w14:textId="77777777" w:rsidR="00816A31" w:rsidRPr="009F78B8" w:rsidRDefault="00816A31" w:rsidP="00816A31">
            <w:pPr>
              <w:pStyle w:val="TAH"/>
              <w:rPr>
                <w:szCs w:val="22"/>
                <w:highlight w:val="yellow"/>
                <w:lang w:val="en-US"/>
              </w:rPr>
            </w:pPr>
            <w:r w:rsidRPr="009F78B8">
              <w:rPr>
                <w:highlight w:val="yellow"/>
              </w:rPr>
              <w:t xml:space="preserve">Report </w:t>
            </w:r>
            <w:r w:rsidRPr="009F78B8">
              <w:rPr>
                <w:highlight w:val="yellow"/>
                <w:lang w:val="en-US"/>
              </w:rPr>
              <w:t>[T;K;N] values</w:t>
            </w:r>
          </w:p>
          <w:p w14:paraId="03C26744" w14:textId="01722153" w:rsidR="00816A31" w:rsidRPr="009F78B8" w:rsidRDefault="00816A31" w:rsidP="00816A31">
            <w:pPr>
              <w:pStyle w:val="TAH"/>
              <w:rPr>
                <w:highlight w:val="yellow"/>
              </w:rPr>
            </w:pPr>
            <w:r w:rsidRPr="009F78B8">
              <w:rPr>
                <w:highlight w:val="yellow"/>
                <w:lang w:val="en-US"/>
              </w:rPr>
              <w:t>(See TS 26.346)</w:t>
            </w:r>
          </w:p>
        </w:tc>
      </w:tr>
      <w:tr w:rsidR="00816A31" w:rsidRPr="00BE2531" w14:paraId="04D1BF51" w14:textId="77777777" w:rsidTr="009F78B8">
        <w:trPr>
          <w:trHeight w:val="139"/>
          <w:jc w:val="center"/>
        </w:trPr>
        <w:tc>
          <w:tcPr>
            <w:tcW w:w="0" w:type="auto"/>
          </w:tcPr>
          <w:p w14:paraId="1E87E0F8" w14:textId="77777777" w:rsidR="00816A31" w:rsidRPr="00BE2531" w:rsidRDefault="00816A31" w:rsidP="00F3295D">
            <w:pPr>
              <w:pStyle w:val="TAL"/>
            </w:pPr>
            <w:r>
              <w:t>US1</w:t>
            </w:r>
          </w:p>
        </w:tc>
        <w:tc>
          <w:tcPr>
            <w:tcW w:w="0" w:type="auto"/>
            <w:vMerge w:val="restart"/>
          </w:tcPr>
          <w:p w14:paraId="5DCE4B0E" w14:textId="77777777" w:rsidR="00816A31" w:rsidRPr="00BE2531" w:rsidRDefault="00816A31" w:rsidP="00F3295D">
            <w:pPr>
              <w:pStyle w:val="TAL"/>
            </w:pPr>
            <w:r w:rsidRPr="00BE2531">
              <w:t>Low (1% BLER)</w:t>
            </w:r>
          </w:p>
        </w:tc>
        <w:tc>
          <w:tcPr>
            <w:tcW w:w="0" w:type="auto"/>
            <w:vMerge w:val="restart"/>
          </w:tcPr>
          <w:p w14:paraId="4E22446F" w14:textId="77777777" w:rsidR="00816A31" w:rsidRPr="00BE2531" w:rsidRDefault="00816A31" w:rsidP="00F3295D">
            <w:pPr>
              <w:pStyle w:val="TAL"/>
            </w:pPr>
            <w:r w:rsidRPr="00BE2531">
              <w:t>Low (64kbit/s)</w:t>
            </w:r>
          </w:p>
        </w:tc>
        <w:tc>
          <w:tcPr>
            <w:tcW w:w="0" w:type="auto"/>
          </w:tcPr>
          <w:p w14:paraId="13A822D4" w14:textId="77777777" w:rsidR="00816A31" w:rsidRPr="00BE2531" w:rsidRDefault="00816A31" w:rsidP="00F3295D">
            <w:pPr>
              <w:pStyle w:val="TAL"/>
              <w:jc w:val="center"/>
            </w:pPr>
            <w:r>
              <w:t>5 sec</w:t>
            </w:r>
          </w:p>
        </w:tc>
        <w:tc>
          <w:tcPr>
            <w:tcW w:w="1237" w:type="dxa"/>
          </w:tcPr>
          <w:p w14:paraId="59541A14" w14:textId="138A805E" w:rsidR="00816A31" w:rsidRDefault="00816A31" w:rsidP="00F3295D">
            <w:pPr>
              <w:pStyle w:val="TAL"/>
            </w:pPr>
            <w:r>
              <w:t>56.8</w:t>
            </w:r>
          </w:p>
        </w:tc>
        <w:tc>
          <w:tcPr>
            <w:tcW w:w="156" w:type="dxa"/>
          </w:tcPr>
          <w:p w14:paraId="2A942D44" w14:textId="3B9B8BEF" w:rsidR="00816A31" w:rsidRPr="009F78B8" w:rsidRDefault="00816A31" w:rsidP="00F3295D">
            <w:pPr>
              <w:pStyle w:val="TAL"/>
              <w:rPr>
                <w:highlight w:val="yellow"/>
              </w:rPr>
            </w:pPr>
          </w:p>
        </w:tc>
      </w:tr>
      <w:tr w:rsidR="00816A31" w:rsidRPr="00BE2531" w14:paraId="1AC30708" w14:textId="77777777" w:rsidTr="009F78B8">
        <w:trPr>
          <w:trHeight w:val="138"/>
          <w:jc w:val="center"/>
        </w:trPr>
        <w:tc>
          <w:tcPr>
            <w:tcW w:w="0" w:type="auto"/>
          </w:tcPr>
          <w:p w14:paraId="7DA53853" w14:textId="77777777" w:rsidR="00816A31" w:rsidRPr="00BE2531" w:rsidRDefault="00816A31" w:rsidP="00F3295D">
            <w:pPr>
              <w:pStyle w:val="TAL"/>
            </w:pPr>
            <w:r>
              <w:t>US2</w:t>
            </w:r>
          </w:p>
        </w:tc>
        <w:tc>
          <w:tcPr>
            <w:tcW w:w="0" w:type="auto"/>
            <w:vMerge/>
          </w:tcPr>
          <w:p w14:paraId="466EC74E" w14:textId="77777777" w:rsidR="00816A31" w:rsidRPr="00BE2531" w:rsidRDefault="00816A31" w:rsidP="00F3295D">
            <w:pPr>
              <w:pStyle w:val="TAL"/>
            </w:pPr>
          </w:p>
        </w:tc>
        <w:tc>
          <w:tcPr>
            <w:tcW w:w="0" w:type="auto"/>
            <w:vMerge/>
          </w:tcPr>
          <w:p w14:paraId="22E0DE9E" w14:textId="77777777" w:rsidR="00816A31" w:rsidRPr="00BE2531" w:rsidRDefault="00816A31" w:rsidP="00F3295D">
            <w:pPr>
              <w:pStyle w:val="TAL"/>
            </w:pPr>
          </w:p>
        </w:tc>
        <w:tc>
          <w:tcPr>
            <w:tcW w:w="0" w:type="auto"/>
          </w:tcPr>
          <w:p w14:paraId="27C920BA" w14:textId="77777777" w:rsidR="00816A31" w:rsidRPr="00BE2531" w:rsidRDefault="00816A31" w:rsidP="00F3295D">
            <w:pPr>
              <w:pStyle w:val="TAL"/>
              <w:jc w:val="center"/>
            </w:pPr>
            <w:r>
              <w:t>20 sec</w:t>
            </w:r>
          </w:p>
        </w:tc>
        <w:tc>
          <w:tcPr>
            <w:tcW w:w="1237" w:type="dxa"/>
          </w:tcPr>
          <w:p w14:paraId="6A4BBC17" w14:textId="436B6233" w:rsidR="00816A31" w:rsidRDefault="00816A31" w:rsidP="00F3295D">
            <w:pPr>
              <w:pStyle w:val="TAL"/>
            </w:pPr>
            <w:r>
              <w:t>60.6</w:t>
            </w:r>
          </w:p>
        </w:tc>
        <w:tc>
          <w:tcPr>
            <w:tcW w:w="156" w:type="dxa"/>
          </w:tcPr>
          <w:p w14:paraId="4003516A" w14:textId="0A794B55" w:rsidR="00816A31" w:rsidRPr="009F78B8" w:rsidRDefault="00816A31" w:rsidP="00F3295D">
            <w:pPr>
              <w:pStyle w:val="TAL"/>
              <w:rPr>
                <w:highlight w:val="yellow"/>
              </w:rPr>
            </w:pPr>
          </w:p>
        </w:tc>
      </w:tr>
      <w:tr w:rsidR="00816A31" w:rsidRPr="00BE2531" w14:paraId="6A5C874A" w14:textId="77777777" w:rsidTr="009F78B8">
        <w:trPr>
          <w:trHeight w:val="139"/>
          <w:jc w:val="center"/>
        </w:trPr>
        <w:tc>
          <w:tcPr>
            <w:tcW w:w="0" w:type="auto"/>
          </w:tcPr>
          <w:p w14:paraId="46F173EE" w14:textId="77777777" w:rsidR="00816A31" w:rsidRPr="00BE2531" w:rsidRDefault="00816A31" w:rsidP="00F3295D">
            <w:pPr>
              <w:pStyle w:val="TAL"/>
            </w:pPr>
            <w:r>
              <w:t>US3</w:t>
            </w:r>
          </w:p>
        </w:tc>
        <w:tc>
          <w:tcPr>
            <w:tcW w:w="0" w:type="auto"/>
            <w:vMerge/>
          </w:tcPr>
          <w:p w14:paraId="37F949E1" w14:textId="77777777" w:rsidR="00816A31" w:rsidRPr="00BE2531" w:rsidRDefault="00816A31" w:rsidP="00F3295D">
            <w:pPr>
              <w:pStyle w:val="TAL"/>
            </w:pPr>
          </w:p>
        </w:tc>
        <w:tc>
          <w:tcPr>
            <w:tcW w:w="0" w:type="auto"/>
            <w:vMerge w:val="restart"/>
          </w:tcPr>
          <w:p w14:paraId="7193FD19" w14:textId="77777777" w:rsidR="00816A31" w:rsidRPr="00BE2531" w:rsidRDefault="00816A31" w:rsidP="00F3295D">
            <w:pPr>
              <w:pStyle w:val="TAL"/>
            </w:pPr>
            <w:r w:rsidRPr="00BE2531">
              <w:t>Medium (128kbit/s)</w:t>
            </w:r>
          </w:p>
        </w:tc>
        <w:tc>
          <w:tcPr>
            <w:tcW w:w="0" w:type="auto"/>
          </w:tcPr>
          <w:p w14:paraId="5561A968" w14:textId="77777777" w:rsidR="00816A31" w:rsidRDefault="00816A31" w:rsidP="00F3295D">
            <w:pPr>
              <w:pStyle w:val="TAL"/>
              <w:jc w:val="center"/>
            </w:pPr>
            <w:r>
              <w:t>5 sec</w:t>
            </w:r>
          </w:p>
        </w:tc>
        <w:tc>
          <w:tcPr>
            <w:tcW w:w="1237" w:type="dxa"/>
          </w:tcPr>
          <w:p w14:paraId="025EBBBD" w14:textId="09A32662" w:rsidR="00816A31" w:rsidRDefault="00816A31" w:rsidP="00F3295D">
            <w:pPr>
              <w:pStyle w:val="TAL"/>
            </w:pPr>
            <w:r>
              <w:t>116.3</w:t>
            </w:r>
          </w:p>
        </w:tc>
        <w:tc>
          <w:tcPr>
            <w:tcW w:w="156" w:type="dxa"/>
          </w:tcPr>
          <w:p w14:paraId="5F133365" w14:textId="767BB1BE" w:rsidR="00816A31" w:rsidRPr="009F78B8" w:rsidRDefault="00816A31" w:rsidP="00F3295D">
            <w:pPr>
              <w:pStyle w:val="TAL"/>
              <w:rPr>
                <w:highlight w:val="yellow"/>
              </w:rPr>
            </w:pPr>
          </w:p>
        </w:tc>
      </w:tr>
      <w:tr w:rsidR="00816A31" w:rsidRPr="00BE2531" w14:paraId="62650325" w14:textId="77777777" w:rsidTr="009F78B8">
        <w:trPr>
          <w:trHeight w:val="138"/>
          <w:jc w:val="center"/>
        </w:trPr>
        <w:tc>
          <w:tcPr>
            <w:tcW w:w="0" w:type="auto"/>
          </w:tcPr>
          <w:p w14:paraId="7ABF13D8" w14:textId="77777777" w:rsidR="00816A31" w:rsidRPr="00BE2531" w:rsidRDefault="00816A31" w:rsidP="00F3295D">
            <w:pPr>
              <w:pStyle w:val="TAL"/>
            </w:pPr>
            <w:r>
              <w:t>US4</w:t>
            </w:r>
          </w:p>
        </w:tc>
        <w:tc>
          <w:tcPr>
            <w:tcW w:w="0" w:type="auto"/>
            <w:vMerge/>
          </w:tcPr>
          <w:p w14:paraId="0F69503D" w14:textId="77777777" w:rsidR="00816A31" w:rsidRPr="00BE2531" w:rsidRDefault="00816A31" w:rsidP="00F3295D">
            <w:pPr>
              <w:pStyle w:val="TAL"/>
            </w:pPr>
          </w:p>
        </w:tc>
        <w:tc>
          <w:tcPr>
            <w:tcW w:w="0" w:type="auto"/>
            <w:vMerge/>
          </w:tcPr>
          <w:p w14:paraId="5637F6EC" w14:textId="77777777" w:rsidR="00816A31" w:rsidRPr="00BE2531" w:rsidRDefault="00816A31" w:rsidP="00F3295D">
            <w:pPr>
              <w:pStyle w:val="TAL"/>
            </w:pPr>
          </w:p>
        </w:tc>
        <w:tc>
          <w:tcPr>
            <w:tcW w:w="0" w:type="auto"/>
          </w:tcPr>
          <w:p w14:paraId="3C088F81" w14:textId="77777777" w:rsidR="00816A31" w:rsidRDefault="00816A31" w:rsidP="00F3295D">
            <w:pPr>
              <w:pStyle w:val="TAL"/>
              <w:jc w:val="center"/>
            </w:pPr>
            <w:r>
              <w:t>20 sec</w:t>
            </w:r>
          </w:p>
        </w:tc>
        <w:tc>
          <w:tcPr>
            <w:tcW w:w="1237" w:type="dxa"/>
          </w:tcPr>
          <w:p w14:paraId="635DF997" w14:textId="530427A3" w:rsidR="00816A31" w:rsidRDefault="00816A31" w:rsidP="00F3295D">
            <w:pPr>
              <w:pStyle w:val="TAL"/>
            </w:pPr>
            <w:r>
              <w:t>122.6</w:t>
            </w:r>
          </w:p>
        </w:tc>
        <w:tc>
          <w:tcPr>
            <w:tcW w:w="156" w:type="dxa"/>
          </w:tcPr>
          <w:p w14:paraId="7F8F9A7C" w14:textId="075502ED" w:rsidR="00816A31" w:rsidRPr="009F78B8" w:rsidRDefault="00816A31" w:rsidP="00F3295D">
            <w:pPr>
              <w:pStyle w:val="TAL"/>
              <w:rPr>
                <w:highlight w:val="yellow"/>
              </w:rPr>
            </w:pPr>
          </w:p>
        </w:tc>
      </w:tr>
      <w:tr w:rsidR="00816A31" w:rsidRPr="00BE2531" w14:paraId="055B2841" w14:textId="77777777" w:rsidTr="009F78B8">
        <w:trPr>
          <w:trHeight w:val="139"/>
          <w:jc w:val="center"/>
        </w:trPr>
        <w:tc>
          <w:tcPr>
            <w:tcW w:w="0" w:type="auto"/>
          </w:tcPr>
          <w:p w14:paraId="58369F0C" w14:textId="77777777" w:rsidR="00816A31" w:rsidRPr="00BE2531" w:rsidRDefault="00816A31" w:rsidP="00F3295D">
            <w:pPr>
              <w:pStyle w:val="TAL"/>
            </w:pPr>
            <w:r>
              <w:t>US5</w:t>
            </w:r>
          </w:p>
        </w:tc>
        <w:tc>
          <w:tcPr>
            <w:tcW w:w="0" w:type="auto"/>
            <w:vMerge/>
          </w:tcPr>
          <w:p w14:paraId="42806BD2" w14:textId="77777777" w:rsidR="00816A31" w:rsidRPr="00BE2531" w:rsidRDefault="00816A31" w:rsidP="00F3295D">
            <w:pPr>
              <w:pStyle w:val="TAL"/>
            </w:pPr>
          </w:p>
        </w:tc>
        <w:tc>
          <w:tcPr>
            <w:tcW w:w="0" w:type="auto"/>
            <w:vMerge w:val="restart"/>
          </w:tcPr>
          <w:p w14:paraId="53B536AC" w14:textId="77777777" w:rsidR="00816A31" w:rsidRPr="00BE2531" w:rsidRDefault="00816A31" w:rsidP="00F3295D">
            <w:pPr>
              <w:pStyle w:val="TAL"/>
            </w:pPr>
            <w:r w:rsidRPr="00BE2531">
              <w:t>High (256kbit/s)</w:t>
            </w:r>
          </w:p>
        </w:tc>
        <w:tc>
          <w:tcPr>
            <w:tcW w:w="0" w:type="auto"/>
          </w:tcPr>
          <w:p w14:paraId="69FF4716" w14:textId="77777777" w:rsidR="00816A31" w:rsidRPr="00BE2531" w:rsidRDefault="00816A31" w:rsidP="00F3295D">
            <w:pPr>
              <w:pStyle w:val="TAL"/>
              <w:jc w:val="center"/>
            </w:pPr>
            <w:r>
              <w:t>5 sec</w:t>
            </w:r>
          </w:p>
        </w:tc>
        <w:tc>
          <w:tcPr>
            <w:tcW w:w="1237" w:type="dxa"/>
          </w:tcPr>
          <w:p w14:paraId="6C7E1EE0" w14:textId="61716E3B" w:rsidR="00816A31" w:rsidRDefault="00816A31" w:rsidP="00F3295D">
            <w:pPr>
              <w:pStyle w:val="TAL"/>
            </w:pPr>
            <w:r>
              <w:t>237.4</w:t>
            </w:r>
          </w:p>
        </w:tc>
        <w:tc>
          <w:tcPr>
            <w:tcW w:w="156" w:type="dxa"/>
          </w:tcPr>
          <w:p w14:paraId="350617B1" w14:textId="273D0F3B" w:rsidR="00816A31" w:rsidRPr="009F78B8" w:rsidRDefault="00816A31" w:rsidP="00F3295D">
            <w:pPr>
              <w:pStyle w:val="TAL"/>
              <w:rPr>
                <w:highlight w:val="yellow"/>
              </w:rPr>
            </w:pPr>
          </w:p>
        </w:tc>
      </w:tr>
      <w:tr w:rsidR="00816A31" w:rsidRPr="00BE2531" w14:paraId="1B475A02" w14:textId="77777777" w:rsidTr="009F78B8">
        <w:trPr>
          <w:trHeight w:val="138"/>
          <w:jc w:val="center"/>
        </w:trPr>
        <w:tc>
          <w:tcPr>
            <w:tcW w:w="0" w:type="auto"/>
          </w:tcPr>
          <w:p w14:paraId="1523F2F3" w14:textId="77777777" w:rsidR="00816A31" w:rsidRPr="00BE2531" w:rsidRDefault="00816A31" w:rsidP="00F3295D">
            <w:pPr>
              <w:pStyle w:val="TAL"/>
            </w:pPr>
            <w:r>
              <w:t>US6</w:t>
            </w:r>
          </w:p>
        </w:tc>
        <w:tc>
          <w:tcPr>
            <w:tcW w:w="0" w:type="auto"/>
            <w:vMerge/>
          </w:tcPr>
          <w:p w14:paraId="1F2C0F22" w14:textId="77777777" w:rsidR="00816A31" w:rsidRPr="00BE2531" w:rsidRDefault="00816A31" w:rsidP="00F3295D">
            <w:pPr>
              <w:pStyle w:val="TAL"/>
            </w:pPr>
          </w:p>
        </w:tc>
        <w:tc>
          <w:tcPr>
            <w:tcW w:w="0" w:type="auto"/>
            <w:vMerge/>
          </w:tcPr>
          <w:p w14:paraId="784D3E0E" w14:textId="77777777" w:rsidR="00816A31" w:rsidRPr="00BE2531" w:rsidRDefault="00816A31" w:rsidP="00F3295D">
            <w:pPr>
              <w:pStyle w:val="TAL"/>
            </w:pPr>
          </w:p>
        </w:tc>
        <w:tc>
          <w:tcPr>
            <w:tcW w:w="0" w:type="auto"/>
          </w:tcPr>
          <w:p w14:paraId="4652A608" w14:textId="77777777" w:rsidR="00816A31" w:rsidRPr="00BE2531" w:rsidRDefault="00816A31" w:rsidP="00F3295D">
            <w:pPr>
              <w:pStyle w:val="TAL"/>
              <w:jc w:val="center"/>
            </w:pPr>
            <w:r>
              <w:t>20 sec</w:t>
            </w:r>
          </w:p>
        </w:tc>
        <w:tc>
          <w:tcPr>
            <w:tcW w:w="1237" w:type="dxa"/>
          </w:tcPr>
          <w:p w14:paraId="1012EDDC" w14:textId="579EBB5A" w:rsidR="00816A31" w:rsidRDefault="00816A31" w:rsidP="00F3295D">
            <w:pPr>
              <w:pStyle w:val="TAL"/>
            </w:pPr>
            <w:r>
              <w:t>246.4</w:t>
            </w:r>
          </w:p>
        </w:tc>
        <w:tc>
          <w:tcPr>
            <w:tcW w:w="156" w:type="dxa"/>
          </w:tcPr>
          <w:p w14:paraId="1957D1C8" w14:textId="3D736C6A" w:rsidR="00816A31" w:rsidRPr="009F78B8" w:rsidRDefault="00816A31" w:rsidP="00F3295D">
            <w:pPr>
              <w:pStyle w:val="TAL"/>
              <w:rPr>
                <w:highlight w:val="yellow"/>
              </w:rPr>
            </w:pPr>
          </w:p>
        </w:tc>
      </w:tr>
      <w:tr w:rsidR="00816A31" w:rsidRPr="00BE2531" w14:paraId="10D9D8C5" w14:textId="77777777" w:rsidTr="009F78B8">
        <w:trPr>
          <w:trHeight w:val="139"/>
          <w:jc w:val="center"/>
        </w:trPr>
        <w:tc>
          <w:tcPr>
            <w:tcW w:w="0" w:type="auto"/>
          </w:tcPr>
          <w:p w14:paraId="1B54C430" w14:textId="77777777" w:rsidR="00816A31" w:rsidRPr="00BE2531" w:rsidRDefault="00816A31" w:rsidP="00F3295D">
            <w:pPr>
              <w:pStyle w:val="TAL"/>
            </w:pPr>
            <w:r>
              <w:t>US7</w:t>
            </w:r>
          </w:p>
        </w:tc>
        <w:tc>
          <w:tcPr>
            <w:tcW w:w="0" w:type="auto"/>
            <w:vMerge w:val="restart"/>
          </w:tcPr>
          <w:p w14:paraId="1DF72787" w14:textId="77777777" w:rsidR="00816A31" w:rsidRPr="00BE2531" w:rsidRDefault="00816A31" w:rsidP="00F3295D">
            <w:pPr>
              <w:pStyle w:val="TAL"/>
            </w:pPr>
            <w:r w:rsidRPr="00BE2531">
              <w:t>Medium (5% BLER)</w:t>
            </w:r>
          </w:p>
        </w:tc>
        <w:tc>
          <w:tcPr>
            <w:tcW w:w="0" w:type="auto"/>
            <w:vMerge w:val="restart"/>
          </w:tcPr>
          <w:p w14:paraId="2DB42176" w14:textId="77777777" w:rsidR="00816A31" w:rsidRPr="00BE2531" w:rsidRDefault="00816A31" w:rsidP="00F3295D">
            <w:pPr>
              <w:pStyle w:val="TAL"/>
            </w:pPr>
            <w:r w:rsidRPr="00BE2531">
              <w:t>Low (64kbit/s)</w:t>
            </w:r>
          </w:p>
        </w:tc>
        <w:tc>
          <w:tcPr>
            <w:tcW w:w="0" w:type="auto"/>
          </w:tcPr>
          <w:p w14:paraId="72748747" w14:textId="77777777" w:rsidR="00816A31" w:rsidRPr="00BE2531" w:rsidRDefault="00816A31" w:rsidP="00F3295D">
            <w:pPr>
              <w:pStyle w:val="TAL"/>
              <w:jc w:val="center"/>
            </w:pPr>
            <w:r>
              <w:t>5 sec</w:t>
            </w:r>
          </w:p>
        </w:tc>
        <w:tc>
          <w:tcPr>
            <w:tcW w:w="1237" w:type="dxa"/>
          </w:tcPr>
          <w:p w14:paraId="2EF85710" w14:textId="7F865770" w:rsidR="00816A31" w:rsidRDefault="00816A31" w:rsidP="00F3295D">
            <w:pPr>
              <w:pStyle w:val="TAL"/>
            </w:pPr>
            <w:r>
              <w:t>47.4</w:t>
            </w:r>
          </w:p>
        </w:tc>
        <w:tc>
          <w:tcPr>
            <w:tcW w:w="156" w:type="dxa"/>
          </w:tcPr>
          <w:p w14:paraId="793AE071" w14:textId="413BD21C" w:rsidR="00816A31" w:rsidRPr="009F78B8" w:rsidRDefault="00816A31" w:rsidP="00F3295D">
            <w:pPr>
              <w:pStyle w:val="TAL"/>
              <w:rPr>
                <w:highlight w:val="yellow"/>
              </w:rPr>
            </w:pPr>
          </w:p>
        </w:tc>
      </w:tr>
      <w:tr w:rsidR="00816A31" w:rsidRPr="00BE2531" w14:paraId="5270D9F6" w14:textId="77777777" w:rsidTr="009F78B8">
        <w:trPr>
          <w:trHeight w:val="138"/>
          <w:jc w:val="center"/>
        </w:trPr>
        <w:tc>
          <w:tcPr>
            <w:tcW w:w="0" w:type="auto"/>
          </w:tcPr>
          <w:p w14:paraId="105DB458" w14:textId="77777777" w:rsidR="00816A31" w:rsidRPr="00BE2531" w:rsidRDefault="00816A31" w:rsidP="00F3295D">
            <w:pPr>
              <w:pStyle w:val="TAL"/>
            </w:pPr>
            <w:r>
              <w:t>US8</w:t>
            </w:r>
          </w:p>
        </w:tc>
        <w:tc>
          <w:tcPr>
            <w:tcW w:w="0" w:type="auto"/>
            <w:vMerge/>
          </w:tcPr>
          <w:p w14:paraId="75DC3EFA" w14:textId="77777777" w:rsidR="00816A31" w:rsidRPr="00BE2531" w:rsidRDefault="00816A31" w:rsidP="00F3295D">
            <w:pPr>
              <w:pStyle w:val="TAL"/>
            </w:pPr>
          </w:p>
        </w:tc>
        <w:tc>
          <w:tcPr>
            <w:tcW w:w="0" w:type="auto"/>
            <w:vMerge/>
          </w:tcPr>
          <w:p w14:paraId="1D68E0B4" w14:textId="77777777" w:rsidR="00816A31" w:rsidRPr="00BE2531" w:rsidRDefault="00816A31" w:rsidP="00F3295D">
            <w:pPr>
              <w:pStyle w:val="TAL"/>
            </w:pPr>
          </w:p>
        </w:tc>
        <w:tc>
          <w:tcPr>
            <w:tcW w:w="0" w:type="auto"/>
          </w:tcPr>
          <w:p w14:paraId="5B8111CF" w14:textId="77777777" w:rsidR="00816A31" w:rsidRPr="00BE2531" w:rsidRDefault="00816A31" w:rsidP="00F3295D">
            <w:pPr>
              <w:pStyle w:val="TAL"/>
              <w:jc w:val="center"/>
            </w:pPr>
            <w:r>
              <w:t>20 sec</w:t>
            </w:r>
          </w:p>
        </w:tc>
        <w:tc>
          <w:tcPr>
            <w:tcW w:w="1237" w:type="dxa"/>
          </w:tcPr>
          <w:p w14:paraId="516716B3" w14:textId="5FD56B88" w:rsidR="00816A31" w:rsidRDefault="00816A31" w:rsidP="00F3295D">
            <w:pPr>
              <w:pStyle w:val="TAL"/>
            </w:pPr>
            <w:r>
              <w:t>54.2</w:t>
            </w:r>
          </w:p>
        </w:tc>
        <w:tc>
          <w:tcPr>
            <w:tcW w:w="156" w:type="dxa"/>
          </w:tcPr>
          <w:p w14:paraId="2E04572F" w14:textId="0830C0F4" w:rsidR="00816A31" w:rsidRPr="009F78B8" w:rsidRDefault="00816A31" w:rsidP="00F3295D">
            <w:pPr>
              <w:pStyle w:val="TAL"/>
              <w:rPr>
                <w:highlight w:val="yellow"/>
              </w:rPr>
            </w:pPr>
          </w:p>
        </w:tc>
      </w:tr>
      <w:tr w:rsidR="00816A31" w:rsidRPr="00BE2531" w14:paraId="76512227" w14:textId="77777777" w:rsidTr="009F78B8">
        <w:trPr>
          <w:trHeight w:val="139"/>
          <w:jc w:val="center"/>
        </w:trPr>
        <w:tc>
          <w:tcPr>
            <w:tcW w:w="0" w:type="auto"/>
          </w:tcPr>
          <w:p w14:paraId="4E669952" w14:textId="77777777" w:rsidR="00816A31" w:rsidRPr="00BE2531" w:rsidRDefault="00816A31" w:rsidP="00F3295D">
            <w:pPr>
              <w:pStyle w:val="TAL"/>
            </w:pPr>
            <w:r>
              <w:t>US9</w:t>
            </w:r>
          </w:p>
        </w:tc>
        <w:tc>
          <w:tcPr>
            <w:tcW w:w="0" w:type="auto"/>
            <w:vMerge/>
          </w:tcPr>
          <w:p w14:paraId="5114B3C2" w14:textId="77777777" w:rsidR="00816A31" w:rsidRPr="00BE2531" w:rsidRDefault="00816A31" w:rsidP="00F3295D">
            <w:pPr>
              <w:pStyle w:val="TAL"/>
            </w:pPr>
          </w:p>
        </w:tc>
        <w:tc>
          <w:tcPr>
            <w:tcW w:w="0" w:type="auto"/>
            <w:vMerge w:val="restart"/>
          </w:tcPr>
          <w:p w14:paraId="2240F292" w14:textId="77777777" w:rsidR="00816A31" w:rsidRPr="00BE2531" w:rsidRDefault="00816A31" w:rsidP="00F3295D">
            <w:pPr>
              <w:pStyle w:val="TAL"/>
            </w:pPr>
            <w:r w:rsidRPr="00BE2531">
              <w:t>Medium (128kbit/s)</w:t>
            </w:r>
          </w:p>
        </w:tc>
        <w:tc>
          <w:tcPr>
            <w:tcW w:w="0" w:type="auto"/>
          </w:tcPr>
          <w:p w14:paraId="30A67D64" w14:textId="77777777" w:rsidR="00816A31" w:rsidRPr="00BE2531" w:rsidRDefault="00816A31" w:rsidP="00F3295D">
            <w:pPr>
              <w:pStyle w:val="TAL"/>
              <w:jc w:val="center"/>
            </w:pPr>
            <w:r>
              <w:t>5 sec</w:t>
            </w:r>
          </w:p>
        </w:tc>
        <w:tc>
          <w:tcPr>
            <w:tcW w:w="1237" w:type="dxa"/>
          </w:tcPr>
          <w:p w14:paraId="4A598350" w14:textId="198B2663" w:rsidR="00816A31" w:rsidRDefault="00816A31" w:rsidP="00F3295D">
            <w:pPr>
              <w:pStyle w:val="TAL"/>
            </w:pPr>
            <w:r>
              <w:t>102.2</w:t>
            </w:r>
          </w:p>
        </w:tc>
        <w:tc>
          <w:tcPr>
            <w:tcW w:w="156" w:type="dxa"/>
          </w:tcPr>
          <w:p w14:paraId="23EDA54B" w14:textId="7ADEA47F" w:rsidR="00816A31" w:rsidRPr="009F78B8" w:rsidRDefault="00816A31" w:rsidP="00F3295D">
            <w:pPr>
              <w:pStyle w:val="TAL"/>
              <w:rPr>
                <w:highlight w:val="yellow"/>
              </w:rPr>
            </w:pPr>
          </w:p>
        </w:tc>
      </w:tr>
      <w:tr w:rsidR="00816A31" w:rsidRPr="00BE2531" w14:paraId="235F9BA8" w14:textId="77777777" w:rsidTr="009F78B8">
        <w:trPr>
          <w:trHeight w:val="138"/>
          <w:jc w:val="center"/>
        </w:trPr>
        <w:tc>
          <w:tcPr>
            <w:tcW w:w="0" w:type="auto"/>
          </w:tcPr>
          <w:p w14:paraId="2198214A" w14:textId="77777777" w:rsidR="00816A31" w:rsidRPr="00BE2531" w:rsidRDefault="00816A31" w:rsidP="00F3295D">
            <w:pPr>
              <w:pStyle w:val="TAL"/>
            </w:pPr>
            <w:r>
              <w:t>US10</w:t>
            </w:r>
          </w:p>
        </w:tc>
        <w:tc>
          <w:tcPr>
            <w:tcW w:w="0" w:type="auto"/>
            <w:vMerge/>
          </w:tcPr>
          <w:p w14:paraId="6441D5BE" w14:textId="77777777" w:rsidR="00816A31" w:rsidRPr="00BE2531" w:rsidRDefault="00816A31" w:rsidP="00F3295D">
            <w:pPr>
              <w:pStyle w:val="TAL"/>
            </w:pPr>
          </w:p>
        </w:tc>
        <w:tc>
          <w:tcPr>
            <w:tcW w:w="0" w:type="auto"/>
            <w:vMerge/>
          </w:tcPr>
          <w:p w14:paraId="4CB1CD43" w14:textId="77777777" w:rsidR="00816A31" w:rsidRPr="00BE2531" w:rsidRDefault="00816A31" w:rsidP="00F3295D">
            <w:pPr>
              <w:pStyle w:val="TAL"/>
            </w:pPr>
          </w:p>
        </w:tc>
        <w:tc>
          <w:tcPr>
            <w:tcW w:w="0" w:type="auto"/>
          </w:tcPr>
          <w:p w14:paraId="5C1C6B1D" w14:textId="77777777" w:rsidR="00816A31" w:rsidRPr="00BE2531" w:rsidRDefault="00816A31" w:rsidP="00F3295D">
            <w:pPr>
              <w:pStyle w:val="TAL"/>
              <w:jc w:val="center"/>
            </w:pPr>
            <w:r>
              <w:t>20 sec</w:t>
            </w:r>
          </w:p>
        </w:tc>
        <w:tc>
          <w:tcPr>
            <w:tcW w:w="1237" w:type="dxa"/>
          </w:tcPr>
          <w:p w14:paraId="56AA4092" w14:textId="0A4C5F9D" w:rsidR="00816A31" w:rsidRDefault="00816A31" w:rsidP="00F3295D">
            <w:pPr>
              <w:pStyle w:val="TAL"/>
            </w:pPr>
            <w:r>
              <w:t>112.5</w:t>
            </w:r>
          </w:p>
        </w:tc>
        <w:tc>
          <w:tcPr>
            <w:tcW w:w="156" w:type="dxa"/>
          </w:tcPr>
          <w:p w14:paraId="47B95BA6" w14:textId="670F728C" w:rsidR="00816A31" w:rsidRPr="009F78B8" w:rsidRDefault="00816A31" w:rsidP="00F3295D">
            <w:pPr>
              <w:pStyle w:val="TAL"/>
              <w:rPr>
                <w:highlight w:val="yellow"/>
              </w:rPr>
            </w:pPr>
          </w:p>
        </w:tc>
      </w:tr>
      <w:tr w:rsidR="00816A31" w:rsidRPr="00BE2531" w14:paraId="74FD24BF" w14:textId="77777777" w:rsidTr="009F78B8">
        <w:trPr>
          <w:trHeight w:val="139"/>
          <w:jc w:val="center"/>
        </w:trPr>
        <w:tc>
          <w:tcPr>
            <w:tcW w:w="0" w:type="auto"/>
          </w:tcPr>
          <w:p w14:paraId="25E34337" w14:textId="77777777" w:rsidR="00816A31" w:rsidRPr="00BE2531" w:rsidRDefault="00816A31" w:rsidP="00F3295D">
            <w:pPr>
              <w:pStyle w:val="TAL"/>
            </w:pPr>
            <w:r>
              <w:t>US11</w:t>
            </w:r>
          </w:p>
        </w:tc>
        <w:tc>
          <w:tcPr>
            <w:tcW w:w="0" w:type="auto"/>
            <w:vMerge/>
          </w:tcPr>
          <w:p w14:paraId="1A965DE3" w14:textId="77777777" w:rsidR="00816A31" w:rsidRPr="00BE2531" w:rsidRDefault="00816A31" w:rsidP="00F3295D">
            <w:pPr>
              <w:pStyle w:val="TAL"/>
            </w:pPr>
          </w:p>
        </w:tc>
        <w:tc>
          <w:tcPr>
            <w:tcW w:w="0" w:type="auto"/>
            <w:vMerge w:val="restart"/>
          </w:tcPr>
          <w:p w14:paraId="159C9D31" w14:textId="77777777" w:rsidR="00816A31" w:rsidRPr="00BE2531" w:rsidRDefault="00816A31" w:rsidP="00F3295D">
            <w:pPr>
              <w:pStyle w:val="TAL"/>
            </w:pPr>
            <w:r w:rsidRPr="00BE2531">
              <w:t>High (256kbit/s)</w:t>
            </w:r>
          </w:p>
        </w:tc>
        <w:tc>
          <w:tcPr>
            <w:tcW w:w="0" w:type="auto"/>
          </w:tcPr>
          <w:p w14:paraId="34471E78" w14:textId="77777777" w:rsidR="00816A31" w:rsidRPr="00BE2531" w:rsidRDefault="00816A31" w:rsidP="00F3295D">
            <w:pPr>
              <w:pStyle w:val="TAL"/>
              <w:jc w:val="center"/>
            </w:pPr>
            <w:r>
              <w:t>5 sec</w:t>
            </w:r>
          </w:p>
        </w:tc>
        <w:tc>
          <w:tcPr>
            <w:tcW w:w="1237" w:type="dxa"/>
          </w:tcPr>
          <w:p w14:paraId="1D3745B0" w14:textId="2EFCADA1" w:rsidR="00816A31" w:rsidRDefault="00816A31" w:rsidP="00F3295D">
            <w:pPr>
              <w:pStyle w:val="TAL"/>
            </w:pPr>
            <w:r>
              <w:t>228.0</w:t>
            </w:r>
          </w:p>
        </w:tc>
        <w:tc>
          <w:tcPr>
            <w:tcW w:w="156" w:type="dxa"/>
          </w:tcPr>
          <w:p w14:paraId="208A5190" w14:textId="5C7C0777" w:rsidR="00816A31" w:rsidRPr="009F78B8" w:rsidRDefault="00816A31" w:rsidP="00F3295D">
            <w:pPr>
              <w:pStyle w:val="TAL"/>
              <w:rPr>
                <w:highlight w:val="yellow"/>
              </w:rPr>
            </w:pPr>
          </w:p>
        </w:tc>
      </w:tr>
      <w:tr w:rsidR="00816A31" w:rsidRPr="00BE2531" w14:paraId="5EE38194" w14:textId="77777777" w:rsidTr="009F78B8">
        <w:trPr>
          <w:trHeight w:val="138"/>
          <w:jc w:val="center"/>
        </w:trPr>
        <w:tc>
          <w:tcPr>
            <w:tcW w:w="0" w:type="auto"/>
          </w:tcPr>
          <w:p w14:paraId="2E77B491" w14:textId="77777777" w:rsidR="00816A31" w:rsidRPr="00BE2531" w:rsidRDefault="00816A31" w:rsidP="00F3295D">
            <w:pPr>
              <w:pStyle w:val="TAL"/>
            </w:pPr>
            <w:r>
              <w:t>US12</w:t>
            </w:r>
          </w:p>
        </w:tc>
        <w:tc>
          <w:tcPr>
            <w:tcW w:w="0" w:type="auto"/>
            <w:vMerge/>
          </w:tcPr>
          <w:p w14:paraId="4156D7D9" w14:textId="77777777" w:rsidR="00816A31" w:rsidRPr="00BE2531" w:rsidRDefault="00816A31" w:rsidP="00F3295D">
            <w:pPr>
              <w:pStyle w:val="TAL"/>
            </w:pPr>
          </w:p>
        </w:tc>
        <w:tc>
          <w:tcPr>
            <w:tcW w:w="0" w:type="auto"/>
            <w:vMerge/>
          </w:tcPr>
          <w:p w14:paraId="3BA36A03" w14:textId="77777777" w:rsidR="00816A31" w:rsidRPr="00BE2531" w:rsidRDefault="00816A31" w:rsidP="00F3295D">
            <w:pPr>
              <w:pStyle w:val="TAL"/>
            </w:pPr>
          </w:p>
        </w:tc>
        <w:tc>
          <w:tcPr>
            <w:tcW w:w="0" w:type="auto"/>
          </w:tcPr>
          <w:p w14:paraId="0726C830" w14:textId="77777777" w:rsidR="00816A31" w:rsidRPr="00BE2531" w:rsidRDefault="00816A31" w:rsidP="00F3295D">
            <w:pPr>
              <w:pStyle w:val="TAL"/>
              <w:jc w:val="center"/>
            </w:pPr>
            <w:r>
              <w:t>20 sec</w:t>
            </w:r>
          </w:p>
        </w:tc>
        <w:tc>
          <w:tcPr>
            <w:tcW w:w="1237" w:type="dxa"/>
          </w:tcPr>
          <w:p w14:paraId="7E208C0E" w14:textId="2E9DB7AE" w:rsidR="00816A31" w:rsidRDefault="00816A31" w:rsidP="00F3295D">
            <w:pPr>
              <w:pStyle w:val="TAL"/>
            </w:pPr>
            <w:r>
              <w:t>224.5</w:t>
            </w:r>
          </w:p>
        </w:tc>
        <w:tc>
          <w:tcPr>
            <w:tcW w:w="156" w:type="dxa"/>
          </w:tcPr>
          <w:p w14:paraId="27EE2B47" w14:textId="6C79222A" w:rsidR="00816A31" w:rsidRPr="009F78B8" w:rsidRDefault="00816A31" w:rsidP="00F3295D">
            <w:pPr>
              <w:pStyle w:val="TAL"/>
              <w:rPr>
                <w:highlight w:val="yellow"/>
              </w:rPr>
            </w:pPr>
          </w:p>
        </w:tc>
      </w:tr>
      <w:tr w:rsidR="00816A31" w:rsidRPr="00BE2531" w14:paraId="26873135" w14:textId="77777777" w:rsidTr="009F78B8">
        <w:trPr>
          <w:trHeight w:val="139"/>
          <w:jc w:val="center"/>
        </w:trPr>
        <w:tc>
          <w:tcPr>
            <w:tcW w:w="0" w:type="auto"/>
          </w:tcPr>
          <w:p w14:paraId="58EF0413" w14:textId="77777777" w:rsidR="00816A31" w:rsidRPr="00BE2531" w:rsidRDefault="00816A31" w:rsidP="00F3295D">
            <w:pPr>
              <w:pStyle w:val="TAL"/>
            </w:pPr>
            <w:r>
              <w:t>US13</w:t>
            </w:r>
          </w:p>
        </w:tc>
        <w:tc>
          <w:tcPr>
            <w:tcW w:w="0" w:type="auto"/>
            <w:vMerge w:val="restart"/>
          </w:tcPr>
          <w:p w14:paraId="647C29A9" w14:textId="77777777" w:rsidR="00816A31" w:rsidRPr="00BE2531" w:rsidRDefault="00816A31" w:rsidP="00F3295D">
            <w:pPr>
              <w:pStyle w:val="TAL"/>
            </w:pPr>
            <w:r w:rsidRPr="00BE2531">
              <w:t>High (10% BLER)</w:t>
            </w:r>
          </w:p>
        </w:tc>
        <w:tc>
          <w:tcPr>
            <w:tcW w:w="0" w:type="auto"/>
            <w:vMerge w:val="restart"/>
          </w:tcPr>
          <w:p w14:paraId="0A5733A8" w14:textId="77777777" w:rsidR="00816A31" w:rsidRPr="00BE2531" w:rsidRDefault="00816A31" w:rsidP="00F3295D">
            <w:pPr>
              <w:pStyle w:val="TAL"/>
            </w:pPr>
            <w:r w:rsidRPr="00BE2531">
              <w:t>Low (64kbit/s)</w:t>
            </w:r>
          </w:p>
        </w:tc>
        <w:tc>
          <w:tcPr>
            <w:tcW w:w="0" w:type="auto"/>
          </w:tcPr>
          <w:p w14:paraId="4E655FCA" w14:textId="77777777" w:rsidR="00816A31" w:rsidRPr="00BE2531" w:rsidRDefault="00816A31" w:rsidP="00F3295D">
            <w:pPr>
              <w:pStyle w:val="TAL"/>
              <w:jc w:val="center"/>
            </w:pPr>
            <w:r>
              <w:t>5 sec</w:t>
            </w:r>
          </w:p>
        </w:tc>
        <w:tc>
          <w:tcPr>
            <w:tcW w:w="1237" w:type="dxa"/>
          </w:tcPr>
          <w:p w14:paraId="316A5BAA" w14:textId="739C5EE8" w:rsidR="00816A31" w:rsidRDefault="00816A31" w:rsidP="00F3295D">
            <w:pPr>
              <w:pStyle w:val="TAL"/>
            </w:pPr>
            <w:r>
              <w:t>39.5</w:t>
            </w:r>
          </w:p>
        </w:tc>
        <w:tc>
          <w:tcPr>
            <w:tcW w:w="156" w:type="dxa"/>
          </w:tcPr>
          <w:p w14:paraId="334DCC49" w14:textId="41A9FD61" w:rsidR="00816A31" w:rsidRPr="009F78B8" w:rsidRDefault="00816A31" w:rsidP="00F3295D">
            <w:pPr>
              <w:pStyle w:val="TAL"/>
              <w:rPr>
                <w:highlight w:val="yellow"/>
              </w:rPr>
            </w:pPr>
          </w:p>
        </w:tc>
      </w:tr>
      <w:tr w:rsidR="00816A31" w:rsidRPr="00BE2531" w14:paraId="37F81802" w14:textId="77777777" w:rsidTr="009F78B8">
        <w:trPr>
          <w:trHeight w:val="138"/>
          <w:jc w:val="center"/>
        </w:trPr>
        <w:tc>
          <w:tcPr>
            <w:tcW w:w="0" w:type="auto"/>
          </w:tcPr>
          <w:p w14:paraId="2B778C41" w14:textId="77777777" w:rsidR="00816A31" w:rsidRPr="00BE2531" w:rsidRDefault="00816A31" w:rsidP="00F3295D">
            <w:pPr>
              <w:pStyle w:val="TAL"/>
            </w:pPr>
            <w:r>
              <w:t>US14</w:t>
            </w:r>
          </w:p>
        </w:tc>
        <w:tc>
          <w:tcPr>
            <w:tcW w:w="0" w:type="auto"/>
            <w:vMerge/>
          </w:tcPr>
          <w:p w14:paraId="244C76D3" w14:textId="77777777" w:rsidR="00816A31" w:rsidRPr="00BE2531" w:rsidRDefault="00816A31" w:rsidP="00F3295D">
            <w:pPr>
              <w:pStyle w:val="TAL"/>
            </w:pPr>
          </w:p>
        </w:tc>
        <w:tc>
          <w:tcPr>
            <w:tcW w:w="0" w:type="auto"/>
            <w:vMerge/>
          </w:tcPr>
          <w:p w14:paraId="247754FF" w14:textId="77777777" w:rsidR="00816A31" w:rsidRPr="00BE2531" w:rsidRDefault="00816A31" w:rsidP="00F3295D">
            <w:pPr>
              <w:pStyle w:val="TAL"/>
            </w:pPr>
          </w:p>
        </w:tc>
        <w:tc>
          <w:tcPr>
            <w:tcW w:w="0" w:type="auto"/>
          </w:tcPr>
          <w:p w14:paraId="11047409" w14:textId="77777777" w:rsidR="00816A31" w:rsidRPr="00BE2531" w:rsidRDefault="00816A31" w:rsidP="00F3295D">
            <w:pPr>
              <w:pStyle w:val="TAL"/>
              <w:jc w:val="center"/>
            </w:pPr>
            <w:r>
              <w:t>20 sec</w:t>
            </w:r>
          </w:p>
        </w:tc>
        <w:tc>
          <w:tcPr>
            <w:tcW w:w="1237" w:type="dxa"/>
          </w:tcPr>
          <w:p w14:paraId="5C9715D5" w14:textId="50F1DC2C" w:rsidR="00816A31" w:rsidRDefault="00816A31" w:rsidP="00F3295D">
            <w:pPr>
              <w:pStyle w:val="TAL"/>
            </w:pPr>
            <w:r>
              <w:t>47.5</w:t>
            </w:r>
          </w:p>
        </w:tc>
        <w:tc>
          <w:tcPr>
            <w:tcW w:w="156" w:type="dxa"/>
          </w:tcPr>
          <w:p w14:paraId="63304E56" w14:textId="584B5209" w:rsidR="00816A31" w:rsidRPr="009F78B8" w:rsidRDefault="00816A31" w:rsidP="00F3295D">
            <w:pPr>
              <w:pStyle w:val="TAL"/>
              <w:rPr>
                <w:highlight w:val="yellow"/>
              </w:rPr>
            </w:pPr>
          </w:p>
        </w:tc>
      </w:tr>
      <w:tr w:rsidR="00816A31" w:rsidRPr="00BE2531" w14:paraId="2E7C66B1" w14:textId="77777777" w:rsidTr="009F78B8">
        <w:trPr>
          <w:trHeight w:val="139"/>
          <w:jc w:val="center"/>
        </w:trPr>
        <w:tc>
          <w:tcPr>
            <w:tcW w:w="0" w:type="auto"/>
          </w:tcPr>
          <w:p w14:paraId="43BDCA2F" w14:textId="77777777" w:rsidR="00816A31" w:rsidRPr="00BE2531" w:rsidRDefault="00816A31" w:rsidP="00F3295D">
            <w:pPr>
              <w:pStyle w:val="TAL"/>
            </w:pPr>
            <w:r>
              <w:t>US15</w:t>
            </w:r>
          </w:p>
        </w:tc>
        <w:tc>
          <w:tcPr>
            <w:tcW w:w="0" w:type="auto"/>
            <w:vMerge/>
          </w:tcPr>
          <w:p w14:paraId="63025586" w14:textId="77777777" w:rsidR="00816A31" w:rsidRPr="00BE2531" w:rsidRDefault="00816A31" w:rsidP="00F3295D">
            <w:pPr>
              <w:pStyle w:val="TAL"/>
            </w:pPr>
          </w:p>
        </w:tc>
        <w:tc>
          <w:tcPr>
            <w:tcW w:w="0" w:type="auto"/>
            <w:vMerge w:val="restart"/>
          </w:tcPr>
          <w:p w14:paraId="6B97D775" w14:textId="77777777" w:rsidR="00816A31" w:rsidRPr="00BE2531" w:rsidRDefault="00816A31" w:rsidP="00F3295D">
            <w:pPr>
              <w:pStyle w:val="TAL"/>
            </w:pPr>
            <w:r w:rsidRPr="00BE2531">
              <w:t>Medium (128kbit/s)</w:t>
            </w:r>
          </w:p>
        </w:tc>
        <w:tc>
          <w:tcPr>
            <w:tcW w:w="0" w:type="auto"/>
          </w:tcPr>
          <w:p w14:paraId="3B31A548" w14:textId="77777777" w:rsidR="00816A31" w:rsidRPr="00BE2531" w:rsidRDefault="00816A31" w:rsidP="00F3295D">
            <w:pPr>
              <w:pStyle w:val="TAL"/>
              <w:jc w:val="center"/>
            </w:pPr>
            <w:r>
              <w:t>5 sec</w:t>
            </w:r>
          </w:p>
        </w:tc>
        <w:tc>
          <w:tcPr>
            <w:tcW w:w="1237" w:type="dxa"/>
          </w:tcPr>
          <w:p w14:paraId="0BE773C8" w14:textId="6998616B" w:rsidR="00816A31" w:rsidRDefault="00816A31" w:rsidP="00F3295D">
            <w:pPr>
              <w:pStyle w:val="TAL"/>
            </w:pPr>
            <w:r>
              <w:t>88.5</w:t>
            </w:r>
          </w:p>
        </w:tc>
        <w:tc>
          <w:tcPr>
            <w:tcW w:w="156" w:type="dxa"/>
          </w:tcPr>
          <w:p w14:paraId="074D6101" w14:textId="2B2D822B" w:rsidR="00816A31" w:rsidRPr="009F78B8" w:rsidRDefault="00816A31" w:rsidP="00F3295D">
            <w:pPr>
              <w:pStyle w:val="TAL"/>
              <w:rPr>
                <w:highlight w:val="yellow"/>
              </w:rPr>
            </w:pPr>
          </w:p>
        </w:tc>
      </w:tr>
      <w:tr w:rsidR="00816A31" w:rsidRPr="00BE2531" w14:paraId="7654713A" w14:textId="77777777" w:rsidTr="009F78B8">
        <w:trPr>
          <w:trHeight w:val="138"/>
          <w:jc w:val="center"/>
        </w:trPr>
        <w:tc>
          <w:tcPr>
            <w:tcW w:w="0" w:type="auto"/>
          </w:tcPr>
          <w:p w14:paraId="757C6A8A" w14:textId="77777777" w:rsidR="00816A31" w:rsidRPr="00BE2531" w:rsidRDefault="00816A31" w:rsidP="00F3295D">
            <w:pPr>
              <w:pStyle w:val="TAL"/>
            </w:pPr>
            <w:r>
              <w:t>US16</w:t>
            </w:r>
          </w:p>
        </w:tc>
        <w:tc>
          <w:tcPr>
            <w:tcW w:w="0" w:type="auto"/>
            <w:vMerge/>
          </w:tcPr>
          <w:p w14:paraId="411032F5" w14:textId="77777777" w:rsidR="00816A31" w:rsidRPr="00BE2531" w:rsidRDefault="00816A31" w:rsidP="00F3295D">
            <w:pPr>
              <w:pStyle w:val="TAL"/>
            </w:pPr>
          </w:p>
        </w:tc>
        <w:tc>
          <w:tcPr>
            <w:tcW w:w="0" w:type="auto"/>
            <w:vMerge/>
          </w:tcPr>
          <w:p w14:paraId="257FC08A" w14:textId="77777777" w:rsidR="00816A31" w:rsidRPr="00BE2531" w:rsidRDefault="00816A31" w:rsidP="00F3295D">
            <w:pPr>
              <w:pStyle w:val="TAL"/>
            </w:pPr>
          </w:p>
        </w:tc>
        <w:tc>
          <w:tcPr>
            <w:tcW w:w="0" w:type="auto"/>
          </w:tcPr>
          <w:p w14:paraId="310A3850" w14:textId="77777777" w:rsidR="00816A31" w:rsidRPr="00BE2531" w:rsidRDefault="00816A31" w:rsidP="00F3295D">
            <w:pPr>
              <w:pStyle w:val="TAL"/>
              <w:jc w:val="center"/>
            </w:pPr>
            <w:r>
              <w:t>20 sec</w:t>
            </w:r>
          </w:p>
        </w:tc>
        <w:tc>
          <w:tcPr>
            <w:tcW w:w="1237" w:type="dxa"/>
          </w:tcPr>
          <w:p w14:paraId="5444D653" w14:textId="15DE331F" w:rsidR="00816A31" w:rsidRDefault="00816A31" w:rsidP="00F3295D">
            <w:pPr>
              <w:pStyle w:val="TAL"/>
            </w:pPr>
            <w:r>
              <w:t>101.8</w:t>
            </w:r>
          </w:p>
        </w:tc>
        <w:tc>
          <w:tcPr>
            <w:tcW w:w="156" w:type="dxa"/>
          </w:tcPr>
          <w:p w14:paraId="12D38320" w14:textId="4951700F" w:rsidR="00816A31" w:rsidRPr="009F78B8" w:rsidRDefault="00816A31" w:rsidP="00F3295D">
            <w:pPr>
              <w:pStyle w:val="TAL"/>
              <w:rPr>
                <w:highlight w:val="yellow"/>
              </w:rPr>
            </w:pPr>
          </w:p>
        </w:tc>
      </w:tr>
      <w:tr w:rsidR="00816A31" w:rsidRPr="00BE2531" w14:paraId="41965BA5" w14:textId="77777777" w:rsidTr="009F78B8">
        <w:trPr>
          <w:trHeight w:val="139"/>
          <w:jc w:val="center"/>
        </w:trPr>
        <w:tc>
          <w:tcPr>
            <w:tcW w:w="0" w:type="auto"/>
          </w:tcPr>
          <w:p w14:paraId="2088B116" w14:textId="77777777" w:rsidR="00816A31" w:rsidRPr="00BE2531" w:rsidRDefault="00816A31" w:rsidP="00F3295D">
            <w:pPr>
              <w:pStyle w:val="TAL"/>
            </w:pPr>
            <w:r>
              <w:t>US17</w:t>
            </w:r>
          </w:p>
        </w:tc>
        <w:tc>
          <w:tcPr>
            <w:tcW w:w="0" w:type="auto"/>
            <w:vMerge/>
          </w:tcPr>
          <w:p w14:paraId="36FE6BF0" w14:textId="77777777" w:rsidR="00816A31" w:rsidRPr="00BE2531" w:rsidRDefault="00816A31" w:rsidP="00F3295D">
            <w:pPr>
              <w:pStyle w:val="TAL"/>
            </w:pPr>
          </w:p>
        </w:tc>
        <w:tc>
          <w:tcPr>
            <w:tcW w:w="0" w:type="auto"/>
            <w:vMerge w:val="restart"/>
          </w:tcPr>
          <w:p w14:paraId="597FB2F3" w14:textId="77777777" w:rsidR="00816A31" w:rsidRPr="00BE2531" w:rsidRDefault="00816A31" w:rsidP="00F3295D">
            <w:pPr>
              <w:pStyle w:val="TAL"/>
            </w:pPr>
            <w:r w:rsidRPr="00BE2531">
              <w:t>High (256kbit/s)</w:t>
            </w:r>
          </w:p>
        </w:tc>
        <w:tc>
          <w:tcPr>
            <w:tcW w:w="0" w:type="auto"/>
          </w:tcPr>
          <w:p w14:paraId="1300E92D" w14:textId="77777777" w:rsidR="00816A31" w:rsidRPr="00BE2531" w:rsidRDefault="00816A31" w:rsidP="00F3295D">
            <w:pPr>
              <w:pStyle w:val="TAL"/>
              <w:jc w:val="center"/>
            </w:pPr>
            <w:r>
              <w:t>5 sec</w:t>
            </w:r>
          </w:p>
        </w:tc>
        <w:tc>
          <w:tcPr>
            <w:tcW w:w="1237" w:type="dxa"/>
          </w:tcPr>
          <w:p w14:paraId="5C8432F3" w14:textId="085BD94C" w:rsidR="00816A31" w:rsidRDefault="00816A31" w:rsidP="00F3295D">
            <w:pPr>
              <w:pStyle w:val="TAL"/>
            </w:pPr>
            <w:r>
              <w:t>182.0</w:t>
            </w:r>
          </w:p>
        </w:tc>
        <w:tc>
          <w:tcPr>
            <w:tcW w:w="156" w:type="dxa"/>
          </w:tcPr>
          <w:p w14:paraId="36C0ED1A" w14:textId="6FDF170D" w:rsidR="00816A31" w:rsidRPr="009F78B8" w:rsidRDefault="00816A31" w:rsidP="00F3295D">
            <w:pPr>
              <w:pStyle w:val="TAL"/>
              <w:rPr>
                <w:highlight w:val="yellow"/>
              </w:rPr>
            </w:pPr>
          </w:p>
        </w:tc>
      </w:tr>
      <w:tr w:rsidR="00816A31" w:rsidRPr="00BE2531" w14:paraId="4D077681" w14:textId="77777777" w:rsidTr="009F78B8">
        <w:trPr>
          <w:trHeight w:val="138"/>
          <w:jc w:val="center"/>
        </w:trPr>
        <w:tc>
          <w:tcPr>
            <w:tcW w:w="0" w:type="auto"/>
          </w:tcPr>
          <w:p w14:paraId="4046A4CE" w14:textId="77777777" w:rsidR="00816A31" w:rsidRPr="00BE2531" w:rsidRDefault="00816A31" w:rsidP="00F3295D">
            <w:pPr>
              <w:pStyle w:val="TAL"/>
            </w:pPr>
            <w:r>
              <w:t>US18</w:t>
            </w:r>
          </w:p>
        </w:tc>
        <w:tc>
          <w:tcPr>
            <w:tcW w:w="0" w:type="auto"/>
            <w:vMerge/>
          </w:tcPr>
          <w:p w14:paraId="712D40D5" w14:textId="77777777" w:rsidR="00816A31" w:rsidRPr="00BE2531" w:rsidRDefault="00816A31" w:rsidP="00F3295D">
            <w:pPr>
              <w:pStyle w:val="TAL"/>
            </w:pPr>
          </w:p>
        </w:tc>
        <w:tc>
          <w:tcPr>
            <w:tcW w:w="0" w:type="auto"/>
            <w:vMerge/>
          </w:tcPr>
          <w:p w14:paraId="701D2EF3" w14:textId="77777777" w:rsidR="00816A31" w:rsidRPr="00BE2531" w:rsidRDefault="00816A31" w:rsidP="00F3295D">
            <w:pPr>
              <w:pStyle w:val="TAL"/>
            </w:pPr>
          </w:p>
        </w:tc>
        <w:tc>
          <w:tcPr>
            <w:tcW w:w="0" w:type="auto"/>
          </w:tcPr>
          <w:p w14:paraId="2A9F1EFC" w14:textId="77777777" w:rsidR="00816A31" w:rsidRPr="00BE2531" w:rsidRDefault="00816A31" w:rsidP="00F3295D">
            <w:pPr>
              <w:pStyle w:val="TAL"/>
              <w:jc w:val="center"/>
            </w:pPr>
            <w:r>
              <w:t>20 sec</w:t>
            </w:r>
          </w:p>
        </w:tc>
        <w:tc>
          <w:tcPr>
            <w:tcW w:w="1237" w:type="dxa"/>
          </w:tcPr>
          <w:p w14:paraId="590EAC30" w14:textId="46ABF274" w:rsidR="00816A31" w:rsidRDefault="00816A31" w:rsidP="00F3295D">
            <w:pPr>
              <w:pStyle w:val="TAL"/>
            </w:pPr>
            <w:r>
              <w:t>201.5</w:t>
            </w:r>
          </w:p>
        </w:tc>
        <w:tc>
          <w:tcPr>
            <w:tcW w:w="156" w:type="dxa"/>
          </w:tcPr>
          <w:p w14:paraId="281D66AE" w14:textId="56A37D67" w:rsidR="00816A31" w:rsidRPr="009F78B8" w:rsidRDefault="00816A31" w:rsidP="00F3295D">
            <w:pPr>
              <w:pStyle w:val="TAL"/>
              <w:rPr>
                <w:highlight w:val="yellow"/>
              </w:rPr>
            </w:pPr>
          </w:p>
        </w:tc>
      </w:tr>
    </w:tbl>
    <w:p w14:paraId="325A1BD7" w14:textId="77777777" w:rsidR="00F3295D" w:rsidRDefault="00F3295D" w:rsidP="00F3295D">
      <w:pPr>
        <w:pStyle w:val="berschrift4"/>
      </w:pPr>
      <w:r>
        <w:t>DASH-based streaming over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gridCol w:w="1457"/>
      </w:tblGrid>
      <w:tr w:rsidR="00816A31" w:rsidRPr="00BE2531" w14:paraId="4322E562" w14:textId="77777777" w:rsidTr="0066779D">
        <w:trPr>
          <w:jc w:val="center"/>
        </w:trPr>
        <w:tc>
          <w:tcPr>
            <w:tcW w:w="0" w:type="auto"/>
          </w:tcPr>
          <w:p w14:paraId="48DD16C7" w14:textId="77777777" w:rsidR="00816A31" w:rsidRPr="00BE2531" w:rsidRDefault="00816A31" w:rsidP="0066779D">
            <w:pPr>
              <w:pStyle w:val="TAH"/>
            </w:pPr>
            <w:r>
              <w:t>Test Case</w:t>
            </w:r>
          </w:p>
        </w:tc>
        <w:tc>
          <w:tcPr>
            <w:tcW w:w="0" w:type="auto"/>
          </w:tcPr>
          <w:p w14:paraId="64BFB991" w14:textId="77777777" w:rsidR="00816A31" w:rsidRDefault="00816A31" w:rsidP="0066779D">
            <w:pPr>
              <w:pStyle w:val="TAH"/>
            </w:pPr>
            <w:r w:rsidRPr="00BE2531">
              <w:t xml:space="preserve">Error </w:t>
            </w:r>
            <w:r>
              <w:t>conditions</w:t>
            </w:r>
          </w:p>
          <w:p w14:paraId="2A3ED162" w14:textId="77777777" w:rsidR="00816A31" w:rsidRPr="00BE2531" w:rsidRDefault="00816A31" w:rsidP="0066779D">
            <w:pPr>
              <w:pStyle w:val="TAH"/>
            </w:pPr>
            <w:r>
              <w:t>(tbd)</w:t>
            </w:r>
          </w:p>
        </w:tc>
        <w:tc>
          <w:tcPr>
            <w:tcW w:w="0" w:type="auto"/>
          </w:tcPr>
          <w:p w14:paraId="46F3710C" w14:textId="77777777" w:rsidR="00816A31" w:rsidRPr="00BE2531" w:rsidRDefault="00816A31" w:rsidP="0066779D">
            <w:pPr>
              <w:pStyle w:val="TAH"/>
            </w:pPr>
            <w:r>
              <w:t>Scenario</w:t>
            </w:r>
          </w:p>
        </w:tc>
        <w:tc>
          <w:tcPr>
            <w:tcW w:w="0" w:type="auto"/>
          </w:tcPr>
          <w:p w14:paraId="0444A80A" w14:textId="77777777" w:rsidR="00816A31" w:rsidRDefault="00816A31" w:rsidP="0066779D">
            <w:pPr>
              <w:pStyle w:val="TAH"/>
            </w:pPr>
            <w:r>
              <w:t>Supported</w:t>
            </w:r>
            <w:r>
              <w:br/>
              <w:t>Media Bitrate</w:t>
            </w:r>
          </w:p>
        </w:tc>
        <w:tc>
          <w:tcPr>
            <w:tcW w:w="0" w:type="auto"/>
          </w:tcPr>
          <w:p w14:paraId="58EF3078" w14:textId="77777777" w:rsidR="00816A31" w:rsidRPr="009F78B8" w:rsidRDefault="00816A31" w:rsidP="0066779D">
            <w:pPr>
              <w:pStyle w:val="TAH"/>
              <w:rPr>
                <w:szCs w:val="22"/>
                <w:highlight w:val="yellow"/>
                <w:lang w:val="en-US"/>
              </w:rPr>
            </w:pPr>
            <w:r w:rsidRPr="009F78B8">
              <w:rPr>
                <w:highlight w:val="yellow"/>
                <w:lang w:val="en-US"/>
              </w:rPr>
              <w:t>Report</w:t>
            </w:r>
            <w:r w:rsidRPr="009F78B8">
              <w:rPr>
                <w:highlight w:val="yellow"/>
                <w:lang w:val="en-US"/>
              </w:rPr>
              <w:br/>
              <w:t>[T;K;N] values</w:t>
            </w:r>
          </w:p>
          <w:p w14:paraId="6B234535" w14:textId="77777777" w:rsidR="00816A31" w:rsidRPr="009F78B8" w:rsidRDefault="00816A31" w:rsidP="0066779D">
            <w:pPr>
              <w:pStyle w:val="TAH"/>
              <w:rPr>
                <w:highlight w:val="yellow"/>
              </w:rPr>
            </w:pPr>
            <w:r w:rsidRPr="009F78B8">
              <w:rPr>
                <w:highlight w:val="yellow"/>
                <w:lang w:val="en-US"/>
              </w:rPr>
              <w:t>(See TS 26.346)</w:t>
            </w:r>
          </w:p>
        </w:tc>
      </w:tr>
      <w:tr w:rsidR="00816A31" w:rsidRPr="00BE2531" w14:paraId="6BF95CB9" w14:textId="77777777" w:rsidTr="0066779D">
        <w:trPr>
          <w:cantSplit/>
          <w:jc w:val="center"/>
        </w:trPr>
        <w:tc>
          <w:tcPr>
            <w:tcW w:w="0" w:type="auto"/>
          </w:tcPr>
          <w:p w14:paraId="2CC6C66E" w14:textId="77777777" w:rsidR="00816A31" w:rsidRPr="00BE2531" w:rsidRDefault="00816A31" w:rsidP="0066779D">
            <w:pPr>
              <w:pStyle w:val="TAL"/>
            </w:pPr>
            <w:r>
              <w:t>LS1</w:t>
            </w:r>
          </w:p>
        </w:tc>
        <w:tc>
          <w:tcPr>
            <w:tcW w:w="0" w:type="auto"/>
            <w:vMerge w:val="restart"/>
          </w:tcPr>
          <w:p w14:paraId="60B73E07" w14:textId="77777777" w:rsidR="00816A31" w:rsidRPr="005037FC" w:rsidRDefault="00816A31" w:rsidP="0066779D">
            <w:pPr>
              <w:pStyle w:val="TAL"/>
              <w:rPr>
                <w:highlight w:val="yellow"/>
              </w:rPr>
            </w:pPr>
            <w:r w:rsidRPr="005037FC">
              <w:rPr>
                <w:highlight w:val="yellow"/>
              </w:rPr>
              <w:t>Very Low (1 % BLER)</w:t>
            </w:r>
          </w:p>
        </w:tc>
        <w:tc>
          <w:tcPr>
            <w:tcW w:w="0" w:type="auto"/>
          </w:tcPr>
          <w:p w14:paraId="70D38B1A" w14:textId="77777777" w:rsidR="00816A31" w:rsidRPr="00BE2531" w:rsidRDefault="00816A31" w:rsidP="0066779D">
            <w:pPr>
              <w:pStyle w:val="TAL"/>
            </w:pPr>
            <w:r>
              <w:t>LL-LB</w:t>
            </w:r>
          </w:p>
        </w:tc>
        <w:tc>
          <w:tcPr>
            <w:tcW w:w="0" w:type="auto"/>
          </w:tcPr>
          <w:p w14:paraId="7E8C483F" w14:textId="77777777" w:rsidR="00816A31" w:rsidRPr="00BE2531" w:rsidRDefault="00816A31" w:rsidP="0066779D">
            <w:pPr>
              <w:pStyle w:val="TAC"/>
            </w:pPr>
          </w:p>
        </w:tc>
        <w:tc>
          <w:tcPr>
            <w:tcW w:w="0" w:type="auto"/>
          </w:tcPr>
          <w:p w14:paraId="66BC96FD" w14:textId="77777777" w:rsidR="00816A31" w:rsidRPr="009F78B8" w:rsidRDefault="00816A31" w:rsidP="0066779D">
            <w:pPr>
              <w:pStyle w:val="TAC"/>
              <w:rPr>
                <w:highlight w:val="yellow"/>
              </w:rPr>
            </w:pPr>
          </w:p>
        </w:tc>
      </w:tr>
      <w:tr w:rsidR="00816A31" w:rsidRPr="00BE2531" w14:paraId="07C67158" w14:textId="77777777" w:rsidTr="0066779D">
        <w:trPr>
          <w:cantSplit/>
          <w:jc w:val="center"/>
        </w:trPr>
        <w:tc>
          <w:tcPr>
            <w:tcW w:w="0" w:type="auto"/>
          </w:tcPr>
          <w:p w14:paraId="586705DD" w14:textId="77777777" w:rsidR="00816A31" w:rsidRPr="00BE2531" w:rsidRDefault="00816A31" w:rsidP="0066779D">
            <w:pPr>
              <w:pStyle w:val="TAL"/>
            </w:pPr>
            <w:r>
              <w:t>LS2</w:t>
            </w:r>
          </w:p>
        </w:tc>
        <w:tc>
          <w:tcPr>
            <w:tcW w:w="0" w:type="auto"/>
            <w:vMerge/>
          </w:tcPr>
          <w:p w14:paraId="0358D56B" w14:textId="77777777" w:rsidR="00816A31" w:rsidRPr="005037FC" w:rsidRDefault="00816A31" w:rsidP="0066779D">
            <w:pPr>
              <w:pStyle w:val="TAL"/>
              <w:rPr>
                <w:highlight w:val="yellow"/>
              </w:rPr>
            </w:pPr>
          </w:p>
        </w:tc>
        <w:tc>
          <w:tcPr>
            <w:tcW w:w="0" w:type="auto"/>
          </w:tcPr>
          <w:p w14:paraId="02000D17" w14:textId="77777777" w:rsidR="00816A31" w:rsidRPr="00BE2531" w:rsidRDefault="00816A31" w:rsidP="0066779D">
            <w:pPr>
              <w:pStyle w:val="TAL"/>
            </w:pPr>
            <w:r>
              <w:t>LL-HB</w:t>
            </w:r>
          </w:p>
        </w:tc>
        <w:tc>
          <w:tcPr>
            <w:tcW w:w="0" w:type="auto"/>
          </w:tcPr>
          <w:p w14:paraId="5702ED11" w14:textId="77777777" w:rsidR="00816A31" w:rsidRPr="00BE2531" w:rsidRDefault="00816A31" w:rsidP="0066779D">
            <w:pPr>
              <w:pStyle w:val="TAC"/>
            </w:pPr>
          </w:p>
        </w:tc>
        <w:tc>
          <w:tcPr>
            <w:tcW w:w="0" w:type="auto"/>
          </w:tcPr>
          <w:p w14:paraId="264D8A7C" w14:textId="77777777" w:rsidR="00816A31" w:rsidRPr="009F78B8" w:rsidRDefault="00816A31" w:rsidP="0066779D">
            <w:pPr>
              <w:pStyle w:val="TAC"/>
              <w:rPr>
                <w:highlight w:val="yellow"/>
              </w:rPr>
            </w:pPr>
          </w:p>
        </w:tc>
      </w:tr>
      <w:tr w:rsidR="00816A31" w:rsidRPr="00BE2531" w14:paraId="04BE9D64" w14:textId="77777777" w:rsidTr="0066779D">
        <w:trPr>
          <w:cantSplit/>
          <w:jc w:val="center"/>
        </w:trPr>
        <w:tc>
          <w:tcPr>
            <w:tcW w:w="0" w:type="auto"/>
          </w:tcPr>
          <w:p w14:paraId="62F6FC95" w14:textId="77777777" w:rsidR="00816A31" w:rsidRDefault="00816A31" w:rsidP="0066779D">
            <w:pPr>
              <w:pStyle w:val="TAL"/>
            </w:pPr>
            <w:r>
              <w:t>LS3</w:t>
            </w:r>
          </w:p>
        </w:tc>
        <w:tc>
          <w:tcPr>
            <w:tcW w:w="0" w:type="auto"/>
            <w:vMerge/>
          </w:tcPr>
          <w:p w14:paraId="3844C223" w14:textId="77777777" w:rsidR="00816A31" w:rsidRPr="005037FC" w:rsidRDefault="00816A31" w:rsidP="0066779D">
            <w:pPr>
              <w:pStyle w:val="TAL"/>
              <w:rPr>
                <w:highlight w:val="yellow"/>
              </w:rPr>
            </w:pPr>
          </w:p>
        </w:tc>
        <w:tc>
          <w:tcPr>
            <w:tcW w:w="0" w:type="auto"/>
          </w:tcPr>
          <w:p w14:paraId="40D882AB" w14:textId="77777777" w:rsidR="00816A31" w:rsidRPr="00BE2531" w:rsidRDefault="00816A31" w:rsidP="0066779D">
            <w:pPr>
              <w:pStyle w:val="TAL"/>
            </w:pPr>
            <w:r>
              <w:t>ML-LB</w:t>
            </w:r>
          </w:p>
        </w:tc>
        <w:tc>
          <w:tcPr>
            <w:tcW w:w="0" w:type="auto"/>
          </w:tcPr>
          <w:p w14:paraId="4D19BEAD" w14:textId="77777777" w:rsidR="00816A31" w:rsidRPr="00BE2531" w:rsidRDefault="00816A31" w:rsidP="0066779D">
            <w:pPr>
              <w:pStyle w:val="TAC"/>
            </w:pPr>
          </w:p>
        </w:tc>
        <w:tc>
          <w:tcPr>
            <w:tcW w:w="0" w:type="auto"/>
          </w:tcPr>
          <w:p w14:paraId="6FB4C38B" w14:textId="77777777" w:rsidR="00816A31" w:rsidRPr="009F78B8" w:rsidRDefault="00816A31" w:rsidP="0066779D">
            <w:pPr>
              <w:pStyle w:val="TAC"/>
              <w:rPr>
                <w:highlight w:val="yellow"/>
              </w:rPr>
            </w:pPr>
          </w:p>
        </w:tc>
      </w:tr>
      <w:tr w:rsidR="00816A31" w:rsidRPr="00BE2531" w14:paraId="1176DF3A" w14:textId="77777777" w:rsidTr="0066779D">
        <w:trPr>
          <w:cantSplit/>
          <w:jc w:val="center"/>
        </w:trPr>
        <w:tc>
          <w:tcPr>
            <w:tcW w:w="0" w:type="auto"/>
          </w:tcPr>
          <w:p w14:paraId="1FA8BC67" w14:textId="77777777" w:rsidR="00816A31" w:rsidRPr="00BE2531" w:rsidRDefault="00816A31" w:rsidP="0066779D">
            <w:pPr>
              <w:pStyle w:val="TAL"/>
            </w:pPr>
            <w:r>
              <w:t>LS4</w:t>
            </w:r>
          </w:p>
        </w:tc>
        <w:tc>
          <w:tcPr>
            <w:tcW w:w="0" w:type="auto"/>
            <w:vMerge/>
          </w:tcPr>
          <w:p w14:paraId="2750824D" w14:textId="77777777" w:rsidR="00816A31" w:rsidRPr="005037FC" w:rsidRDefault="00816A31" w:rsidP="0066779D">
            <w:pPr>
              <w:pStyle w:val="TAL"/>
              <w:rPr>
                <w:highlight w:val="yellow"/>
              </w:rPr>
            </w:pPr>
          </w:p>
        </w:tc>
        <w:tc>
          <w:tcPr>
            <w:tcW w:w="0" w:type="auto"/>
          </w:tcPr>
          <w:p w14:paraId="56A3975E" w14:textId="77777777" w:rsidR="00816A31" w:rsidRPr="00BE2531" w:rsidRDefault="00816A31" w:rsidP="0066779D">
            <w:pPr>
              <w:pStyle w:val="TAL"/>
            </w:pPr>
            <w:r>
              <w:t>ML-HB</w:t>
            </w:r>
          </w:p>
        </w:tc>
        <w:tc>
          <w:tcPr>
            <w:tcW w:w="0" w:type="auto"/>
          </w:tcPr>
          <w:p w14:paraId="5CF2D15B" w14:textId="77777777" w:rsidR="00816A31" w:rsidRPr="00BE2531" w:rsidRDefault="00816A31" w:rsidP="0066779D">
            <w:pPr>
              <w:pStyle w:val="TAC"/>
            </w:pPr>
          </w:p>
        </w:tc>
        <w:tc>
          <w:tcPr>
            <w:tcW w:w="0" w:type="auto"/>
          </w:tcPr>
          <w:p w14:paraId="6A567296" w14:textId="77777777" w:rsidR="00816A31" w:rsidRPr="009F78B8" w:rsidRDefault="00816A31" w:rsidP="0066779D">
            <w:pPr>
              <w:pStyle w:val="TAC"/>
              <w:rPr>
                <w:highlight w:val="yellow"/>
              </w:rPr>
            </w:pPr>
          </w:p>
        </w:tc>
      </w:tr>
      <w:tr w:rsidR="00816A31" w:rsidRPr="00BE2531" w14:paraId="78187C30" w14:textId="77777777" w:rsidTr="0066779D">
        <w:trPr>
          <w:cantSplit/>
          <w:jc w:val="center"/>
        </w:trPr>
        <w:tc>
          <w:tcPr>
            <w:tcW w:w="0" w:type="auto"/>
          </w:tcPr>
          <w:p w14:paraId="185E7BC8" w14:textId="77777777" w:rsidR="00816A31" w:rsidRPr="00BE2531" w:rsidRDefault="00816A31" w:rsidP="0066779D">
            <w:pPr>
              <w:pStyle w:val="TAL"/>
            </w:pPr>
            <w:r>
              <w:t>LS5</w:t>
            </w:r>
          </w:p>
        </w:tc>
        <w:tc>
          <w:tcPr>
            <w:tcW w:w="0" w:type="auto"/>
            <w:vMerge w:val="restart"/>
          </w:tcPr>
          <w:p w14:paraId="7BBF549C" w14:textId="77777777" w:rsidR="00816A31" w:rsidRPr="005037FC" w:rsidRDefault="00816A31" w:rsidP="0066779D">
            <w:pPr>
              <w:pStyle w:val="TAL"/>
              <w:rPr>
                <w:highlight w:val="yellow"/>
              </w:rPr>
            </w:pPr>
            <w:r w:rsidRPr="005037FC">
              <w:rPr>
                <w:highlight w:val="yellow"/>
              </w:rPr>
              <w:t>Low (2 % BLER)</w:t>
            </w:r>
          </w:p>
        </w:tc>
        <w:tc>
          <w:tcPr>
            <w:tcW w:w="0" w:type="auto"/>
          </w:tcPr>
          <w:p w14:paraId="761DE446" w14:textId="77777777" w:rsidR="00816A31" w:rsidRPr="00BE2531" w:rsidRDefault="00816A31" w:rsidP="0066779D">
            <w:pPr>
              <w:pStyle w:val="TAL"/>
            </w:pPr>
            <w:r>
              <w:t>LL-LB</w:t>
            </w:r>
          </w:p>
        </w:tc>
        <w:tc>
          <w:tcPr>
            <w:tcW w:w="0" w:type="auto"/>
          </w:tcPr>
          <w:p w14:paraId="73CB3827" w14:textId="77777777" w:rsidR="00816A31" w:rsidRPr="00BE2531" w:rsidRDefault="00816A31" w:rsidP="0066779D">
            <w:pPr>
              <w:pStyle w:val="TAC"/>
            </w:pPr>
          </w:p>
        </w:tc>
        <w:tc>
          <w:tcPr>
            <w:tcW w:w="0" w:type="auto"/>
          </w:tcPr>
          <w:p w14:paraId="56363191" w14:textId="77777777" w:rsidR="00816A31" w:rsidRPr="009F78B8" w:rsidRDefault="00816A31" w:rsidP="0066779D">
            <w:pPr>
              <w:pStyle w:val="TAC"/>
              <w:rPr>
                <w:highlight w:val="yellow"/>
              </w:rPr>
            </w:pPr>
          </w:p>
        </w:tc>
      </w:tr>
      <w:tr w:rsidR="00816A31" w:rsidRPr="00BE2531" w14:paraId="4520B3DC" w14:textId="77777777" w:rsidTr="0066779D">
        <w:trPr>
          <w:cantSplit/>
          <w:jc w:val="center"/>
        </w:trPr>
        <w:tc>
          <w:tcPr>
            <w:tcW w:w="0" w:type="auto"/>
          </w:tcPr>
          <w:p w14:paraId="5E612895" w14:textId="77777777" w:rsidR="00816A31" w:rsidRDefault="00816A31" w:rsidP="0066779D">
            <w:pPr>
              <w:pStyle w:val="TAL"/>
            </w:pPr>
            <w:r>
              <w:t>LS6</w:t>
            </w:r>
          </w:p>
        </w:tc>
        <w:tc>
          <w:tcPr>
            <w:tcW w:w="0" w:type="auto"/>
            <w:vMerge/>
          </w:tcPr>
          <w:p w14:paraId="505ED2BD" w14:textId="77777777" w:rsidR="00816A31" w:rsidRPr="005037FC" w:rsidRDefault="00816A31" w:rsidP="0066779D">
            <w:pPr>
              <w:pStyle w:val="TAL"/>
              <w:rPr>
                <w:highlight w:val="yellow"/>
              </w:rPr>
            </w:pPr>
          </w:p>
        </w:tc>
        <w:tc>
          <w:tcPr>
            <w:tcW w:w="0" w:type="auto"/>
          </w:tcPr>
          <w:p w14:paraId="60C78B1A" w14:textId="77777777" w:rsidR="00816A31" w:rsidRPr="00BE2531" w:rsidRDefault="00816A31" w:rsidP="0066779D">
            <w:pPr>
              <w:pStyle w:val="TAL"/>
            </w:pPr>
            <w:r>
              <w:t>LL-HB</w:t>
            </w:r>
          </w:p>
        </w:tc>
        <w:tc>
          <w:tcPr>
            <w:tcW w:w="0" w:type="auto"/>
          </w:tcPr>
          <w:p w14:paraId="62305A9B" w14:textId="77777777" w:rsidR="00816A31" w:rsidRPr="00BE2531" w:rsidRDefault="00816A31" w:rsidP="0066779D">
            <w:pPr>
              <w:pStyle w:val="TAC"/>
            </w:pPr>
          </w:p>
        </w:tc>
        <w:tc>
          <w:tcPr>
            <w:tcW w:w="0" w:type="auto"/>
          </w:tcPr>
          <w:p w14:paraId="7410D74E" w14:textId="77777777" w:rsidR="00816A31" w:rsidRPr="009F78B8" w:rsidRDefault="00816A31" w:rsidP="0066779D">
            <w:pPr>
              <w:pStyle w:val="TAC"/>
              <w:rPr>
                <w:highlight w:val="yellow"/>
              </w:rPr>
            </w:pPr>
          </w:p>
        </w:tc>
      </w:tr>
      <w:tr w:rsidR="00816A31" w:rsidRPr="00BE2531" w14:paraId="22E21AD2" w14:textId="77777777" w:rsidTr="0066779D">
        <w:trPr>
          <w:cantSplit/>
          <w:jc w:val="center"/>
        </w:trPr>
        <w:tc>
          <w:tcPr>
            <w:tcW w:w="0" w:type="auto"/>
          </w:tcPr>
          <w:p w14:paraId="12A0E7C0" w14:textId="77777777" w:rsidR="00816A31" w:rsidRPr="00BE2531" w:rsidRDefault="00816A31" w:rsidP="0066779D">
            <w:pPr>
              <w:pStyle w:val="TAL"/>
            </w:pPr>
            <w:r>
              <w:t>LS7</w:t>
            </w:r>
          </w:p>
        </w:tc>
        <w:tc>
          <w:tcPr>
            <w:tcW w:w="0" w:type="auto"/>
            <w:vMerge/>
          </w:tcPr>
          <w:p w14:paraId="41E768A6" w14:textId="77777777" w:rsidR="00816A31" w:rsidRPr="005037FC" w:rsidRDefault="00816A31" w:rsidP="0066779D">
            <w:pPr>
              <w:pStyle w:val="TAL"/>
              <w:rPr>
                <w:highlight w:val="yellow"/>
              </w:rPr>
            </w:pPr>
          </w:p>
        </w:tc>
        <w:tc>
          <w:tcPr>
            <w:tcW w:w="0" w:type="auto"/>
          </w:tcPr>
          <w:p w14:paraId="65A66F1C" w14:textId="77777777" w:rsidR="00816A31" w:rsidRPr="00BE2531" w:rsidRDefault="00816A31" w:rsidP="0066779D">
            <w:pPr>
              <w:pStyle w:val="TAL"/>
            </w:pPr>
            <w:r>
              <w:t>ML-LB</w:t>
            </w:r>
          </w:p>
        </w:tc>
        <w:tc>
          <w:tcPr>
            <w:tcW w:w="0" w:type="auto"/>
          </w:tcPr>
          <w:p w14:paraId="3D0177F6" w14:textId="77777777" w:rsidR="00816A31" w:rsidRPr="00BE2531" w:rsidRDefault="00816A31" w:rsidP="0066779D">
            <w:pPr>
              <w:pStyle w:val="TAC"/>
            </w:pPr>
          </w:p>
        </w:tc>
        <w:tc>
          <w:tcPr>
            <w:tcW w:w="0" w:type="auto"/>
          </w:tcPr>
          <w:p w14:paraId="7C63FCB1" w14:textId="77777777" w:rsidR="00816A31" w:rsidRPr="009F78B8" w:rsidRDefault="00816A31" w:rsidP="0066779D">
            <w:pPr>
              <w:pStyle w:val="TAC"/>
              <w:rPr>
                <w:highlight w:val="yellow"/>
              </w:rPr>
            </w:pPr>
          </w:p>
        </w:tc>
      </w:tr>
      <w:tr w:rsidR="00816A31" w:rsidRPr="00BE2531" w14:paraId="1AC07DCE" w14:textId="77777777" w:rsidTr="0066779D">
        <w:trPr>
          <w:cantSplit/>
          <w:jc w:val="center"/>
        </w:trPr>
        <w:tc>
          <w:tcPr>
            <w:tcW w:w="0" w:type="auto"/>
          </w:tcPr>
          <w:p w14:paraId="572BC254" w14:textId="77777777" w:rsidR="00816A31" w:rsidRPr="00BE2531" w:rsidRDefault="00816A31" w:rsidP="0066779D">
            <w:pPr>
              <w:pStyle w:val="TAL"/>
            </w:pPr>
            <w:r>
              <w:t>LS8</w:t>
            </w:r>
          </w:p>
        </w:tc>
        <w:tc>
          <w:tcPr>
            <w:tcW w:w="0" w:type="auto"/>
            <w:vMerge/>
          </w:tcPr>
          <w:p w14:paraId="44CAFAC4" w14:textId="77777777" w:rsidR="00816A31" w:rsidRPr="005037FC" w:rsidRDefault="00816A31" w:rsidP="0066779D">
            <w:pPr>
              <w:pStyle w:val="TAL"/>
              <w:rPr>
                <w:highlight w:val="yellow"/>
              </w:rPr>
            </w:pPr>
          </w:p>
        </w:tc>
        <w:tc>
          <w:tcPr>
            <w:tcW w:w="0" w:type="auto"/>
          </w:tcPr>
          <w:p w14:paraId="3A02FA69" w14:textId="77777777" w:rsidR="00816A31" w:rsidRPr="00BE2531" w:rsidRDefault="00816A31" w:rsidP="0066779D">
            <w:pPr>
              <w:pStyle w:val="TAL"/>
            </w:pPr>
            <w:r>
              <w:t>ML-HB</w:t>
            </w:r>
          </w:p>
        </w:tc>
        <w:tc>
          <w:tcPr>
            <w:tcW w:w="0" w:type="auto"/>
          </w:tcPr>
          <w:p w14:paraId="1F4D5361" w14:textId="77777777" w:rsidR="00816A31" w:rsidRPr="00BE2531" w:rsidRDefault="00816A31" w:rsidP="0066779D">
            <w:pPr>
              <w:pStyle w:val="TAC"/>
            </w:pPr>
          </w:p>
        </w:tc>
        <w:tc>
          <w:tcPr>
            <w:tcW w:w="0" w:type="auto"/>
          </w:tcPr>
          <w:p w14:paraId="748483C8" w14:textId="77777777" w:rsidR="00816A31" w:rsidRPr="009F78B8" w:rsidRDefault="00816A31" w:rsidP="0066779D">
            <w:pPr>
              <w:pStyle w:val="TAC"/>
              <w:rPr>
                <w:highlight w:val="yellow"/>
              </w:rPr>
            </w:pPr>
          </w:p>
        </w:tc>
      </w:tr>
      <w:tr w:rsidR="00816A31" w:rsidRPr="00BE2531" w14:paraId="7D137551" w14:textId="77777777" w:rsidTr="0066779D">
        <w:trPr>
          <w:cantSplit/>
          <w:jc w:val="center"/>
        </w:trPr>
        <w:tc>
          <w:tcPr>
            <w:tcW w:w="0" w:type="auto"/>
          </w:tcPr>
          <w:p w14:paraId="65A6FBE9" w14:textId="77777777" w:rsidR="00816A31" w:rsidRPr="00BE2531" w:rsidRDefault="00816A31" w:rsidP="0066779D">
            <w:pPr>
              <w:pStyle w:val="TAL"/>
            </w:pPr>
            <w:r>
              <w:t>LS9</w:t>
            </w:r>
          </w:p>
        </w:tc>
        <w:tc>
          <w:tcPr>
            <w:tcW w:w="0" w:type="auto"/>
            <w:vMerge w:val="restart"/>
          </w:tcPr>
          <w:p w14:paraId="521AFCB3" w14:textId="77777777" w:rsidR="00816A31" w:rsidRPr="005037FC" w:rsidRDefault="00816A31" w:rsidP="0066779D">
            <w:pPr>
              <w:pStyle w:val="TAL"/>
              <w:rPr>
                <w:highlight w:val="yellow"/>
              </w:rPr>
            </w:pPr>
            <w:r w:rsidRPr="005037FC">
              <w:rPr>
                <w:highlight w:val="yellow"/>
              </w:rPr>
              <w:t>Medium (5 % BLER)</w:t>
            </w:r>
          </w:p>
        </w:tc>
        <w:tc>
          <w:tcPr>
            <w:tcW w:w="0" w:type="auto"/>
          </w:tcPr>
          <w:p w14:paraId="705D3DCF" w14:textId="77777777" w:rsidR="00816A31" w:rsidRPr="00BE2531" w:rsidRDefault="00816A31" w:rsidP="0066779D">
            <w:pPr>
              <w:pStyle w:val="TAL"/>
            </w:pPr>
            <w:r>
              <w:t>LL-LB</w:t>
            </w:r>
          </w:p>
        </w:tc>
        <w:tc>
          <w:tcPr>
            <w:tcW w:w="0" w:type="auto"/>
          </w:tcPr>
          <w:p w14:paraId="441925C9" w14:textId="77777777" w:rsidR="00816A31" w:rsidRPr="00BE2531" w:rsidRDefault="00816A31" w:rsidP="0066779D">
            <w:pPr>
              <w:pStyle w:val="TAC"/>
            </w:pPr>
          </w:p>
        </w:tc>
        <w:tc>
          <w:tcPr>
            <w:tcW w:w="0" w:type="auto"/>
          </w:tcPr>
          <w:p w14:paraId="13CB65F7" w14:textId="77777777" w:rsidR="00816A31" w:rsidRPr="009F78B8" w:rsidRDefault="00816A31" w:rsidP="0066779D">
            <w:pPr>
              <w:pStyle w:val="TAC"/>
              <w:rPr>
                <w:highlight w:val="yellow"/>
              </w:rPr>
            </w:pPr>
          </w:p>
        </w:tc>
      </w:tr>
      <w:tr w:rsidR="00816A31" w:rsidRPr="00BE2531" w14:paraId="3408C806" w14:textId="77777777" w:rsidTr="0066779D">
        <w:trPr>
          <w:cantSplit/>
          <w:jc w:val="center"/>
        </w:trPr>
        <w:tc>
          <w:tcPr>
            <w:tcW w:w="0" w:type="auto"/>
          </w:tcPr>
          <w:p w14:paraId="6E88944B" w14:textId="77777777" w:rsidR="00816A31" w:rsidRDefault="00816A31" w:rsidP="0066779D">
            <w:pPr>
              <w:pStyle w:val="TAL"/>
            </w:pPr>
            <w:r>
              <w:t>LS10</w:t>
            </w:r>
          </w:p>
        </w:tc>
        <w:tc>
          <w:tcPr>
            <w:tcW w:w="0" w:type="auto"/>
            <w:vMerge/>
          </w:tcPr>
          <w:p w14:paraId="08ADE26F" w14:textId="77777777" w:rsidR="00816A31" w:rsidRPr="005037FC" w:rsidRDefault="00816A31" w:rsidP="0066779D">
            <w:pPr>
              <w:pStyle w:val="TAL"/>
              <w:rPr>
                <w:highlight w:val="yellow"/>
              </w:rPr>
            </w:pPr>
          </w:p>
        </w:tc>
        <w:tc>
          <w:tcPr>
            <w:tcW w:w="0" w:type="auto"/>
          </w:tcPr>
          <w:p w14:paraId="11D46011" w14:textId="77777777" w:rsidR="00816A31" w:rsidRPr="00BE2531" w:rsidRDefault="00816A31" w:rsidP="0066779D">
            <w:pPr>
              <w:pStyle w:val="TAL"/>
            </w:pPr>
            <w:r>
              <w:t>LL-HB</w:t>
            </w:r>
          </w:p>
        </w:tc>
        <w:tc>
          <w:tcPr>
            <w:tcW w:w="0" w:type="auto"/>
          </w:tcPr>
          <w:p w14:paraId="1B76384E" w14:textId="77777777" w:rsidR="00816A31" w:rsidRPr="00BE2531" w:rsidRDefault="00816A31" w:rsidP="0066779D">
            <w:pPr>
              <w:pStyle w:val="TAC"/>
            </w:pPr>
          </w:p>
        </w:tc>
        <w:tc>
          <w:tcPr>
            <w:tcW w:w="0" w:type="auto"/>
          </w:tcPr>
          <w:p w14:paraId="215AD0CB" w14:textId="77777777" w:rsidR="00816A31" w:rsidRPr="009F78B8" w:rsidRDefault="00816A31" w:rsidP="0066779D">
            <w:pPr>
              <w:pStyle w:val="TAC"/>
              <w:rPr>
                <w:highlight w:val="yellow"/>
              </w:rPr>
            </w:pPr>
          </w:p>
        </w:tc>
      </w:tr>
      <w:tr w:rsidR="00816A31" w:rsidRPr="00BE2531" w14:paraId="6781A7AD" w14:textId="77777777" w:rsidTr="0066779D">
        <w:trPr>
          <w:cantSplit/>
          <w:jc w:val="center"/>
        </w:trPr>
        <w:tc>
          <w:tcPr>
            <w:tcW w:w="0" w:type="auto"/>
          </w:tcPr>
          <w:p w14:paraId="4FEE6492" w14:textId="77777777" w:rsidR="00816A31" w:rsidRPr="00BE2531" w:rsidRDefault="00816A31" w:rsidP="0066779D">
            <w:pPr>
              <w:pStyle w:val="TAL"/>
            </w:pPr>
            <w:r>
              <w:t>LS11</w:t>
            </w:r>
          </w:p>
        </w:tc>
        <w:tc>
          <w:tcPr>
            <w:tcW w:w="0" w:type="auto"/>
            <w:vMerge/>
          </w:tcPr>
          <w:p w14:paraId="07951F71" w14:textId="77777777" w:rsidR="00816A31" w:rsidRPr="005037FC" w:rsidRDefault="00816A31" w:rsidP="0066779D">
            <w:pPr>
              <w:pStyle w:val="TAL"/>
              <w:rPr>
                <w:highlight w:val="yellow"/>
              </w:rPr>
            </w:pPr>
          </w:p>
        </w:tc>
        <w:tc>
          <w:tcPr>
            <w:tcW w:w="0" w:type="auto"/>
          </w:tcPr>
          <w:p w14:paraId="7EE3E2D3" w14:textId="77777777" w:rsidR="00816A31" w:rsidRPr="00BE2531" w:rsidRDefault="00816A31" w:rsidP="0066779D">
            <w:pPr>
              <w:pStyle w:val="TAL"/>
            </w:pPr>
            <w:r>
              <w:t>ML-LB</w:t>
            </w:r>
          </w:p>
        </w:tc>
        <w:tc>
          <w:tcPr>
            <w:tcW w:w="0" w:type="auto"/>
          </w:tcPr>
          <w:p w14:paraId="0781C260" w14:textId="77777777" w:rsidR="00816A31" w:rsidRPr="00BE2531" w:rsidRDefault="00816A31" w:rsidP="0066779D">
            <w:pPr>
              <w:pStyle w:val="TAC"/>
            </w:pPr>
          </w:p>
        </w:tc>
        <w:tc>
          <w:tcPr>
            <w:tcW w:w="0" w:type="auto"/>
          </w:tcPr>
          <w:p w14:paraId="180A8AF5" w14:textId="77777777" w:rsidR="00816A31" w:rsidRPr="009F78B8" w:rsidRDefault="00816A31" w:rsidP="0066779D">
            <w:pPr>
              <w:pStyle w:val="TAC"/>
              <w:rPr>
                <w:highlight w:val="yellow"/>
              </w:rPr>
            </w:pPr>
          </w:p>
        </w:tc>
      </w:tr>
      <w:tr w:rsidR="00816A31" w:rsidRPr="00BE2531" w14:paraId="0FF12867" w14:textId="77777777" w:rsidTr="0066779D">
        <w:trPr>
          <w:cantSplit/>
          <w:jc w:val="center"/>
        </w:trPr>
        <w:tc>
          <w:tcPr>
            <w:tcW w:w="0" w:type="auto"/>
          </w:tcPr>
          <w:p w14:paraId="740A8D68" w14:textId="77777777" w:rsidR="00816A31" w:rsidRPr="00BE2531" w:rsidRDefault="00816A31" w:rsidP="0066779D">
            <w:pPr>
              <w:pStyle w:val="TAL"/>
            </w:pPr>
            <w:r>
              <w:t>LS12</w:t>
            </w:r>
          </w:p>
        </w:tc>
        <w:tc>
          <w:tcPr>
            <w:tcW w:w="0" w:type="auto"/>
            <w:vMerge/>
          </w:tcPr>
          <w:p w14:paraId="53DFCEC2" w14:textId="77777777" w:rsidR="00816A31" w:rsidRPr="005037FC" w:rsidRDefault="00816A31" w:rsidP="0066779D">
            <w:pPr>
              <w:pStyle w:val="TAL"/>
              <w:rPr>
                <w:highlight w:val="yellow"/>
              </w:rPr>
            </w:pPr>
          </w:p>
        </w:tc>
        <w:tc>
          <w:tcPr>
            <w:tcW w:w="0" w:type="auto"/>
          </w:tcPr>
          <w:p w14:paraId="4C0BCB9B" w14:textId="77777777" w:rsidR="00816A31" w:rsidRPr="00BE2531" w:rsidRDefault="00816A31" w:rsidP="0066779D">
            <w:pPr>
              <w:pStyle w:val="TAL"/>
            </w:pPr>
            <w:r>
              <w:t>ML-HB</w:t>
            </w:r>
          </w:p>
        </w:tc>
        <w:tc>
          <w:tcPr>
            <w:tcW w:w="0" w:type="auto"/>
          </w:tcPr>
          <w:p w14:paraId="7B8EDF0F" w14:textId="77777777" w:rsidR="00816A31" w:rsidRPr="00BE2531" w:rsidRDefault="00816A31" w:rsidP="0066779D">
            <w:pPr>
              <w:pStyle w:val="TAC"/>
            </w:pPr>
          </w:p>
        </w:tc>
        <w:tc>
          <w:tcPr>
            <w:tcW w:w="0" w:type="auto"/>
          </w:tcPr>
          <w:p w14:paraId="331035EA" w14:textId="77777777" w:rsidR="00816A31" w:rsidRPr="009F78B8" w:rsidRDefault="00816A31" w:rsidP="0066779D">
            <w:pPr>
              <w:pStyle w:val="TAC"/>
              <w:rPr>
                <w:highlight w:val="yellow"/>
              </w:rPr>
            </w:pPr>
          </w:p>
        </w:tc>
      </w:tr>
      <w:tr w:rsidR="00816A31" w:rsidRPr="00BE2531" w14:paraId="44031955" w14:textId="77777777" w:rsidTr="0066779D">
        <w:trPr>
          <w:cantSplit/>
          <w:jc w:val="center"/>
        </w:trPr>
        <w:tc>
          <w:tcPr>
            <w:tcW w:w="0" w:type="auto"/>
          </w:tcPr>
          <w:p w14:paraId="31A7BB74" w14:textId="77777777" w:rsidR="00816A31" w:rsidRPr="00BE2531" w:rsidRDefault="00816A31" w:rsidP="0066779D">
            <w:pPr>
              <w:pStyle w:val="TAL"/>
            </w:pPr>
            <w:r>
              <w:t>LS13</w:t>
            </w:r>
          </w:p>
        </w:tc>
        <w:tc>
          <w:tcPr>
            <w:tcW w:w="0" w:type="auto"/>
            <w:vMerge w:val="restart"/>
          </w:tcPr>
          <w:p w14:paraId="0ACF2849" w14:textId="77777777" w:rsidR="00816A31" w:rsidRPr="005037FC" w:rsidRDefault="00816A31" w:rsidP="0066779D">
            <w:pPr>
              <w:pStyle w:val="TAL"/>
              <w:rPr>
                <w:highlight w:val="yellow"/>
              </w:rPr>
            </w:pPr>
            <w:r w:rsidRPr="005037FC">
              <w:rPr>
                <w:highlight w:val="yellow"/>
              </w:rPr>
              <w:t>High (10 % BLER)</w:t>
            </w:r>
          </w:p>
        </w:tc>
        <w:tc>
          <w:tcPr>
            <w:tcW w:w="0" w:type="auto"/>
          </w:tcPr>
          <w:p w14:paraId="48493583" w14:textId="77777777" w:rsidR="00816A31" w:rsidRPr="00BE2531" w:rsidRDefault="00816A31" w:rsidP="0066779D">
            <w:pPr>
              <w:pStyle w:val="TAL"/>
            </w:pPr>
            <w:r>
              <w:t>LL-LB</w:t>
            </w:r>
          </w:p>
        </w:tc>
        <w:tc>
          <w:tcPr>
            <w:tcW w:w="0" w:type="auto"/>
          </w:tcPr>
          <w:p w14:paraId="3B96B6E3" w14:textId="77777777" w:rsidR="00816A31" w:rsidRPr="00BE2531" w:rsidRDefault="00816A31" w:rsidP="0066779D">
            <w:pPr>
              <w:pStyle w:val="TAC"/>
            </w:pPr>
          </w:p>
        </w:tc>
        <w:tc>
          <w:tcPr>
            <w:tcW w:w="0" w:type="auto"/>
          </w:tcPr>
          <w:p w14:paraId="1FF2E335" w14:textId="77777777" w:rsidR="00816A31" w:rsidRPr="009F78B8" w:rsidRDefault="00816A31" w:rsidP="0066779D">
            <w:pPr>
              <w:pStyle w:val="TAC"/>
              <w:rPr>
                <w:highlight w:val="yellow"/>
              </w:rPr>
            </w:pPr>
          </w:p>
        </w:tc>
      </w:tr>
      <w:tr w:rsidR="00816A31" w:rsidRPr="00BE2531" w14:paraId="6037A8B6" w14:textId="77777777" w:rsidTr="0066779D">
        <w:trPr>
          <w:cantSplit/>
          <w:jc w:val="center"/>
        </w:trPr>
        <w:tc>
          <w:tcPr>
            <w:tcW w:w="0" w:type="auto"/>
          </w:tcPr>
          <w:p w14:paraId="45EFAABE" w14:textId="77777777" w:rsidR="00816A31" w:rsidRDefault="00816A31" w:rsidP="0066779D">
            <w:pPr>
              <w:pStyle w:val="TAL"/>
            </w:pPr>
            <w:r>
              <w:t>LS14</w:t>
            </w:r>
          </w:p>
        </w:tc>
        <w:tc>
          <w:tcPr>
            <w:tcW w:w="0" w:type="auto"/>
            <w:vMerge/>
          </w:tcPr>
          <w:p w14:paraId="16762533" w14:textId="77777777" w:rsidR="00816A31" w:rsidRPr="005037FC" w:rsidRDefault="00816A31" w:rsidP="0066779D">
            <w:pPr>
              <w:pStyle w:val="TAL"/>
              <w:rPr>
                <w:highlight w:val="yellow"/>
              </w:rPr>
            </w:pPr>
          </w:p>
        </w:tc>
        <w:tc>
          <w:tcPr>
            <w:tcW w:w="0" w:type="auto"/>
          </w:tcPr>
          <w:p w14:paraId="4D7DD7C3" w14:textId="77777777" w:rsidR="00816A31" w:rsidRPr="00BE2531" w:rsidRDefault="00816A31" w:rsidP="0066779D">
            <w:pPr>
              <w:pStyle w:val="TAL"/>
            </w:pPr>
            <w:r>
              <w:t>LL-HB</w:t>
            </w:r>
          </w:p>
        </w:tc>
        <w:tc>
          <w:tcPr>
            <w:tcW w:w="0" w:type="auto"/>
          </w:tcPr>
          <w:p w14:paraId="6FCB438E" w14:textId="77777777" w:rsidR="00816A31" w:rsidRPr="00BE2531" w:rsidRDefault="00816A31" w:rsidP="0066779D">
            <w:pPr>
              <w:pStyle w:val="TAC"/>
            </w:pPr>
          </w:p>
        </w:tc>
        <w:tc>
          <w:tcPr>
            <w:tcW w:w="0" w:type="auto"/>
          </w:tcPr>
          <w:p w14:paraId="63EB981E" w14:textId="77777777" w:rsidR="00816A31" w:rsidRPr="009F78B8" w:rsidRDefault="00816A31" w:rsidP="0066779D">
            <w:pPr>
              <w:pStyle w:val="TAC"/>
              <w:rPr>
                <w:highlight w:val="yellow"/>
              </w:rPr>
            </w:pPr>
          </w:p>
        </w:tc>
      </w:tr>
      <w:tr w:rsidR="00816A31" w:rsidRPr="00BE2531" w14:paraId="5EFAEC21" w14:textId="77777777" w:rsidTr="0066779D">
        <w:trPr>
          <w:cantSplit/>
          <w:jc w:val="center"/>
        </w:trPr>
        <w:tc>
          <w:tcPr>
            <w:tcW w:w="0" w:type="auto"/>
          </w:tcPr>
          <w:p w14:paraId="52504AF2" w14:textId="77777777" w:rsidR="00816A31" w:rsidRPr="00BE2531" w:rsidRDefault="00816A31" w:rsidP="0066779D">
            <w:pPr>
              <w:pStyle w:val="TAL"/>
            </w:pPr>
            <w:r>
              <w:t>LS15</w:t>
            </w:r>
          </w:p>
        </w:tc>
        <w:tc>
          <w:tcPr>
            <w:tcW w:w="0" w:type="auto"/>
            <w:vMerge/>
          </w:tcPr>
          <w:p w14:paraId="6D581747" w14:textId="77777777" w:rsidR="00816A31" w:rsidRPr="005037FC" w:rsidRDefault="00816A31" w:rsidP="0066779D">
            <w:pPr>
              <w:pStyle w:val="TAL"/>
              <w:rPr>
                <w:highlight w:val="yellow"/>
              </w:rPr>
            </w:pPr>
          </w:p>
        </w:tc>
        <w:tc>
          <w:tcPr>
            <w:tcW w:w="0" w:type="auto"/>
          </w:tcPr>
          <w:p w14:paraId="6781F82D" w14:textId="77777777" w:rsidR="00816A31" w:rsidRPr="00BE2531" w:rsidRDefault="00816A31" w:rsidP="0066779D">
            <w:pPr>
              <w:pStyle w:val="TAL"/>
            </w:pPr>
            <w:r>
              <w:t>ML-LB</w:t>
            </w:r>
          </w:p>
        </w:tc>
        <w:tc>
          <w:tcPr>
            <w:tcW w:w="0" w:type="auto"/>
          </w:tcPr>
          <w:p w14:paraId="001ABA15" w14:textId="77777777" w:rsidR="00816A31" w:rsidRPr="00BE2531" w:rsidRDefault="00816A31" w:rsidP="0066779D">
            <w:pPr>
              <w:pStyle w:val="TAC"/>
            </w:pPr>
          </w:p>
        </w:tc>
        <w:tc>
          <w:tcPr>
            <w:tcW w:w="0" w:type="auto"/>
          </w:tcPr>
          <w:p w14:paraId="1C61620A" w14:textId="77777777" w:rsidR="00816A31" w:rsidRPr="009F78B8" w:rsidRDefault="00816A31" w:rsidP="0066779D">
            <w:pPr>
              <w:pStyle w:val="TAC"/>
              <w:rPr>
                <w:highlight w:val="yellow"/>
              </w:rPr>
            </w:pPr>
          </w:p>
        </w:tc>
      </w:tr>
      <w:tr w:rsidR="00816A31" w:rsidRPr="00BE2531" w14:paraId="4D5191BE" w14:textId="77777777" w:rsidTr="0066779D">
        <w:trPr>
          <w:cantSplit/>
          <w:jc w:val="center"/>
        </w:trPr>
        <w:tc>
          <w:tcPr>
            <w:tcW w:w="0" w:type="auto"/>
          </w:tcPr>
          <w:p w14:paraId="5B4195B0" w14:textId="77777777" w:rsidR="00816A31" w:rsidRPr="00BE2531" w:rsidRDefault="00816A31" w:rsidP="0066779D">
            <w:pPr>
              <w:pStyle w:val="TAL"/>
            </w:pPr>
            <w:r>
              <w:t>LS16</w:t>
            </w:r>
          </w:p>
        </w:tc>
        <w:tc>
          <w:tcPr>
            <w:tcW w:w="0" w:type="auto"/>
            <w:vMerge/>
          </w:tcPr>
          <w:p w14:paraId="7E1869C2" w14:textId="77777777" w:rsidR="00816A31" w:rsidRPr="005037FC" w:rsidRDefault="00816A31" w:rsidP="0066779D">
            <w:pPr>
              <w:pStyle w:val="TAL"/>
              <w:rPr>
                <w:highlight w:val="yellow"/>
              </w:rPr>
            </w:pPr>
          </w:p>
        </w:tc>
        <w:tc>
          <w:tcPr>
            <w:tcW w:w="0" w:type="auto"/>
          </w:tcPr>
          <w:p w14:paraId="099E3C1A" w14:textId="77777777" w:rsidR="00816A31" w:rsidRPr="00BE2531" w:rsidRDefault="00816A31" w:rsidP="0066779D">
            <w:pPr>
              <w:pStyle w:val="TAL"/>
            </w:pPr>
            <w:r>
              <w:t>ML-HB</w:t>
            </w:r>
          </w:p>
        </w:tc>
        <w:tc>
          <w:tcPr>
            <w:tcW w:w="0" w:type="auto"/>
          </w:tcPr>
          <w:p w14:paraId="16747868" w14:textId="77777777" w:rsidR="00816A31" w:rsidRPr="00BE2531" w:rsidRDefault="00816A31" w:rsidP="0066779D">
            <w:pPr>
              <w:pStyle w:val="TAC"/>
            </w:pPr>
          </w:p>
        </w:tc>
        <w:tc>
          <w:tcPr>
            <w:tcW w:w="0" w:type="auto"/>
          </w:tcPr>
          <w:p w14:paraId="0D3BE1C9" w14:textId="77777777" w:rsidR="00816A31" w:rsidRPr="009F78B8" w:rsidRDefault="00816A31" w:rsidP="0066779D">
            <w:pPr>
              <w:pStyle w:val="TAC"/>
              <w:rPr>
                <w:highlight w:val="yellow"/>
              </w:rPr>
            </w:pPr>
          </w:p>
        </w:tc>
      </w:tr>
      <w:tr w:rsidR="00816A31" w:rsidRPr="00BE2531" w14:paraId="2ACAC049" w14:textId="77777777" w:rsidTr="0066779D">
        <w:trPr>
          <w:cantSplit/>
          <w:jc w:val="center"/>
        </w:trPr>
        <w:tc>
          <w:tcPr>
            <w:tcW w:w="0" w:type="auto"/>
          </w:tcPr>
          <w:p w14:paraId="4D5108EE" w14:textId="77777777" w:rsidR="00816A31" w:rsidRPr="00BE2531" w:rsidRDefault="00816A31" w:rsidP="0066779D">
            <w:pPr>
              <w:pStyle w:val="TAL"/>
            </w:pPr>
            <w:r>
              <w:t>LS17</w:t>
            </w:r>
          </w:p>
        </w:tc>
        <w:tc>
          <w:tcPr>
            <w:tcW w:w="0" w:type="auto"/>
            <w:vMerge w:val="restart"/>
          </w:tcPr>
          <w:p w14:paraId="38D0634F" w14:textId="77777777" w:rsidR="00816A31" w:rsidRPr="005037FC" w:rsidRDefault="00816A31" w:rsidP="0066779D">
            <w:pPr>
              <w:pStyle w:val="TAL"/>
              <w:rPr>
                <w:highlight w:val="yellow"/>
              </w:rPr>
            </w:pPr>
            <w:r w:rsidRPr="005037FC">
              <w:rPr>
                <w:highlight w:val="yellow"/>
              </w:rPr>
              <w:t>20% BLER</w:t>
            </w:r>
          </w:p>
        </w:tc>
        <w:tc>
          <w:tcPr>
            <w:tcW w:w="0" w:type="auto"/>
          </w:tcPr>
          <w:p w14:paraId="2D7EA72A" w14:textId="77777777" w:rsidR="00816A31" w:rsidRPr="00BE2531" w:rsidRDefault="00816A31" w:rsidP="0066779D">
            <w:pPr>
              <w:pStyle w:val="TAL"/>
            </w:pPr>
            <w:r>
              <w:t>LL-LB</w:t>
            </w:r>
          </w:p>
        </w:tc>
        <w:tc>
          <w:tcPr>
            <w:tcW w:w="0" w:type="auto"/>
          </w:tcPr>
          <w:p w14:paraId="6EDFCB73" w14:textId="77777777" w:rsidR="00816A31" w:rsidRPr="00BE2531" w:rsidRDefault="00816A31" w:rsidP="0066779D">
            <w:pPr>
              <w:pStyle w:val="TAC"/>
            </w:pPr>
          </w:p>
        </w:tc>
        <w:tc>
          <w:tcPr>
            <w:tcW w:w="0" w:type="auto"/>
          </w:tcPr>
          <w:p w14:paraId="1A8CE8C6" w14:textId="77777777" w:rsidR="00816A31" w:rsidRPr="009F78B8" w:rsidRDefault="00816A31" w:rsidP="0066779D">
            <w:pPr>
              <w:pStyle w:val="TAC"/>
              <w:rPr>
                <w:highlight w:val="yellow"/>
              </w:rPr>
            </w:pPr>
          </w:p>
        </w:tc>
      </w:tr>
      <w:tr w:rsidR="00816A31" w:rsidRPr="00BE2531" w14:paraId="799314AE" w14:textId="77777777" w:rsidTr="0066779D">
        <w:trPr>
          <w:cantSplit/>
          <w:jc w:val="center"/>
        </w:trPr>
        <w:tc>
          <w:tcPr>
            <w:tcW w:w="0" w:type="auto"/>
          </w:tcPr>
          <w:p w14:paraId="3F3F6784" w14:textId="77777777" w:rsidR="00816A31" w:rsidRDefault="00816A31" w:rsidP="0066779D">
            <w:pPr>
              <w:pStyle w:val="TAL"/>
            </w:pPr>
            <w:r>
              <w:t>LS18</w:t>
            </w:r>
          </w:p>
        </w:tc>
        <w:tc>
          <w:tcPr>
            <w:tcW w:w="0" w:type="auto"/>
            <w:vMerge/>
          </w:tcPr>
          <w:p w14:paraId="7E73193A" w14:textId="77777777" w:rsidR="00816A31" w:rsidRPr="00BE2531" w:rsidRDefault="00816A31" w:rsidP="0066779D">
            <w:pPr>
              <w:pStyle w:val="TAL"/>
            </w:pPr>
          </w:p>
        </w:tc>
        <w:tc>
          <w:tcPr>
            <w:tcW w:w="0" w:type="auto"/>
          </w:tcPr>
          <w:p w14:paraId="209BC3F4" w14:textId="77777777" w:rsidR="00816A31" w:rsidRPr="00BE2531" w:rsidRDefault="00816A31" w:rsidP="0066779D">
            <w:pPr>
              <w:pStyle w:val="TAL"/>
            </w:pPr>
            <w:r>
              <w:t>LL-HB</w:t>
            </w:r>
          </w:p>
        </w:tc>
        <w:tc>
          <w:tcPr>
            <w:tcW w:w="0" w:type="auto"/>
          </w:tcPr>
          <w:p w14:paraId="12B9211D" w14:textId="77777777" w:rsidR="00816A31" w:rsidRPr="00BE2531" w:rsidRDefault="00816A31" w:rsidP="0066779D">
            <w:pPr>
              <w:pStyle w:val="TAC"/>
            </w:pPr>
          </w:p>
        </w:tc>
        <w:tc>
          <w:tcPr>
            <w:tcW w:w="0" w:type="auto"/>
          </w:tcPr>
          <w:p w14:paraId="63381539" w14:textId="77777777" w:rsidR="00816A31" w:rsidRPr="009F78B8" w:rsidRDefault="00816A31" w:rsidP="0066779D">
            <w:pPr>
              <w:pStyle w:val="TAC"/>
              <w:rPr>
                <w:highlight w:val="yellow"/>
              </w:rPr>
            </w:pPr>
          </w:p>
        </w:tc>
      </w:tr>
      <w:tr w:rsidR="00816A31" w:rsidRPr="00BE2531" w14:paraId="0FCBF21F" w14:textId="77777777" w:rsidTr="0066779D">
        <w:trPr>
          <w:cantSplit/>
          <w:jc w:val="center"/>
        </w:trPr>
        <w:tc>
          <w:tcPr>
            <w:tcW w:w="0" w:type="auto"/>
          </w:tcPr>
          <w:p w14:paraId="1A8D4369" w14:textId="77777777" w:rsidR="00816A31" w:rsidRPr="00BE2531" w:rsidRDefault="00816A31" w:rsidP="0066779D">
            <w:pPr>
              <w:pStyle w:val="TAL"/>
            </w:pPr>
            <w:r>
              <w:t>LS19</w:t>
            </w:r>
          </w:p>
        </w:tc>
        <w:tc>
          <w:tcPr>
            <w:tcW w:w="0" w:type="auto"/>
            <w:vMerge/>
          </w:tcPr>
          <w:p w14:paraId="385FD1B6" w14:textId="77777777" w:rsidR="00816A31" w:rsidRPr="00BE2531" w:rsidRDefault="00816A31" w:rsidP="0066779D">
            <w:pPr>
              <w:pStyle w:val="TAL"/>
            </w:pPr>
          </w:p>
        </w:tc>
        <w:tc>
          <w:tcPr>
            <w:tcW w:w="0" w:type="auto"/>
          </w:tcPr>
          <w:p w14:paraId="4EFD004B" w14:textId="77777777" w:rsidR="00816A31" w:rsidRPr="00BE2531" w:rsidRDefault="00816A31" w:rsidP="0066779D">
            <w:pPr>
              <w:pStyle w:val="TAL"/>
            </w:pPr>
            <w:r>
              <w:t>ML-LB</w:t>
            </w:r>
          </w:p>
        </w:tc>
        <w:tc>
          <w:tcPr>
            <w:tcW w:w="0" w:type="auto"/>
          </w:tcPr>
          <w:p w14:paraId="5B011A88" w14:textId="77777777" w:rsidR="00816A31" w:rsidRPr="00BE2531" w:rsidRDefault="00816A31" w:rsidP="0066779D">
            <w:pPr>
              <w:pStyle w:val="TAC"/>
            </w:pPr>
          </w:p>
        </w:tc>
        <w:tc>
          <w:tcPr>
            <w:tcW w:w="0" w:type="auto"/>
          </w:tcPr>
          <w:p w14:paraId="5463B2B7" w14:textId="77777777" w:rsidR="00816A31" w:rsidRPr="009F78B8" w:rsidRDefault="00816A31" w:rsidP="0066779D">
            <w:pPr>
              <w:pStyle w:val="TAC"/>
              <w:rPr>
                <w:highlight w:val="yellow"/>
              </w:rPr>
            </w:pPr>
          </w:p>
        </w:tc>
      </w:tr>
      <w:tr w:rsidR="00816A31" w:rsidRPr="00BE2531" w14:paraId="268C23F6" w14:textId="77777777" w:rsidTr="0066779D">
        <w:trPr>
          <w:cantSplit/>
          <w:jc w:val="center"/>
        </w:trPr>
        <w:tc>
          <w:tcPr>
            <w:tcW w:w="0" w:type="auto"/>
          </w:tcPr>
          <w:p w14:paraId="1E14485C" w14:textId="77777777" w:rsidR="00816A31" w:rsidRPr="00BE2531" w:rsidRDefault="00816A31" w:rsidP="0066779D">
            <w:pPr>
              <w:pStyle w:val="TAL"/>
            </w:pPr>
            <w:r>
              <w:t>LS20</w:t>
            </w:r>
          </w:p>
        </w:tc>
        <w:tc>
          <w:tcPr>
            <w:tcW w:w="0" w:type="auto"/>
            <w:vMerge/>
          </w:tcPr>
          <w:p w14:paraId="0B28B4A3" w14:textId="77777777" w:rsidR="00816A31" w:rsidRPr="00BE2531" w:rsidRDefault="00816A31" w:rsidP="0066779D">
            <w:pPr>
              <w:pStyle w:val="TAL"/>
            </w:pPr>
          </w:p>
        </w:tc>
        <w:tc>
          <w:tcPr>
            <w:tcW w:w="0" w:type="auto"/>
          </w:tcPr>
          <w:p w14:paraId="33A68212" w14:textId="77777777" w:rsidR="00816A31" w:rsidRPr="00BE2531" w:rsidRDefault="00816A31" w:rsidP="0066779D">
            <w:pPr>
              <w:pStyle w:val="TAL"/>
            </w:pPr>
            <w:r>
              <w:t>ML-HB</w:t>
            </w:r>
          </w:p>
        </w:tc>
        <w:tc>
          <w:tcPr>
            <w:tcW w:w="0" w:type="auto"/>
          </w:tcPr>
          <w:p w14:paraId="15D8B080" w14:textId="77777777" w:rsidR="00816A31" w:rsidRPr="00BE2531" w:rsidRDefault="00816A31" w:rsidP="0066779D">
            <w:pPr>
              <w:pStyle w:val="TAC"/>
            </w:pPr>
          </w:p>
        </w:tc>
        <w:tc>
          <w:tcPr>
            <w:tcW w:w="0" w:type="auto"/>
          </w:tcPr>
          <w:p w14:paraId="34F7EEAD" w14:textId="77777777" w:rsidR="00816A31" w:rsidRPr="009F78B8" w:rsidRDefault="00816A31" w:rsidP="0066779D">
            <w:pPr>
              <w:pStyle w:val="TAC"/>
              <w:rPr>
                <w:highlight w:val="yellow"/>
              </w:rPr>
            </w:pPr>
          </w:p>
        </w:tc>
      </w:tr>
    </w:tbl>
    <w:p w14:paraId="0B83A625" w14:textId="77777777" w:rsidR="00F3295D" w:rsidRDefault="00F3295D" w:rsidP="00F3295D">
      <w:pPr>
        <w:pStyle w:val="berschrift4"/>
      </w:pPr>
      <w:r>
        <w:t>Implementation-specific Performance Metrics</w:t>
      </w:r>
    </w:p>
    <w:p w14:paraId="5489905D" w14:textId="01CB1C84" w:rsidR="00F3295D" w:rsidRPr="00B63D82" w:rsidRDefault="00F3295D" w:rsidP="00F3295D">
      <w:r>
        <w:t>Obviously, as the</w:t>
      </w:r>
      <w:r w:rsidR="003A05F7">
        <w:t xml:space="preserve"> </w:t>
      </w:r>
      <w:r>
        <w:t>ideal code is generally "non-existing", no implementation specific performance metrics are available.</w:t>
      </w:r>
    </w:p>
    <w:p w14:paraId="3C742A99" w14:textId="77777777" w:rsidR="00F3295D" w:rsidRPr="003C6266" w:rsidRDefault="00F3295D" w:rsidP="00F3295D">
      <w:pPr>
        <w:pStyle w:val="berschrift2"/>
      </w:pPr>
      <w:r w:rsidRPr="003C6266">
        <w:t>MBMS FEC RFC5053</w:t>
      </w:r>
    </w:p>
    <w:p w14:paraId="4F92F377" w14:textId="77777777" w:rsidR="00F3295D" w:rsidRDefault="00F3295D" w:rsidP="00F3295D">
      <w:pPr>
        <w:pStyle w:val="berschrift3"/>
      </w:pPr>
      <w:r w:rsidRPr="003C6266">
        <w:t>Description</w:t>
      </w:r>
    </w:p>
    <w:p w14:paraId="53930BCC" w14:textId="77777777" w:rsidR="00F3295D" w:rsidRDefault="00F3295D" w:rsidP="00F3295D">
      <w:r>
        <w:t>The code is fully specified in IETF RFC 5053 and is also used in MBMS TS26.346.</w:t>
      </w:r>
    </w:p>
    <w:p w14:paraId="4B387CB5" w14:textId="77777777" w:rsidR="00F3295D" w:rsidRPr="00775CC8" w:rsidRDefault="00F3295D" w:rsidP="00F3295D">
      <w:r>
        <w:t>Simulation results are mostly available in Annex A of TR26.946. Additional simulation results for non-documented cases are provided below.</w:t>
      </w:r>
    </w:p>
    <w:p w14:paraId="5114FF4C" w14:textId="77777777" w:rsidR="00F3295D" w:rsidRPr="003C6266" w:rsidRDefault="00F3295D" w:rsidP="00F3295D">
      <w:pPr>
        <w:pStyle w:val="berschrift3"/>
      </w:pPr>
      <w:r w:rsidRPr="003C6266">
        <w:t>Evaluation Criteria</w:t>
      </w:r>
    </w:p>
    <w:p w14:paraId="2D92F4C1" w14:textId="77777777" w:rsidR="00F3295D" w:rsidRDefault="00F3295D" w:rsidP="00F3295D">
      <w:pPr>
        <w:pStyle w:val="berschrift4"/>
      </w:pPr>
      <w:r>
        <w:t>Code Performance</w:t>
      </w:r>
    </w:p>
    <w:p w14:paraId="656AF840" w14:textId="53C2A736" w:rsidR="003A05F7" w:rsidRPr="00BD10AE" w:rsidRDefault="003A05F7" w:rsidP="009F78B8">
      <w:r>
        <w:t>tbd</w:t>
      </w:r>
    </w:p>
    <w:p w14:paraId="0BB4E81F" w14:textId="77777777" w:rsidR="00F3295D" w:rsidRDefault="00F3295D" w:rsidP="00F3295D">
      <w:pPr>
        <w:pStyle w:val="berschrift4"/>
      </w:pPr>
      <w:r>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487"/>
        <w:gridCol w:w="1617"/>
        <w:gridCol w:w="1327"/>
        <w:gridCol w:w="1827"/>
      </w:tblGrid>
      <w:tr w:rsidR="00BD10AE" w:rsidRPr="00BE2531" w14:paraId="1DD68A49" w14:textId="4CE0CA54" w:rsidTr="0066779D">
        <w:trPr>
          <w:jc w:val="center"/>
        </w:trPr>
        <w:tc>
          <w:tcPr>
            <w:tcW w:w="0" w:type="auto"/>
          </w:tcPr>
          <w:p w14:paraId="36399D4B" w14:textId="77777777" w:rsidR="00BD10AE" w:rsidRPr="00BE2531" w:rsidRDefault="00BD10AE" w:rsidP="00F3295D">
            <w:pPr>
              <w:pStyle w:val="TAH"/>
            </w:pPr>
            <w:r>
              <w:t>Test Case</w:t>
            </w:r>
          </w:p>
        </w:tc>
        <w:tc>
          <w:tcPr>
            <w:tcW w:w="0" w:type="auto"/>
          </w:tcPr>
          <w:p w14:paraId="5B540A48" w14:textId="77777777" w:rsidR="00BD10AE" w:rsidRPr="00BE2531" w:rsidRDefault="00BD10AE" w:rsidP="00F3295D">
            <w:pPr>
              <w:pStyle w:val="TAH"/>
            </w:pPr>
            <w:r w:rsidRPr="00BE2531">
              <w:t>Error rates</w:t>
            </w:r>
          </w:p>
        </w:tc>
        <w:tc>
          <w:tcPr>
            <w:tcW w:w="0" w:type="auto"/>
          </w:tcPr>
          <w:p w14:paraId="421B434C" w14:textId="77777777" w:rsidR="00BD10AE" w:rsidRPr="00BE2531" w:rsidRDefault="00BD10AE" w:rsidP="00F3295D">
            <w:pPr>
              <w:pStyle w:val="TAH"/>
            </w:pPr>
            <w:r w:rsidRPr="00BE2531">
              <w:t>File size</w:t>
            </w:r>
          </w:p>
        </w:tc>
        <w:tc>
          <w:tcPr>
            <w:tcW w:w="0" w:type="auto"/>
          </w:tcPr>
          <w:p w14:paraId="2AF19DF7" w14:textId="77777777" w:rsidR="00BD10AE" w:rsidRDefault="00BD10AE" w:rsidP="00F3295D">
            <w:pPr>
              <w:pStyle w:val="TAH"/>
            </w:pPr>
            <w:r>
              <w:t xml:space="preserve">Fec Overhead for </w:t>
            </w:r>
            <w:r>
              <w:br/>
              <w:t>128/256 kbit/s</w:t>
            </w:r>
          </w:p>
        </w:tc>
        <w:tc>
          <w:tcPr>
            <w:tcW w:w="0" w:type="auto"/>
          </w:tcPr>
          <w:p w14:paraId="1245E107" w14:textId="77777777" w:rsidR="00BD10AE" w:rsidRPr="00BE2531" w:rsidRDefault="00BD10AE" w:rsidP="00F3295D">
            <w:pPr>
              <w:pStyle w:val="TAH"/>
            </w:pPr>
            <w:r>
              <w:t xml:space="preserve">Fec Overhead </w:t>
            </w:r>
            <w:r>
              <w:br/>
              <w:t>for 64 kbit/s</w:t>
            </w:r>
          </w:p>
        </w:tc>
        <w:tc>
          <w:tcPr>
            <w:tcW w:w="0" w:type="auto"/>
          </w:tcPr>
          <w:p w14:paraId="1924CDAA" w14:textId="77777777" w:rsidR="00BD10AE" w:rsidRPr="009F78B8" w:rsidRDefault="00BD10AE" w:rsidP="0066779D">
            <w:pPr>
              <w:pStyle w:val="TAH"/>
              <w:rPr>
                <w:szCs w:val="22"/>
                <w:highlight w:val="yellow"/>
                <w:lang w:val="fr-FR"/>
              </w:rPr>
            </w:pPr>
            <w:r w:rsidRPr="009F78B8">
              <w:rPr>
                <w:highlight w:val="yellow"/>
                <w:lang w:val="fr-FR"/>
              </w:rPr>
              <w:t>Report</w:t>
            </w:r>
            <w:r w:rsidRPr="009F78B8">
              <w:rPr>
                <w:highlight w:val="yellow"/>
                <w:lang w:val="fr-FR"/>
              </w:rPr>
              <w:br/>
              <w:t>[G;T; Z; K;N] values</w:t>
            </w:r>
          </w:p>
          <w:p w14:paraId="66BED4AD" w14:textId="33F2B1A0" w:rsidR="00BD10AE" w:rsidRPr="009F78B8" w:rsidRDefault="00BD10AE" w:rsidP="00F3295D">
            <w:pPr>
              <w:pStyle w:val="TAH"/>
              <w:rPr>
                <w:highlight w:val="yellow"/>
              </w:rPr>
            </w:pPr>
            <w:r w:rsidRPr="009F78B8">
              <w:rPr>
                <w:highlight w:val="yellow"/>
                <w:lang w:val="fr-FR"/>
              </w:rPr>
              <w:t>(See TS 26.346)</w:t>
            </w:r>
          </w:p>
        </w:tc>
      </w:tr>
      <w:tr w:rsidR="00BD10AE" w:rsidRPr="00BE2531" w14:paraId="644B2925" w14:textId="41F1DAB9" w:rsidTr="0066779D">
        <w:trPr>
          <w:cantSplit/>
          <w:jc w:val="center"/>
        </w:trPr>
        <w:tc>
          <w:tcPr>
            <w:tcW w:w="0" w:type="auto"/>
          </w:tcPr>
          <w:p w14:paraId="4A83C399" w14:textId="77777777" w:rsidR="00BD10AE" w:rsidRPr="00BE2531" w:rsidRDefault="00BD10AE" w:rsidP="00F3295D">
            <w:pPr>
              <w:pStyle w:val="TAL"/>
            </w:pPr>
            <w:r>
              <w:t>UD1</w:t>
            </w:r>
          </w:p>
        </w:tc>
        <w:tc>
          <w:tcPr>
            <w:tcW w:w="0" w:type="auto"/>
            <w:vMerge w:val="restart"/>
          </w:tcPr>
          <w:p w14:paraId="3BF39D73" w14:textId="77777777" w:rsidR="00BD10AE" w:rsidRPr="00BE2531" w:rsidRDefault="00BD10AE" w:rsidP="00F3295D">
            <w:pPr>
              <w:pStyle w:val="TAL"/>
            </w:pPr>
            <w:r w:rsidRPr="00BE2531">
              <w:t>Low (1% BLER)</w:t>
            </w:r>
          </w:p>
        </w:tc>
        <w:tc>
          <w:tcPr>
            <w:tcW w:w="0" w:type="auto"/>
          </w:tcPr>
          <w:p w14:paraId="0BEC0897" w14:textId="77777777" w:rsidR="00BD10AE" w:rsidRPr="00BE2531" w:rsidRDefault="00BD10AE" w:rsidP="00F3295D">
            <w:pPr>
              <w:pStyle w:val="TAL"/>
            </w:pPr>
            <w:r w:rsidRPr="00BE2531">
              <w:t>Small (50KB)</w:t>
            </w:r>
          </w:p>
        </w:tc>
        <w:tc>
          <w:tcPr>
            <w:tcW w:w="0" w:type="auto"/>
          </w:tcPr>
          <w:p w14:paraId="79124B17" w14:textId="77777777" w:rsidR="00BD10AE" w:rsidRPr="00BE2531" w:rsidRDefault="00BD10AE" w:rsidP="00F3295D">
            <w:pPr>
              <w:pStyle w:val="TAC"/>
            </w:pPr>
            <w:r w:rsidRPr="00BE2531">
              <w:t>8.0</w:t>
            </w:r>
            <w:r>
              <w:t xml:space="preserve"> %</w:t>
            </w:r>
          </w:p>
        </w:tc>
        <w:tc>
          <w:tcPr>
            <w:tcW w:w="0" w:type="auto"/>
          </w:tcPr>
          <w:p w14:paraId="4DD7A113" w14:textId="77777777" w:rsidR="00BD10AE" w:rsidRPr="00BE2531" w:rsidRDefault="00BD10AE" w:rsidP="00F3295D">
            <w:pPr>
              <w:pStyle w:val="TAC"/>
            </w:pPr>
            <w:r w:rsidRPr="00BE2531">
              <w:t>8.0</w:t>
            </w:r>
            <w:r>
              <w:t xml:space="preserve"> %</w:t>
            </w:r>
          </w:p>
        </w:tc>
        <w:tc>
          <w:tcPr>
            <w:tcW w:w="0" w:type="auto"/>
          </w:tcPr>
          <w:p w14:paraId="7660B7EE" w14:textId="77777777" w:rsidR="00BD10AE" w:rsidRPr="009F78B8" w:rsidRDefault="00BD10AE" w:rsidP="00F3295D">
            <w:pPr>
              <w:pStyle w:val="TAC"/>
              <w:rPr>
                <w:highlight w:val="yellow"/>
              </w:rPr>
            </w:pPr>
          </w:p>
        </w:tc>
      </w:tr>
      <w:tr w:rsidR="00BD10AE" w:rsidRPr="00BE2531" w14:paraId="74890435" w14:textId="777D25A9" w:rsidTr="0066779D">
        <w:trPr>
          <w:cantSplit/>
          <w:jc w:val="center"/>
        </w:trPr>
        <w:tc>
          <w:tcPr>
            <w:tcW w:w="0" w:type="auto"/>
          </w:tcPr>
          <w:p w14:paraId="32766914" w14:textId="77777777" w:rsidR="00BD10AE" w:rsidRPr="00BE2531" w:rsidRDefault="00BD10AE" w:rsidP="00F3295D">
            <w:pPr>
              <w:pStyle w:val="TAL"/>
            </w:pPr>
            <w:r>
              <w:t>UD2</w:t>
            </w:r>
          </w:p>
        </w:tc>
        <w:tc>
          <w:tcPr>
            <w:tcW w:w="0" w:type="auto"/>
            <w:vMerge/>
          </w:tcPr>
          <w:p w14:paraId="03A9E8AE" w14:textId="77777777" w:rsidR="00BD10AE" w:rsidRPr="00BE2531" w:rsidRDefault="00BD10AE" w:rsidP="00F3295D">
            <w:pPr>
              <w:pStyle w:val="TAL"/>
            </w:pPr>
          </w:p>
        </w:tc>
        <w:tc>
          <w:tcPr>
            <w:tcW w:w="0" w:type="auto"/>
          </w:tcPr>
          <w:p w14:paraId="28500878" w14:textId="77777777" w:rsidR="00BD10AE" w:rsidRPr="00BE2531" w:rsidRDefault="00BD10AE" w:rsidP="00F3295D">
            <w:pPr>
              <w:pStyle w:val="TAL"/>
            </w:pPr>
            <w:r w:rsidRPr="00BE2531">
              <w:t>Medium (512KB)</w:t>
            </w:r>
          </w:p>
        </w:tc>
        <w:tc>
          <w:tcPr>
            <w:tcW w:w="0" w:type="auto"/>
          </w:tcPr>
          <w:p w14:paraId="2161B258" w14:textId="77777777" w:rsidR="00BD10AE" w:rsidRPr="00BE2531" w:rsidRDefault="00BD10AE" w:rsidP="00F3295D">
            <w:pPr>
              <w:pStyle w:val="TAC"/>
            </w:pPr>
            <w:r w:rsidRPr="00BE2531">
              <w:t>3.4</w:t>
            </w:r>
            <w:r>
              <w:t xml:space="preserve"> %</w:t>
            </w:r>
          </w:p>
        </w:tc>
        <w:tc>
          <w:tcPr>
            <w:tcW w:w="0" w:type="auto"/>
          </w:tcPr>
          <w:p w14:paraId="3C03B023" w14:textId="77777777" w:rsidR="00BD10AE" w:rsidRPr="00BE2531" w:rsidRDefault="00BD10AE" w:rsidP="00F3295D">
            <w:pPr>
              <w:pStyle w:val="TAC"/>
            </w:pPr>
            <w:r w:rsidRPr="00BE2531">
              <w:t>3.6</w:t>
            </w:r>
            <w:r>
              <w:t xml:space="preserve"> %</w:t>
            </w:r>
          </w:p>
        </w:tc>
        <w:tc>
          <w:tcPr>
            <w:tcW w:w="0" w:type="auto"/>
          </w:tcPr>
          <w:p w14:paraId="171ABC82" w14:textId="77777777" w:rsidR="00BD10AE" w:rsidRPr="009F78B8" w:rsidRDefault="00BD10AE" w:rsidP="00F3295D">
            <w:pPr>
              <w:pStyle w:val="TAC"/>
              <w:rPr>
                <w:highlight w:val="yellow"/>
              </w:rPr>
            </w:pPr>
          </w:p>
        </w:tc>
      </w:tr>
      <w:tr w:rsidR="00BD10AE" w:rsidRPr="00BE2531" w14:paraId="1B3AB528" w14:textId="77BE814B" w:rsidTr="0066779D">
        <w:trPr>
          <w:cantSplit/>
          <w:jc w:val="center"/>
        </w:trPr>
        <w:tc>
          <w:tcPr>
            <w:tcW w:w="0" w:type="auto"/>
          </w:tcPr>
          <w:p w14:paraId="477348C2" w14:textId="77777777" w:rsidR="00BD10AE" w:rsidRPr="00BE2531" w:rsidRDefault="00BD10AE" w:rsidP="00F3295D">
            <w:pPr>
              <w:pStyle w:val="TAL"/>
            </w:pPr>
            <w:r>
              <w:t>UD3</w:t>
            </w:r>
          </w:p>
        </w:tc>
        <w:tc>
          <w:tcPr>
            <w:tcW w:w="0" w:type="auto"/>
            <w:vMerge/>
          </w:tcPr>
          <w:p w14:paraId="2CBB1CB6" w14:textId="77777777" w:rsidR="00BD10AE" w:rsidRPr="00BE2531" w:rsidRDefault="00BD10AE" w:rsidP="00F3295D">
            <w:pPr>
              <w:pStyle w:val="TAL"/>
            </w:pPr>
          </w:p>
        </w:tc>
        <w:tc>
          <w:tcPr>
            <w:tcW w:w="0" w:type="auto"/>
          </w:tcPr>
          <w:p w14:paraId="21492A9E" w14:textId="77777777" w:rsidR="00BD10AE" w:rsidRPr="00BE2531" w:rsidRDefault="00BD10AE" w:rsidP="00F3295D">
            <w:pPr>
              <w:pStyle w:val="TAL"/>
            </w:pPr>
            <w:r w:rsidRPr="00BE2531">
              <w:t>Large (3072KB)</w:t>
            </w:r>
          </w:p>
        </w:tc>
        <w:tc>
          <w:tcPr>
            <w:tcW w:w="0" w:type="auto"/>
          </w:tcPr>
          <w:p w14:paraId="0EF4A13B" w14:textId="77777777" w:rsidR="00BD10AE" w:rsidRPr="00BE2531" w:rsidRDefault="00BD10AE" w:rsidP="00F3295D">
            <w:pPr>
              <w:pStyle w:val="TAC"/>
            </w:pPr>
            <w:r w:rsidRPr="00BE2531">
              <w:t>2.2</w:t>
            </w:r>
            <w:r>
              <w:t xml:space="preserve"> %</w:t>
            </w:r>
          </w:p>
        </w:tc>
        <w:tc>
          <w:tcPr>
            <w:tcW w:w="0" w:type="auto"/>
          </w:tcPr>
          <w:p w14:paraId="59D9FFE4" w14:textId="77777777" w:rsidR="00BD10AE" w:rsidRPr="00BE2531" w:rsidRDefault="00BD10AE" w:rsidP="00F3295D">
            <w:pPr>
              <w:pStyle w:val="TAC"/>
            </w:pPr>
            <w:r w:rsidRPr="00BE2531">
              <w:t>2.6</w:t>
            </w:r>
            <w:r>
              <w:t xml:space="preserve"> %</w:t>
            </w:r>
          </w:p>
        </w:tc>
        <w:tc>
          <w:tcPr>
            <w:tcW w:w="0" w:type="auto"/>
          </w:tcPr>
          <w:p w14:paraId="627311AE" w14:textId="77777777" w:rsidR="00BD10AE" w:rsidRPr="009F78B8" w:rsidRDefault="00BD10AE" w:rsidP="00F3295D">
            <w:pPr>
              <w:pStyle w:val="TAC"/>
              <w:rPr>
                <w:highlight w:val="yellow"/>
              </w:rPr>
            </w:pPr>
          </w:p>
        </w:tc>
      </w:tr>
      <w:tr w:rsidR="00BD10AE" w:rsidRPr="00BE2531" w14:paraId="673673E5" w14:textId="737A2EBA" w:rsidTr="0066779D">
        <w:trPr>
          <w:cantSplit/>
          <w:jc w:val="center"/>
        </w:trPr>
        <w:tc>
          <w:tcPr>
            <w:tcW w:w="0" w:type="auto"/>
          </w:tcPr>
          <w:p w14:paraId="36448584" w14:textId="77777777" w:rsidR="00BD10AE" w:rsidRPr="00BE2531" w:rsidRDefault="00BD10AE" w:rsidP="00F3295D">
            <w:pPr>
              <w:pStyle w:val="TAL"/>
            </w:pPr>
            <w:r>
              <w:t>UD4</w:t>
            </w:r>
          </w:p>
        </w:tc>
        <w:tc>
          <w:tcPr>
            <w:tcW w:w="0" w:type="auto"/>
            <w:vMerge w:val="restart"/>
          </w:tcPr>
          <w:p w14:paraId="7DC2E574" w14:textId="77777777" w:rsidR="00BD10AE" w:rsidRPr="00BE2531" w:rsidRDefault="00BD10AE" w:rsidP="00F3295D">
            <w:pPr>
              <w:pStyle w:val="TAL"/>
            </w:pPr>
            <w:r w:rsidRPr="00BE2531">
              <w:t>Medium (5% BLER)</w:t>
            </w:r>
          </w:p>
        </w:tc>
        <w:tc>
          <w:tcPr>
            <w:tcW w:w="0" w:type="auto"/>
          </w:tcPr>
          <w:p w14:paraId="38E97E70" w14:textId="77777777" w:rsidR="00BD10AE" w:rsidRPr="00BE2531" w:rsidRDefault="00BD10AE" w:rsidP="00F3295D">
            <w:pPr>
              <w:pStyle w:val="TAL"/>
            </w:pPr>
            <w:r w:rsidRPr="00BE2531">
              <w:t>Small (50KB)</w:t>
            </w:r>
          </w:p>
        </w:tc>
        <w:tc>
          <w:tcPr>
            <w:tcW w:w="0" w:type="auto"/>
          </w:tcPr>
          <w:p w14:paraId="70A46CB8" w14:textId="77777777" w:rsidR="00BD10AE" w:rsidRPr="00BE2531" w:rsidRDefault="00BD10AE" w:rsidP="00F3295D">
            <w:pPr>
              <w:pStyle w:val="TAC"/>
            </w:pPr>
            <w:r w:rsidRPr="00BE2531">
              <w:t>21.0</w:t>
            </w:r>
            <w:r>
              <w:t xml:space="preserve"> %</w:t>
            </w:r>
          </w:p>
        </w:tc>
        <w:tc>
          <w:tcPr>
            <w:tcW w:w="0" w:type="auto"/>
          </w:tcPr>
          <w:p w14:paraId="6EEBCD78" w14:textId="77777777" w:rsidR="00BD10AE" w:rsidRPr="00BE2531" w:rsidRDefault="00BD10AE" w:rsidP="00F3295D">
            <w:pPr>
              <w:pStyle w:val="TAC"/>
            </w:pPr>
            <w:r w:rsidRPr="00BE2531">
              <w:t>22</w:t>
            </w:r>
            <w:r>
              <w:t xml:space="preserve"> %</w:t>
            </w:r>
          </w:p>
        </w:tc>
        <w:tc>
          <w:tcPr>
            <w:tcW w:w="0" w:type="auto"/>
          </w:tcPr>
          <w:p w14:paraId="315F92B4" w14:textId="77777777" w:rsidR="00BD10AE" w:rsidRPr="009F78B8" w:rsidRDefault="00BD10AE" w:rsidP="00F3295D">
            <w:pPr>
              <w:pStyle w:val="TAC"/>
              <w:rPr>
                <w:highlight w:val="yellow"/>
              </w:rPr>
            </w:pPr>
          </w:p>
        </w:tc>
      </w:tr>
      <w:tr w:rsidR="00BD10AE" w:rsidRPr="00BE2531" w14:paraId="40737F9B" w14:textId="3A8BC40E" w:rsidTr="0066779D">
        <w:trPr>
          <w:cantSplit/>
          <w:jc w:val="center"/>
        </w:trPr>
        <w:tc>
          <w:tcPr>
            <w:tcW w:w="0" w:type="auto"/>
          </w:tcPr>
          <w:p w14:paraId="2F090969" w14:textId="77777777" w:rsidR="00BD10AE" w:rsidRPr="00BE2531" w:rsidRDefault="00BD10AE" w:rsidP="00F3295D">
            <w:pPr>
              <w:pStyle w:val="TAL"/>
            </w:pPr>
            <w:r>
              <w:t>UD5</w:t>
            </w:r>
          </w:p>
        </w:tc>
        <w:tc>
          <w:tcPr>
            <w:tcW w:w="0" w:type="auto"/>
            <w:vMerge/>
          </w:tcPr>
          <w:p w14:paraId="08BAC63B" w14:textId="77777777" w:rsidR="00BD10AE" w:rsidRPr="00BE2531" w:rsidRDefault="00BD10AE" w:rsidP="00F3295D">
            <w:pPr>
              <w:pStyle w:val="TAL"/>
            </w:pPr>
          </w:p>
        </w:tc>
        <w:tc>
          <w:tcPr>
            <w:tcW w:w="0" w:type="auto"/>
          </w:tcPr>
          <w:p w14:paraId="00538B0C" w14:textId="77777777" w:rsidR="00BD10AE" w:rsidRPr="00BE2531" w:rsidRDefault="00BD10AE" w:rsidP="00F3295D">
            <w:pPr>
              <w:pStyle w:val="TAL"/>
            </w:pPr>
            <w:r w:rsidRPr="00BE2531">
              <w:t>Medium (512KB)</w:t>
            </w:r>
          </w:p>
        </w:tc>
        <w:tc>
          <w:tcPr>
            <w:tcW w:w="0" w:type="auto"/>
          </w:tcPr>
          <w:p w14:paraId="2009F506" w14:textId="77777777" w:rsidR="00BD10AE" w:rsidRPr="00BE2531" w:rsidRDefault="00BD10AE" w:rsidP="00F3295D">
            <w:pPr>
              <w:pStyle w:val="TAC"/>
            </w:pPr>
            <w:r w:rsidRPr="00BE2531">
              <w:t>11.4</w:t>
            </w:r>
            <w:r>
              <w:t xml:space="preserve"> %</w:t>
            </w:r>
          </w:p>
        </w:tc>
        <w:tc>
          <w:tcPr>
            <w:tcW w:w="0" w:type="auto"/>
          </w:tcPr>
          <w:p w14:paraId="39099A5C" w14:textId="77777777" w:rsidR="00BD10AE" w:rsidRPr="00BE2531" w:rsidRDefault="00BD10AE" w:rsidP="00F3295D">
            <w:pPr>
              <w:pStyle w:val="TAC"/>
            </w:pPr>
            <w:r w:rsidRPr="00BE2531">
              <w:t>13.4</w:t>
            </w:r>
            <w:r>
              <w:t xml:space="preserve"> %</w:t>
            </w:r>
          </w:p>
        </w:tc>
        <w:tc>
          <w:tcPr>
            <w:tcW w:w="0" w:type="auto"/>
          </w:tcPr>
          <w:p w14:paraId="1EED1D90" w14:textId="77777777" w:rsidR="00BD10AE" w:rsidRPr="009F78B8" w:rsidRDefault="00BD10AE" w:rsidP="00F3295D">
            <w:pPr>
              <w:pStyle w:val="TAC"/>
              <w:rPr>
                <w:highlight w:val="yellow"/>
              </w:rPr>
            </w:pPr>
          </w:p>
        </w:tc>
      </w:tr>
      <w:tr w:rsidR="00BD10AE" w:rsidRPr="00BE2531" w14:paraId="4C0B890A" w14:textId="0993D3F0" w:rsidTr="0066779D">
        <w:trPr>
          <w:cantSplit/>
          <w:jc w:val="center"/>
        </w:trPr>
        <w:tc>
          <w:tcPr>
            <w:tcW w:w="0" w:type="auto"/>
          </w:tcPr>
          <w:p w14:paraId="29F34263" w14:textId="77777777" w:rsidR="00BD10AE" w:rsidRPr="00BE2531" w:rsidRDefault="00BD10AE" w:rsidP="00F3295D">
            <w:pPr>
              <w:pStyle w:val="TAL"/>
            </w:pPr>
            <w:r>
              <w:t>UD6</w:t>
            </w:r>
          </w:p>
        </w:tc>
        <w:tc>
          <w:tcPr>
            <w:tcW w:w="0" w:type="auto"/>
            <w:vMerge/>
          </w:tcPr>
          <w:p w14:paraId="7446AB13" w14:textId="77777777" w:rsidR="00BD10AE" w:rsidRPr="00BE2531" w:rsidRDefault="00BD10AE" w:rsidP="00F3295D">
            <w:pPr>
              <w:pStyle w:val="TAL"/>
            </w:pPr>
          </w:p>
        </w:tc>
        <w:tc>
          <w:tcPr>
            <w:tcW w:w="0" w:type="auto"/>
          </w:tcPr>
          <w:p w14:paraId="561DF34F" w14:textId="77777777" w:rsidR="00BD10AE" w:rsidRPr="00BE2531" w:rsidRDefault="00BD10AE" w:rsidP="00F3295D">
            <w:pPr>
              <w:pStyle w:val="TAL"/>
            </w:pPr>
            <w:r w:rsidRPr="00BE2531">
              <w:t>Large (3072KB)</w:t>
            </w:r>
          </w:p>
        </w:tc>
        <w:tc>
          <w:tcPr>
            <w:tcW w:w="0" w:type="auto"/>
          </w:tcPr>
          <w:p w14:paraId="560BFDD5" w14:textId="77777777" w:rsidR="00BD10AE" w:rsidRPr="00BE2531" w:rsidRDefault="00BD10AE" w:rsidP="00F3295D">
            <w:pPr>
              <w:pStyle w:val="TAC"/>
            </w:pPr>
            <w:r w:rsidRPr="00BE2531">
              <w:t>9.0</w:t>
            </w:r>
            <w:r>
              <w:t xml:space="preserve"> %</w:t>
            </w:r>
          </w:p>
        </w:tc>
        <w:tc>
          <w:tcPr>
            <w:tcW w:w="0" w:type="auto"/>
          </w:tcPr>
          <w:p w14:paraId="2515AFF1" w14:textId="77777777" w:rsidR="00BD10AE" w:rsidRPr="00BE2531" w:rsidRDefault="00BD10AE" w:rsidP="00F3295D">
            <w:pPr>
              <w:pStyle w:val="TAC"/>
            </w:pPr>
            <w:r w:rsidRPr="00BE2531">
              <w:t>11.2</w:t>
            </w:r>
            <w:r>
              <w:t xml:space="preserve"> %</w:t>
            </w:r>
          </w:p>
        </w:tc>
        <w:tc>
          <w:tcPr>
            <w:tcW w:w="0" w:type="auto"/>
          </w:tcPr>
          <w:p w14:paraId="073661A0" w14:textId="77777777" w:rsidR="00BD10AE" w:rsidRPr="009F78B8" w:rsidRDefault="00BD10AE" w:rsidP="00F3295D">
            <w:pPr>
              <w:pStyle w:val="TAC"/>
              <w:rPr>
                <w:highlight w:val="yellow"/>
              </w:rPr>
            </w:pPr>
          </w:p>
        </w:tc>
      </w:tr>
      <w:tr w:rsidR="00BD10AE" w:rsidRPr="00BE2531" w14:paraId="6B2F996E" w14:textId="4C4BFCE2" w:rsidTr="0066779D">
        <w:trPr>
          <w:cantSplit/>
          <w:jc w:val="center"/>
        </w:trPr>
        <w:tc>
          <w:tcPr>
            <w:tcW w:w="0" w:type="auto"/>
          </w:tcPr>
          <w:p w14:paraId="71953253" w14:textId="77777777" w:rsidR="00BD10AE" w:rsidRPr="00BE2531" w:rsidRDefault="00BD10AE" w:rsidP="00F3295D">
            <w:pPr>
              <w:pStyle w:val="TAL"/>
            </w:pPr>
            <w:r>
              <w:t>UD7</w:t>
            </w:r>
          </w:p>
        </w:tc>
        <w:tc>
          <w:tcPr>
            <w:tcW w:w="0" w:type="auto"/>
            <w:vMerge w:val="restart"/>
          </w:tcPr>
          <w:p w14:paraId="03B8975D" w14:textId="77777777" w:rsidR="00BD10AE" w:rsidRPr="00BE2531" w:rsidRDefault="00BD10AE" w:rsidP="00F3295D">
            <w:pPr>
              <w:pStyle w:val="TAL"/>
            </w:pPr>
            <w:r w:rsidRPr="00BE2531">
              <w:t>High (10% BLER)</w:t>
            </w:r>
          </w:p>
        </w:tc>
        <w:tc>
          <w:tcPr>
            <w:tcW w:w="0" w:type="auto"/>
          </w:tcPr>
          <w:p w14:paraId="5B936BFA" w14:textId="77777777" w:rsidR="00BD10AE" w:rsidRPr="00BE2531" w:rsidRDefault="00BD10AE" w:rsidP="00F3295D">
            <w:pPr>
              <w:pStyle w:val="TAL"/>
            </w:pPr>
            <w:r w:rsidRPr="00BE2531">
              <w:t>Small (50KB)</w:t>
            </w:r>
          </w:p>
        </w:tc>
        <w:tc>
          <w:tcPr>
            <w:tcW w:w="0" w:type="auto"/>
          </w:tcPr>
          <w:p w14:paraId="41A24191" w14:textId="77777777" w:rsidR="00BD10AE" w:rsidRPr="00BE2531" w:rsidRDefault="00BD10AE" w:rsidP="00F3295D">
            <w:pPr>
              <w:pStyle w:val="TAC"/>
            </w:pPr>
            <w:r w:rsidRPr="00BE2531">
              <w:t>35.0</w:t>
            </w:r>
            <w:r>
              <w:t xml:space="preserve"> %</w:t>
            </w:r>
          </w:p>
        </w:tc>
        <w:tc>
          <w:tcPr>
            <w:tcW w:w="0" w:type="auto"/>
          </w:tcPr>
          <w:p w14:paraId="08BA3929" w14:textId="77777777" w:rsidR="00BD10AE" w:rsidRPr="00BE2531" w:rsidRDefault="00BD10AE" w:rsidP="00F3295D">
            <w:pPr>
              <w:pStyle w:val="TAC"/>
            </w:pPr>
            <w:r w:rsidRPr="00BE2531">
              <w:t>39.0</w:t>
            </w:r>
            <w:r>
              <w:t xml:space="preserve"> %</w:t>
            </w:r>
          </w:p>
        </w:tc>
        <w:tc>
          <w:tcPr>
            <w:tcW w:w="0" w:type="auto"/>
          </w:tcPr>
          <w:p w14:paraId="1A314810" w14:textId="77777777" w:rsidR="00BD10AE" w:rsidRPr="009F78B8" w:rsidRDefault="00BD10AE" w:rsidP="00F3295D">
            <w:pPr>
              <w:pStyle w:val="TAC"/>
              <w:rPr>
                <w:highlight w:val="yellow"/>
              </w:rPr>
            </w:pPr>
          </w:p>
        </w:tc>
      </w:tr>
      <w:tr w:rsidR="00BD10AE" w:rsidRPr="00BE2531" w14:paraId="5B5DB6C2" w14:textId="6FA65F1B" w:rsidTr="0066779D">
        <w:trPr>
          <w:cantSplit/>
          <w:jc w:val="center"/>
        </w:trPr>
        <w:tc>
          <w:tcPr>
            <w:tcW w:w="0" w:type="auto"/>
          </w:tcPr>
          <w:p w14:paraId="1C1E125D" w14:textId="77777777" w:rsidR="00BD10AE" w:rsidRPr="00BE2531" w:rsidRDefault="00BD10AE" w:rsidP="00F3295D">
            <w:pPr>
              <w:pStyle w:val="TAL"/>
            </w:pPr>
            <w:r>
              <w:t>UD8</w:t>
            </w:r>
          </w:p>
        </w:tc>
        <w:tc>
          <w:tcPr>
            <w:tcW w:w="0" w:type="auto"/>
            <w:vMerge/>
          </w:tcPr>
          <w:p w14:paraId="48B347EF" w14:textId="77777777" w:rsidR="00BD10AE" w:rsidRPr="00BE2531" w:rsidRDefault="00BD10AE" w:rsidP="00F3295D">
            <w:pPr>
              <w:pStyle w:val="TAL"/>
            </w:pPr>
          </w:p>
        </w:tc>
        <w:tc>
          <w:tcPr>
            <w:tcW w:w="0" w:type="auto"/>
          </w:tcPr>
          <w:p w14:paraId="20DB86F9" w14:textId="77777777" w:rsidR="00BD10AE" w:rsidRPr="00BE2531" w:rsidRDefault="00BD10AE" w:rsidP="00F3295D">
            <w:pPr>
              <w:pStyle w:val="TAL"/>
            </w:pPr>
            <w:r w:rsidRPr="00BE2531">
              <w:t>Medium (512KB)</w:t>
            </w:r>
          </w:p>
        </w:tc>
        <w:tc>
          <w:tcPr>
            <w:tcW w:w="0" w:type="auto"/>
          </w:tcPr>
          <w:p w14:paraId="20D5CE8F" w14:textId="77777777" w:rsidR="00BD10AE" w:rsidRPr="00BE2531" w:rsidRDefault="00BD10AE" w:rsidP="00F3295D">
            <w:pPr>
              <w:pStyle w:val="TAC"/>
            </w:pPr>
            <w:r w:rsidRPr="00BE2531">
              <w:t>21.5</w:t>
            </w:r>
            <w:r>
              <w:t xml:space="preserve"> %</w:t>
            </w:r>
          </w:p>
        </w:tc>
        <w:tc>
          <w:tcPr>
            <w:tcW w:w="0" w:type="auto"/>
          </w:tcPr>
          <w:p w14:paraId="4561FE18" w14:textId="77777777" w:rsidR="00BD10AE" w:rsidRPr="00BE2531" w:rsidRDefault="00BD10AE" w:rsidP="00F3295D">
            <w:pPr>
              <w:pStyle w:val="TAC"/>
            </w:pPr>
            <w:r w:rsidRPr="00BE2531">
              <w:t>26.0</w:t>
            </w:r>
            <w:r>
              <w:t xml:space="preserve"> %</w:t>
            </w:r>
          </w:p>
        </w:tc>
        <w:tc>
          <w:tcPr>
            <w:tcW w:w="0" w:type="auto"/>
          </w:tcPr>
          <w:p w14:paraId="5C9B9215" w14:textId="77777777" w:rsidR="00BD10AE" w:rsidRPr="009F78B8" w:rsidRDefault="00BD10AE" w:rsidP="00F3295D">
            <w:pPr>
              <w:pStyle w:val="TAC"/>
              <w:rPr>
                <w:highlight w:val="yellow"/>
              </w:rPr>
            </w:pPr>
          </w:p>
        </w:tc>
      </w:tr>
      <w:tr w:rsidR="00BD10AE" w:rsidRPr="00BE2531" w14:paraId="0A473A82" w14:textId="57401275" w:rsidTr="0066779D">
        <w:trPr>
          <w:cantSplit/>
          <w:jc w:val="center"/>
        </w:trPr>
        <w:tc>
          <w:tcPr>
            <w:tcW w:w="0" w:type="auto"/>
          </w:tcPr>
          <w:p w14:paraId="35391ABA" w14:textId="77777777" w:rsidR="00BD10AE" w:rsidRPr="00BE2531" w:rsidRDefault="00BD10AE" w:rsidP="00F3295D">
            <w:pPr>
              <w:pStyle w:val="TAL"/>
            </w:pPr>
            <w:r>
              <w:t>UD9</w:t>
            </w:r>
          </w:p>
        </w:tc>
        <w:tc>
          <w:tcPr>
            <w:tcW w:w="0" w:type="auto"/>
            <w:vMerge/>
          </w:tcPr>
          <w:p w14:paraId="6AC31AC6" w14:textId="77777777" w:rsidR="00BD10AE" w:rsidRPr="00BE2531" w:rsidRDefault="00BD10AE" w:rsidP="00F3295D">
            <w:pPr>
              <w:pStyle w:val="TAL"/>
            </w:pPr>
          </w:p>
        </w:tc>
        <w:tc>
          <w:tcPr>
            <w:tcW w:w="0" w:type="auto"/>
          </w:tcPr>
          <w:p w14:paraId="59E70987" w14:textId="77777777" w:rsidR="00BD10AE" w:rsidRPr="00BE2531" w:rsidRDefault="00BD10AE" w:rsidP="00F3295D">
            <w:pPr>
              <w:pStyle w:val="TAL"/>
            </w:pPr>
            <w:r w:rsidRPr="00BE2531">
              <w:t>Large (3072KB)</w:t>
            </w:r>
          </w:p>
        </w:tc>
        <w:tc>
          <w:tcPr>
            <w:tcW w:w="0" w:type="auto"/>
          </w:tcPr>
          <w:p w14:paraId="0F655397" w14:textId="77777777" w:rsidR="00BD10AE" w:rsidRPr="00BE2531" w:rsidRDefault="00BD10AE" w:rsidP="00F3295D">
            <w:pPr>
              <w:pStyle w:val="TAC"/>
            </w:pPr>
            <w:r w:rsidRPr="00BE2531">
              <w:t>18.1</w:t>
            </w:r>
            <w:r>
              <w:t xml:space="preserve"> %</w:t>
            </w:r>
          </w:p>
        </w:tc>
        <w:tc>
          <w:tcPr>
            <w:tcW w:w="0" w:type="auto"/>
          </w:tcPr>
          <w:p w14:paraId="3D448FA3" w14:textId="77777777" w:rsidR="00BD10AE" w:rsidRPr="00BE2531" w:rsidRDefault="00BD10AE" w:rsidP="00F3295D">
            <w:pPr>
              <w:pStyle w:val="TAC"/>
            </w:pPr>
            <w:r w:rsidRPr="00BE2531">
              <w:t>22.8</w:t>
            </w:r>
            <w:r>
              <w:t xml:space="preserve"> %</w:t>
            </w:r>
          </w:p>
        </w:tc>
        <w:tc>
          <w:tcPr>
            <w:tcW w:w="0" w:type="auto"/>
          </w:tcPr>
          <w:p w14:paraId="501102BF" w14:textId="77777777" w:rsidR="00BD10AE" w:rsidRPr="009F78B8" w:rsidRDefault="00BD10AE" w:rsidP="00F3295D">
            <w:pPr>
              <w:pStyle w:val="TAC"/>
              <w:rPr>
                <w:highlight w:val="yellow"/>
              </w:rPr>
            </w:pPr>
          </w:p>
        </w:tc>
      </w:tr>
      <w:tr w:rsidR="00BD10AE" w:rsidRPr="00BE2531" w14:paraId="3FB5948A" w14:textId="37A336F9" w:rsidTr="0066779D">
        <w:trPr>
          <w:cantSplit/>
          <w:jc w:val="center"/>
        </w:trPr>
        <w:tc>
          <w:tcPr>
            <w:tcW w:w="0" w:type="auto"/>
          </w:tcPr>
          <w:p w14:paraId="699C3BFB" w14:textId="77777777" w:rsidR="00BD10AE" w:rsidRPr="00BE2531" w:rsidRDefault="00BD10AE" w:rsidP="00F3295D">
            <w:pPr>
              <w:pStyle w:val="TAL"/>
            </w:pPr>
            <w:r>
              <w:t>UD10</w:t>
            </w:r>
          </w:p>
        </w:tc>
        <w:tc>
          <w:tcPr>
            <w:tcW w:w="0" w:type="auto"/>
            <w:vMerge w:val="restart"/>
          </w:tcPr>
          <w:p w14:paraId="29B5F336" w14:textId="77777777" w:rsidR="00BD10AE" w:rsidRPr="00BE2531" w:rsidRDefault="00BD10AE" w:rsidP="00F3295D">
            <w:pPr>
              <w:pStyle w:val="TAL"/>
            </w:pPr>
            <w:r w:rsidRPr="00BE2531">
              <w:t>15% BLER</w:t>
            </w:r>
          </w:p>
        </w:tc>
        <w:tc>
          <w:tcPr>
            <w:tcW w:w="0" w:type="auto"/>
          </w:tcPr>
          <w:p w14:paraId="44402F17" w14:textId="77777777" w:rsidR="00BD10AE" w:rsidRPr="00BE2531" w:rsidRDefault="00BD10AE" w:rsidP="00F3295D">
            <w:pPr>
              <w:pStyle w:val="TAL"/>
            </w:pPr>
            <w:r w:rsidRPr="00BE2531">
              <w:t>Small (50KB)</w:t>
            </w:r>
          </w:p>
        </w:tc>
        <w:tc>
          <w:tcPr>
            <w:tcW w:w="0" w:type="auto"/>
          </w:tcPr>
          <w:p w14:paraId="6D5B6257" w14:textId="77777777" w:rsidR="00BD10AE" w:rsidRPr="00BE2531" w:rsidRDefault="00BD10AE" w:rsidP="00F3295D">
            <w:pPr>
              <w:pStyle w:val="TAC"/>
            </w:pPr>
            <w:r w:rsidRPr="00BE2531">
              <w:t>50.0</w:t>
            </w:r>
            <w:r>
              <w:t xml:space="preserve"> %</w:t>
            </w:r>
          </w:p>
        </w:tc>
        <w:tc>
          <w:tcPr>
            <w:tcW w:w="0" w:type="auto"/>
          </w:tcPr>
          <w:p w14:paraId="65D88D67" w14:textId="77777777" w:rsidR="00BD10AE" w:rsidRPr="00BE2531" w:rsidRDefault="00BD10AE" w:rsidP="00F3295D">
            <w:pPr>
              <w:pStyle w:val="TAC"/>
            </w:pPr>
            <w:r w:rsidRPr="00BE2531">
              <w:t>56.0</w:t>
            </w:r>
            <w:r>
              <w:t xml:space="preserve"> %</w:t>
            </w:r>
          </w:p>
        </w:tc>
        <w:tc>
          <w:tcPr>
            <w:tcW w:w="0" w:type="auto"/>
          </w:tcPr>
          <w:p w14:paraId="0B80C348" w14:textId="77777777" w:rsidR="00BD10AE" w:rsidRPr="009F78B8" w:rsidRDefault="00BD10AE" w:rsidP="00F3295D">
            <w:pPr>
              <w:pStyle w:val="TAC"/>
              <w:rPr>
                <w:highlight w:val="yellow"/>
              </w:rPr>
            </w:pPr>
          </w:p>
        </w:tc>
      </w:tr>
      <w:tr w:rsidR="00BD10AE" w:rsidRPr="00BE2531" w14:paraId="7276663F" w14:textId="65D045F2" w:rsidTr="0066779D">
        <w:trPr>
          <w:cantSplit/>
          <w:jc w:val="center"/>
        </w:trPr>
        <w:tc>
          <w:tcPr>
            <w:tcW w:w="0" w:type="auto"/>
          </w:tcPr>
          <w:p w14:paraId="34105018" w14:textId="77777777" w:rsidR="00BD10AE" w:rsidRPr="00BE2531" w:rsidRDefault="00BD10AE" w:rsidP="00F3295D">
            <w:pPr>
              <w:pStyle w:val="TAL"/>
            </w:pPr>
            <w:r>
              <w:t>UD11</w:t>
            </w:r>
          </w:p>
        </w:tc>
        <w:tc>
          <w:tcPr>
            <w:tcW w:w="0" w:type="auto"/>
            <w:vMerge/>
          </w:tcPr>
          <w:p w14:paraId="70DD7A03" w14:textId="77777777" w:rsidR="00BD10AE" w:rsidRPr="00BE2531" w:rsidRDefault="00BD10AE" w:rsidP="00F3295D">
            <w:pPr>
              <w:pStyle w:val="TAL"/>
            </w:pPr>
          </w:p>
        </w:tc>
        <w:tc>
          <w:tcPr>
            <w:tcW w:w="0" w:type="auto"/>
          </w:tcPr>
          <w:p w14:paraId="7B9EC85C" w14:textId="77777777" w:rsidR="00BD10AE" w:rsidRPr="00BE2531" w:rsidRDefault="00BD10AE" w:rsidP="00F3295D">
            <w:pPr>
              <w:pStyle w:val="TAL"/>
            </w:pPr>
            <w:r w:rsidRPr="00BE2531">
              <w:t>Medium (512KB)</w:t>
            </w:r>
          </w:p>
        </w:tc>
        <w:tc>
          <w:tcPr>
            <w:tcW w:w="0" w:type="auto"/>
          </w:tcPr>
          <w:p w14:paraId="15797A9E" w14:textId="77777777" w:rsidR="00BD10AE" w:rsidRPr="00BE2531" w:rsidRDefault="00BD10AE" w:rsidP="00F3295D">
            <w:pPr>
              <w:pStyle w:val="TAC"/>
            </w:pPr>
            <w:r w:rsidRPr="00BE2531">
              <w:t>32.1</w:t>
            </w:r>
            <w:r>
              <w:t xml:space="preserve"> %</w:t>
            </w:r>
          </w:p>
        </w:tc>
        <w:tc>
          <w:tcPr>
            <w:tcW w:w="0" w:type="auto"/>
          </w:tcPr>
          <w:p w14:paraId="7061C95A" w14:textId="77777777" w:rsidR="00BD10AE" w:rsidRPr="00BE2531" w:rsidRDefault="00BD10AE" w:rsidP="00F3295D">
            <w:pPr>
              <w:pStyle w:val="TAC"/>
            </w:pPr>
            <w:r w:rsidRPr="00BE2531">
              <w:t>41.0</w:t>
            </w:r>
            <w:r>
              <w:t xml:space="preserve"> %</w:t>
            </w:r>
          </w:p>
        </w:tc>
        <w:tc>
          <w:tcPr>
            <w:tcW w:w="0" w:type="auto"/>
          </w:tcPr>
          <w:p w14:paraId="021835E0" w14:textId="77777777" w:rsidR="00BD10AE" w:rsidRPr="009F78B8" w:rsidRDefault="00BD10AE" w:rsidP="00F3295D">
            <w:pPr>
              <w:pStyle w:val="TAC"/>
              <w:rPr>
                <w:highlight w:val="yellow"/>
              </w:rPr>
            </w:pPr>
          </w:p>
        </w:tc>
      </w:tr>
      <w:tr w:rsidR="00BD10AE" w:rsidRPr="00BE2531" w14:paraId="15F2FBE6" w14:textId="75D7877F" w:rsidTr="0066779D">
        <w:trPr>
          <w:cantSplit/>
          <w:jc w:val="center"/>
        </w:trPr>
        <w:tc>
          <w:tcPr>
            <w:tcW w:w="0" w:type="auto"/>
          </w:tcPr>
          <w:p w14:paraId="433D7619" w14:textId="77777777" w:rsidR="00BD10AE" w:rsidRPr="00BE2531" w:rsidRDefault="00BD10AE" w:rsidP="00F3295D">
            <w:pPr>
              <w:pStyle w:val="TAL"/>
            </w:pPr>
            <w:r>
              <w:t>UD12</w:t>
            </w:r>
          </w:p>
        </w:tc>
        <w:tc>
          <w:tcPr>
            <w:tcW w:w="0" w:type="auto"/>
            <w:vMerge/>
          </w:tcPr>
          <w:p w14:paraId="27E876A0" w14:textId="77777777" w:rsidR="00BD10AE" w:rsidRPr="00BE2531" w:rsidRDefault="00BD10AE" w:rsidP="00F3295D">
            <w:pPr>
              <w:pStyle w:val="TAL"/>
            </w:pPr>
          </w:p>
        </w:tc>
        <w:tc>
          <w:tcPr>
            <w:tcW w:w="0" w:type="auto"/>
          </w:tcPr>
          <w:p w14:paraId="1C1B8DED" w14:textId="77777777" w:rsidR="00BD10AE" w:rsidRPr="00BE2531" w:rsidRDefault="00BD10AE" w:rsidP="00F3295D">
            <w:pPr>
              <w:pStyle w:val="TAL"/>
            </w:pPr>
            <w:r w:rsidRPr="00BE2531">
              <w:t>Large (3072KB)</w:t>
            </w:r>
          </w:p>
        </w:tc>
        <w:tc>
          <w:tcPr>
            <w:tcW w:w="0" w:type="auto"/>
          </w:tcPr>
          <w:p w14:paraId="6820809B" w14:textId="77777777" w:rsidR="00BD10AE" w:rsidRPr="00BE2531" w:rsidRDefault="00BD10AE" w:rsidP="00F3295D">
            <w:pPr>
              <w:pStyle w:val="TAC"/>
            </w:pPr>
            <w:r w:rsidRPr="00BE2531">
              <w:t>28.1</w:t>
            </w:r>
            <w:r>
              <w:t xml:space="preserve"> %</w:t>
            </w:r>
          </w:p>
        </w:tc>
        <w:tc>
          <w:tcPr>
            <w:tcW w:w="0" w:type="auto"/>
          </w:tcPr>
          <w:p w14:paraId="41F2AD66" w14:textId="77777777" w:rsidR="00BD10AE" w:rsidRPr="00BE2531" w:rsidRDefault="00BD10AE" w:rsidP="00F3295D">
            <w:pPr>
              <w:pStyle w:val="TAC"/>
            </w:pPr>
            <w:r w:rsidRPr="00BE2531">
              <w:t>37.0</w:t>
            </w:r>
            <w:r>
              <w:t xml:space="preserve"> %</w:t>
            </w:r>
          </w:p>
        </w:tc>
        <w:tc>
          <w:tcPr>
            <w:tcW w:w="0" w:type="auto"/>
          </w:tcPr>
          <w:p w14:paraId="68760B06" w14:textId="77777777" w:rsidR="00BD10AE" w:rsidRPr="009F78B8" w:rsidRDefault="00BD10AE" w:rsidP="00F3295D">
            <w:pPr>
              <w:pStyle w:val="TAC"/>
              <w:rPr>
                <w:highlight w:val="yellow"/>
              </w:rPr>
            </w:pPr>
          </w:p>
        </w:tc>
      </w:tr>
      <w:tr w:rsidR="00BD10AE" w:rsidRPr="00BE2531" w14:paraId="1733917B" w14:textId="1391C7B7" w:rsidTr="0066779D">
        <w:trPr>
          <w:cantSplit/>
          <w:jc w:val="center"/>
        </w:trPr>
        <w:tc>
          <w:tcPr>
            <w:tcW w:w="0" w:type="auto"/>
          </w:tcPr>
          <w:p w14:paraId="25B651DD" w14:textId="77777777" w:rsidR="00BD10AE" w:rsidRPr="00BE2531" w:rsidRDefault="00BD10AE" w:rsidP="00F3295D">
            <w:pPr>
              <w:pStyle w:val="TAL"/>
            </w:pPr>
            <w:r>
              <w:t>UD13</w:t>
            </w:r>
          </w:p>
        </w:tc>
        <w:tc>
          <w:tcPr>
            <w:tcW w:w="0" w:type="auto"/>
            <w:vMerge w:val="restart"/>
          </w:tcPr>
          <w:p w14:paraId="5E6F64AC" w14:textId="77777777" w:rsidR="00BD10AE" w:rsidRPr="00BE2531" w:rsidRDefault="00BD10AE" w:rsidP="00F3295D">
            <w:pPr>
              <w:pStyle w:val="TAL"/>
            </w:pPr>
            <w:r w:rsidRPr="00BE2531">
              <w:t>20% BLER</w:t>
            </w:r>
          </w:p>
        </w:tc>
        <w:tc>
          <w:tcPr>
            <w:tcW w:w="0" w:type="auto"/>
          </w:tcPr>
          <w:p w14:paraId="72760F12" w14:textId="77777777" w:rsidR="00BD10AE" w:rsidRPr="00BE2531" w:rsidRDefault="00BD10AE" w:rsidP="00F3295D">
            <w:pPr>
              <w:pStyle w:val="TAL"/>
            </w:pPr>
            <w:r w:rsidRPr="00BE2531">
              <w:t>Small (50KB)</w:t>
            </w:r>
          </w:p>
        </w:tc>
        <w:tc>
          <w:tcPr>
            <w:tcW w:w="0" w:type="auto"/>
          </w:tcPr>
          <w:p w14:paraId="362D17A8" w14:textId="77777777" w:rsidR="00BD10AE" w:rsidRPr="00BE2531" w:rsidRDefault="00BD10AE" w:rsidP="00F3295D">
            <w:pPr>
              <w:pStyle w:val="TAC"/>
            </w:pPr>
            <w:r w:rsidRPr="00BE2531">
              <w:t>66.0</w:t>
            </w:r>
            <w:r>
              <w:t xml:space="preserve"> %</w:t>
            </w:r>
          </w:p>
        </w:tc>
        <w:tc>
          <w:tcPr>
            <w:tcW w:w="0" w:type="auto"/>
          </w:tcPr>
          <w:p w14:paraId="7AF15415" w14:textId="77777777" w:rsidR="00BD10AE" w:rsidRPr="00BE2531" w:rsidRDefault="00BD10AE" w:rsidP="00F3295D">
            <w:pPr>
              <w:pStyle w:val="TAC"/>
            </w:pPr>
            <w:r w:rsidRPr="00BE2531">
              <w:t>76.0</w:t>
            </w:r>
            <w:r>
              <w:t xml:space="preserve"> %</w:t>
            </w:r>
          </w:p>
        </w:tc>
        <w:tc>
          <w:tcPr>
            <w:tcW w:w="0" w:type="auto"/>
          </w:tcPr>
          <w:p w14:paraId="5AA7657C" w14:textId="77777777" w:rsidR="00BD10AE" w:rsidRPr="009F78B8" w:rsidRDefault="00BD10AE" w:rsidP="00F3295D">
            <w:pPr>
              <w:pStyle w:val="TAC"/>
              <w:rPr>
                <w:highlight w:val="yellow"/>
              </w:rPr>
            </w:pPr>
          </w:p>
        </w:tc>
      </w:tr>
      <w:tr w:rsidR="00BD10AE" w:rsidRPr="00BE2531" w14:paraId="30F941A9" w14:textId="62ED341D" w:rsidTr="0066779D">
        <w:trPr>
          <w:cantSplit/>
          <w:jc w:val="center"/>
        </w:trPr>
        <w:tc>
          <w:tcPr>
            <w:tcW w:w="0" w:type="auto"/>
          </w:tcPr>
          <w:p w14:paraId="3060EC3C" w14:textId="77777777" w:rsidR="00BD10AE" w:rsidRPr="00BE2531" w:rsidRDefault="00BD10AE" w:rsidP="00F3295D">
            <w:pPr>
              <w:pStyle w:val="TAL"/>
            </w:pPr>
            <w:r>
              <w:t>UD14</w:t>
            </w:r>
          </w:p>
        </w:tc>
        <w:tc>
          <w:tcPr>
            <w:tcW w:w="0" w:type="auto"/>
            <w:vMerge/>
          </w:tcPr>
          <w:p w14:paraId="11537764" w14:textId="77777777" w:rsidR="00BD10AE" w:rsidRPr="00BE2531" w:rsidRDefault="00BD10AE" w:rsidP="00F3295D">
            <w:pPr>
              <w:pStyle w:val="TAL"/>
            </w:pPr>
          </w:p>
        </w:tc>
        <w:tc>
          <w:tcPr>
            <w:tcW w:w="0" w:type="auto"/>
          </w:tcPr>
          <w:p w14:paraId="4A17F6A4" w14:textId="77777777" w:rsidR="00BD10AE" w:rsidRPr="00BE2531" w:rsidRDefault="00BD10AE" w:rsidP="00F3295D">
            <w:pPr>
              <w:pStyle w:val="TAL"/>
            </w:pPr>
            <w:r w:rsidRPr="00BE2531">
              <w:t>Medium (512KB)</w:t>
            </w:r>
          </w:p>
        </w:tc>
        <w:tc>
          <w:tcPr>
            <w:tcW w:w="0" w:type="auto"/>
          </w:tcPr>
          <w:p w14:paraId="145DDE14" w14:textId="77777777" w:rsidR="00BD10AE" w:rsidRPr="00BE2531" w:rsidRDefault="00BD10AE" w:rsidP="00F3295D">
            <w:pPr>
              <w:pStyle w:val="TAC"/>
            </w:pPr>
            <w:r w:rsidRPr="00BE2531">
              <w:t>45.0</w:t>
            </w:r>
            <w:r>
              <w:t xml:space="preserve"> %</w:t>
            </w:r>
          </w:p>
        </w:tc>
        <w:tc>
          <w:tcPr>
            <w:tcW w:w="0" w:type="auto"/>
          </w:tcPr>
          <w:p w14:paraId="701D5957" w14:textId="77777777" w:rsidR="00BD10AE" w:rsidRPr="00BE2531" w:rsidRDefault="00BD10AE" w:rsidP="00F3295D">
            <w:pPr>
              <w:pStyle w:val="TAC"/>
            </w:pPr>
            <w:r w:rsidRPr="00BE2531">
              <w:t>57.0</w:t>
            </w:r>
            <w:r>
              <w:t xml:space="preserve"> %</w:t>
            </w:r>
          </w:p>
        </w:tc>
        <w:tc>
          <w:tcPr>
            <w:tcW w:w="0" w:type="auto"/>
          </w:tcPr>
          <w:p w14:paraId="40F53638" w14:textId="77777777" w:rsidR="00BD10AE" w:rsidRPr="009F78B8" w:rsidRDefault="00BD10AE" w:rsidP="00F3295D">
            <w:pPr>
              <w:pStyle w:val="TAC"/>
              <w:rPr>
                <w:highlight w:val="yellow"/>
              </w:rPr>
            </w:pPr>
          </w:p>
        </w:tc>
      </w:tr>
      <w:tr w:rsidR="00BD10AE" w:rsidRPr="00BE2531" w14:paraId="51050430" w14:textId="1A2DDB96" w:rsidTr="0066779D">
        <w:trPr>
          <w:cantSplit/>
          <w:jc w:val="center"/>
        </w:trPr>
        <w:tc>
          <w:tcPr>
            <w:tcW w:w="0" w:type="auto"/>
          </w:tcPr>
          <w:p w14:paraId="6558CF54" w14:textId="77777777" w:rsidR="00BD10AE" w:rsidRPr="00BE2531" w:rsidRDefault="00BD10AE" w:rsidP="00F3295D">
            <w:pPr>
              <w:pStyle w:val="TAL"/>
            </w:pPr>
            <w:r>
              <w:t>UD15</w:t>
            </w:r>
          </w:p>
        </w:tc>
        <w:tc>
          <w:tcPr>
            <w:tcW w:w="0" w:type="auto"/>
            <w:vMerge/>
          </w:tcPr>
          <w:p w14:paraId="1B16A8AD" w14:textId="77777777" w:rsidR="00BD10AE" w:rsidRPr="00BE2531" w:rsidRDefault="00BD10AE" w:rsidP="00F3295D">
            <w:pPr>
              <w:pStyle w:val="TAL"/>
            </w:pPr>
          </w:p>
        </w:tc>
        <w:tc>
          <w:tcPr>
            <w:tcW w:w="0" w:type="auto"/>
          </w:tcPr>
          <w:p w14:paraId="4F51C28C" w14:textId="77777777" w:rsidR="00BD10AE" w:rsidRPr="00BE2531" w:rsidRDefault="00BD10AE" w:rsidP="00F3295D">
            <w:pPr>
              <w:pStyle w:val="TAL"/>
            </w:pPr>
            <w:r w:rsidRPr="00BE2531">
              <w:t>Large (3072KB)</w:t>
            </w:r>
          </w:p>
        </w:tc>
        <w:tc>
          <w:tcPr>
            <w:tcW w:w="0" w:type="auto"/>
          </w:tcPr>
          <w:p w14:paraId="0EA15C90" w14:textId="77777777" w:rsidR="00BD10AE" w:rsidRPr="00BE2531" w:rsidRDefault="00BD10AE" w:rsidP="00F3295D">
            <w:pPr>
              <w:pStyle w:val="TAC"/>
            </w:pPr>
            <w:r w:rsidRPr="00BE2531">
              <w:t>38.2</w:t>
            </w:r>
            <w:r>
              <w:t xml:space="preserve"> %</w:t>
            </w:r>
          </w:p>
        </w:tc>
        <w:tc>
          <w:tcPr>
            <w:tcW w:w="0" w:type="auto"/>
          </w:tcPr>
          <w:p w14:paraId="5F68C2C6" w14:textId="77777777" w:rsidR="00BD10AE" w:rsidRPr="00BE2531" w:rsidRDefault="00BD10AE" w:rsidP="00F3295D">
            <w:pPr>
              <w:pStyle w:val="TAC"/>
            </w:pPr>
            <w:r w:rsidRPr="00BE2531">
              <w:t>52.0</w:t>
            </w:r>
            <w:r>
              <w:t xml:space="preserve"> %</w:t>
            </w:r>
          </w:p>
        </w:tc>
        <w:tc>
          <w:tcPr>
            <w:tcW w:w="0" w:type="auto"/>
          </w:tcPr>
          <w:p w14:paraId="6C4DC9C7" w14:textId="77777777" w:rsidR="00BD10AE" w:rsidRPr="009F78B8" w:rsidRDefault="00BD10AE" w:rsidP="00F3295D">
            <w:pPr>
              <w:pStyle w:val="TAC"/>
              <w:rPr>
                <w:highlight w:val="yellow"/>
              </w:rPr>
            </w:pPr>
          </w:p>
        </w:tc>
      </w:tr>
      <w:tr w:rsidR="00BD10AE" w:rsidRPr="00BE2531" w14:paraId="60415B98" w14:textId="7F42D1A6" w:rsidTr="0066779D">
        <w:trPr>
          <w:cantSplit/>
          <w:jc w:val="center"/>
        </w:trPr>
        <w:tc>
          <w:tcPr>
            <w:tcW w:w="0" w:type="auto"/>
          </w:tcPr>
          <w:p w14:paraId="487E929C" w14:textId="77777777" w:rsidR="00BD10AE" w:rsidRPr="00BE2531" w:rsidRDefault="00BD10AE" w:rsidP="00F3295D">
            <w:pPr>
              <w:pStyle w:val="TAL"/>
            </w:pPr>
            <w:r>
              <w:t>UD16</w:t>
            </w:r>
          </w:p>
        </w:tc>
        <w:tc>
          <w:tcPr>
            <w:tcW w:w="0" w:type="auto"/>
            <w:vMerge w:val="restart"/>
          </w:tcPr>
          <w:p w14:paraId="3ACB3719" w14:textId="77777777" w:rsidR="00BD10AE" w:rsidRPr="00BE2531" w:rsidRDefault="00BD10AE" w:rsidP="00F3295D">
            <w:pPr>
              <w:pStyle w:val="TAL"/>
            </w:pPr>
            <w:r w:rsidRPr="00BE2531">
              <w:t>30% BLER</w:t>
            </w:r>
          </w:p>
        </w:tc>
        <w:tc>
          <w:tcPr>
            <w:tcW w:w="0" w:type="auto"/>
          </w:tcPr>
          <w:p w14:paraId="210D9E6A" w14:textId="77777777" w:rsidR="00BD10AE" w:rsidRPr="00BE2531" w:rsidRDefault="00BD10AE" w:rsidP="00F3295D">
            <w:pPr>
              <w:pStyle w:val="TAL"/>
            </w:pPr>
            <w:r w:rsidRPr="00BE2531">
              <w:t>Small (50KB)</w:t>
            </w:r>
          </w:p>
        </w:tc>
        <w:tc>
          <w:tcPr>
            <w:tcW w:w="0" w:type="auto"/>
          </w:tcPr>
          <w:p w14:paraId="2283044D" w14:textId="77777777" w:rsidR="00BD10AE" w:rsidRPr="00BE2531" w:rsidRDefault="00BD10AE" w:rsidP="00F3295D">
            <w:pPr>
              <w:pStyle w:val="TAC"/>
            </w:pPr>
            <w:r w:rsidRPr="00BE2531">
              <w:t>106.0</w:t>
            </w:r>
            <w:r>
              <w:t xml:space="preserve"> %</w:t>
            </w:r>
          </w:p>
        </w:tc>
        <w:tc>
          <w:tcPr>
            <w:tcW w:w="0" w:type="auto"/>
          </w:tcPr>
          <w:p w14:paraId="1748D5DE" w14:textId="77777777" w:rsidR="00BD10AE" w:rsidRPr="00BE2531" w:rsidRDefault="00BD10AE" w:rsidP="00F3295D">
            <w:pPr>
              <w:pStyle w:val="TAC"/>
            </w:pPr>
            <w:r w:rsidRPr="00BE2531">
              <w:t>130.0</w:t>
            </w:r>
            <w:r>
              <w:t xml:space="preserve"> %</w:t>
            </w:r>
          </w:p>
        </w:tc>
        <w:tc>
          <w:tcPr>
            <w:tcW w:w="0" w:type="auto"/>
          </w:tcPr>
          <w:p w14:paraId="4171BEF9" w14:textId="77777777" w:rsidR="00BD10AE" w:rsidRPr="009F78B8" w:rsidRDefault="00BD10AE" w:rsidP="00F3295D">
            <w:pPr>
              <w:pStyle w:val="TAC"/>
              <w:rPr>
                <w:highlight w:val="yellow"/>
              </w:rPr>
            </w:pPr>
          </w:p>
        </w:tc>
      </w:tr>
      <w:tr w:rsidR="00BD10AE" w:rsidRPr="00BE2531" w14:paraId="4431EB5C" w14:textId="43B81F10" w:rsidTr="0066779D">
        <w:trPr>
          <w:cantSplit/>
          <w:jc w:val="center"/>
        </w:trPr>
        <w:tc>
          <w:tcPr>
            <w:tcW w:w="0" w:type="auto"/>
          </w:tcPr>
          <w:p w14:paraId="4663CE07" w14:textId="77777777" w:rsidR="00BD10AE" w:rsidRPr="00BE2531" w:rsidRDefault="00BD10AE" w:rsidP="00F3295D">
            <w:pPr>
              <w:pStyle w:val="TAL"/>
            </w:pPr>
            <w:r>
              <w:t>UD17</w:t>
            </w:r>
          </w:p>
        </w:tc>
        <w:tc>
          <w:tcPr>
            <w:tcW w:w="0" w:type="auto"/>
            <w:vMerge/>
          </w:tcPr>
          <w:p w14:paraId="7DE3CD63" w14:textId="77777777" w:rsidR="00BD10AE" w:rsidRPr="00BE2531" w:rsidRDefault="00BD10AE" w:rsidP="00F3295D">
            <w:pPr>
              <w:pStyle w:val="TAL"/>
            </w:pPr>
          </w:p>
        </w:tc>
        <w:tc>
          <w:tcPr>
            <w:tcW w:w="0" w:type="auto"/>
          </w:tcPr>
          <w:p w14:paraId="274B4FEB" w14:textId="77777777" w:rsidR="00BD10AE" w:rsidRPr="00BE2531" w:rsidRDefault="00BD10AE" w:rsidP="00F3295D">
            <w:pPr>
              <w:pStyle w:val="TAL"/>
            </w:pPr>
            <w:r w:rsidRPr="00BE2531">
              <w:t>Medium (512KB)</w:t>
            </w:r>
          </w:p>
        </w:tc>
        <w:tc>
          <w:tcPr>
            <w:tcW w:w="0" w:type="auto"/>
          </w:tcPr>
          <w:p w14:paraId="0F45B514" w14:textId="77777777" w:rsidR="00BD10AE" w:rsidRPr="00BE2531" w:rsidRDefault="00BD10AE" w:rsidP="00F3295D">
            <w:pPr>
              <w:pStyle w:val="TAC"/>
            </w:pPr>
            <w:r w:rsidRPr="00BE2531">
              <w:t>72.0</w:t>
            </w:r>
            <w:r>
              <w:t xml:space="preserve"> %</w:t>
            </w:r>
          </w:p>
        </w:tc>
        <w:tc>
          <w:tcPr>
            <w:tcW w:w="0" w:type="auto"/>
          </w:tcPr>
          <w:p w14:paraId="0040776B" w14:textId="77777777" w:rsidR="00BD10AE" w:rsidRPr="00BE2531" w:rsidRDefault="00BD10AE" w:rsidP="00F3295D">
            <w:pPr>
              <w:pStyle w:val="TAC"/>
            </w:pPr>
            <w:r w:rsidRPr="00BE2531">
              <w:t>100.0</w:t>
            </w:r>
            <w:r>
              <w:t xml:space="preserve"> %</w:t>
            </w:r>
          </w:p>
        </w:tc>
        <w:tc>
          <w:tcPr>
            <w:tcW w:w="0" w:type="auto"/>
          </w:tcPr>
          <w:p w14:paraId="098C8308" w14:textId="77777777" w:rsidR="00BD10AE" w:rsidRPr="009F78B8" w:rsidRDefault="00BD10AE" w:rsidP="00F3295D">
            <w:pPr>
              <w:pStyle w:val="TAC"/>
              <w:rPr>
                <w:highlight w:val="yellow"/>
              </w:rPr>
            </w:pPr>
          </w:p>
        </w:tc>
      </w:tr>
      <w:tr w:rsidR="00BD10AE" w:rsidRPr="00BE2531" w14:paraId="6692EE12" w14:textId="6E8B71B1" w:rsidTr="0066779D">
        <w:trPr>
          <w:cantSplit/>
          <w:jc w:val="center"/>
        </w:trPr>
        <w:tc>
          <w:tcPr>
            <w:tcW w:w="0" w:type="auto"/>
          </w:tcPr>
          <w:p w14:paraId="4A1EF7B2" w14:textId="77777777" w:rsidR="00BD10AE" w:rsidRPr="00BE2531" w:rsidRDefault="00BD10AE" w:rsidP="00F3295D">
            <w:pPr>
              <w:pStyle w:val="TAL"/>
            </w:pPr>
            <w:r>
              <w:t>UD18</w:t>
            </w:r>
          </w:p>
        </w:tc>
        <w:tc>
          <w:tcPr>
            <w:tcW w:w="0" w:type="auto"/>
            <w:vMerge/>
          </w:tcPr>
          <w:p w14:paraId="211156A3" w14:textId="77777777" w:rsidR="00BD10AE" w:rsidRPr="00BE2531" w:rsidRDefault="00BD10AE" w:rsidP="00F3295D">
            <w:pPr>
              <w:pStyle w:val="TAL"/>
            </w:pPr>
          </w:p>
        </w:tc>
        <w:tc>
          <w:tcPr>
            <w:tcW w:w="0" w:type="auto"/>
          </w:tcPr>
          <w:p w14:paraId="31355F11" w14:textId="77777777" w:rsidR="00BD10AE" w:rsidRPr="00BE2531" w:rsidRDefault="00BD10AE" w:rsidP="00F3295D">
            <w:pPr>
              <w:pStyle w:val="TAL"/>
            </w:pPr>
            <w:r w:rsidRPr="00BE2531">
              <w:t>Large (3072KB)</w:t>
            </w:r>
          </w:p>
        </w:tc>
        <w:tc>
          <w:tcPr>
            <w:tcW w:w="0" w:type="auto"/>
          </w:tcPr>
          <w:p w14:paraId="678CDD53" w14:textId="77777777" w:rsidR="00BD10AE" w:rsidRPr="00BE2531" w:rsidRDefault="00BD10AE" w:rsidP="00F3295D">
            <w:pPr>
              <w:pStyle w:val="TAC"/>
            </w:pPr>
            <w:r w:rsidRPr="00BE2531">
              <w:t>67.0</w:t>
            </w:r>
            <w:r>
              <w:t xml:space="preserve"> %</w:t>
            </w:r>
          </w:p>
        </w:tc>
        <w:tc>
          <w:tcPr>
            <w:tcW w:w="0" w:type="auto"/>
          </w:tcPr>
          <w:p w14:paraId="2213A44D" w14:textId="77777777" w:rsidR="00BD10AE" w:rsidRPr="00BE2531" w:rsidRDefault="00BD10AE" w:rsidP="00F3295D">
            <w:pPr>
              <w:pStyle w:val="TAC"/>
            </w:pPr>
            <w:r w:rsidRPr="00BE2531">
              <w:t>92.0</w:t>
            </w:r>
            <w:r>
              <w:t xml:space="preserve"> %</w:t>
            </w:r>
          </w:p>
        </w:tc>
        <w:tc>
          <w:tcPr>
            <w:tcW w:w="0" w:type="auto"/>
          </w:tcPr>
          <w:p w14:paraId="76957E72" w14:textId="77777777" w:rsidR="00BD10AE" w:rsidRPr="009F78B8" w:rsidRDefault="00BD10AE" w:rsidP="00F3295D">
            <w:pPr>
              <w:pStyle w:val="TAC"/>
              <w:rPr>
                <w:highlight w:val="yellow"/>
              </w:rPr>
            </w:pPr>
          </w:p>
        </w:tc>
      </w:tr>
    </w:tbl>
    <w:p w14:paraId="2DC4090C" w14:textId="77777777" w:rsidR="00F3295D" w:rsidRDefault="00F3295D" w:rsidP="00F3295D">
      <w:pPr>
        <w:pStyle w:val="berschrift4"/>
      </w:pPr>
      <w:r>
        <w:t>Download Delivery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1187"/>
        <w:gridCol w:w="1377"/>
        <w:gridCol w:w="1827"/>
      </w:tblGrid>
      <w:tr w:rsidR="00BD10AE" w:rsidRPr="00BE2531" w14:paraId="180F875A" w14:textId="721DFB55" w:rsidTr="0066779D">
        <w:trPr>
          <w:jc w:val="center"/>
        </w:trPr>
        <w:tc>
          <w:tcPr>
            <w:tcW w:w="0" w:type="auto"/>
          </w:tcPr>
          <w:p w14:paraId="549BE966" w14:textId="77777777" w:rsidR="00BD10AE" w:rsidRPr="00BE2531" w:rsidRDefault="00BD10AE" w:rsidP="00F3295D">
            <w:pPr>
              <w:pStyle w:val="TAH"/>
            </w:pPr>
            <w:r>
              <w:t>Test Case</w:t>
            </w:r>
          </w:p>
        </w:tc>
        <w:tc>
          <w:tcPr>
            <w:tcW w:w="0" w:type="auto"/>
          </w:tcPr>
          <w:p w14:paraId="773E6809" w14:textId="77777777" w:rsidR="00BD10AE" w:rsidRDefault="00BD10AE" w:rsidP="00F3295D">
            <w:pPr>
              <w:pStyle w:val="TAH"/>
            </w:pPr>
            <w:r w:rsidRPr="00BE2531">
              <w:t>Error rates</w:t>
            </w:r>
          </w:p>
          <w:p w14:paraId="7C55D84D" w14:textId="302A13D6" w:rsidR="00F679A0" w:rsidRPr="00BE2531" w:rsidRDefault="00F679A0" w:rsidP="00F3295D">
            <w:pPr>
              <w:pStyle w:val="TAH"/>
            </w:pPr>
            <w:r w:rsidRPr="009F78B8">
              <w:rPr>
                <w:highlight w:val="yellow"/>
              </w:rPr>
              <w:t>(tbd)</w:t>
            </w:r>
          </w:p>
        </w:tc>
        <w:tc>
          <w:tcPr>
            <w:tcW w:w="0" w:type="auto"/>
          </w:tcPr>
          <w:p w14:paraId="0457F18B" w14:textId="77777777" w:rsidR="00BD10AE" w:rsidRPr="00BE2531" w:rsidRDefault="00BD10AE" w:rsidP="00F3295D">
            <w:pPr>
              <w:pStyle w:val="TAH"/>
            </w:pPr>
            <w:r w:rsidRPr="00BE2531">
              <w:t>File size</w:t>
            </w:r>
          </w:p>
        </w:tc>
        <w:tc>
          <w:tcPr>
            <w:tcW w:w="0" w:type="auto"/>
          </w:tcPr>
          <w:p w14:paraId="3CDA26CE" w14:textId="77777777" w:rsidR="00BD10AE" w:rsidRDefault="00BD10AE" w:rsidP="00F3295D">
            <w:pPr>
              <w:pStyle w:val="TAH"/>
            </w:pPr>
            <w:r>
              <w:t>FEC Overhead</w:t>
            </w:r>
          </w:p>
        </w:tc>
        <w:tc>
          <w:tcPr>
            <w:tcW w:w="0" w:type="auto"/>
          </w:tcPr>
          <w:p w14:paraId="533B3A20" w14:textId="77777777" w:rsidR="00BD10AE" w:rsidRPr="009F78B8" w:rsidRDefault="00BD10AE" w:rsidP="0066779D">
            <w:pPr>
              <w:pStyle w:val="TAH"/>
              <w:rPr>
                <w:highlight w:val="yellow"/>
                <w:lang w:val="fr-FR"/>
              </w:rPr>
            </w:pPr>
            <w:r w:rsidRPr="009F78B8">
              <w:rPr>
                <w:highlight w:val="yellow"/>
                <w:lang w:val="fr-FR"/>
              </w:rPr>
              <w:t>Report</w:t>
            </w:r>
            <w:r w:rsidRPr="009F78B8">
              <w:rPr>
                <w:highlight w:val="yellow"/>
                <w:lang w:val="fr-FR"/>
              </w:rPr>
              <w:br/>
              <w:t>[G;T; Z; K;N] values</w:t>
            </w:r>
          </w:p>
          <w:p w14:paraId="033FDB14" w14:textId="2231C21B" w:rsidR="00BD10AE" w:rsidRPr="009F78B8" w:rsidRDefault="00BD10AE" w:rsidP="00F3295D">
            <w:pPr>
              <w:pStyle w:val="TAH"/>
              <w:rPr>
                <w:highlight w:val="yellow"/>
              </w:rPr>
            </w:pPr>
            <w:r w:rsidRPr="009F78B8">
              <w:rPr>
                <w:highlight w:val="yellow"/>
                <w:lang w:val="fr-FR"/>
              </w:rPr>
              <w:t>(See TS 26.346)</w:t>
            </w:r>
          </w:p>
        </w:tc>
      </w:tr>
      <w:tr w:rsidR="00BD10AE" w:rsidRPr="00BE2531" w14:paraId="0CD3E932" w14:textId="43C430A8" w:rsidTr="0066779D">
        <w:trPr>
          <w:cantSplit/>
          <w:jc w:val="center"/>
        </w:trPr>
        <w:tc>
          <w:tcPr>
            <w:tcW w:w="0" w:type="auto"/>
          </w:tcPr>
          <w:p w14:paraId="26C84B5C" w14:textId="77777777" w:rsidR="00BD10AE" w:rsidRPr="00BE2531" w:rsidRDefault="00BD10AE" w:rsidP="00F3295D">
            <w:pPr>
              <w:pStyle w:val="TAL"/>
            </w:pPr>
            <w:r>
              <w:t>LD1</w:t>
            </w:r>
          </w:p>
        </w:tc>
        <w:tc>
          <w:tcPr>
            <w:tcW w:w="0" w:type="auto"/>
            <w:vMerge w:val="restart"/>
          </w:tcPr>
          <w:p w14:paraId="6CFFBCB8" w14:textId="77777777" w:rsidR="00BD10AE" w:rsidRPr="00BE2531" w:rsidRDefault="00BD10AE" w:rsidP="00F3295D">
            <w:pPr>
              <w:pStyle w:val="TAL"/>
            </w:pPr>
            <w:r>
              <w:t xml:space="preserve">Very </w:t>
            </w:r>
            <w:r w:rsidRPr="00BE2531">
              <w:t>Low (1</w:t>
            </w:r>
            <w:r>
              <w:t xml:space="preserve"> % BL</w:t>
            </w:r>
            <w:r w:rsidRPr="00BE2531">
              <w:t>ER)</w:t>
            </w:r>
          </w:p>
        </w:tc>
        <w:tc>
          <w:tcPr>
            <w:tcW w:w="0" w:type="auto"/>
          </w:tcPr>
          <w:p w14:paraId="29F7D6CE" w14:textId="77777777" w:rsidR="00BD10AE" w:rsidRPr="00BE2531" w:rsidRDefault="00BD10AE" w:rsidP="00F3295D">
            <w:pPr>
              <w:pStyle w:val="TAL"/>
            </w:pPr>
            <w:r>
              <w:t>Audio (1 MB)</w:t>
            </w:r>
          </w:p>
        </w:tc>
        <w:tc>
          <w:tcPr>
            <w:tcW w:w="0" w:type="auto"/>
            <w:shd w:val="clear" w:color="auto" w:fill="FFFF00"/>
          </w:tcPr>
          <w:p w14:paraId="23F86F56" w14:textId="77777777" w:rsidR="00BD10AE" w:rsidRPr="00BE2531" w:rsidRDefault="00BD10AE" w:rsidP="00F3295D">
            <w:pPr>
              <w:pStyle w:val="TAC"/>
            </w:pPr>
          </w:p>
        </w:tc>
        <w:tc>
          <w:tcPr>
            <w:tcW w:w="0" w:type="auto"/>
            <w:shd w:val="clear" w:color="auto" w:fill="FFFF00"/>
          </w:tcPr>
          <w:p w14:paraId="588B852F" w14:textId="77777777" w:rsidR="00BD10AE" w:rsidRPr="009F78B8" w:rsidRDefault="00BD10AE" w:rsidP="00F3295D">
            <w:pPr>
              <w:pStyle w:val="TAC"/>
              <w:rPr>
                <w:highlight w:val="yellow"/>
              </w:rPr>
            </w:pPr>
          </w:p>
        </w:tc>
      </w:tr>
      <w:tr w:rsidR="00BD10AE" w:rsidRPr="00BE2531" w14:paraId="7572A000" w14:textId="7B8138FB" w:rsidTr="0066779D">
        <w:trPr>
          <w:cantSplit/>
          <w:jc w:val="center"/>
        </w:trPr>
        <w:tc>
          <w:tcPr>
            <w:tcW w:w="0" w:type="auto"/>
          </w:tcPr>
          <w:p w14:paraId="38A5EA6C" w14:textId="77777777" w:rsidR="00BD10AE" w:rsidRPr="00BE2531" w:rsidRDefault="00BD10AE" w:rsidP="00F3295D">
            <w:pPr>
              <w:pStyle w:val="TAL"/>
            </w:pPr>
            <w:r>
              <w:t>LD2</w:t>
            </w:r>
          </w:p>
        </w:tc>
        <w:tc>
          <w:tcPr>
            <w:tcW w:w="0" w:type="auto"/>
            <w:vMerge/>
          </w:tcPr>
          <w:p w14:paraId="501F011B" w14:textId="77777777" w:rsidR="00BD10AE" w:rsidRPr="00BE2531" w:rsidRDefault="00BD10AE" w:rsidP="00F3295D">
            <w:pPr>
              <w:pStyle w:val="TAL"/>
            </w:pPr>
          </w:p>
        </w:tc>
        <w:tc>
          <w:tcPr>
            <w:tcW w:w="0" w:type="auto"/>
          </w:tcPr>
          <w:p w14:paraId="507A5AC6" w14:textId="77777777" w:rsidR="00BD10AE" w:rsidRPr="00BE2531" w:rsidRDefault="00BD10AE" w:rsidP="00F3295D">
            <w:pPr>
              <w:pStyle w:val="TAL"/>
            </w:pPr>
            <w:r>
              <w:t>Clip(3 MB)</w:t>
            </w:r>
          </w:p>
        </w:tc>
        <w:tc>
          <w:tcPr>
            <w:tcW w:w="0" w:type="auto"/>
            <w:shd w:val="clear" w:color="auto" w:fill="FFFF00"/>
          </w:tcPr>
          <w:p w14:paraId="00F94256" w14:textId="77777777" w:rsidR="00BD10AE" w:rsidRPr="00BE2531" w:rsidRDefault="00BD10AE" w:rsidP="00F3295D">
            <w:pPr>
              <w:pStyle w:val="TAC"/>
            </w:pPr>
          </w:p>
        </w:tc>
        <w:tc>
          <w:tcPr>
            <w:tcW w:w="0" w:type="auto"/>
            <w:shd w:val="clear" w:color="auto" w:fill="FFFF00"/>
          </w:tcPr>
          <w:p w14:paraId="2773FE61" w14:textId="77777777" w:rsidR="00BD10AE" w:rsidRPr="009F78B8" w:rsidRDefault="00BD10AE" w:rsidP="00F3295D">
            <w:pPr>
              <w:pStyle w:val="TAC"/>
              <w:rPr>
                <w:highlight w:val="yellow"/>
              </w:rPr>
            </w:pPr>
          </w:p>
        </w:tc>
      </w:tr>
      <w:tr w:rsidR="00BD10AE" w:rsidRPr="00BE2531" w14:paraId="7D289F7C" w14:textId="27F29932" w:rsidTr="0066779D">
        <w:trPr>
          <w:cantSplit/>
          <w:jc w:val="center"/>
        </w:trPr>
        <w:tc>
          <w:tcPr>
            <w:tcW w:w="0" w:type="auto"/>
          </w:tcPr>
          <w:p w14:paraId="49711A22" w14:textId="77777777" w:rsidR="00BD10AE" w:rsidRDefault="00BD10AE" w:rsidP="00F3295D">
            <w:pPr>
              <w:pStyle w:val="TAL"/>
            </w:pPr>
            <w:r>
              <w:t>LD3</w:t>
            </w:r>
          </w:p>
        </w:tc>
        <w:tc>
          <w:tcPr>
            <w:tcW w:w="0" w:type="auto"/>
            <w:vMerge/>
          </w:tcPr>
          <w:p w14:paraId="13047294" w14:textId="77777777" w:rsidR="00BD10AE" w:rsidRPr="00BE2531" w:rsidRDefault="00BD10AE" w:rsidP="00F3295D">
            <w:pPr>
              <w:pStyle w:val="TAL"/>
            </w:pPr>
          </w:p>
        </w:tc>
        <w:tc>
          <w:tcPr>
            <w:tcW w:w="0" w:type="auto"/>
          </w:tcPr>
          <w:p w14:paraId="2CAC64A5" w14:textId="77777777" w:rsidR="00BD10AE" w:rsidRPr="00BE2531" w:rsidRDefault="00BD10AE" w:rsidP="00F3295D">
            <w:pPr>
              <w:pStyle w:val="TAL"/>
            </w:pPr>
            <w:r>
              <w:t>SD (128 MB)</w:t>
            </w:r>
          </w:p>
        </w:tc>
        <w:tc>
          <w:tcPr>
            <w:tcW w:w="0" w:type="auto"/>
            <w:shd w:val="clear" w:color="auto" w:fill="FFFF00"/>
          </w:tcPr>
          <w:p w14:paraId="6C9DCF5A" w14:textId="77777777" w:rsidR="00BD10AE" w:rsidRPr="00BE2531" w:rsidRDefault="00BD10AE" w:rsidP="00F3295D">
            <w:pPr>
              <w:pStyle w:val="TAC"/>
            </w:pPr>
          </w:p>
        </w:tc>
        <w:tc>
          <w:tcPr>
            <w:tcW w:w="0" w:type="auto"/>
            <w:shd w:val="clear" w:color="auto" w:fill="FFFF00"/>
          </w:tcPr>
          <w:p w14:paraId="20EBD15B" w14:textId="77777777" w:rsidR="00BD10AE" w:rsidRPr="009F78B8" w:rsidRDefault="00BD10AE" w:rsidP="00F3295D">
            <w:pPr>
              <w:pStyle w:val="TAC"/>
              <w:rPr>
                <w:highlight w:val="yellow"/>
              </w:rPr>
            </w:pPr>
          </w:p>
        </w:tc>
      </w:tr>
      <w:tr w:rsidR="00BD10AE" w:rsidRPr="00BE2531" w14:paraId="2558C8A2" w14:textId="11CB60C2" w:rsidTr="0066779D">
        <w:trPr>
          <w:cantSplit/>
          <w:jc w:val="center"/>
        </w:trPr>
        <w:tc>
          <w:tcPr>
            <w:tcW w:w="0" w:type="auto"/>
          </w:tcPr>
          <w:p w14:paraId="1A7B588D" w14:textId="77777777" w:rsidR="00BD10AE" w:rsidRPr="00BE2531" w:rsidRDefault="00BD10AE" w:rsidP="00F3295D">
            <w:pPr>
              <w:pStyle w:val="TAL"/>
            </w:pPr>
            <w:r>
              <w:t>LD4</w:t>
            </w:r>
          </w:p>
        </w:tc>
        <w:tc>
          <w:tcPr>
            <w:tcW w:w="0" w:type="auto"/>
            <w:vMerge/>
          </w:tcPr>
          <w:p w14:paraId="0900E07C" w14:textId="77777777" w:rsidR="00BD10AE" w:rsidRPr="00BE2531" w:rsidRDefault="00BD10AE" w:rsidP="00F3295D">
            <w:pPr>
              <w:pStyle w:val="TAL"/>
            </w:pPr>
          </w:p>
        </w:tc>
        <w:tc>
          <w:tcPr>
            <w:tcW w:w="0" w:type="auto"/>
          </w:tcPr>
          <w:p w14:paraId="01B09E90" w14:textId="77777777" w:rsidR="00BD10AE" w:rsidRPr="00BE2531" w:rsidRDefault="00BD10AE" w:rsidP="00F3295D">
            <w:pPr>
              <w:pStyle w:val="TAL"/>
            </w:pPr>
            <w:r>
              <w:t>GD(4 GB)</w:t>
            </w:r>
          </w:p>
        </w:tc>
        <w:tc>
          <w:tcPr>
            <w:tcW w:w="0" w:type="auto"/>
            <w:shd w:val="clear" w:color="auto" w:fill="FFFF00"/>
          </w:tcPr>
          <w:p w14:paraId="6FBF9F8D" w14:textId="77777777" w:rsidR="00BD10AE" w:rsidRPr="00BE2531" w:rsidRDefault="00BD10AE" w:rsidP="00F3295D">
            <w:pPr>
              <w:pStyle w:val="TAC"/>
            </w:pPr>
          </w:p>
        </w:tc>
        <w:tc>
          <w:tcPr>
            <w:tcW w:w="0" w:type="auto"/>
            <w:shd w:val="clear" w:color="auto" w:fill="FFFF00"/>
          </w:tcPr>
          <w:p w14:paraId="424BBE01" w14:textId="77777777" w:rsidR="00BD10AE" w:rsidRPr="009F78B8" w:rsidRDefault="00BD10AE" w:rsidP="00F3295D">
            <w:pPr>
              <w:pStyle w:val="TAC"/>
              <w:rPr>
                <w:highlight w:val="yellow"/>
              </w:rPr>
            </w:pPr>
          </w:p>
        </w:tc>
      </w:tr>
      <w:tr w:rsidR="00BD10AE" w:rsidRPr="00BE2531" w14:paraId="34CDA147" w14:textId="6EC509CC" w:rsidTr="0066779D">
        <w:trPr>
          <w:cantSplit/>
          <w:jc w:val="center"/>
        </w:trPr>
        <w:tc>
          <w:tcPr>
            <w:tcW w:w="0" w:type="auto"/>
          </w:tcPr>
          <w:p w14:paraId="5A15A253" w14:textId="77777777" w:rsidR="00BD10AE" w:rsidRPr="00BE2531" w:rsidRDefault="00BD10AE" w:rsidP="00F3295D">
            <w:pPr>
              <w:pStyle w:val="TAL"/>
            </w:pPr>
            <w:r>
              <w:t>LD5</w:t>
            </w:r>
          </w:p>
        </w:tc>
        <w:tc>
          <w:tcPr>
            <w:tcW w:w="0" w:type="auto"/>
            <w:vMerge w:val="restart"/>
          </w:tcPr>
          <w:p w14:paraId="0B014231" w14:textId="77777777" w:rsidR="00BD10AE" w:rsidRPr="00BE2531" w:rsidRDefault="00BD10AE" w:rsidP="00F3295D">
            <w:pPr>
              <w:pStyle w:val="TAL"/>
            </w:pPr>
            <w:r>
              <w:t xml:space="preserve">Low (2 </w:t>
            </w:r>
            <w:r w:rsidRPr="00BE2531">
              <w:t xml:space="preserve">% </w:t>
            </w:r>
            <w:r>
              <w:t>BLER</w:t>
            </w:r>
            <w:r w:rsidRPr="00BE2531">
              <w:t>)</w:t>
            </w:r>
          </w:p>
        </w:tc>
        <w:tc>
          <w:tcPr>
            <w:tcW w:w="0" w:type="auto"/>
          </w:tcPr>
          <w:p w14:paraId="4A5504D4" w14:textId="77777777" w:rsidR="00BD10AE" w:rsidRPr="00BE2531" w:rsidRDefault="00BD10AE" w:rsidP="00F3295D">
            <w:pPr>
              <w:pStyle w:val="TAL"/>
            </w:pPr>
            <w:r>
              <w:t>Audio (1 MB)</w:t>
            </w:r>
          </w:p>
        </w:tc>
        <w:tc>
          <w:tcPr>
            <w:tcW w:w="0" w:type="auto"/>
            <w:shd w:val="clear" w:color="auto" w:fill="FFFF00"/>
          </w:tcPr>
          <w:p w14:paraId="3AA7073E" w14:textId="77777777" w:rsidR="00BD10AE" w:rsidRPr="00BE2531" w:rsidRDefault="00BD10AE" w:rsidP="00F3295D">
            <w:pPr>
              <w:pStyle w:val="TAC"/>
            </w:pPr>
          </w:p>
        </w:tc>
        <w:tc>
          <w:tcPr>
            <w:tcW w:w="0" w:type="auto"/>
            <w:shd w:val="clear" w:color="auto" w:fill="FFFF00"/>
          </w:tcPr>
          <w:p w14:paraId="1815C45C" w14:textId="77777777" w:rsidR="00BD10AE" w:rsidRPr="009F78B8" w:rsidRDefault="00BD10AE" w:rsidP="00F3295D">
            <w:pPr>
              <w:pStyle w:val="TAC"/>
              <w:rPr>
                <w:highlight w:val="yellow"/>
              </w:rPr>
            </w:pPr>
          </w:p>
        </w:tc>
      </w:tr>
      <w:tr w:rsidR="00BD10AE" w:rsidRPr="00BE2531" w14:paraId="6FAC77B0" w14:textId="161AAA9B" w:rsidTr="0066779D">
        <w:trPr>
          <w:cantSplit/>
          <w:jc w:val="center"/>
        </w:trPr>
        <w:tc>
          <w:tcPr>
            <w:tcW w:w="0" w:type="auto"/>
          </w:tcPr>
          <w:p w14:paraId="4FB0ECC5" w14:textId="77777777" w:rsidR="00BD10AE" w:rsidRDefault="00BD10AE" w:rsidP="00F3295D">
            <w:pPr>
              <w:pStyle w:val="TAL"/>
            </w:pPr>
            <w:r>
              <w:t>LD6</w:t>
            </w:r>
          </w:p>
        </w:tc>
        <w:tc>
          <w:tcPr>
            <w:tcW w:w="0" w:type="auto"/>
            <w:vMerge/>
          </w:tcPr>
          <w:p w14:paraId="51782273" w14:textId="77777777" w:rsidR="00BD10AE" w:rsidRPr="00BE2531" w:rsidRDefault="00BD10AE" w:rsidP="00F3295D">
            <w:pPr>
              <w:pStyle w:val="TAL"/>
            </w:pPr>
          </w:p>
        </w:tc>
        <w:tc>
          <w:tcPr>
            <w:tcW w:w="0" w:type="auto"/>
          </w:tcPr>
          <w:p w14:paraId="08CE6A4D" w14:textId="77777777" w:rsidR="00BD10AE" w:rsidRPr="00BE2531" w:rsidRDefault="00BD10AE" w:rsidP="00F3295D">
            <w:pPr>
              <w:pStyle w:val="TAL"/>
            </w:pPr>
            <w:r>
              <w:t>Clip(3 MB)</w:t>
            </w:r>
          </w:p>
        </w:tc>
        <w:tc>
          <w:tcPr>
            <w:tcW w:w="0" w:type="auto"/>
            <w:shd w:val="clear" w:color="auto" w:fill="FFFF00"/>
          </w:tcPr>
          <w:p w14:paraId="71D0BB40" w14:textId="77777777" w:rsidR="00BD10AE" w:rsidRPr="00BE2531" w:rsidRDefault="00BD10AE" w:rsidP="00F3295D">
            <w:pPr>
              <w:pStyle w:val="TAC"/>
            </w:pPr>
          </w:p>
        </w:tc>
        <w:tc>
          <w:tcPr>
            <w:tcW w:w="0" w:type="auto"/>
            <w:shd w:val="clear" w:color="auto" w:fill="FFFF00"/>
          </w:tcPr>
          <w:p w14:paraId="180FC418" w14:textId="77777777" w:rsidR="00BD10AE" w:rsidRPr="009F78B8" w:rsidRDefault="00BD10AE" w:rsidP="00F3295D">
            <w:pPr>
              <w:pStyle w:val="TAC"/>
              <w:rPr>
                <w:highlight w:val="yellow"/>
              </w:rPr>
            </w:pPr>
          </w:p>
        </w:tc>
      </w:tr>
      <w:tr w:rsidR="00BD10AE" w:rsidRPr="00BE2531" w14:paraId="238620C5" w14:textId="2FE280A5" w:rsidTr="0066779D">
        <w:trPr>
          <w:cantSplit/>
          <w:jc w:val="center"/>
        </w:trPr>
        <w:tc>
          <w:tcPr>
            <w:tcW w:w="0" w:type="auto"/>
          </w:tcPr>
          <w:p w14:paraId="46789B71" w14:textId="77777777" w:rsidR="00BD10AE" w:rsidRPr="00BE2531" w:rsidRDefault="00BD10AE" w:rsidP="00F3295D">
            <w:pPr>
              <w:pStyle w:val="TAL"/>
            </w:pPr>
            <w:r>
              <w:t>LD7</w:t>
            </w:r>
          </w:p>
        </w:tc>
        <w:tc>
          <w:tcPr>
            <w:tcW w:w="0" w:type="auto"/>
            <w:vMerge/>
          </w:tcPr>
          <w:p w14:paraId="1BF0054F" w14:textId="77777777" w:rsidR="00BD10AE" w:rsidRPr="00BE2531" w:rsidRDefault="00BD10AE" w:rsidP="00F3295D">
            <w:pPr>
              <w:pStyle w:val="TAL"/>
            </w:pPr>
          </w:p>
        </w:tc>
        <w:tc>
          <w:tcPr>
            <w:tcW w:w="0" w:type="auto"/>
          </w:tcPr>
          <w:p w14:paraId="62087792" w14:textId="77777777" w:rsidR="00BD10AE" w:rsidRPr="00BE2531" w:rsidRDefault="00BD10AE" w:rsidP="00F3295D">
            <w:pPr>
              <w:pStyle w:val="TAL"/>
            </w:pPr>
            <w:r>
              <w:t>SD (128 MB)</w:t>
            </w:r>
          </w:p>
        </w:tc>
        <w:tc>
          <w:tcPr>
            <w:tcW w:w="0" w:type="auto"/>
            <w:shd w:val="clear" w:color="auto" w:fill="FFFF00"/>
          </w:tcPr>
          <w:p w14:paraId="79E00E00" w14:textId="77777777" w:rsidR="00BD10AE" w:rsidRPr="00BE2531" w:rsidRDefault="00BD10AE" w:rsidP="00F3295D">
            <w:pPr>
              <w:pStyle w:val="TAC"/>
            </w:pPr>
          </w:p>
        </w:tc>
        <w:tc>
          <w:tcPr>
            <w:tcW w:w="0" w:type="auto"/>
            <w:shd w:val="clear" w:color="auto" w:fill="FFFF00"/>
          </w:tcPr>
          <w:p w14:paraId="1F6E0F10" w14:textId="77777777" w:rsidR="00BD10AE" w:rsidRPr="009F78B8" w:rsidRDefault="00BD10AE" w:rsidP="00F3295D">
            <w:pPr>
              <w:pStyle w:val="TAC"/>
              <w:rPr>
                <w:highlight w:val="yellow"/>
              </w:rPr>
            </w:pPr>
          </w:p>
        </w:tc>
      </w:tr>
      <w:tr w:rsidR="00BD10AE" w:rsidRPr="00BE2531" w14:paraId="410460BC" w14:textId="5C449979" w:rsidTr="0066779D">
        <w:trPr>
          <w:cantSplit/>
          <w:jc w:val="center"/>
        </w:trPr>
        <w:tc>
          <w:tcPr>
            <w:tcW w:w="0" w:type="auto"/>
          </w:tcPr>
          <w:p w14:paraId="6BA3E853" w14:textId="77777777" w:rsidR="00BD10AE" w:rsidRPr="00BE2531" w:rsidRDefault="00BD10AE" w:rsidP="00F3295D">
            <w:pPr>
              <w:pStyle w:val="TAL"/>
            </w:pPr>
            <w:r>
              <w:t>LD8</w:t>
            </w:r>
          </w:p>
        </w:tc>
        <w:tc>
          <w:tcPr>
            <w:tcW w:w="0" w:type="auto"/>
            <w:vMerge/>
          </w:tcPr>
          <w:p w14:paraId="0A14B24A" w14:textId="77777777" w:rsidR="00BD10AE" w:rsidRPr="00BE2531" w:rsidRDefault="00BD10AE" w:rsidP="00F3295D">
            <w:pPr>
              <w:pStyle w:val="TAL"/>
            </w:pPr>
          </w:p>
        </w:tc>
        <w:tc>
          <w:tcPr>
            <w:tcW w:w="0" w:type="auto"/>
          </w:tcPr>
          <w:p w14:paraId="5708775B" w14:textId="77777777" w:rsidR="00BD10AE" w:rsidRPr="00BE2531" w:rsidRDefault="00BD10AE" w:rsidP="00F3295D">
            <w:pPr>
              <w:pStyle w:val="TAL"/>
            </w:pPr>
            <w:r>
              <w:t>GD(4 GB)</w:t>
            </w:r>
          </w:p>
        </w:tc>
        <w:tc>
          <w:tcPr>
            <w:tcW w:w="0" w:type="auto"/>
            <w:shd w:val="clear" w:color="auto" w:fill="FFFF00"/>
          </w:tcPr>
          <w:p w14:paraId="7AD7B9EB" w14:textId="77777777" w:rsidR="00BD10AE" w:rsidRPr="00BE2531" w:rsidRDefault="00BD10AE" w:rsidP="00F3295D">
            <w:pPr>
              <w:pStyle w:val="TAC"/>
            </w:pPr>
          </w:p>
        </w:tc>
        <w:tc>
          <w:tcPr>
            <w:tcW w:w="0" w:type="auto"/>
            <w:shd w:val="clear" w:color="auto" w:fill="FFFF00"/>
          </w:tcPr>
          <w:p w14:paraId="4EC0ADCB" w14:textId="77777777" w:rsidR="00BD10AE" w:rsidRPr="009F78B8" w:rsidRDefault="00BD10AE" w:rsidP="00F3295D">
            <w:pPr>
              <w:pStyle w:val="TAC"/>
              <w:rPr>
                <w:highlight w:val="yellow"/>
              </w:rPr>
            </w:pPr>
          </w:p>
        </w:tc>
      </w:tr>
      <w:tr w:rsidR="00BD10AE" w:rsidRPr="00BE2531" w14:paraId="44A0D91E" w14:textId="50D821BB" w:rsidTr="0066779D">
        <w:trPr>
          <w:cantSplit/>
          <w:jc w:val="center"/>
        </w:trPr>
        <w:tc>
          <w:tcPr>
            <w:tcW w:w="0" w:type="auto"/>
          </w:tcPr>
          <w:p w14:paraId="5FFFE995" w14:textId="77777777" w:rsidR="00BD10AE" w:rsidRPr="00BE2531" w:rsidRDefault="00BD10AE" w:rsidP="00F3295D">
            <w:pPr>
              <w:pStyle w:val="TAL"/>
            </w:pPr>
            <w:r>
              <w:t>LD9</w:t>
            </w:r>
          </w:p>
        </w:tc>
        <w:tc>
          <w:tcPr>
            <w:tcW w:w="0" w:type="auto"/>
            <w:vMerge w:val="restart"/>
          </w:tcPr>
          <w:p w14:paraId="77B0D86F" w14:textId="77777777" w:rsidR="00BD10AE" w:rsidRPr="00BE2531" w:rsidRDefault="00BD10AE" w:rsidP="00F3295D">
            <w:pPr>
              <w:pStyle w:val="TAL"/>
            </w:pPr>
            <w:r>
              <w:t xml:space="preserve">Medium (5 </w:t>
            </w:r>
            <w:r w:rsidRPr="00BE2531">
              <w:t xml:space="preserve">% </w:t>
            </w:r>
            <w:r>
              <w:t>BLER</w:t>
            </w:r>
            <w:r w:rsidRPr="00BE2531">
              <w:t>)</w:t>
            </w:r>
          </w:p>
        </w:tc>
        <w:tc>
          <w:tcPr>
            <w:tcW w:w="0" w:type="auto"/>
          </w:tcPr>
          <w:p w14:paraId="566C1C53" w14:textId="77777777" w:rsidR="00BD10AE" w:rsidRPr="00BE2531" w:rsidRDefault="00BD10AE" w:rsidP="00F3295D">
            <w:pPr>
              <w:pStyle w:val="TAL"/>
            </w:pPr>
            <w:r>
              <w:t>Audio (1 MB)</w:t>
            </w:r>
          </w:p>
        </w:tc>
        <w:tc>
          <w:tcPr>
            <w:tcW w:w="0" w:type="auto"/>
            <w:shd w:val="clear" w:color="auto" w:fill="FFFF00"/>
          </w:tcPr>
          <w:p w14:paraId="0C877BB0" w14:textId="77777777" w:rsidR="00BD10AE" w:rsidRPr="00BE2531" w:rsidRDefault="00BD10AE" w:rsidP="00F3295D">
            <w:pPr>
              <w:pStyle w:val="TAC"/>
            </w:pPr>
          </w:p>
        </w:tc>
        <w:tc>
          <w:tcPr>
            <w:tcW w:w="0" w:type="auto"/>
            <w:shd w:val="clear" w:color="auto" w:fill="FFFF00"/>
          </w:tcPr>
          <w:p w14:paraId="0E92ECBC" w14:textId="77777777" w:rsidR="00BD10AE" w:rsidRPr="009F78B8" w:rsidRDefault="00BD10AE" w:rsidP="00F3295D">
            <w:pPr>
              <w:pStyle w:val="TAC"/>
              <w:rPr>
                <w:highlight w:val="yellow"/>
              </w:rPr>
            </w:pPr>
          </w:p>
        </w:tc>
      </w:tr>
      <w:tr w:rsidR="00BD10AE" w:rsidRPr="00BE2531" w14:paraId="340AF9CA" w14:textId="3590AE0E" w:rsidTr="0066779D">
        <w:trPr>
          <w:cantSplit/>
          <w:jc w:val="center"/>
        </w:trPr>
        <w:tc>
          <w:tcPr>
            <w:tcW w:w="0" w:type="auto"/>
          </w:tcPr>
          <w:p w14:paraId="69B626FE" w14:textId="77777777" w:rsidR="00BD10AE" w:rsidRDefault="00BD10AE" w:rsidP="00F3295D">
            <w:pPr>
              <w:pStyle w:val="TAL"/>
            </w:pPr>
            <w:r>
              <w:t>LD10</w:t>
            </w:r>
          </w:p>
        </w:tc>
        <w:tc>
          <w:tcPr>
            <w:tcW w:w="0" w:type="auto"/>
            <w:vMerge/>
          </w:tcPr>
          <w:p w14:paraId="0C02C8FA" w14:textId="77777777" w:rsidR="00BD10AE" w:rsidRPr="00BE2531" w:rsidRDefault="00BD10AE" w:rsidP="00F3295D">
            <w:pPr>
              <w:pStyle w:val="TAL"/>
            </w:pPr>
          </w:p>
        </w:tc>
        <w:tc>
          <w:tcPr>
            <w:tcW w:w="0" w:type="auto"/>
          </w:tcPr>
          <w:p w14:paraId="61E4C51B" w14:textId="77777777" w:rsidR="00BD10AE" w:rsidRPr="00BE2531" w:rsidRDefault="00BD10AE" w:rsidP="00F3295D">
            <w:pPr>
              <w:pStyle w:val="TAL"/>
            </w:pPr>
            <w:r>
              <w:t>Clip(3 MB)</w:t>
            </w:r>
          </w:p>
        </w:tc>
        <w:tc>
          <w:tcPr>
            <w:tcW w:w="0" w:type="auto"/>
            <w:shd w:val="clear" w:color="auto" w:fill="FFFF00"/>
          </w:tcPr>
          <w:p w14:paraId="206A960B" w14:textId="77777777" w:rsidR="00BD10AE" w:rsidRPr="00BE2531" w:rsidRDefault="00BD10AE" w:rsidP="00F3295D">
            <w:pPr>
              <w:pStyle w:val="TAC"/>
            </w:pPr>
          </w:p>
        </w:tc>
        <w:tc>
          <w:tcPr>
            <w:tcW w:w="0" w:type="auto"/>
            <w:shd w:val="clear" w:color="auto" w:fill="FFFF00"/>
          </w:tcPr>
          <w:p w14:paraId="0A722D0D" w14:textId="77777777" w:rsidR="00BD10AE" w:rsidRPr="009F78B8" w:rsidRDefault="00BD10AE" w:rsidP="00F3295D">
            <w:pPr>
              <w:pStyle w:val="TAC"/>
              <w:rPr>
                <w:highlight w:val="yellow"/>
              </w:rPr>
            </w:pPr>
          </w:p>
        </w:tc>
      </w:tr>
      <w:tr w:rsidR="00BD10AE" w:rsidRPr="00BE2531" w14:paraId="35D3FF40" w14:textId="5936F6A8" w:rsidTr="0066779D">
        <w:trPr>
          <w:cantSplit/>
          <w:jc w:val="center"/>
        </w:trPr>
        <w:tc>
          <w:tcPr>
            <w:tcW w:w="0" w:type="auto"/>
          </w:tcPr>
          <w:p w14:paraId="241D9366" w14:textId="77777777" w:rsidR="00BD10AE" w:rsidRPr="00BE2531" w:rsidRDefault="00BD10AE" w:rsidP="00F3295D">
            <w:pPr>
              <w:pStyle w:val="TAL"/>
            </w:pPr>
            <w:r>
              <w:t>LD11</w:t>
            </w:r>
          </w:p>
        </w:tc>
        <w:tc>
          <w:tcPr>
            <w:tcW w:w="0" w:type="auto"/>
            <w:vMerge/>
          </w:tcPr>
          <w:p w14:paraId="1DAC81CE" w14:textId="77777777" w:rsidR="00BD10AE" w:rsidRPr="00BE2531" w:rsidRDefault="00BD10AE" w:rsidP="00F3295D">
            <w:pPr>
              <w:pStyle w:val="TAL"/>
            </w:pPr>
          </w:p>
        </w:tc>
        <w:tc>
          <w:tcPr>
            <w:tcW w:w="0" w:type="auto"/>
          </w:tcPr>
          <w:p w14:paraId="7DFC75D4" w14:textId="77777777" w:rsidR="00BD10AE" w:rsidRPr="00BE2531" w:rsidRDefault="00BD10AE" w:rsidP="00F3295D">
            <w:pPr>
              <w:pStyle w:val="TAL"/>
            </w:pPr>
            <w:r>
              <w:t>SD (128 MB)</w:t>
            </w:r>
          </w:p>
        </w:tc>
        <w:tc>
          <w:tcPr>
            <w:tcW w:w="0" w:type="auto"/>
            <w:shd w:val="clear" w:color="auto" w:fill="FFFF00"/>
          </w:tcPr>
          <w:p w14:paraId="5941367B" w14:textId="77777777" w:rsidR="00BD10AE" w:rsidRPr="00BE2531" w:rsidRDefault="00BD10AE" w:rsidP="00F3295D">
            <w:pPr>
              <w:pStyle w:val="TAC"/>
            </w:pPr>
          </w:p>
        </w:tc>
        <w:tc>
          <w:tcPr>
            <w:tcW w:w="0" w:type="auto"/>
            <w:shd w:val="clear" w:color="auto" w:fill="FFFF00"/>
          </w:tcPr>
          <w:p w14:paraId="2CA167F2" w14:textId="77777777" w:rsidR="00BD10AE" w:rsidRPr="009F78B8" w:rsidRDefault="00BD10AE" w:rsidP="00F3295D">
            <w:pPr>
              <w:pStyle w:val="TAC"/>
              <w:rPr>
                <w:highlight w:val="yellow"/>
              </w:rPr>
            </w:pPr>
          </w:p>
        </w:tc>
      </w:tr>
      <w:tr w:rsidR="00BD10AE" w:rsidRPr="00BE2531" w14:paraId="58B90642" w14:textId="471D6B62" w:rsidTr="0066779D">
        <w:trPr>
          <w:cantSplit/>
          <w:jc w:val="center"/>
        </w:trPr>
        <w:tc>
          <w:tcPr>
            <w:tcW w:w="0" w:type="auto"/>
          </w:tcPr>
          <w:p w14:paraId="20F409AD" w14:textId="77777777" w:rsidR="00BD10AE" w:rsidRPr="00BE2531" w:rsidRDefault="00BD10AE" w:rsidP="00F3295D">
            <w:pPr>
              <w:pStyle w:val="TAL"/>
            </w:pPr>
            <w:r>
              <w:t>LD12</w:t>
            </w:r>
          </w:p>
        </w:tc>
        <w:tc>
          <w:tcPr>
            <w:tcW w:w="0" w:type="auto"/>
            <w:vMerge/>
          </w:tcPr>
          <w:p w14:paraId="4D23FA01" w14:textId="77777777" w:rsidR="00BD10AE" w:rsidRPr="00BE2531" w:rsidRDefault="00BD10AE" w:rsidP="00F3295D">
            <w:pPr>
              <w:pStyle w:val="TAL"/>
            </w:pPr>
          </w:p>
        </w:tc>
        <w:tc>
          <w:tcPr>
            <w:tcW w:w="0" w:type="auto"/>
          </w:tcPr>
          <w:p w14:paraId="783ACF21" w14:textId="77777777" w:rsidR="00BD10AE" w:rsidRPr="00BE2531" w:rsidRDefault="00BD10AE" w:rsidP="00F3295D">
            <w:pPr>
              <w:pStyle w:val="TAL"/>
            </w:pPr>
            <w:r>
              <w:t>GD(4 GB)</w:t>
            </w:r>
          </w:p>
        </w:tc>
        <w:tc>
          <w:tcPr>
            <w:tcW w:w="0" w:type="auto"/>
            <w:shd w:val="clear" w:color="auto" w:fill="FFFF00"/>
          </w:tcPr>
          <w:p w14:paraId="03290BDE" w14:textId="77777777" w:rsidR="00BD10AE" w:rsidRPr="00BE2531" w:rsidRDefault="00BD10AE" w:rsidP="00F3295D">
            <w:pPr>
              <w:pStyle w:val="TAC"/>
            </w:pPr>
          </w:p>
        </w:tc>
        <w:tc>
          <w:tcPr>
            <w:tcW w:w="0" w:type="auto"/>
            <w:shd w:val="clear" w:color="auto" w:fill="FFFF00"/>
          </w:tcPr>
          <w:p w14:paraId="4EAD587B" w14:textId="77777777" w:rsidR="00BD10AE" w:rsidRPr="009F78B8" w:rsidRDefault="00BD10AE" w:rsidP="00F3295D">
            <w:pPr>
              <w:pStyle w:val="TAC"/>
              <w:rPr>
                <w:highlight w:val="yellow"/>
              </w:rPr>
            </w:pPr>
          </w:p>
        </w:tc>
      </w:tr>
      <w:tr w:rsidR="00BD10AE" w:rsidRPr="00BE2531" w14:paraId="030936FC" w14:textId="6B284444" w:rsidTr="0066779D">
        <w:trPr>
          <w:cantSplit/>
          <w:jc w:val="center"/>
        </w:trPr>
        <w:tc>
          <w:tcPr>
            <w:tcW w:w="0" w:type="auto"/>
          </w:tcPr>
          <w:p w14:paraId="4D31FE2D" w14:textId="77777777" w:rsidR="00BD10AE" w:rsidRPr="00BE2531" w:rsidRDefault="00BD10AE" w:rsidP="00F3295D">
            <w:pPr>
              <w:pStyle w:val="TAL"/>
            </w:pPr>
            <w:r>
              <w:t>LD13</w:t>
            </w:r>
          </w:p>
        </w:tc>
        <w:tc>
          <w:tcPr>
            <w:tcW w:w="0" w:type="auto"/>
            <w:vMerge w:val="restart"/>
          </w:tcPr>
          <w:p w14:paraId="11F0D9EB" w14:textId="77777777" w:rsidR="00BD10AE" w:rsidRPr="00BE2531" w:rsidRDefault="00BD10AE" w:rsidP="00F3295D">
            <w:pPr>
              <w:pStyle w:val="TAL"/>
            </w:pPr>
            <w:r>
              <w:t xml:space="preserve">High (10 </w:t>
            </w:r>
            <w:r w:rsidRPr="00BE2531">
              <w:t xml:space="preserve">% </w:t>
            </w:r>
            <w:r>
              <w:t>BLER)</w:t>
            </w:r>
          </w:p>
        </w:tc>
        <w:tc>
          <w:tcPr>
            <w:tcW w:w="0" w:type="auto"/>
          </w:tcPr>
          <w:p w14:paraId="5FE4D07B" w14:textId="77777777" w:rsidR="00BD10AE" w:rsidRPr="00BE2531" w:rsidRDefault="00BD10AE" w:rsidP="00F3295D">
            <w:pPr>
              <w:pStyle w:val="TAL"/>
            </w:pPr>
            <w:r>
              <w:t>Audio (1 MB)</w:t>
            </w:r>
          </w:p>
        </w:tc>
        <w:tc>
          <w:tcPr>
            <w:tcW w:w="0" w:type="auto"/>
            <w:shd w:val="clear" w:color="auto" w:fill="FFFF00"/>
          </w:tcPr>
          <w:p w14:paraId="681EDCCB" w14:textId="77777777" w:rsidR="00BD10AE" w:rsidRPr="00BE2531" w:rsidRDefault="00BD10AE" w:rsidP="00F3295D">
            <w:pPr>
              <w:pStyle w:val="TAC"/>
            </w:pPr>
          </w:p>
        </w:tc>
        <w:tc>
          <w:tcPr>
            <w:tcW w:w="0" w:type="auto"/>
            <w:shd w:val="clear" w:color="auto" w:fill="FFFF00"/>
          </w:tcPr>
          <w:p w14:paraId="02CFDFE4" w14:textId="77777777" w:rsidR="00BD10AE" w:rsidRPr="009F78B8" w:rsidRDefault="00BD10AE" w:rsidP="00F3295D">
            <w:pPr>
              <w:pStyle w:val="TAC"/>
              <w:rPr>
                <w:highlight w:val="yellow"/>
              </w:rPr>
            </w:pPr>
          </w:p>
        </w:tc>
      </w:tr>
      <w:tr w:rsidR="00BD10AE" w:rsidRPr="00BE2531" w14:paraId="5273B270" w14:textId="7BCCD29D" w:rsidTr="0066779D">
        <w:trPr>
          <w:cantSplit/>
          <w:jc w:val="center"/>
        </w:trPr>
        <w:tc>
          <w:tcPr>
            <w:tcW w:w="0" w:type="auto"/>
          </w:tcPr>
          <w:p w14:paraId="138F0FDB" w14:textId="77777777" w:rsidR="00BD10AE" w:rsidRDefault="00BD10AE" w:rsidP="00F3295D">
            <w:pPr>
              <w:pStyle w:val="TAL"/>
            </w:pPr>
            <w:r>
              <w:t>LD14</w:t>
            </w:r>
          </w:p>
        </w:tc>
        <w:tc>
          <w:tcPr>
            <w:tcW w:w="0" w:type="auto"/>
            <w:vMerge/>
          </w:tcPr>
          <w:p w14:paraId="726001C6" w14:textId="77777777" w:rsidR="00BD10AE" w:rsidRPr="00BE2531" w:rsidRDefault="00BD10AE" w:rsidP="00F3295D">
            <w:pPr>
              <w:pStyle w:val="TAL"/>
            </w:pPr>
          </w:p>
        </w:tc>
        <w:tc>
          <w:tcPr>
            <w:tcW w:w="0" w:type="auto"/>
          </w:tcPr>
          <w:p w14:paraId="68310921" w14:textId="77777777" w:rsidR="00BD10AE" w:rsidRPr="00BE2531" w:rsidRDefault="00BD10AE" w:rsidP="00F3295D">
            <w:pPr>
              <w:pStyle w:val="TAL"/>
            </w:pPr>
            <w:r>
              <w:t>Clip(3 MB)</w:t>
            </w:r>
          </w:p>
        </w:tc>
        <w:tc>
          <w:tcPr>
            <w:tcW w:w="0" w:type="auto"/>
            <w:shd w:val="clear" w:color="auto" w:fill="FFFF00"/>
          </w:tcPr>
          <w:p w14:paraId="3C382F19" w14:textId="77777777" w:rsidR="00BD10AE" w:rsidRPr="00BE2531" w:rsidRDefault="00BD10AE" w:rsidP="00F3295D">
            <w:pPr>
              <w:pStyle w:val="TAC"/>
            </w:pPr>
          </w:p>
        </w:tc>
        <w:tc>
          <w:tcPr>
            <w:tcW w:w="0" w:type="auto"/>
            <w:shd w:val="clear" w:color="auto" w:fill="FFFF00"/>
          </w:tcPr>
          <w:p w14:paraId="7BB8D85B" w14:textId="77777777" w:rsidR="00BD10AE" w:rsidRPr="009F78B8" w:rsidRDefault="00BD10AE" w:rsidP="00F3295D">
            <w:pPr>
              <w:pStyle w:val="TAC"/>
              <w:rPr>
                <w:highlight w:val="yellow"/>
              </w:rPr>
            </w:pPr>
          </w:p>
        </w:tc>
      </w:tr>
      <w:tr w:rsidR="00BD10AE" w:rsidRPr="00BE2531" w14:paraId="05DC2B5A" w14:textId="7D510D9F" w:rsidTr="0066779D">
        <w:trPr>
          <w:cantSplit/>
          <w:jc w:val="center"/>
        </w:trPr>
        <w:tc>
          <w:tcPr>
            <w:tcW w:w="0" w:type="auto"/>
          </w:tcPr>
          <w:p w14:paraId="3B916328" w14:textId="77777777" w:rsidR="00BD10AE" w:rsidRPr="00BE2531" w:rsidRDefault="00BD10AE" w:rsidP="00F3295D">
            <w:pPr>
              <w:pStyle w:val="TAL"/>
            </w:pPr>
            <w:r>
              <w:t>LD15</w:t>
            </w:r>
          </w:p>
        </w:tc>
        <w:tc>
          <w:tcPr>
            <w:tcW w:w="0" w:type="auto"/>
            <w:vMerge/>
          </w:tcPr>
          <w:p w14:paraId="5395C1A8" w14:textId="77777777" w:rsidR="00BD10AE" w:rsidRPr="00BE2531" w:rsidRDefault="00BD10AE" w:rsidP="00F3295D">
            <w:pPr>
              <w:pStyle w:val="TAL"/>
            </w:pPr>
          </w:p>
        </w:tc>
        <w:tc>
          <w:tcPr>
            <w:tcW w:w="0" w:type="auto"/>
          </w:tcPr>
          <w:p w14:paraId="333338DA" w14:textId="77777777" w:rsidR="00BD10AE" w:rsidRPr="00BE2531" w:rsidRDefault="00BD10AE" w:rsidP="00F3295D">
            <w:pPr>
              <w:pStyle w:val="TAL"/>
            </w:pPr>
            <w:r>
              <w:t>SD (128 MB)</w:t>
            </w:r>
          </w:p>
        </w:tc>
        <w:tc>
          <w:tcPr>
            <w:tcW w:w="0" w:type="auto"/>
            <w:shd w:val="clear" w:color="auto" w:fill="FFFF00"/>
          </w:tcPr>
          <w:p w14:paraId="4F18CF79" w14:textId="77777777" w:rsidR="00BD10AE" w:rsidRPr="00BE2531" w:rsidRDefault="00BD10AE" w:rsidP="00F3295D">
            <w:pPr>
              <w:pStyle w:val="TAC"/>
            </w:pPr>
          </w:p>
        </w:tc>
        <w:tc>
          <w:tcPr>
            <w:tcW w:w="0" w:type="auto"/>
            <w:shd w:val="clear" w:color="auto" w:fill="FFFF00"/>
          </w:tcPr>
          <w:p w14:paraId="298482A0" w14:textId="77777777" w:rsidR="00BD10AE" w:rsidRPr="009F78B8" w:rsidRDefault="00BD10AE" w:rsidP="00F3295D">
            <w:pPr>
              <w:pStyle w:val="TAC"/>
              <w:rPr>
                <w:highlight w:val="yellow"/>
              </w:rPr>
            </w:pPr>
          </w:p>
        </w:tc>
      </w:tr>
      <w:tr w:rsidR="00BD10AE" w:rsidRPr="00BE2531" w14:paraId="14D9122C" w14:textId="5B940353" w:rsidTr="0066779D">
        <w:trPr>
          <w:cantSplit/>
          <w:jc w:val="center"/>
        </w:trPr>
        <w:tc>
          <w:tcPr>
            <w:tcW w:w="0" w:type="auto"/>
          </w:tcPr>
          <w:p w14:paraId="6A77DFBA" w14:textId="77777777" w:rsidR="00BD10AE" w:rsidRPr="00BE2531" w:rsidRDefault="00BD10AE" w:rsidP="00F3295D">
            <w:pPr>
              <w:pStyle w:val="TAL"/>
            </w:pPr>
            <w:r>
              <w:t>LD16</w:t>
            </w:r>
          </w:p>
        </w:tc>
        <w:tc>
          <w:tcPr>
            <w:tcW w:w="0" w:type="auto"/>
            <w:vMerge/>
          </w:tcPr>
          <w:p w14:paraId="13CEE014" w14:textId="77777777" w:rsidR="00BD10AE" w:rsidRPr="00BE2531" w:rsidRDefault="00BD10AE" w:rsidP="00F3295D">
            <w:pPr>
              <w:pStyle w:val="TAL"/>
            </w:pPr>
          </w:p>
        </w:tc>
        <w:tc>
          <w:tcPr>
            <w:tcW w:w="0" w:type="auto"/>
          </w:tcPr>
          <w:p w14:paraId="02771C43" w14:textId="77777777" w:rsidR="00BD10AE" w:rsidRPr="00BE2531" w:rsidRDefault="00BD10AE" w:rsidP="00F3295D">
            <w:pPr>
              <w:pStyle w:val="TAL"/>
            </w:pPr>
            <w:r>
              <w:t>GD(4 GB)</w:t>
            </w:r>
          </w:p>
        </w:tc>
        <w:tc>
          <w:tcPr>
            <w:tcW w:w="0" w:type="auto"/>
            <w:shd w:val="clear" w:color="auto" w:fill="FFFF00"/>
          </w:tcPr>
          <w:p w14:paraId="2E83E446" w14:textId="77777777" w:rsidR="00BD10AE" w:rsidRPr="00BE2531" w:rsidRDefault="00BD10AE" w:rsidP="00F3295D">
            <w:pPr>
              <w:pStyle w:val="TAC"/>
            </w:pPr>
          </w:p>
        </w:tc>
        <w:tc>
          <w:tcPr>
            <w:tcW w:w="0" w:type="auto"/>
            <w:shd w:val="clear" w:color="auto" w:fill="FFFF00"/>
          </w:tcPr>
          <w:p w14:paraId="585060C4" w14:textId="77777777" w:rsidR="00BD10AE" w:rsidRPr="009F78B8" w:rsidRDefault="00BD10AE" w:rsidP="00F3295D">
            <w:pPr>
              <w:pStyle w:val="TAC"/>
              <w:rPr>
                <w:highlight w:val="yellow"/>
              </w:rPr>
            </w:pPr>
          </w:p>
        </w:tc>
      </w:tr>
      <w:tr w:rsidR="00BD10AE" w:rsidRPr="00BE2531" w14:paraId="49266882" w14:textId="1E9D2256" w:rsidTr="0066779D">
        <w:trPr>
          <w:cantSplit/>
          <w:jc w:val="center"/>
        </w:trPr>
        <w:tc>
          <w:tcPr>
            <w:tcW w:w="0" w:type="auto"/>
          </w:tcPr>
          <w:p w14:paraId="669AEA10" w14:textId="77777777" w:rsidR="00BD10AE" w:rsidRPr="00BE2531" w:rsidRDefault="00BD10AE" w:rsidP="00F3295D">
            <w:pPr>
              <w:pStyle w:val="TAL"/>
            </w:pPr>
            <w:r>
              <w:t>LD17</w:t>
            </w:r>
          </w:p>
        </w:tc>
        <w:tc>
          <w:tcPr>
            <w:tcW w:w="0" w:type="auto"/>
            <w:vMerge w:val="restart"/>
          </w:tcPr>
          <w:p w14:paraId="60125DF9" w14:textId="77777777" w:rsidR="00BD10AE" w:rsidRPr="00BE2531" w:rsidRDefault="00BD10AE" w:rsidP="00F3295D">
            <w:pPr>
              <w:pStyle w:val="TAL"/>
            </w:pPr>
            <w:r w:rsidRPr="00BE2531">
              <w:t xml:space="preserve">20% </w:t>
            </w:r>
            <w:r>
              <w:t>BLER</w:t>
            </w:r>
          </w:p>
        </w:tc>
        <w:tc>
          <w:tcPr>
            <w:tcW w:w="0" w:type="auto"/>
          </w:tcPr>
          <w:p w14:paraId="3BAC0475" w14:textId="77777777" w:rsidR="00BD10AE" w:rsidRPr="00BE2531" w:rsidRDefault="00BD10AE" w:rsidP="00F3295D">
            <w:pPr>
              <w:pStyle w:val="TAL"/>
            </w:pPr>
            <w:r>
              <w:t>Audio (1 MB)</w:t>
            </w:r>
          </w:p>
        </w:tc>
        <w:tc>
          <w:tcPr>
            <w:tcW w:w="0" w:type="auto"/>
            <w:shd w:val="clear" w:color="auto" w:fill="FFFF00"/>
          </w:tcPr>
          <w:p w14:paraId="5133BEAA" w14:textId="77777777" w:rsidR="00BD10AE" w:rsidRPr="00BE2531" w:rsidRDefault="00BD10AE" w:rsidP="00F3295D">
            <w:pPr>
              <w:pStyle w:val="TAC"/>
            </w:pPr>
          </w:p>
        </w:tc>
        <w:tc>
          <w:tcPr>
            <w:tcW w:w="0" w:type="auto"/>
            <w:shd w:val="clear" w:color="auto" w:fill="FFFF00"/>
          </w:tcPr>
          <w:p w14:paraId="0D3AFCA3" w14:textId="77777777" w:rsidR="00BD10AE" w:rsidRPr="009F78B8" w:rsidRDefault="00BD10AE" w:rsidP="00F3295D">
            <w:pPr>
              <w:pStyle w:val="TAC"/>
              <w:rPr>
                <w:highlight w:val="yellow"/>
              </w:rPr>
            </w:pPr>
          </w:p>
        </w:tc>
      </w:tr>
      <w:tr w:rsidR="00BD10AE" w:rsidRPr="00BE2531" w14:paraId="46254608" w14:textId="2AFA9FF4" w:rsidTr="0066779D">
        <w:trPr>
          <w:cantSplit/>
          <w:jc w:val="center"/>
        </w:trPr>
        <w:tc>
          <w:tcPr>
            <w:tcW w:w="0" w:type="auto"/>
          </w:tcPr>
          <w:p w14:paraId="61841A84" w14:textId="77777777" w:rsidR="00BD10AE" w:rsidRDefault="00BD10AE" w:rsidP="00F3295D">
            <w:pPr>
              <w:pStyle w:val="TAL"/>
            </w:pPr>
            <w:r>
              <w:t>LD18</w:t>
            </w:r>
          </w:p>
        </w:tc>
        <w:tc>
          <w:tcPr>
            <w:tcW w:w="0" w:type="auto"/>
            <w:vMerge/>
          </w:tcPr>
          <w:p w14:paraId="23FA2B3F" w14:textId="77777777" w:rsidR="00BD10AE" w:rsidRPr="00BE2531" w:rsidRDefault="00BD10AE" w:rsidP="00F3295D">
            <w:pPr>
              <w:pStyle w:val="TAL"/>
            </w:pPr>
          </w:p>
        </w:tc>
        <w:tc>
          <w:tcPr>
            <w:tcW w:w="0" w:type="auto"/>
          </w:tcPr>
          <w:p w14:paraId="4F59DBF0" w14:textId="77777777" w:rsidR="00BD10AE" w:rsidRPr="00BE2531" w:rsidRDefault="00BD10AE" w:rsidP="00F3295D">
            <w:pPr>
              <w:pStyle w:val="TAL"/>
            </w:pPr>
            <w:r>
              <w:t>Clip(3 MB)</w:t>
            </w:r>
          </w:p>
        </w:tc>
        <w:tc>
          <w:tcPr>
            <w:tcW w:w="0" w:type="auto"/>
            <w:shd w:val="clear" w:color="auto" w:fill="FFFF00"/>
          </w:tcPr>
          <w:p w14:paraId="45576E0A" w14:textId="77777777" w:rsidR="00BD10AE" w:rsidRPr="00BE2531" w:rsidRDefault="00BD10AE" w:rsidP="00F3295D">
            <w:pPr>
              <w:pStyle w:val="TAC"/>
            </w:pPr>
          </w:p>
        </w:tc>
        <w:tc>
          <w:tcPr>
            <w:tcW w:w="0" w:type="auto"/>
            <w:shd w:val="clear" w:color="auto" w:fill="FFFF00"/>
          </w:tcPr>
          <w:p w14:paraId="6BD729F5" w14:textId="77777777" w:rsidR="00BD10AE" w:rsidRPr="009F78B8" w:rsidRDefault="00BD10AE" w:rsidP="00F3295D">
            <w:pPr>
              <w:pStyle w:val="TAC"/>
              <w:rPr>
                <w:highlight w:val="yellow"/>
              </w:rPr>
            </w:pPr>
          </w:p>
        </w:tc>
      </w:tr>
      <w:tr w:rsidR="00BD10AE" w:rsidRPr="00BE2531" w14:paraId="4F2C75D0" w14:textId="38717F6F" w:rsidTr="0066779D">
        <w:trPr>
          <w:cantSplit/>
          <w:jc w:val="center"/>
        </w:trPr>
        <w:tc>
          <w:tcPr>
            <w:tcW w:w="0" w:type="auto"/>
          </w:tcPr>
          <w:p w14:paraId="1EFC76ED" w14:textId="77777777" w:rsidR="00BD10AE" w:rsidRPr="00BE2531" w:rsidRDefault="00BD10AE" w:rsidP="00F3295D">
            <w:pPr>
              <w:pStyle w:val="TAL"/>
            </w:pPr>
            <w:r>
              <w:t>LD19</w:t>
            </w:r>
          </w:p>
        </w:tc>
        <w:tc>
          <w:tcPr>
            <w:tcW w:w="0" w:type="auto"/>
            <w:vMerge/>
          </w:tcPr>
          <w:p w14:paraId="566B29A7" w14:textId="77777777" w:rsidR="00BD10AE" w:rsidRPr="00BE2531" w:rsidRDefault="00BD10AE" w:rsidP="00F3295D">
            <w:pPr>
              <w:pStyle w:val="TAL"/>
            </w:pPr>
          </w:p>
        </w:tc>
        <w:tc>
          <w:tcPr>
            <w:tcW w:w="0" w:type="auto"/>
          </w:tcPr>
          <w:p w14:paraId="6829D76A" w14:textId="77777777" w:rsidR="00BD10AE" w:rsidRPr="00BE2531" w:rsidRDefault="00BD10AE" w:rsidP="00F3295D">
            <w:pPr>
              <w:pStyle w:val="TAL"/>
            </w:pPr>
            <w:r>
              <w:t>SD (128 MB)</w:t>
            </w:r>
          </w:p>
        </w:tc>
        <w:tc>
          <w:tcPr>
            <w:tcW w:w="0" w:type="auto"/>
            <w:shd w:val="clear" w:color="auto" w:fill="FFFF00"/>
          </w:tcPr>
          <w:p w14:paraId="2839DEFE" w14:textId="77777777" w:rsidR="00BD10AE" w:rsidRPr="00BE2531" w:rsidRDefault="00BD10AE" w:rsidP="00F3295D">
            <w:pPr>
              <w:pStyle w:val="TAC"/>
            </w:pPr>
          </w:p>
        </w:tc>
        <w:tc>
          <w:tcPr>
            <w:tcW w:w="0" w:type="auto"/>
            <w:shd w:val="clear" w:color="auto" w:fill="FFFF00"/>
          </w:tcPr>
          <w:p w14:paraId="7532A0A9" w14:textId="77777777" w:rsidR="00BD10AE" w:rsidRPr="009F78B8" w:rsidRDefault="00BD10AE" w:rsidP="00F3295D">
            <w:pPr>
              <w:pStyle w:val="TAC"/>
              <w:rPr>
                <w:highlight w:val="yellow"/>
              </w:rPr>
            </w:pPr>
          </w:p>
        </w:tc>
      </w:tr>
      <w:tr w:rsidR="00BD10AE" w:rsidRPr="00BE2531" w14:paraId="4C7FC379" w14:textId="324A5D58" w:rsidTr="0066779D">
        <w:trPr>
          <w:cantSplit/>
          <w:jc w:val="center"/>
        </w:trPr>
        <w:tc>
          <w:tcPr>
            <w:tcW w:w="0" w:type="auto"/>
          </w:tcPr>
          <w:p w14:paraId="77B08799" w14:textId="77777777" w:rsidR="00BD10AE" w:rsidRPr="00BE2531" w:rsidRDefault="00BD10AE" w:rsidP="00F3295D">
            <w:pPr>
              <w:pStyle w:val="TAL"/>
            </w:pPr>
            <w:r>
              <w:t>LD20</w:t>
            </w:r>
          </w:p>
        </w:tc>
        <w:tc>
          <w:tcPr>
            <w:tcW w:w="0" w:type="auto"/>
            <w:vMerge/>
          </w:tcPr>
          <w:p w14:paraId="4A4EED05" w14:textId="77777777" w:rsidR="00BD10AE" w:rsidRPr="00BE2531" w:rsidRDefault="00BD10AE" w:rsidP="00F3295D">
            <w:pPr>
              <w:pStyle w:val="TAL"/>
            </w:pPr>
          </w:p>
        </w:tc>
        <w:tc>
          <w:tcPr>
            <w:tcW w:w="0" w:type="auto"/>
          </w:tcPr>
          <w:p w14:paraId="50E7BD25" w14:textId="77777777" w:rsidR="00BD10AE" w:rsidRPr="00BE2531" w:rsidRDefault="00BD10AE" w:rsidP="00F3295D">
            <w:pPr>
              <w:pStyle w:val="TAL"/>
            </w:pPr>
            <w:r>
              <w:t>GD(4 GB)</w:t>
            </w:r>
          </w:p>
        </w:tc>
        <w:tc>
          <w:tcPr>
            <w:tcW w:w="0" w:type="auto"/>
            <w:shd w:val="clear" w:color="auto" w:fill="FFFF00"/>
          </w:tcPr>
          <w:p w14:paraId="65501698" w14:textId="77777777" w:rsidR="00BD10AE" w:rsidRPr="00BE2531" w:rsidRDefault="00BD10AE" w:rsidP="00F3295D">
            <w:pPr>
              <w:pStyle w:val="TAC"/>
            </w:pPr>
          </w:p>
        </w:tc>
        <w:tc>
          <w:tcPr>
            <w:tcW w:w="0" w:type="auto"/>
            <w:shd w:val="clear" w:color="auto" w:fill="FFFF00"/>
          </w:tcPr>
          <w:p w14:paraId="69EBCCD0" w14:textId="77777777" w:rsidR="00BD10AE" w:rsidRPr="009F78B8" w:rsidRDefault="00BD10AE" w:rsidP="00F3295D">
            <w:pPr>
              <w:pStyle w:val="TAC"/>
              <w:rPr>
                <w:highlight w:val="yellow"/>
              </w:rPr>
            </w:pPr>
          </w:p>
        </w:tc>
      </w:tr>
    </w:tbl>
    <w:p w14:paraId="5C7AD544" w14:textId="77777777" w:rsidR="00F3295D" w:rsidRDefault="00F3295D" w:rsidP="00F3295D">
      <w:pPr>
        <w:pStyle w:val="berschrift4"/>
      </w:pPr>
      <w:r>
        <w:t>RTP-based Streaming over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987"/>
      </w:tblGrid>
      <w:tr w:rsidR="00BD10AE" w:rsidRPr="00C143C5" w14:paraId="7758C3AB" w14:textId="6DC64B60" w:rsidTr="0066779D">
        <w:trPr>
          <w:jc w:val="center"/>
        </w:trPr>
        <w:tc>
          <w:tcPr>
            <w:tcW w:w="0" w:type="auto"/>
          </w:tcPr>
          <w:p w14:paraId="6F548983" w14:textId="77777777" w:rsidR="00BD10AE" w:rsidRPr="00BE2531" w:rsidRDefault="00BD10AE" w:rsidP="00F3295D">
            <w:pPr>
              <w:pStyle w:val="TAH"/>
            </w:pPr>
            <w:r>
              <w:t>Test Case</w:t>
            </w:r>
          </w:p>
        </w:tc>
        <w:tc>
          <w:tcPr>
            <w:tcW w:w="0" w:type="auto"/>
          </w:tcPr>
          <w:p w14:paraId="192C5171" w14:textId="77777777" w:rsidR="00BD10AE" w:rsidRPr="00BE2531" w:rsidRDefault="00BD10AE" w:rsidP="00F3295D">
            <w:pPr>
              <w:pStyle w:val="TAH"/>
            </w:pPr>
            <w:r w:rsidRPr="00BE2531">
              <w:t>Error rates</w:t>
            </w:r>
          </w:p>
        </w:tc>
        <w:tc>
          <w:tcPr>
            <w:tcW w:w="0" w:type="auto"/>
          </w:tcPr>
          <w:p w14:paraId="543D106D" w14:textId="77777777" w:rsidR="00BD10AE" w:rsidRPr="00BE2531" w:rsidRDefault="00BD10AE" w:rsidP="00F3295D">
            <w:pPr>
              <w:pStyle w:val="TAH"/>
            </w:pPr>
            <w:r w:rsidRPr="00BE2531">
              <w:t>Bearer rate</w:t>
            </w:r>
          </w:p>
        </w:tc>
        <w:tc>
          <w:tcPr>
            <w:tcW w:w="0" w:type="auto"/>
          </w:tcPr>
          <w:p w14:paraId="45ABFE2A" w14:textId="77777777" w:rsidR="00BD10AE" w:rsidRDefault="00BD10AE" w:rsidP="00F3295D">
            <w:pPr>
              <w:pStyle w:val="TAH"/>
            </w:pPr>
            <w:r>
              <w:t>Protection Period</w:t>
            </w:r>
          </w:p>
        </w:tc>
        <w:tc>
          <w:tcPr>
            <w:tcW w:w="0" w:type="auto"/>
          </w:tcPr>
          <w:p w14:paraId="72425F8E" w14:textId="77777777" w:rsidR="00BD10AE" w:rsidRDefault="00BD10AE" w:rsidP="00F3295D">
            <w:pPr>
              <w:pStyle w:val="TAH"/>
            </w:pPr>
            <w:r>
              <w:t>Performance</w:t>
            </w:r>
          </w:p>
        </w:tc>
        <w:tc>
          <w:tcPr>
            <w:tcW w:w="0" w:type="auto"/>
          </w:tcPr>
          <w:p w14:paraId="51E8E203" w14:textId="77777777" w:rsidR="00BD10AE" w:rsidRPr="009F78B8" w:rsidRDefault="00BD10AE" w:rsidP="0066779D">
            <w:pPr>
              <w:pStyle w:val="TAH"/>
              <w:rPr>
                <w:szCs w:val="22"/>
                <w:highlight w:val="yellow"/>
                <w:lang w:val="en-US"/>
              </w:rPr>
            </w:pPr>
            <w:r w:rsidRPr="009F78B8">
              <w:rPr>
                <w:highlight w:val="yellow"/>
              </w:rPr>
              <w:t xml:space="preserve">Report </w:t>
            </w:r>
            <w:r w:rsidRPr="009F78B8">
              <w:rPr>
                <w:highlight w:val="yellow"/>
                <w:lang w:val="en-US"/>
              </w:rPr>
              <w:t>[T;K;N] values</w:t>
            </w:r>
          </w:p>
          <w:p w14:paraId="6B468E12" w14:textId="6E335E89" w:rsidR="00BD10AE" w:rsidRPr="009F78B8" w:rsidRDefault="00BD10AE" w:rsidP="00F3295D">
            <w:pPr>
              <w:pStyle w:val="TAH"/>
              <w:rPr>
                <w:highlight w:val="yellow"/>
              </w:rPr>
            </w:pPr>
            <w:r w:rsidRPr="009F78B8">
              <w:rPr>
                <w:highlight w:val="yellow"/>
                <w:lang w:val="en-US"/>
              </w:rPr>
              <w:t>(See TS 26.346)</w:t>
            </w:r>
          </w:p>
        </w:tc>
      </w:tr>
      <w:tr w:rsidR="00BD10AE" w:rsidRPr="00BE2531" w14:paraId="01B23266" w14:textId="0CC52D79" w:rsidTr="0066779D">
        <w:trPr>
          <w:trHeight w:val="139"/>
          <w:jc w:val="center"/>
        </w:trPr>
        <w:tc>
          <w:tcPr>
            <w:tcW w:w="0" w:type="auto"/>
          </w:tcPr>
          <w:p w14:paraId="23576558" w14:textId="77777777" w:rsidR="00BD10AE" w:rsidRPr="00BE2531" w:rsidRDefault="00BD10AE" w:rsidP="00F3295D">
            <w:pPr>
              <w:pStyle w:val="TAL"/>
            </w:pPr>
            <w:r>
              <w:t>US1</w:t>
            </w:r>
          </w:p>
        </w:tc>
        <w:tc>
          <w:tcPr>
            <w:tcW w:w="0" w:type="auto"/>
            <w:vMerge w:val="restart"/>
          </w:tcPr>
          <w:p w14:paraId="6AD79BEF" w14:textId="77777777" w:rsidR="00BD10AE" w:rsidRPr="00BE2531" w:rsidRDefault="00BD10AE" w:rsidP="00F3295D">
            <w:pPr>
              <w:pStyle w:val="TAL"/>
            </w:pPr>
            <w:r w:rsidRPr="00BE2531">
              <w:t>Low (1% BLER)</w:t>
            </w:r>
          </w:p>
        </w:tc>
        <w:tc>
          <w:tcPr>
            <w:tcW w:w="0" w:type="auto"/>
            <w:vMerge w:val="restart"/>
          </w:tcPr>
          <w:p w14:paraId="6C861E27" w14:textId="77777777" w:rsidR="00BD10AE" w:rsidRPr="00BE2531" w:rsidRDefault="00BD10AE" w:rsidP="00F3295D">
            <w:pPr>
              <w:pStyle w:val="TAL"/>
            </w:pPr>
            <w:r w:rsidRPr="00BE2531">
              <w:t>Low (64kbit/s)</w:t>
            </w:r>
          </w:p>
        </w:tc>
        <w:tc>
          <w:tcPr>
            <w:tcW w:w="0" w:type="auto"/>
          </w:tcPr>
          <w:p w14:paraId="703FA198" w14:textId="77777777" w:rsidR="00BD10AE" w:rsidRPr="00BE2531" w:rsidRDefault="00BD10AE" w:rsidP="00F3295D">
            <w:pPr>
              <w:pStyle w:val="TAL"/>
              <w:jc w:val="center"/>
            </w:pPr>
            <w:r>
              <w:t>5 sec</w:t>
            </w:r>
          </w:p>
        </w:tc>
        <w:tc>
          <w:tcPr>
            <w:tcW w:w="0" w:type="auto"/>
          </w:tcPr>
          <w:p w14:paraId="542745EB" w14:textId="77777777" w:rsidR="00BD10AE" w:rsidRPr="00BE2531" w:rsidRDefault="00BD10AE" w:rsidP="00F3295D">
            <w:pPr>
              <w:pStyle w:val="TAL"/>
            </w:pPr>
            <w:r>
              <w:t>55.8</w:t>
            </w:r>
          </w:p>
        </w:tc>
        <w:tc>
          <w:tcPr>
            <w:tcW w:w="0" w:type="auto"/>
          </w:tcPr>
          <w:p w14:paraId="036E21D9" w14:textId="77777777" w:rsidR="00BD10AE" w:rsidRPr="009F78B8" w:rsidRDefault="00BD10AE" w:rsidP="00F3295D">
            <w:pPr>
              <w:pStyle w:val="TAL"/>
              <w:rPr>
                <w:highlight w:val="yellow"/>
              </w:rPr>
            </w:pPr>
          </w:p>
        </w:tc>
      </w:tr>
      <w:tr w:rsidR="00BD10AE" w:rsidRPr="00BE2531" w14:paraId="2E188F22" w14:textId="33153FB9" w:rsidTr="0066779D">
        <w:trPr>
          <w:trHeight w:val="138"/>
          <w:jc w:val="center"/>
        </w:trPr>
        <w:tc>
          <w:tcPr>
            <w:tcW w:w="0" w:type="auto"/>
          </w:tcPr>
          <w:p w14:paraId="2C44275B" w14:textId="77777777" w:rsidR="00BD10AE" w:rsidRPr="00BE2531" w:rsidRDefault="00BD10AE" w:rsidP="00F3295D">
            <w:pPr>
              <w:pStyle w:val="TAL"/>
            </w:pPr>
            <w:r>
              <w:t>US2</w:t>
            </w:r>
          </w:p>
        </w:tc>
        <w:tc>
          <w:tcPr>
            <w:tcW w:w="0" w:type="auto"/>
            <w:vMerge/>
          </w:tcPr>
          <w:p w14:paraId="4DA69FA8" w14:textId="77777777" w:rsidR="00BD10AE" w:rsidRPr="00BE2531" w:rsidRDefault="00BD10AE" w:rsidP="00F3295D">
            <w:pPr>
              <w:pStyle w:val="TAL"/>
            </w:pPr>
          </w:p>
        </w:tc>
        <w:tc>
          <w:tcPr>
            <w:tcW w:w="0" w:type="auto"/>
            <w:vMerge/>
          </w:tcPr>
          <w:p w14:paraId="0C47D975" w14:textId="77777777" w:rsidR="00BD10AE" w:rsidRPr="00BE2531" w:rsidRDefault="00BD10AE" w:rsidP="00F3295D">
            <w:pPr>
              <w:pStyle w:val="TAL"/>
            </w:pPr>
          </w:p>
        </w:tc>
        <w:tc>
          <w:tcPr>
            <w:tcW w:w="0" w:type="auto"/>
          </w:tcPr>
          <w:p w14:paraId="3B6E26C9" w14:textId="77777777" w:rsidR="00BD10AE" w:rsidRPr="00BE2531" w:rsidRDefault="00BD10AE" w:rsidP="00F3295D">
            <w:pPr>
              <w:pStyle w:val="TAL"/>
              <w:jc w:val="center"/>
            </w:pPr>
            <w:r>
              <w:t>20 sec</w:t>
            </w:r>
          </w:p>
        </w:tc>
        <w:tc>
          <w:tcPr>
            <w:tcW w:w="0" w:type="auto"/>
          </w:tcPr>
          <w:p w14:paraId="0BD2B93A" w14:textId="77777777" w:rsidR="00BD10AE" w:rsidRPr="00BE2531" w:rsidRDefault="00BD10AE" w:rsidP="00F3295D">
            <w:pPr>
              <w:pStyle w:val="TAL"/>
            </w:pPr>
            <w:r>
              <w:t>60.4</w:t>
            </w:r>
          </w:p>
        </w:tc>
        <w:tc>
          <w:tcPr>
            <w:tcW w:w="0" w:type="auto"/>
          </w:tcPr>
          <w:p w14:paraId="513A7765" w14:textId="77777777" w:rsidR="00BD10AE" w:rsidRPr="009F78B8" w:rsidRDefault="00BD10AE" w:rsidP="00F3295D">
            <w:pPr>
              <w:pStyle w:val="TAL"/>
              <w:rPr>
                <w:highlight w:val="yellow"/>
              </w:rPr>
            </w:pPr>
          </w:p>
        </w:tc>
      </w:tr>
      <w:tr w:rsidR="00BD10AE" w:rsidRPr="00BE2531" w14:paraId="310C11DB" w14:textId="4B0339B4" w:rsidTr="0066779D">
        <w:trPr>
          <w:trHeight w:val="139"/>
          <w:jc w:val="center"/>
        </w:trPr>
        <w:tc>
          <w:tcPr>
            <w:tcW w:w="0" w:type="auto"/>
          </w:tcPr>
          <w:p w14:paraId="7F37D381" w14:textId="77777777" w:rsidR="00BD10AE" w:rsidRPr="00BE2531" w:rsidRDefault="00BD10AE" w:rsidP="00F3295D">
            <w:pPr>
              <w:pStyle w:val="TAL"/>
            </w:pPr>
            <w:r>
              <w:t>US3</w:t>
            </w:r>
          </w:p>
        </w:tc>
        <w:tc>
          <w:tcPr>
            <w:tcW w:w="0" w:type="auto"/>
            <w:vMerge/>
          </w:tcPr>
          <w:p w14:paraId="1BB9F8FF" w14:textId="77777777" w:rsidR="00BD10AE" w:rsidRPr="00BE2531" w:rsidRDefault="00BD10AE" w:rsidP="00F3295D">
            <w:pPr>
              <w:pStyle w:val="TAL"/>
            </w:pPr>
          </w:p>
        </w:tc>
        <w:tc>
          <w:tcPr>
            <w:tcW w:w="0" w:type="auto"/>
            <w:vMerge w:val="restart"/>
          </w:tcPr>
          <w:p w14:paraId="48920F4D" w14:textId="77777777" w:rsidR="00BD10AE" w:rsidRPr="00BE2531" w:rsidRDefault="00BD10AE" w:rsidP="00F3295D">
            <w:pPr>
              <w:pStyle w:val="TAL"/>
            </w:pPr>
            <w:r w:rsidRPr="00BE2531">
              <w:t>Medium (128kbit/s)</w:t>
            </w:r>
          </w:p>
        </w:tc>
        <w:tc>
          <w:tcPr>
            <w:tcW w:w="0" w:type="auto"/>
          </w:tcPr>
          <w:p w14:paraId="2661CD73" w14:textId="77777777" w:rsidR="00BD10AE" w:rsidRDefault="00BD10AE" w:rsidP="00F3295D">
            <w:pPr>
              <w:pStyle w:val="TAL"/>
              <w:jc w:val="center"/>
            </w:pPr>
            <w:r>
              <w:t>5 sec</w:t>
            </w:r>
          </w:p>
        </w:tc>
        <w:tc>
          <w:tcPr>
            <w:tcW w:w="0" w:type="auto"/>
          </w:tcPr>
          <w:p w14:paraId="11136B67" w14:textId="77777777" w:rsidR="00BD10AE" w:rsidRDefault="00BD10AE" w:rsidP="00F3295D">
            <w:pPr>
              <w:pStyle w:val="TAL"/>
            </w:pPr>
            <w:r>
              <w:t>115.5</w:t>
            </w:r>
          </w:p>
        </w:tc>
        <w:tc>
          <w:tcPr>
            <w:tcW w:w="0" w:type="auto"/>
          </w:tcPr>
          <w:p w14:paraId="55C98A54" w14:textId="77777777" w:rsidR="00BD10AE" w:rsidRPr="009F78B8" w:rsidRDefault="00BD10AE" w:rsidP="00F3295D">
            <w:pPr>
              <w:pStyle w:val="TAL"/>
              <w:rPr>
                <w:highlight w:val="yellow"/>
              </w:rPr>
            </w:pPr>
          </w:p>
        </w:tc>
      </w:tr>
      <w:tr w:rsidR="00BD10AE" w:rsidRPr="00BE2531" w14:paraId="17C62883" w14:textId="2FCC8D7C" w:rsidTr="0066779D">
        <w:trPr>
          <w:trHeight w:val="138"/>
          <w:jc w:val="center"/>
        </w:trPr>
        <w:tc>
          <w:tcPr>
            <w:tcW w:w="0" w:type="auto"/>
          </w:tcPr>
          <w:p w14:paraId="3715C451" w14:textId="77777777" w:rsidR="00BD10AE" w:rsidRPr="00BE2531" w:rsidRDefault="00BD10AE" w:rsidP="00F3295D">
            <w:pPr>
              <w:pStyle w:val="TAL"/>
            </w:pPr>
            <w:r>
              <w:t>US4</w:t>
            </w:r>
          </w:p>
        </w:tc>
        <w:tc>
          <w:tcPr>
            <w:tcW w:w="0" w:type="auto"/>
            <w:vMerge/>
          </w:tcPr>
          <w:p w14:paraId="59193562" w14:textId="77777777" w:rsidR="00BD10AE" w:rsidRPr="00BE2531" w:rsidRDefault="00BD10AE" w:rsidP="00F3295D">
            <w:pPr>
              <w:pStyle w:val="TAL"/>
            </w:pPr>
          </w:p>
        </w:tc>
        <w:tc>
          <w:tcPr>
            <w:tcW w:w="0" w:type="auto"/>
            <w:vMerge/>
          </w:tcPr>
          <w:p w14:paraId="3721E843" w14:textId="77777777" w:rsidR="00BD10AE" w:rsidRPr="00BE2531" w:rsidRDefault="00BD10AE" w:rsidP="00F3295D">
            <w:pPr>
              <w:pStyle w:val="TAL"/>
            </w:pPr>
          </w:p>
        </w:tc>
        <w:tc>
          <w:tcPr>
            <w:tcW w:w="0" w:type="auto"/>
          </w:tcPr>
          <w:p w14:paraId="2AD82F41" w14:textId="77777777" w:rsidR="00BD10AE" w:rsidRDefault="00BD10AE" w:rsidP="00F3295D">
            <w:pPr>
              <w:pStyle w:val="TAL"/>
              <w:jc w:val="center"/>
            </w:pPr>
            <w:r>
              <w:t>20 sec</w:t>
            </w:r>
          </w:p>
        </w:tc>
        <w:tc>
          <w:tcPr>
            <w:tcW w:w="0" w:type="auto"/>
          </w:tcPr>
          <w:p w14:paraId="42998D15" w14:textId="77777777" w:rsidR="00BD10AE" w:rsidRDefault="00BD10AE" w:rsidP="00F3295D">
            <w:pPr>
              <w:pStyle w:val="TAL"/>
            </w:pPr>
            <w:r>
              <w:t>122.4</w:t>
            </w:r>
          </w:p>
        </w:tc>
        <w:tc>
          <w:tcPr>
            <w:tcW w:w="0" w:type="auto"/>
          </w:tcPr>
          <w:p w14:paraId="555CA723" w14:textId="77777777" w:rsidR="00BD10AE" w:rsidRPr="009F78B8" w:rsidRDefault="00BD10AE" w:rsidP="00F3295D">
            <w:pPr>
              <w:pStyle w:val="TAL"/>
              <w:rPr>
                <w:highlight w:val="yellow"/>
              </w:rPr>
            </w:pPr>
          </w:p>
        </w:tc>
      </w:tr>
      <w:tr w:rsidR="00BD10AE" w:rsidRPr="00BE2531" w14:paraId="1A242B11" w14:textId="5E84C26E" w:rsidTr="0066779D">
        <w:trPr>
          <w:trHeight w:val="139"/>
          <w:jc w:val="center"/>
        </w:trPr>
        <w:tc>
          <w:tcPr>
            <w:tcW w:w="0" w:type="auto"/>
          </w:tcPr>
          <w:p w14:paraId="280CE0D0" w14:textId="77777777" w:rsidR="00BD10AE" w:rsidRPr="00BE2531" w:rsidRDefault="00BD10AE" w:rsidP="00F3295D">
            <w:pPr>
              <w:pStyle w:val="TAL"/>
            </w:pPr>
            <w:r>
              <w:t>US5</w:t>
            </w:r>
          </w:p>
        </w:tc>
        <w:tc>
          <w:tcPr>
            <w:tcW w:w="0" w:type="auto"/>
            <w:vMerge/>
          </w:tcPr>
          <w:p w14:paraId="11196062" w14:textId="77777777" w:rsidR="00BD10AE" w:rsidRPr="00BE2531" w:rsidRDefault="00BD10AE" w:rsidP="00F3295D">
            <w:pPr>
              <w:pStyle w:val="TAL"/>
            </w:pPr>
          </w:p>
        </w:tc>
        <w:tc>
          <w:tcPr>
            <w:tcW w:w="0" w:type="auto"/>
            <w:vMerge w:val="restart"/>
          </w:tcPr>
          <w:p w14:paraId="15935AC2" w14:textId="77777777" w:rsidR="00BD10AE" w:rsidRPr="00BE2531" w:rsidRDefault="00BD10AE" w:rsidP="00F3295D">
            <w:pPr>
              <w:pStyle w:val="TAL"/>
            </w:pPr>
            <w:r w:rsidRPr="00BE2531">
              <w:t>High (256kbit/s)</w:t>
            </w:r>
          </w:p>
        </w:tc>
        <w:tc>
          <w:tcPr>
            <w:tcW w:w="0" w:type="auto"/>
          </w:tcPr>
          <w:p w14:paraId="510D7F12" w14:textId="77777777" w:rsidR="00BD10AE" w:rsidRPr="00BE2531" w:rsidRDefault="00BD10AE" w:rsidP="00F3295D">
            <w:pPr>
              <w:pStyle w:val="TAL"/>
              <w:jc w:val="center"/>
            </w:pPr>
            <w:r>
              <w:t>5 sec</w:t>
            </w:r>
          </w:p>
        </w:tc>
        <w:tc>
          <w:tcPr>
            <w:tcW w:w="0" w:type="auto"/>
          </w:tcPr>
          <w:p w14:paraId="0DD0B108" w14:textId="77777777" w:rsidR="00BD10AE" w:rsidRPr="00BE2531" w:rsidRDefault="00BD10AE" w:rsidP="00F3295D">
            <w:pPr>
              <w:pStyle w:val="TAL"/>
            </w:pPr>
            <w:r>
              <w:t>236.2</w:t>
            </w:r>
          </w:p>
        </w:tc>
        <w:tc>
          <w:tcPr>
            <w:tcW w:w="0" w:type="auto"/>
          </w:tcPr>
          <w:p w14:paraId="2623D233" w14:textId="77777777" w:rsidR="00BD10AE" w:rsidRPr="009F78B8" w:rsidRDefault="00BD10AE" w:rsidP="00F3295D">
            <w:pPr>
              <w:pStyle w:val="TAL"/>
              <w:rPr>
                <w:highlight w:val="yellow"/>
              </w:rPr>
            </w:pPr>
          </w:p>
        </w:tc>
      </w:tr>
      <w:tr w:rsidR="00BD10AE" w:rsidRPr="00BE2531" w14:paraId="159EFC28" w14:textId="4743B902" w:rsidTr="0066779D">
        <w:trPr>
          <w:trHeight w:val="138"/>
          <w:jc w:val="center"/>
        </w:trPr>
        <w:tc>
          <w:tcPr>
            <w:tcW w:w="0" w:type="auto"/>
          </w:tcPr>
          <w:p w14:paraId="7894F6A0" w14:textId="77777777" w:rsidR="00BD10AE" w:rsidRPr="00BE2531" w:rsidRDefault="00BD10AE" w:rsidP="00F3295D">
            <w:pPr>
              <w:pStyle w:val="TAL"/>
            </w:pPr>
            <w:r>
              <w:t>US6</w:t>
            </w:r>
          </w:p>
        </w:tc>
        <w:tc>
          <w:tcPr>
            <w:tcW w:w="0" w:type="auto"/>
            <w:vMerge/>
          </w:tcPr>
          <w:p w14:paraId="05C654F6" w14:textId="77777777" w:rsidR="00BD10AE" w:rsidRPr="00BE2531" w:rsidRDefault="00BD10AE" w:rsidP="00F3295D">
            <w:pPr>
              <w:pStyle w:val="TAL"/>
            </w:pPr>
          </w:p>
        </w:tc>
        <w:tc>
          <w:tcPr>
            <w:tcW w:w="0" w:type="auto"/>
            <w:vMerge/>
          </w:tcPr>
          <w:p w14:paraId="24B60629" w14:textId="77777777" w:rsidR="00BD10AE" w:rsidRPr="00BE2531" w:rsidRDefault="00BD10AE" w:rsidP="00F3295D">
            <w:pPr>
              <w:pStyle w:val="TAL"/>
            </w:pPr>
          </w:p>
        </w:tc>
        <w:tc>
          <w:tcPr>
            <w:tcW w:w="0" w:type="auto"/>
          </w:tcPr>
          <w:p w14:paraId="76170D7C" w14:textId="77777777" w:rsidR="00BD10AE" w:rsidRPr="00BE2531" w:rsidRDefault="00BD10AE" w:rsidP="00F3295D">
            <w:pPr>
              <w:pStyle w:val="TAL"/>
              <w:jc w:val="center"/>
            </w:pPr>
            <w:r>
              <w:t>20 sec</w:t>
            </w:r>
          </w:p>
        </w:tc>
        <w:tc>
          <w:tcPr>
            <w:tcW w:w="0" w:type="auto"/>
          </w:tcPr>
          <w:p w14:paraId="6D6D4FE5" w14:textId="77777777" w:rsidR="00BD10AE" w:rsidRPr="00BE2531" w:rsidRDefault="00BD10AE" w:rsidP="00F3295D">
            <w:pPr>
              <w:pStyle w:val="TAL"/>
            </w:pPr>
            <w:r>
              <w:t>245.7</w:t>
            </w:r>
          </w:p>
        </w:tc>
        <w:tc>
          <w:tcPr>
            <w:tcW w:w="0" w:type="auto"/>
          </w:tcPr>
          <w:p w14:paraId="0C1D4A56" w14:textId="77777777" w:rsidR="00BD10AE" w:rsidRPr="009F78B8" w:rsidRDefault="00BD10AE" w:rsidP="00F3295D">
            <w:pPr>
              <w:pStyle w:val="TAL"/>
              <w:rPr>
                <w:highlight w:val="yellow"/>
              </w:rPr>
            </w:pPr>
          </w:p>
        </w:tc>
      </w:tr>
      <w:tr w:rsidR="00BD10AE" w:rsidRPr="00BE2531" w14:paraId="25E13807" w14:textId="5AB97917" w:rsidTr="0066779D">
        <w:trPr>
          <w:trHeight w:val="139"/>
          <w:jc w:val="center"/>
        </w:trPr>
        <w:tc>
          <w:tcPr>
            <w:tcW w:w="0" w:type="auto"/>
          </w:tcPr>
          <w:p w14:paraId="0F3C36AB" w14:textId="77777777" w:rsidR="00BD10AE" w:rsidRPr="00BE2531" w:rsidRDefault="00BD10AE" w:rsidP="00F3295D">
            <w:pPr>
              <w:pStyle w:val="TAL"/>
            </w:pPr>
            <w:r>
              <w:t>US7</w:t>
            </w:r>
          </w:p>
        </w:tc>
        <w:tc>
          <w:tcPr>
            <w:tcW w:w="0" w:type="auto"/>
            <w:vMerge w:val="restart"/>
          </w:tcPr>
          <w:p w14:paraId="1409F113" w14:textId="77777777" w:rsidR="00BD10AE" w:rsidRPr="00BE2531" w:rsidRDefault="00BD10AE" w:rsidP="00F3295D">
            <w:pPr>
              <w:pStyle w:val="TAL"/>
            </w:pPr>
            <w:r w:rsidRPr="00BE2531">
              <w:t>Medium (5% BLER)</w:t>
            </w:r>
          </w:p>
        </w:tc>
        <w:tc>
          <w:tcPr>
            <w:tcW w:w="0" w:type="auto"/>
            <w:vMerge w:val="restart"/>
          </w:tcPr>
          <w:p w14:paraId="5C722D28" w14:textId="77777777" w:rsidR="00BD10AE" w:rsidRPr="00BE2531" w:rsidRDefault="00BD10AE" w:rsidP="00F3295D">
            <w:pPr>
              <w:pStyle w:val="TAL"/>
            </w:pPr>
            <w:r w:rsidRPr="00BE2531">
              <w:t>Low (64kbit/s)</w:t>
            </w:r>
          </w:p>
        </w:tc>
        <w:tc>
          <w:tcPr>
            <w:tcW w:w="0" w:type="auto"/>
          </w:tcPr>
          <w:p w14:paraId="233B4DC5" w14:textId="77777777" w:rsidR="00BD10AE" w:rsidRPr="00BE2531" w:rsidRDefault="00BD10AE" w:rsidP="00F3295D">
            <w:pPr>
              <w:pStyle w:val="TAL"/>
              <w:jc w:val="center"/>
            </w:pPr>
            <w:r>
              <w:t>5 sec</w:t>
            </w:r>
          </w:p>
        </w:tc>
        <w:tc>
          <w:tcPr>
            <w:tcW w:w="0" w:type="auto"/>
          </w:tcPr>
          <w:p w14:paraId="35234A2C" w14:textId="77777777" w:rsidR="00BD10AE" w:rsidRPr="00BE2531" w:rsidRDefault="00BD10AE" w:rsidP="00F3295D">
            <w:pPr>
              <w:pStyle w:val="TAL"/>
            </w:pPr>
            <w:r>
              <w:t>46.6</w:t>
            </w:r>
          </w:p>
        </w:tc>
        <w:tc>
          <w:tcPr>
            <w:tcW w:w="0" w:type="auto"/>
          </w:tcPr>
          <w:p w14:paraId="18675BDF" w14:textId="77777777" w:rsidR="00BD10AE" w:rsidRPr="009F78B8" w:rsidRDefault="00BD10AE" w:rsidP="00F3295D">
            <w:pPr>
              <w:pStyle w:val="TAL"/>
              <w:rPr>
                <w:highlight w:val="yellow"/>
              </w:rPr>
            </w:pPr>
          </w:p>
        </w:tc>
      </w:tr>
      <w:tr w:rsidR="00BD10AE" w:rsidRPr="00BE2531" w14:paraId="447C2E8C" w14:textId="503C3ECC" w:rsidTr="0066779D">
        <w:trPr>
          <w:trHeight w:val="138"/>
          <w:jc w:val="center"/>
        </w:trPr>
        <w:tc>
          <w:tcPr>
            <w:tcW w:w="0" w:type="auto"/>
          </w:tcPr>
          <w:p w14:paraId="4C2F274E" w14:textId="77777777" w:rsidR="00BD10AE" w:rsidRPr="00BE2531" w:rsidRDefault="00BD10AE" w:rsidP="00F3295D">
            <w:pPr>
              <w:pStyle w:val="TAL"/>
            </w:pPr>
            <w:r>
              <w:t>US8</w:t>
            </w:r>
          </w:p>
        </w:tc>
        <w:tc>
          <w:tcPr>
            <w:tcW w:w="0" w:type="auto"/>
            <w:vMerge/>
          </w:tcPr>
          <w:p w14:paraId="4803AF1B" w14:textId="77777777" w:rsidR="00BD10AE" w:rsidRPr="00BE2531" w:rsidRDefault="00BD10AE" w:rsidP="00F3295D">
            <w:pPr>
              <w:pStyle w:val="TAL"/>
            </w:pPr>
          </w:p>
        </w:tc>
        <w:tc>
          <w:tcPr>
            <w:tcW w:w="0" w:type="auto"/>
            <w:vMerge/>
          </w:tcPr>
          <w:p w14:paraId="50617B7F" w14:textId="77777777" w:rsidR="00BD10AE" w:rsidRPr="00BE2531" w:rsidRDefault="00BD10AE" w:rsidP="00F3295D">
            <w:pPr>
              <w:pStyle w:val="TAL"/>
            </w:pPr>
          </w:p>
        </w:tc>
        <w:tc>
          <w:tcPr>
            <w:tcW w:w="0" w:type="auto"/>
          </w:tcPr>
          <w:p w14:paraId="46CB8510" w14:textId="77777777" w:rsidR="00BD10AE" w:rsidRPr="00BE2531" w:rsidRDefault="00BD10AE" w:rsidP="00F3295D">
            <w:pPr>
              <w:pStyle w:val="TAL"/>
              <w:jc w:val="center"/>
            </w:pPr>
            <w:r>
              <w:t>20 sec</w:t>
            </w:r>
          </w:p>
        </w:tc>
        <w:tc>
          <w:tcPr>
            <w:tcW w:w="0" w:type="auto"/>
          </w:tcPr>
          <w:p w14:paraId="08BC8D0F" w14:textId="77777777" w:rsidR="00BD10AE" w:rsidRPr="00BE2531" w:rsidRDefault="00BD10AE" w:rsidP="00F3295D">
            <w:pPr>
              <w:pStyle w:val="TAL"/>
            </w:pPr>
            <w:r>
              <w:t>53.6</w:t>
            </w:r>
          </w:p>
        </w:tc>
        <w:tc>
          <w:tcPr>
            <w:tcW w:w="0" w:type="auto"/>
          </w:tcPr>
          <w:p w14:paraId="3241E835" w14:textId="77777777" w:rsidR="00BD10AE" w:rsidRPr="009F78B8" w:rsidRDefault="00BD10AE" w:rsidP="00F3295D">
            <w:pPr>
              <w:pStyle w:val="TAL"/>
              <w:rPr>
                <w:highlight w:val="yellow"/>
              </w:rPr>
            </w:pPr>
          </w:p>
        </w:tc>
      </w:tr>
      <w:tr w:rsidR="00BD10AE" w:rsidRPr="00BE2531" w14:paraId="41A0E78A" w14:textId="257619C3" w:rsidTr="0066779D">
        <w:trPr>
          <w:trHeight w:val="139"/>
          <w:jc w:val="center"/>
        </w:trPr>
        <w:tc>
          <w:tcPr>
            <w:tcW w:w="0" w:type="auto"/>
          </w:tcPr>
          <w:p w14:paraId="6B12903E" w14:textId="77777777" w:rsidR="00BD10AE" w:rsidRPr="00BE2531" w:rsidRDefault="00BD10AE" w:rsidP="00F3295D">
            <w:pPr>
              <w:pStyle w:val="TAL"/>
            </w:pPr>
            <w:r>
              <w:t>US9</w:t>
            </w:r>
          </w:p>
        </w:tc>
        <w:tc>
          <w:tcPr>
            <w:tcW w:w="0" w:type="auto"/>
            <w:vMerge/>
          </w:tcPr>
          <w:p w14:paraId="42347D21" w14:textId="77777777" w:rsidR="00BD10AE" w:rsidRPr="00BE2531" w:rsidRDefault="00BD10AE" w:rsidP="00F3295D">
            <w:pPr>
              <w:pStyle w:val="TAL"/>
            </w:pPr>
          </w:p>
        </w:tc>
        <w:tc>
          <w:tcPr>
            <w:tcW w:w="0" w:type="auto"/>
            <w:vMerge w:val="restart"/>
          </w:tcPr>
          <w:p w14:paraId="72B13653" w14:textId="77777777" w:rsidR="00BD10AE" w:rsidRPr="00BE2531" w:rsidRDefault="00BD10AE" w:rsidP="00F3295D">
            <w:pPr>
              <w:pStyle w:val="TAL"/>
            </w:pPr>
            <w:r w:rsidRPr="00BE2531">
              <w:t>Medium (128kbit/s)</w:t>
            </w:r>
          </w:p>
        </w:tc>
        <w:tc>
          <w:tcPr>
            <w:tcW w:w="0" w:type="auto"/>
          </w:tcPr>
          <w:p w14:paraId="137DF81B" w14:textId="77777777" w:rsidR="00BD10AE" w:rsidRPr="00BE2531" w:rsidRDefault="00BD10AE" w:rsidP="00F3295D">
            <w:pPr>
              <w:pStyle w:val="TAL"/>
              <w:jc w:val="center"/>
            </w:pPr>
            <w:r>
              <w:t>5 sec</w:t>
            </w:r>
          </w:p>
        </w:tc>
        <w:tc>
          <w:tcPr>
            <w:tcW w:w="0" w:type="auto"/>
          </w:tcPr>
          <w:p w14:paraId="62A3D14A" w14:textId="77777777" w:rsidR="00BD10AE" w:rsidRPr="00BE2531" w:rsidRDefault="00BD10AE" w:rsidP="00F3295D">
            <w:pPr>
              <w:pStyle w:val="TAL"/>
            </w:pPr>
            <w:r>
              <w:t>100.8</w:t>
            </w:r>
          </w:p>
        </w:tc>
        <w:tc>
          <w:tcPr>
            <w:tcW w:w="0" w:type="auto"/>
          </w:tcPr>
          <w:p w14:paraId="3EC725E2" w14:textId="77777777" w:rsidR="00BD10AE" w:rsidRPr="009F78B8" w:rsidRDefault="00BD10AE" w:rsidP="00F3295D">
            <w:pPr>
              <w:pStyle w:val="TAL"/>
              <w:rPr>
                <w:highlight w:val="yellow"/>
              </w:rPr>
            </w:pPr>
          </w:p>
        </w:tc>
      </w:tr>
      <w:tr w:rsidR="00BD10AE" w:rsidRPr="00BE2531" w14:paraId="616A538B" w14:textId="790512FC" w:rsidTr="0066779D">
        <w:trPr>
          <w:trHeight w:val="138"/>
          <w:jc w:val="center"/>
        </w:trPr>
        <w:tc>
          <w:tcPr>
            <w:tcW w:w="0" w:type="auto"/>
          </w:tcPr>
          <w:p w14:paraId="54DF62F0" w14:textId="77777777" w:rsidR="00BD10AE" w:rsidRPr="00BE2531" w:rsidRDefault="00BD10AE" w:rsidP="00F3295D">
            <w:pPr>
              <w:pStyle w:val="TAL"/>
            </w:pPr>
            <w:r>
              <w:t>US10</w:t>
            </w:r>
          </w:p>
        </w:tc>
        <w:tc>
          <w:tcPr>
            <w:tcW w:w="0" w:type="auto"/>
            <w:vMerge/>
          </w:tcPr>
          <w:p w14:paraId="18E367CF" w14:textId="77777777" w:rsidR="00BD10AE" w:rsidRPr="00BE2531" w:rsidRDefault="00BD10AE" w:rsidP="00F3295D">
            <w:pPr>
              <w:pStyle w:val="TAL"/>
            </w:pPr>
          </w:p>
        </w:tc>
        <w:tc>
          <w:tcPr>
            <w:tcW w:w="0" w:type="auto"/>
            <w:vMerge/>
          </w:tcPr>
          <w:p w14:paraId="671222C6" w14:textId="77777777" w:rsidR="00BD10AE" w:rsidRPr="00BE2531" w:rsidRDefault="00BD10AE" w:rsidP="00F3295D">
            <w:pPr>
              <w:pStyle w:val="TAL"/>
            </w:pPr>
          </w:p>
        </w:tc>
        <w:tc>
          <w:tcPr>
            <w:tcW w:w="0" w:type="auto"/>
          </w:tcPr>
          <w:p w14:paraId="3DCCF712" w14:textId="77777777" w:rsidR="00BD10AE" w:rsidRPr="00BE2531" w:rsidRDefault="00BD10AE" w:rsidP="00F3295D">
            <w:pPr>
              <w:pStyle w:val="TAL"/>
              <w:jc w:val="center"/>
            </w:pPr>
            <w:r>
              <w:t>20 sec</w:t>
            </w:r>
          </w:p>
        </w:tc>
        <w:tc>
          <w:tcPr>
            <w:tcW w:w="0" w:type="auto"/>
          </w:tcPr>
          <w:p w14:paraId="7B2F5204" w14:textId="77777777" w:rsidR="00BD10AE" w:rsidRPr="00BE2531" w:rsidRDefault="00BD10AE" w:rsidP="00F3295D">
            <w:pPr>
              <w:pStyle w:val="TAL"/>
            </w:pPr>
            <w:r>
              <w:t>111.8</w:t>
            </w:r>
          </w:p>
        </w:tc>
        <w:tc>
          <w:tcPr>
            <w:tcW w:w="0" w:type="auto"/>
          </w:tcPr>
          <w:p w14:paraId="52B63D1D" w14:textId="77777777" w:rsidR="00BD10AE" w:rsidRPr="009F78B8" w:rsidRDefault="00BD10AE" w:rsidP="00F3295D">
            <w:pPr>
              <w:pStyle w:val="TAL"/>
              <w:rPr>
                <w:highlight w:val="yellow"/>
              </w:rPr>
            </w:pPr>
          </w:p>
        </w:tc>
      </w:tr>
      <w:tr w:rsidR="00BD10AE" w:rsidRPr="00BE2531" w14:paraId="6809E284" w14:textId="34536D35" w:rsidTr="0066779D">
        <w:trPr>
          <w:trHeight w:val="139"/>
          <w:jc w:val="center"/>
        </w:trPr>
        <w:tc>
          <w:tcPr>
            <w:tcW w:w="0" w:type="auto"/>
          </w:tcPr>
          <w:p w14:paraId="4713F182" w14:textId="77777777" w:rsidR="00BD10AE" w:rsidRPr="00BE2531" w:rsidRDefault="00BD10AE" w:rsidP="00F3295D">
            <w:pPr>
              <w:pStyle w:val="TAL"/>
            </w:pPr>
            <w:r>
              <w:t>US11</w:t>
            </w:r>
          </w:p>
        </w:tc>
        <w:tc>
          <w:tcPr>
            <w:tcW w:w="0" w:type="auto"/>
            <w:vMerge/>
          </w:tcPr>
          <w:p w14:paraId="6324E549" w14:textId="77777777" w:rsidR="00BD10AE" w:rsidRPr="00BE2531" w:rsidRDefault="00BD10AE" w:rsidP="00F3295D">
            <w:pPr>
              <w:pStyle w:val="TAL"/>
            </w:pPr>
          </w:p>
        </w:tc>
        <w:tc>
          <w:tcPr>
            <w:tcW w:w="0" w:type="auto"/>
            <w:vMerge w:val="restart"/>
          </w:tcPr>
          <w:p w14:paraId="197D124A" w14:textId="77777777" w:rsidR="00BD10AE" w:rsidRPr="00BE2531" w:rsidRDefault="00BD10AE" w:rsidP="00F3295D">
            <w:pPr>
              <w:pStyle w:val="TAL"/>
            </w:pPr>
            <w:r w:rsidRPr="00BE2531">
              <w:t>High (256kbit/s)</w:t>
            </w:r>
          </w:p>
        </w:tc>
        <w:tc>
          <w:tcPr>
            <w:tcW w:w="0" w:type="auto"/>
          </w:tcPr>
          <w:p w14:paraId="6E336284" w14:textId="77777777" w:rsidR="00BD10AE" w:rsidRPr="00BE2531" w:rsidRDefault="00BD10AE" w:rsidP="00F3295D">
            <w:pPr>
              <w:pStyle w:val="TAL"/>
              <w:jc w:val="center"/>
            </w:pPr>
            <w:r>
              <w:t>5 sec</w:t>
            </w:r>
          </w:p>
        </w:tc>
        <w:tc>
          <w:tcPr>
            <w:tcW w:w="0" w:type="auto"/>
          </w:tcPr>
          <w:p w14:paraId="445766A7" w14:textId="77777777" w:rsidR="00BD10AE" w:rsidRPr="00BE2531" w:rsidRDefault="00BD10AE" w:rsidP="00F3295D">
            <w:pPr>
              <w:pStyle w:val="TAL"/>
            </w:pPr>
            <w:r>
              <w:t>227.0</w:t>
            </w:r>
          </w:p>
        </w:tc>
        <w:tc>
          <w:tcPr>
            <w:tcW w:w="0" w:type="auto"/>
          </w:tcPr>
          <w:p w14:paraId="7F9164C4" w14:textId="77777777" w:rsidR="00BD10AE" w:rsidRPr="009F78B8" w:rsidRDefault="00BD10AE" w:rsidP="00F3295D">
            <w:pPr>
              <w:pStyle w:val="TAL"/>
              <w:rPr>
                <w:highlight w:val="yellow"/>
              </w:rPr>
            </w:pPr>
          </w:p>
        </w:tc>
      </w:tr>
      <w:tr w:rsidR="00BD10AE" w:rsidRPr="00BE2531" w14:paraId="7B26DA39" w14:textId="07D39D3B" w:rsidTr="0066779D">
        <w:trPr>
          <w:trHeight w:val="138"/>
          <w:jc w:val="center"/>
        </w:trPr>
        <w:tc>
          <w:tcPr>
            <w:tcW w:w="0" w:type="auto"/>
          </w:tcPr>
          <w:p w14:paraId="5E43D797" w14:textId="77777777" w:rsidR="00BD10AE" w:rsidRPr="00BE2531" w:rsidRDefault="00BD10AE" w:rsidP="00F3295D">
            <w:pPr>
              <w:pStyle w:val="TAL"/>
            </w:pPr>
            <w:r>
              <w:t>US12</w:t>
            </w:r>
          </w:p>
        </w:tc>
        <w:tc>
          <w:tcPr>
            <w:tcW w:w="0" w:type="auto"/>
            <w:vMerge/>
          </w:tcPr>
          <w:p w14:paraId="6BB29C70" w14:textId="77777777" w:rsidR="00BD10AE" w:rsidRPr="00BE2531" w:rsidRDefault="00BD10AE" w:rsidP="00F3295D">
            <w:pPr>
              <w:pStyle w:val="TAL"/>
            </w:pPr>
          </w:p>
        </w:tc>
        <w:tc>
          <w:tcPr>
            <w:tcW w:w="0" w:type="auto"/>
            <w:vMerge/>
          </w:tcPr>
          <w:p w14:paraId="3E2853B2" w14:textId="77777777" w:rsidR="00BD10AE" w:rsidRPr="00BE2531" w:rsidRDefault="00BD10AE" w:rsidP="00F3295D">
            <w:pPr>
              <w:pStyle w:val="TAL"/>
            </w:pPr>
          </w:p>
        </w:tc>
        <w:tc>
          <w:tcPr>
            <w:tcW w:w="0" w:type="auto"/>
          </w:tcPr>
          <w:p w14:paraId="2C1FB9CB" w14:textId="77777777" w:rsidR="00BD10AE" w:rsidRPr="00BE2531" w:rsidRDefault="00BD10AE" w:rsidP="00F3295D">
            <w:pPr>
              <w:pStyle w:val="TAL"/>
              <w:jc w:val="center"/>
            </w:pPr>
            <w:r>
              <w:t>20 sec</w:t>
            </w:r>
          </w:p>
        </w:tc>
        <w:tc>
          <w:tcPr>
            <w:tcW w:w="0" w:type="auto"/>
          </w:tcPr>
          <w:p w14:paraId="58276A53" w14:textId="77777777" w:rsidR="00BD10AE" w:rsidRPr="00BE2531" w:rsidRDefault="00BD10AE" w:rsidP="00F3295D">
            <w:pPr>
              <w:pStyle w:val="TAL"/>
            </w:pPr>
            <w:r>
              <w:t>224.0</w:t>
            </w:r>
          </w:p>
        </w:tc>
        <w:tc>
          <w:tcPr>
            <w:tcW w:w="0" w:type="auto"/>
          </w:tcPr>
          <w:p w14:paraId="5C4394CF" w14:textId="77777777" w:rsidR="00BD10AE" w:rsidRPr="009F78B8" w:rsidRDefault="00BD10AE" w:rsidP="00F3295D">
            <w:pPr>
              <w:pStyle w:val="TAL"/>
              <w:rPr>
                <w:highlight w:val="yellow"/>
              </w:rPr>
            </w:pPr>
          </w:p>
        </w:tc>
      </w:tr>
      <w:tr w:rsidR="00BD10AE" w:rsidRPr="00BE2531" w14:paraId="74B7F165" w14:textId="27B0A1C4" w:rsidTr="0066779D">
        <w:trPr>
          <w:trHeight w:val="139"/>
          <w:jc w:val="center"/>
        </w:trPr>
        <w:tc>
          <w:tcPr>
            <w:tcW w:w="0" w:type="auto"/>
          </w:tcPr>
          <w:p w14:paraId="1C8EC860" w14:textId="77777777" w:rsidR="00BD10AE" w:rsidRPr="00BE2531" w:rsidRDefault="00BD10AE" w:rsidP="00F3295D">
            <w:pPr>
              <w:pStyle w:val="TAL"/>
            </w:pPr>
            <w:r>
              <w:t>US13</w:t>
            </w:r>
          </w:p>
        </w:tc>
        <w:tc>
          <w:tcPr>
            <w:tcW w:w="0" w:type="auto"/>
            <w:vMerge w:val="restart"/>
          </w:tcPr>
          <w:p w14:paraId="2CA9D488" w14:textId="77777777" w:rsidR="00BD10AE" w:rsidRPr="00BE2531" w:rsidRDefault="00BD10AE" w:rsidP="00F3295D">
            <w:pPr>
              <w:pStyle w:val="TAL"/>
            </w:pPr>
            <w:r w:rsidRPr="00BE2531">
              <w:t>High (10% BLER)</w:t>
            </w:r>
          </w:p>
        </w:tc>
        <w:tc>
          <w:tcPr>
            <w:tcW w:w="0" w:type="auto"/>
            <w:vMerge w:val="restart"/>
          </w:tcPr>
          <w:p w14:paraId="0A4B2E17" w14:textId="77777777" w:rsidR="00BD10AE" w:rsidRPr="00BE2531" w:rsidRDefault="00BD10AE" w:rsidP="00F3295D">
            <w:pPr>
              <w:pStyle w:val="TAL"/>
            </w:pPr>
            <w:r w:rsidRPr="00BE2531">
              <w:t>Low (64kbit/s)</w:t>
            </w:r>
          </w:p>
        </w:tc>
        <w:tc>
          <w:tcPr>
            <w:tcW w:w="0" w:type="auto"/>
          </w:tcPr>
          <w:p w14:paraId="0133E32E" w14:textId="77777777" w:rsidR="00BD10AE" w:rsidRPr="00BE2531" w:rsidRDefault="00BD10AE" w:rsidP="00F3295D">
            <w:pPr>
              <w:pStyle w:val="TAL"/>
              <w:jc w:val="center"/>
            </w:pPr>
            <w:r>
              <w:t>5 sec</w:t>
            </w:r>
          </w:p>
        </w:tc>
        <w:tc>
          <w:tcPr>
            <w:tcW w:w="0" w:type="auto"/>
          </w:tcPr>
          <w:p w14:paraId="3E9EFF61" w14:textId="77777777" w:rsidR="00BD10AE" w:rsidRPr="00BE2531" w:rsidRDefault="00BD10AE" w:rsidP="00F3295D">
            <w:pPr>
              <w:pStyle w:val="TAL"/>
            </w:pPr>
            <w:r>
              <w:t>38.5</w:t>
            </w:r>
          </w:p>
        </w:tc>
        <w:tc>
          <w:tcPr>
            <w:tcW w:w="0" w:type="auto"/>
          </w:tcPr>
          <w:p w14:paraId="3E3AAA81" w14:textId="77777777" w:rsidR="00BD10AE" w:rsidRPr="009F78B8" w:rsidRDefault="00BD10AE" w:rsidP="00F3295D">
            <w:pPr>
              <w:pStyle w:val="TAL"/>
              <w:rPr>
                <w:highlight w:val="yellow"/>
              </w:rPr>
            </w:pPr>
          </w:p>
        </w:tc>
      </w:tr>
      <w:tr w:rsidR="00BD10AE" w:rsidRPr="00BE2531" w14:paraId="487F899F" w14:textId="6BABE995" w:rsidTr="0066779D">
        <w:trPr>
          <w:trHeight w:val="138"/>
          <w:jc w:val="center"/>
        </w:trPr>
        <w:tc>
          <w:tcPr>
            <w:tcW w:w="0" w:type="auto"/>
          </w:tcPr>
          <w:p w14:paraId="4FB4AE18" w14:textId="77777777" w:rsidR="00BD10AE" w:rsidRPr="00BE2531" w:rsidRDefault="00BD10AE" w:rsidP="00F3295D">
            <w:pPr>
              <w:pStyle w:val="TAL"/>
            </w:pPr>
            <w:r>
              <w:t>US14</w:t>
            </w:r>
          </w:p>
        </w:tc>
        <w:tc>
          <w:tcPr>
            <w:tcW w:w="0" w:type="auto"/>
            <w:vMerge/>
          </w:tcPr>
          <w:p w14:paraId="6187B90A" w14:textId="77777777" w:rsidR="00BD10AE" w:rsidRPr="00BE2531" w:rsidRDefault="00BD10AE" w:rsidP="00F3295D">
            <w:pPr>
              <w:pStyle w:val="TAL"/>
            </w:pPr>
          </w:p>
        </w:tc>
        <w:tc>
          <w:tcPr>
            <w:tcW w:w="0" w:type="auto"/>
            <w:vMerge/>
          </w:tcPr>
          <w:p w14:paraId="2ED2AB2C" w14:textId="77777777" w:rsidR="00BD10AE" w:rsidRPr="00BE2531" w:rsidRDefault="00BD10AE" w:rsidP="00F3295D">
            <w:pPr>
              <w:pStyle w:val="TAL"/>
            </w:pPr>
          </w:p>
        </w:tc>
        <w:tc>
          <w:tcPr>
            <w:tcW w:w="0" w:type="auto"/>
          </w:tcPr>
          <w:p w14:paraId="62FD7818" w14:textId="77777777" w:rsidR="00BD10AE" w:rsidRPr="00BE2531" w:rsidRDefault="00BD10AE" w:rsidP="00F3295D">
            <w:pPr>
              <w:pStyle w:val="TAL"/>
              <w:jc w:val="center"/>
            </w:pPr>
            <w:r>
              <w:t>20 sec</w:t>
            </w:r>
          </w:p>
        </w:tc>
        <w:tc>
          <w:tcPr>
            <w:tcW w:w="0" w:type="auto"/>
          </w:tcPr>
          <w:p w14:paraId="30F52B01" w14:textId="77777777" w:rsidR="00BD10AE" w:rsidRPr="00BE2531" w:rsidRDefault="00BD10AE" w:rsidP="00F3295D">
            <w:pPr>
              <w:pStyle w:val="TAL"/>
            </w:pPr>
            <w:r>
              <w:t>47.2</w:t>
            </w:r>
          </w:p>
        </w:tc>
        <w:tc>
          <w:tcPr>
            <w:tcW w:w="0" w:type="auto"/>
          </w:tcPr>
          <w:p w14:paraId="3D2CE759" w14:textId="77777777" w:rsidR="00BD10AE" w:rsidRPr="009F78B8" w:rsidRDefault="00BD10AE" w:rsidP="00F3295D">
            <w:pPr>
              <w:pStyle w:val="TAL"/>
              <w:rPr>
                <w:highlight w:val="yellow"/>
              </w:rPr>
            </w:pPr>
          </w:p>
        </w:tc>
      </w:tr>
      <w:tr w:rsidR="00BD10AE" w:rsidRPr="00BE2531" w14:paraId="204FA7D8" w14:textId="7EB422A9" w:rsidTr="0066779D">
        <w:trPr>
          <w:trHeight w:val="139"/>
          <w:jc w:val="center"/>
        </w:trPr>
        <w:tc>
          <w:tcPr>
            <w:tcW w:w="0" w:type="auto"/>
          </w:tcPr>
          <w:p w14:paraId="5FCF84CF" w14:textId="77777777" w:rsidR="00BD10AE" w:rsidRPr="00BE2531" w:rsidRDefault="00BD10AE" w:rsidP="00F3295D">
            <w:pPr>
              <w:pStyle w:val="TAL"/>
            </w:pPr>
            <w:r>
              <w:t>US15</w:t>
            </w:r>
          </w:p>
        </w:tc>
        <w:tc>
          <w:tcPr>
            <w:tcW w:w="0" w:type="auto"/>
            <w:vMerge/>
          </w:tcPr>
          <w:p w14:paraId="3726D031" w14:textId="77777777" w:rsidR="00BD10AE" w:rsidRPr="00BE2531" w:rsidRDefault="00BD10AE" w:rsidP="00F3295D">
            <w:pPr>
              <w:pStyle w:val="TAL"/>
            </w:pPr>
          </w:p>
        </w:tc>
        <w:tc>
          <w:tcPr>
            <w:tcW w:w="0" w:type="auto"/>
            <w:vMerge w:val="restart"/>
          </w:tcPr>
          <w:p w14:paraId="670DBD38" w14:textId="77777777" w:rsidR="00BD10AE" w:rsidRPr="00BE2531" w:rsidRDefault="00BD10AE" w:rsidP="00F3295D">
            <w:pPr>
              <w:pStyle w:val="TAL"/>
            </w:pPr>
            <w:r w:rsidRPr="00BE2531">
              <w:t>Medium (128kbit/s)</w:t>
            </w:r>
          </w:p>
        </w:tc>
        <w:tc>
          <w:tcPr>
            <w:tcW w:w="0" w:type="auto"/>
          </w:tcPr>
          <w:p w14:paraId="1520E9E2" w14:textId="77777777" w:rsidR="00BD10AE" w:rsidRPr="00BE2531" w:rsidRDefault="00BD10AE" w:rsidP="00F3295D">
            <w:pPr>
              <w:pStyle w:val="TAL"/>
              <w:jc w:val="center"/>
            </w:pPr>
            <w:r>
              <w:t>5 sec</w:t>
            </w:r>
          </w:p>
        </w:tc>
        <w:tc>
          <w:tcPr>
            <w:tcW w:w="0" w:type="auto"/>
          </w:tcPr>
          <w:p w14:paraId="2AB94318" w14:textId="77777777" w:rsidR="00BD10AE" w:rsidRPr="00BE2531" w:rsidRDefault="00BD10AE" w:rsidP="00F3295D">
            <w:pPr>
              <w:pStyle w:val="TAL"/>
            </w:pPr>
            <w:r>
              <w:t>87.5</w:t>
            </w:r>
          </w:p>
        </w:tc>
        <w:tc>
          <w:tcPr>
            <w:tcW w:w="0" w:type="auto"/>
          </w:tcPr>
          <w:p w14:paraId="5FA2ABB9" w14:textId="77777777" w:rsidR="00BD10AE" w:rsidRPr="009F78B8" w:rsidRDefault="00BD10AE" w:rsidP="00F3295D">
            <w:pPr>
              <w:pStyle w:val="TAL"/>
              <w:rPr>
                <w:highlight w:val="yellow"/>
              </w:rPr>
            </w:pPr>
          </w:p>
        </w:tc>
      </w:tr>
      <w:tr w:rsidR="00BD10AE" w:rsidRPr="00BE2531" w14:paraId="54BFF57C" w14:textId="7EA2BBA2" w:rsidTr="0066779D">
        <w:trPr>
          <w:trHeight w:val="138"/>
          <w:jc w:val="center"/>
        </w:trPr>
        <w:tc>
          <w:tcPr>
            <w:tcW w:w="0" w:type="auto"/>
          </w:tcPr>
          <w:p w14:paraId="2AE6BED2" w14:textId="77777777" w:rsidR="00BD10AE" w:rsidRPr="00BE2531" w:rsidRDefault="00BD10AE" w:rsidP="00F3295D">
            <w:pPr>
              <w:pStyle w:val="TAL"/>
            </w:pPr>
            <w:r>
              <w:t>US16</w:t>
            </w:r>
          </w:p>
        </w:tc>
        <w:tc>
          <w:tcPr>
            <w:tcW w:w="0" w:type="auto"/>
            <w:vMerge/>
          </w:tcPr>
          <w:p w14:paraId="71333E5A" w14:textId="77777777" w:rsidR="00BD10AE" w:rsidRPr="00BE2531" w:rsidRDefault="00BD10AE" w:rsidP="00F3295D">
            <w:pPr>
              <w:pStyle w:val="TAL"/>
            </w:pPr>
          </w:p>
        </w:tc>
        <w:tc>
          <w:tcPr>
            <w:tcW w:w="0" w:type="auto"/>
            <w:vMerge/>
          </w:tcPr>
          <w:p w14:paraId="55EBE826" w14:textId="77777777" w:rsidR="00BD10AE" w:rsidRPr="00BE2531" w:rsidRDefault="00BD10AE" w:rsidP="00F3295D">
            <w:pPr>
              <w:pStyle w:val="TAL"/>
            </w:pPr>
          </w:p>
        </w:tc>
        <w:tc>
          <w:tcPr>
            <w:tcW w:w="0" w:type="auto"/>
          </w:tcPr>
          <w:p w14:paraId="5635D18B" w14:textId="77777777" w:rsidR="00BD10AE" w:rsidRPr="00BE2531" w:rsidRDefault="00BD10AE" w:rsidP="00F3295D">
            <w:pPr>
              <w:pStyle w:val="TAL"/>
              <w:jc w:val="center"/>
            </w:pPr>
            <w:r>
              <w:t>20 sec</w:t>
            </w:r>
          </w:p>
        </w:tc>
        <w:tc>
          <w:tcPr>
            <w:tcW w:w="0" w:type="auto"/>
          </w:tcPr>
          <w:p w14:paraId="69B4B63B" w14:textId="77777777" w:rsidR="00BD10AE" w:rsidRPr="00BE2531" w:rsidRDefault="00BD10AE" w:rsidP="00F3295D">
            <w:pPr>
              <w:pStyle w:val="TAL"/>
            </w:pPr>
            <w:r>
              <w:t>101.2</w:t>
            </w:r>
          </w:p>
        </w:tc>
        <w:tc>
          <w:tcPr>
            <w:tcW w:w="0" w:type="auto"/>
          </w:tcPr>
          <w:p w14:paraId="4405377A" w14:textId="77777777" w:rsidR="00BD10AE" w:rsidRPr="009F78B8" w:rsidRDefault="00BD10AE" w:rsidP="00F3295D">
            <w:pPr>
              <w:pStyle w:val="TAL"/>
              <w:rPr>
                <w:highlight w:val="yellow"/>
              </w:rPr>
            </w:pPr>
          </w:p>
        </w:tc>
      </w:tr>
      <w:tr w:rsidR="00BD10AE" w:rsidRPr="00BE2531" w14:paraId="75ABF4DA" w14:textId="172E2674" w:rsidTr="0066779D">
        <w:trPr>
          <w:trHeight w:val="139"/>
          <w:jc w:val="center"/>
        </w:trPr>
        <w:tc>
          <w:tcPr>
            <w:tcW w:w="0" w:type="auto"/>
          </w:tcPr>
          <w:p w14:paraId="63398025" w14:textId="77777777" w:rsidR="00BD10AE" w:rsidRPr="00BE2531" w:rsidRDefault="00BD10AE" w:rsidP="00F3295D">
            <w:pPr>
              <w:pStyle w:val="TAL"/>
            </w:pPr>
            <w:r>
              <w:t>US17</w:t>
            </w:r>
          </w:p>
        </w:tc>
        <w:tc>
          <w:tcPr>
            <w:tcW w:w="0" w:type="auto"/>
            <w:vMerge/>
          </w:tcPr>
          <w:p w14:paraId="2FF5ED13" w14:textId="77777777" w:rsidR="00BD10AE" w:rsidRPr="00BE2531" w:rsidRDefault="00BD10AE" w:rsidP="00F3295D">
            <w:pPr>
              <w:pStyle w:val="TAL"/>
            </w:pPr>
          </w:p>
        </w:tc>
        <w:tc>
          <w:tcPr>
            <w:tcW w:w="0" w:type="auto"/>
            <w:vMerge w:val="restart"/>
          </w:tcPr>
          <w:p w14:paraId="0894BF62" w14:textId="77777777" w:rsidR="00BD10AE" w:rsidRPr="00BE2531" w:rsidRDefault="00BD10AE" w:rsidP="00F3295D">
            <w:pPr>
              <w:pStyle w:val="TAL"/>
            </w:pPr>
            <w:r w:rsidRPr="00BE2531">
              <w:t>High (256kbit/s)</w:t>
            </w:r>
          </w:p>
        </w:tc>
        <w:tc>
          <w:tcPr>
            <w:tcW w:w="0" w:type="auto"/>
          </w:tcPr>
          <w:p w14:paraId="4D7EBF09" w14:textId="77777777" w:rsidR="00BD10AE" w:rsidRPr="00BE2531" w:rsidRDefault="00BD10AE" w:rsidP="00F3295D">
            <w:pPr>
              <w:pStyle w:val="TAL"/>
              <w:jc w:val="center"/>
            </w:pPr>
            <w:r>
              <w:t>5 sec</w:t>
            </w:r>
          </w:p>
        </w:tc>
        <w:tc>
          <w:tcPr>
            <w:tcW w:w="0" w:type="auto"/>
          </w:tcPr>
          <w:p w14:paraId="12738B19" w14:textId="77777777" w:rsidR="00BD10AE" w:rsidRPr="00BE2531" w:rsidRDefault="00BD10AE" w:rsidP="00F3295D">
            <w:pPr>
              <w:pStyle w:val="TAL"/>
            </w:pPr>
            <w:r>
              <w:t>179.5</w:t>
            </w:r>
          </w:p>
        </w:tc>
        <w:tc>
          <w:tcPr>
            <w:tcW w:w="0" w:type="auto"/>
          </w:tcPr>
          <w:p w14:paraId="6085EF87" w14:textId="77777777" w:rsidR="00BD10AE" w:rsidRPr="009F78B8" w:rsidRDefault="00BD10AE" w:rsidP="00F3295D">
            <w:pPr>
              <w:pStyle w:val="TAL"/>
              <w:rPr>
                <w:highlight w:val="yellow"/>
              </w:rPr>
            </w:pPr>
          </w:p>
        </w:tc>
      </w:tr>
      <w:tr w:rsidR="00BD10AE" w:rsidRPr="00BE2531" w14:paraId="05FF84C0" w14:textId="0D430183" w:rsidTr="0066779D">
        <w:trPr>
          <w:trHeight w:val="138"/>
          <w:jc w:val="center"/>
        </w:trPr>
        <w:tc>
          <w:tcPr>
            <w:tcW w:w="0" w:type="auto"/>
          </w:tcPr>
          <w:p w14:paraId="60DD46EE" w14:textId="77777777" w:rsidR="00BD10AE" w:rsidRPr="00BE2531" w:rsidRDefault="00BD10AE" w:rsidP="00F3295D">
            <w:pPr>
              <w:pStyle w:val="TAL"/>
            </w:pPr>
            <w:r>
              <w:t>US18</w:t>
            </w:r>
          </w:p>
        </w:tc>
        <w:tc>
          <w:tcPr>
            <w:tcW w:w="0" w:type="auto"/>
            <w:vMerge/>
          </w:tcPr>
          <w:p w14:paraId="23F6FC7E" w14:textId="77777777" w:rsidR="00BD10AE" w:rsidRPr="00BE2531" w:rsidRDefault="00BD10AE" w:rsidP="00F3295D">
            <w:pPr>
              <w:pStyle w:val="TAL"/>
            </w:pPr>
          </w:p>
        </w:tc>
        <w:tc>
          <w:tcPr>
            <w:tcW w:w="0" w:type="auto"/>
            <w:vMerge/>
          </w:tcPr>
          <w:p w14:paraId="5541340E" w14:textId="77777777" w:rsidR="00BD10AE" w:rsidRPr="00BE2531" w:rsidRDefault="00BD10AE" w:rsidP="00F3295D">
            <w:pPr>
              <w:pStyle w:val="TAL"/>
            </w:pPr>
          </w:p>
        </w:tc>
        <w:tc>
          <w:tcPr>
            <w:tcW w:w="0" w:type="auto"/>
          </w:tcPr>
          <w:p w14:paraId="4176E576" w14:textId="77777777" w:rsidR="00BD10AE" w:rsidRPr="00BE2531" w:rsidRDefault="00BD10AE" w:rsidP="00F3295D">
            <w:pPr>
              <w:pStyle w:val="TAL"/>
              <w:jc w:val="center"/>
            </w:pPr>
            <w:r>
              <w:t>20 sec</w:t>
            </w:r>
          </w:p>
        </w:tc>
        <w:tc>
          <w:tcPr>
            <w:tcW w:w="0" w:type="auto"/>
          </w:tcPr>
          <w:p w14:paraId="094DBAAF" w14:textId="77777777" w:rsidR="00BD10AE" w:rsidRPr="00BE2531" w:rsidRDefault="00BD10AE" w:rsidP="00F3295D">
            <w:pPr>
              <w:pStyle w:val="TAL"/>
            </w:pPr>
            <w:r>
              <w:t>200.5</w:t>
            </w:r>
          </w:p>
        </w:tc>
        <w:tc>
          <w:tcPr>
            <w:tcW w:w="0" w:type="auto"/>
          </w:tcPr>
          <w:p w14:paraId="5E9DAE8B" w14:textId="77777777" w:rsidR="00BD10AE" w:rsidRPr="009F78B8" w:rsidRDefault="00BD10AE" w:rsidP="00F3295D">
            <w:pPr>
              <w:pStyle w:val="TAL"/>
              <w:rPr>
                <w:highlight w:val="yellow"/>
              </w:rPr>
            </w:pPr>
          </w:p>
        </w:tc>
      </w:tr>
    </w:tbl>
    <w:p w14:paraId="36945D91" w14:textId="77777777" w:rsidR="00F3295D" w:rsidRDefault="00F3295D" w:rsidP="00F3295D">
      <w:pPr>
        <w:pStyle w:val="berschrift4"/>
      </w:pPr>
      <w:r>
        <w:t>DASH-based streaming over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gridCol w:w="1457"/>
      </w:tblGrid>
      <w:tr w:rsidR="00BD10AE" w:rsidRPr="00BE2531" w14:paraId="40EB0C41" w14:textId="2FFC953B" w:rsidTr="0066779D">
        <w:trPr>
          <w:jc w:val="center"/>
        </w:trPr>
        <w:tc>
          <w:tcPr>
            <w:tcW w:w="0" w:type="auto"/>
          </w:tcPr>
          <w:p w14:paraId="74D656C5" w14:textId="77777777" w:rsidR="00BD10AE" w:rsidRPr="00BE2531" w:rsidRDefault="00BD10AE" w:rsidP="00F3295D">
            <w:pPr>
              <w:pStyle w:val="TAH"/>
            </w:pPr>
            <w:r>
              <w:t>Test Case</w:t>
            </w:r>
          </w:p>
        </w:tc>
        <w:tc>
          <w:tcPr>
            <w:tcW w:w="0" w:type="auto"/>
          </w:tcPr>
          <w:p w14:paraId="4812B7CB" w14:textId="77777777" w:rsidR="00BD10AE" w:rsidRDefault="00BD10AE" w:rsidP="00F3295D">
            <w:pPr>
              <w:pStyle w:val="TAH"/>
            </w:pPr>
            <w:r w:rsidRPr="00BE2531">
              <w:t>Error rates</w:t>
            </w:r>
          </w:p>
          <w:p w14:paraId="5DCBAE43" w14:textId="1121BFC4" w:rsidR="00D04CBA" w:rsidRPr="00BE2531" w:rsidRDefault="00D04CBA" w:rsidP="00F3295D">
            <w:pPr>
              <w:pStyle w:val="TAH"/>
            </w:pPr>
            <w:r>
              <w:t>(tbd)</w:t>
            </w:r>
          </w:p>
        </w:tc>
        <w:tc>
          <w:tcPr>
            <w:tcW w:w="0" w:type="auto"/>
          </w:tcPr>
          <w:p w14:paraId="69E9335A" w14:textId="77777777" w:rsidR="00BD10AE" w:rsidRPr="00BE2531" w:rsidRDefault="00BD10AE" w:rsidP="00F3295D">
            <w:pPr>
              <w:pStyle w:val="TAH"/>
            </w:pPr>
            <w:r>
              <w:t>Scenario</w:t>
            </w:r>
          </w:p>
        </w:tc>
        <w:tc>
          <w:tcPr>
            <w:tcW w:w="0" w:type="auto"/>
          </w:tcPr>
          <w:p w14:paraId="3263FCEE" w14:textId="77777777" w:rsidR="00BD10AE" w:rsidRDefault="00BD10AE" w:rsidP="00F3295D">
            <w:pPr>
              <w:pStyle w:val="TAH"/>
            </w:pPr>
            <w:r>
              <w:t>Supported</w:t>
            </w:r>
            <w:r>
              <w:br/>
              <w:t>Media Bitrate</w:t>
            </w:r>
          </w:p>
        </w:tc>
        <w:tc>
          <w:tcPr>
            <w:tcW w:w="0" w:type="auto"/>
          </w:tcPr>
          <w:p w14:paraId="0E29E81B" w14:textId="77777777" w:rsidR="00BD10AE" w:rsidRPr="009F78B8" w:rsidRDefault="00BD10AE" w:rsidP="0066779D">
            <w:pPr>
              <w:pStyle w:val="TAH"/>
              <w:rPr>
                <w:szCs w:val="22"/>
                <w:highlight w:val="yellow"/>
                <w:lang w:val="en-US"/>
              </w:rPr>
            </w:pPr>
            <w:r w:rsidRPr="009F78B8">
              <w:rPr>
                <w:highlight w:val="yellow"/>
                <w:lang w:val="en-US"/>
              </w:rPr>
              <w:t>Report</w:t>
            </w:r>
            <w:r w:rsidRPr="009F78B8">
              <w:rPr>
                <w:highlight w:val="yellow"/>
                <w:lang w:val="en-US"/>
              </w:rPr>
              <w:br/>
              <w:t>[T;K;N] values</w:t>
            </w:r>
          </w:p>
          <w:p w14:paraId="07F5B521" w14:textId="78BA1884" w:rsidR="00BD10AE" w:rsidRPr="009F78B8" w:rsidRDefault="00BD10AE" w:rsidP="00F3295D">
            <w:pPr>
              <w:pStyle w:val="TAH"/>
              <w:rPr>
                <w:highlight w:val="yellow"/>
              </w:rPr>
            </w:pPr>
            <w:r w:rsidRPr="009F78B8">
              <w:rPr>
                <w:highlight w:val="yellow"/>
                <w:lang w:val="en-US"/>
              </w:rPr>
              <w:t>(See TS 26.346)</w:t>
            </w:r>
          </w:p>
        </w:tc>
      </w:tr>
      <w:tr w:rsidR="00BD10AE" w:rsidRPr="00BE2531" w14:paraId="72B67B57" w14:textId="78326B68" w:rsidTr="0066779D">
        <w:trPr>
          <w:cantSplit/>
          <w:jc w:val="center"/>
        </w:trPr>
        <w:tc>
          <w:tcPr>
            <w:tcW w:w="0" w:type="auto"/>
          </w:tcPr>
          <w:p w14:paraId="1441F2A2" w14:textId="77777777" w:rsidR="00BD10AE" w:rsidRPr="00BE2531" w:rsidRDefault="00BD10AE" w:rsidP="00F3295D">
            <w:pPr>
              <w:pStyle w:val="TAL"/>
            </w:pPr>
            <w:r>
              <w:t>LS1</w:t>
            </w:r>
          </w:p>
        </w:tc>
        <w:tc>
          <w:tcPr>
            <w:tcW w:w="0" w:type="auto"/>
            <w:vMerge w:val="restart"/>
          </w:tcPr>
          <w:p w14:paraId="4105DC3C" w14:textId="77777777" w:rsidR="00BD10AE" w:rsidRPr="00BE2531" w:rsidRDefault="00BD10AE" w:rsidP="00F3295D">
            <w:pPr>
              <w:pStyle w:val="TAL"/>
            </w:pPr>
            <w:r>
              <w:t xml:space="preserve">Very </w:t>
            </w:r>
            <w:r w:rsidRPr="00BE2531">
              <w:t>Low (1</w:t>
            </w:r>
            <w:r>
              <w:t xml:space="preserve"> % BL</w:t>
            </w:r>
            <w:r w:rsidRPr="00BE2531">
              <w:t>ER)</w:t>
            </w:r>
          </w:p>
        </w:tc>
        <w:tc>
          <w:tcPr>
            <w:tcW w:w="0" w:type="auto"/>
          </w:tcPr>
          <w:p w14:paraId="18DECA28" w14:textId="77777777" w:rsidR="00BD10AE" w:rsidRPr="00BE2531" w:rsidRDefault="00BD10AE" w:rsidP="00F3295D">
            <w:pPr>
              <w:pStyle w:val="TAL"/>
            </w:pPr>
            <w:r>
              <w:t>LL-LB</w:t>
            </w:r>
          </w:p>
        </w:tc>
        <w:tc>
          <w:tcPr>
            <w:tcW w:w="0" w:type="auto"/>
            <w:shd w:val="clear" w:color="auto" w:fill="FFFF00"/>
          </w:tcPr>
          <w:p w14:paraId="35FE2AA3" w14:textId="77777777" w:rsidR="00BD10AE" w:rsidRPr="00BE2531" w:rsidRDefault="00BD10AE" w:rsidP="00F3295D">
            <w:pPr>
              <w:pStyle w:val="TAC"/>
            </w:pPr>
          </w:p>
        </w:tc>
        <w:tc>
          <w:tcPr>
            <w:tcW w:w="0" w:type="auto"/>
            <w:shd w:val="clear" w:color="auto" w:fill="FFFF00"/>
          </w:tcPr>
          <w:p w14:paraId="414F6C5E" w14:textId="77777777" w:rsidR="00BD10AE" w:rsidRPr="009F78B8" w:rsidRDefault="00BD10AE" w:rsidP="00F3295D">
            <w:pPr>
              <w:pStyle w:val="TAC"/>
              <w:rPr>
                <w:highlight w:val="yellow"/>
              </w:rPr>
            </w:pPr>
          </w:p>
        </w:tc>
      </w:tr>
      <w:tr w:rsidR="00BD10AE" w:rsidRPr="00BE2531" w14:paraId="14B59B5E" w14:textId="1EFD2818" w:rsidTr="0066779D">
        <w:trPr>
          <w:cantSplit/>
          <w:jc w:val="center"/>
        </w:trPr>
        <w:tc>
          <w:tcPr>
            <w:tcW w:w="0" w:type="auto"/>
          </w:tcPr>
          <w:p w14:paraId="5DA6A76C" w14:textId="77777777" w:rsidR="00BD10AE" w:rsidRPr="00BE2531" w:rsidRDefault="00BD10AE" w:rsidP="00F3295D">
            <w:pPr>
              <w:pStyle w:val="TAL"/>
            </w:pPr>
            <w:r>
              <w:t>LS2</w:t>
            </w:r>
          </w:p>
        </w:tc>
        <w:tc>
          <w:tcPr>
            <w:tcW w:w="0" w:type="auto"/>
            <w:vMerge/>
          </w:tcPr>
          <w:p w14:paraId="5D71CCF3" w14:textId="77777777" w:rsidR="00BD10AE" w:rsidRPr="00BE2531" w:rsidRDefault="00BD10AE" w:rsidP="00F3295D">
            <w:pPr>
              <w:pStyle w:val="TAL"/>
            </w:pPr>
          </w:p>
        </w:tc>
        <w:tc>
          <w:tcPr>
            <w:tcW w:w="0" w:type="auto"/>
          </w:tcPr>
          <w:p w14:paraId="71D063A3" w14:textId="77777777" w:rsidR="00BD10AE" w:rsidRPr="00BE2531" w:rsidRDefault="00BD10AE" w:rsidP="00F3295D">
            <w:pPr>
              <w:pStyle w:val="TAL"/>
            </w:pPr>
            <w:r>
              <w:t>LL-HB</w:t>
            </w:r>
          </w:p>
        </w:tc>
        <w:tc>
          <w:tcPr>
            <w:tcW w:w="0" w:type="auto"/>
            <w:shd w:val="clear" w:color="auto" w:fill="FFFF00"/>
          </w:tcPr>
          <w:p w14:paraId="628B4A7D" w14:textId="77777777" w:rsidR="00BD10AE" w:rsidRPr="00BE2531" w:rsidRDefault="00BD10AE" w:rsidP="00F3295D">
            <w:pPr>
              <w:pStyle w:val="TAC"/>
            </w:pPr>
          </w:p>
        </w:tc>
        <w:tc>
          <w:tcPr>
            <w:tcW w:w="0" w:type="auto"/>
            <w:shd w:val="clear" w:color="auto" w:fill="FFFF00"/>
          </w:tcPr>
          <w:p w14:paraId="70F7E14E" w14:textId="77777777" w:rsidR="00BD10AE" w:rsidRPr="009F78B8" w:rsidRDefault="00BD10AE" w:rsidP="00F3295D">
            <w:pPr>
              <w:pStyle w:val="TAC"/>
              <w:rPr>
                <w:highlight w:val="yellow"/>
              </w:rPr>
            </w:pPr>
          </w:p>
        </w:tc>
      </w:tr>
      <w:tr w:rsidR="00BD10AE" w:rsidRPr="00BE2531" w14:paraId="6AF85429" w14:textId="708B5D34" w:rsidTr="0066779D">
        <w:trPr>
          <w:cantSplit/>
          <w:jc w:val="center"/>
        </w:trPr>
        <w:tc>
          <w:tcPr>
            <w:tcW w:w="0" w:type="auto"/>
          </w:tcPr>
          <w:p w14:paraId="16162597" w14:textId="77777777" w:rsidR="00BD10AE" w:rsidRDefault="00BD10AE" w:rsidP="00F3295D">
            <w:pPr>
              <w:pStyle w:val="TAL"/>
            </w:pPr>
            <w:r>
              <w:t>LS3</w:t>
            </w:r>
          </w:p>
        </w:tc>
        <w:tc>
          <w:tcPr>
            <w:tcW w:w="0" w:type="auto"/>
            <w:vMerge/>
          </w:tcPr>
          <w:p w14:paraId="6AACCD6C" w14:textId="77777777" w:rsidR="00BD10AE" w:rsidRPr="00BE2531" w:rsidRDefault="00BD10AE" w:rsidP="00F3295D">
            <w:pPr>
              <w:pStyle w:val="TAL"/>
            </w:pPr>
          </w:p>
        </w:tc>
        <w:tc>
          <w:tcPr>
            <w:tcW w:w="0" w:type="auto"/>
          </w:tcPr>
          <w:p w14:paraId="02519196" w14:textId="77777777" w:rsidR="00BD10AE" w:rsidRPr="00BE2531" w:rsidRDefault="00BD10AE" w:rsidP="00F3295D">
            <w:pPr>
              <w:pStyle w:val="TAL"/>
            </w:pPr>
            <w:r>
              <w:t>ML-HB</w:t>
            </w:r>
          </w:p>
        </w:tc>
        <w:tc>
          <w:tcPr>
            <w:tcW w:w="0" w:type="auto"/>
            <w:shd w:val="clear" w:color="auto" w:fill="FFFF00"/>
          </w:tcPr>
          <w:p w14:paraId="0E4AE9CF" w14:textId="77777777" w:rsidR="00BD10AE" w:rsidRPr="00BE2531" w:rsidRDefault="00BD10AE" w:rsidP="00F3295D">
            <w:pPr>
              <w:pStyle w:val="TAC"/>
            </w:pPr>
          </w:p>
        </w:tc>
        <w:tc>
          <w:tcPr>
            <w:tcW w:w="0" w:type="auto"/>
            <w:shd w:val="clear" w:color="auto" w:fill="FFFF00"/>
          </w:tcPr>
          <w:p w14:paraId="2D837513" w14:textId="77777777" w:rsidR="00BD10AE" w:rsidRPr="009F78B8" w:rsidRDefault="00BD10AE" w:rsidP="00F3295D">
            <w:pPr>
              <w:pStyle w:val="TAC"/>
              <w:rPr>
                <w:highlight w:val="yellow"/>
              </w:rPr>
            </w:pPr>
          </w:p>
        </w:tc>
      </w:tr>
      <w:tr w:rsidR="00BD10AE" w:rsidRPr="00BE2531" w14:paraId="716B6FBB" w14:textId="272F2402" w:rsidTr="0066779D">
        <w:trPr>
          <w:cantSplit/>
          <w:jc w:val="center"/>
        </w:trPr>
        <w:tc>
          <w:tcPr>
            <w:tcW w:w="0" w:type="auto"/>
          </w:tcPr>
          <w:p w14:paraId="53C18EF2" w14:textId="77777777" w:rsidR="00BD10AE" w:rsidRPr="00BE2531" w:rsidRDefault="00BD10AE" w:rsidP="00F3295D">
            <w:pPr>
              <w:pStyle w:val="TAL"/>
            </w:pPr>
            <w:r>
              <w:t>LS4</w:t>
            </w:r>
          </w:p>
        </w:tc>
        <w:tc>
          <w:tcPr>
            <w:tcW w:w="0" w:type="auto"/>
            <w:vMerge/>
          </w:tcPr>
          <w:p w14:paraId="4395C30A" w14:textId="77777777" w:rsidR="00BD10AE" w:rsidRPr="00BE2531" w:rsidRDefault="00BD10AE" w:rsidP="00F3295D">
            <w:pPr>
              <w:pStyle w:val="TAL"/>
            </w:pPr>
          </w:p>
        </w:tc>
        <w:tc>
          <w:tcPr>
            <w:tcW w:w="0" w:type="auto"/>
          </w:tcPr>
          <w:p w14:paraId="63682A67" w14:textId="77777777" w:rsidR="00BD10AE" w:rsidRPr="00BE2531" w:rsidRDefault="00BD10AE" w:rsidP="00F3295D">
            <w:pPr>
              <w:pStyle w:val="TAL"/>
            </w:pPr>
            <w:r>
              <w:t>HL-HB</w:t>
            </w:r>
          </w:p>
        </w:tc>
        <w:tc>
          <w:tcPr>
            <w:tcW w:w="0" w:type="auto"/>
            <w:shd w:val="clear" w:color="auto" w:fill="FFFF00"/>
          </w:tcPr>
          <w:p w14:paraId="2E2F8E1B" w14:textId="77777777" w:rsidR="00BD10AE" w:rsidRPr="00BE2531" w:rsidRDefault="00BD10AE" w:rsidP="00F3295D">
            <w:pPr>
              <w:pStyle w:val="TAC"/>
            </w:pPr>
          </w:p>
        </w:tc>
        <w:tc>
          <w:tcPr>
            <w:tcW w:w="0" w:type="auto"/>
            <w:shd w:val="clear" w:color="auto" w:fill="FFFF00"/>
          </w:tcPr>
          <w:p w14:paraId="56852CDA" w14:textId="77777777" w:rsidR="00BD10AE" w:rsidRPr="009F78B8" w:rsidRDefault="00BD10AE" w:rsidP="00F3295D">
            <w:pPr>
              <w:pStyle w:val="TAC"/>
              <w:rPr>
                <w:highlight w:val="yellow"/>
              </w:rPr>
            </w:pPr>
          </w:p>
        </w:tc>
      </w:tr>
      <w:tr w:rsidR="00BD10AE" w:rsidRPr="00BE2531" w14:paraId="094817C4" w14:textId="4E169604" w:rsidTr="0066779D">
        <w:trPr>
          <w:cantSplit/>
          <w:jc w:val="center"/>
        </w:trPr>
        <w:tc>
          <w:tcPr>
            <w:tcW w:w="0" w:type="auto"/>
          </w:tcPr>
          <w:p w14:paraId="41AA558A" w14:textId="77777777" w:rsidR="00BD10AE" w:rsidRPr="00BE2531" w:rsidRDefault="00BD10AE" w:rsidP="00F3295D">
            <w:pPr>
              <w:pStyle w:val="TAL"/>
            </w:pPr>
            <w:r>
              <w:t>LS5</w:t>
            </w:r>
          </w:p>
        </w:tc>
        <w:tc>
          <w:tcPr>
            <w:tcW w:w="0" w:type="auto"/>
            <w:vMerge w:val="restart"/>
          </w:tcPr>
          <w:p w14:paraId="3EA06BAB" w14:textId="77777777" w:rsidR="00BD10AE" w:rsidRPr="00BE2531" w:rsidRDefault="00BD10AE" w:rsidP="00F3295D">
            <w:pPr>
              <w:pStyle w:val="TAL"/>
            </w:pPr>
            <w:r>
              <w:t xml:space="preserve">Low (2 </w:t>
            </w:r>
            <w:r w:rsidRPr="00BE2531">
              <w:t xml:space="preserve">% </w:t>
            </w:r>
            <w:r>
              <w:t>BL</w:t>
            </w:r>
            <w:r w:rsidRPr="00BE2531">
              <w:t>ER)</w:t>
            </w:r>
          </w:p>
        </w:tc>
        <w:tc>
          <w:tcPr>
            <w:tcW w:w="0" w:type="auto"/>
          </w:tcPr>
          <w:p w14:paraId="2B4F657A" w14:textId="77777777" w:rsidR="00BD10AE" w:rsidRPr="00BE2531" w:rsidRDefault="00BD10AE" w:rsidP="00F3295D">
            <w:pPr>
              <w:pStyle w:val="TAL"/>
            </w:pPr>
            <w:r>
              <w:t>LL-LB</w:t>
            </w:r>
          </w:p>
        </w:tc>
        <w:tc>
          <w:tcPr>
            <w:tcW w:w="0" w:type="auto"/>
            <w:shd w:val="clear" w:color="auto" w:fill="FFFF00"/>
          </w:tcPr>
          <w:p w14:paraId="1FF4B172" w14:textId="77777777" w:rsidR="00BD10AE" w:rsidRPr="00BE2531" w:rsidRDefault="00BD10AE" w:rsidP="00F3295D">
            <w:pPr>
              <w:pStyle w:val="TAC"/>
            </w:pPr>
          </w:p>
        </w:tc>
        <w:tc>
          <w:tcPr>
            <w:tcW w:w="0" w:type="auto"/>
            <w:shd w:val="clear" w:color="auto" w:fill="FFFF00"/>
          </w:tcPr>
          <w:p w14:paraId="5385E3BB" w14:textId="77777777" w:rsidR="00BD10AE" w:rsidRPr="009F78B8" w:rsidRDefault="00BD10AE" w:rsidP="00F3295D">
            <w:pPr>
              <w:pStyle w:val="TAC"/>
              <w:rPr>
                <w:highlight w:val="yellow"/>
              </w:rPr>
            </w:pPr>
          </w:p>
        </w:tc>
      </w:tr>
      <w:tr w:rsidR="00BD10AE" w:rsidRPr="00BE2531" w14:paraId="3C2031BF" w14:textId="527E5353" w:rsidTr="0066779D">
        <w:trPr>
          <w:cantSplit/>
          <w:jc w:val="center"/>
        </w:trPr>
        <w:tc>
          <w:tcPr>
            <w:tcW w:w="0" w:type="auto"/>
          </w:tcPr>
          <w:p w14:paraId="2DC47A45" w14:textId="77777777" w:rsidR="00BD10AE" w:rsidRDefault="00BD10AE" w:rsidP="00F3295D">
            <w:pPr>
              <w:pStyle w:val="TAL"/>
            </w:pPr>
            <w:r>
              <w:t>LS6</w:t>
            </w:r>
          </w:p>
        </w:tc>
        <w:tc>
          <w:tcPr>
            <w:tcW w:w="0" w:type="auto"/>
            <w:vMerge/>
          </w:tcPr>
          <w:p w14:paraId="65936827" w14:textId="77777777" w:rsidR="00BD10AE" w:rsidRPr="00BE2531" w:rsidRDefault="00BD10AE" w:rsidP="00F3295D">
            <w:pPr>
              <w:pStyle w:val="TAL"/>
            </w:pPr>
          </w:p>
        </w:tc>
        <w:tc>
          <w:tcPr>
            <w:tcW w:w="0" w:type="auto"/>
          </w:tcPr>
          <w:p w14:paraId="630F9E1F" w14:textId="77777777" w:rsidR="00BD10AE" w:rsidRPr="00BE2531" w:rsidRDefault="00BD10AE" w:rsidP="00F3295D">
            <w:pPr>
              <w:pStyle w:val="TAL"/>
            </w:pPr>
            <w:r>
              <w:t>LL-HB</w:t>
            </w:r>
          </w:p>
        </w:tc>
        <w:tc>
          <w:tcPr>
            <w:tcW w:w="0" w:type="auto"/>
            <w:shd w:val="clear" w:color="auto" w:fill="FFFF00"/>
          </w:tcPr>
          <w:p w14:paraId="6931F210" w14:textId="77777777" w:rsidR="00BD10AE" w:rsidRPr="00BE2531" w:rsidRDefault="00BD10AE" w:rsidP="00F3295D">
            <w:pPr>
              <w:pStyle w:val="TAC"/>
            </w:pPr>
          </w:p>
        </w:tc>
        <w:tc>
          <w:tcPr>
            <w:tcW w:w="0" w:type="auto"/>
            <w:shd w:val="clear" w:color="auto" w:fill="FFFF00"/>
          </w:tcPr>
          <w:p w14:paraId="534F818D" w14:textId="77777777" w:rsidR="00BD10AE" w:rsidRPr="009F78B8" w:rsidRDefault="00BD10AE" w:rsidP="00F3295D">
            <w:pPr>
              <w:pStyle w:val="TAC"/>
              <w:rPr>
                <w:highlight w:val="yellow"/>
              </w:rPr>
            </w:pPr>
          </w:p>
        </w:tc>
      </w:tr>
      <w:tr w:rsidR="00BD10AE" w:rsidRPr="00BE2531" w14:paraId="675F6281" w14:textId="2C29D55E" w:rsidTr="0066779D">
        <w:trPr>
          <w:cantSplit/>
          <w:jc w:val="center"/>
        </w:trPr>
        <w:tc>
          <w:tcPr>
            <w:tcW w:w="0" w:type="auto"/>
          </w:tcPr>
          <w:p w14:paraId="3A212F60" w14:textId="77777777" w:rsidR="00BD10AE" w:rsidRPr="00BE2531" w:rsidRDefault="00BD10AE" w:rsidP="00F3295D">
            <w:pPr>
              <w:pStyle w:val="TAL"/>
            </w:pPr>
            <w:r>
              <w:t>LS7</w:t>
            </w:r>
          </w:p>
        </w:tc>
        <w:tc>
          <w:tcPr>
            <w:tcW w:w="0" w:type="auto"/>
            <w:vMerge/>
          </w:tcPr>
          <w:p w14:paraId="26233830" w14:textId="77777777" w:rsidR="00BD10AE" w:rsidRPr="00BE2531" w:rsidRDefault="00BD10AE" w:rsidP="00F3295D">
            <w:pPr>
              <w:pStyle w:val="TAL"/>
            </w:pPr>
          </w:p>
        </w:tc>
        <w:tc>
          <w:tcPr>
            <w:tcW w:w="0" w:type="auto"/>
          </w:tcPr>
          <w:p w14:paraId="302F59C3" w14:textId="77777777" w:rsidR="00BD10AE" w:rsidRPr="00BE2531" w:rsidRDefault="00BD10AE" w:rsidP="00F3295D">
            <w:pPr>
              <w:pStyle w:val="TAL"/>
            </w:pPr>
            <w:r>
              <w:t>ML-HB</w:t>
            </w:r>
          </w:p>
        </w:tc>
        <w:tc>
          <w:tcPr>
            <w:tcW w:w="0" w:type="auto"/>
            <w:shd w:val="clear" w:color="auto" w:fill="FFFF00"/>
          </w:tcPr>
          <w:p w14:paraId="23935CE4" w14:textId="77777777" w:rsidR="00BD10AE" w:rsidRPr="00BE2531" w:rsidRDefault="00BD10AE" w:rsidP="00F3295D">
            <w:pPr>
              <w:pStyle w:val="TAC"/>
            </w:pPr>
          </w:p>
        </w:tc>
        <w:tc>
          <w:tcPr>
            <w:tcW w:w="0" w:type="auto"/>
            <w:shd w:val="clear" w:color="auto" w:fill="FFFF00"/>
          </w:tcPr>
          <w:p w14:paraId="5BEB3424" w14:textId="77777777" w:rsidR="00BD10AE" w:rsidRPr="009F78B8" w:rsidRDefault="00BD10AE" w:rsidP="00F3295D">
            <w:pPr>
              <w:pStyle w:val="TAC"/>
              <w:rPr>
                <w:highlight w:val="yellow"/>
              </w:rPr>
            </w:pPr>
          </w:p>
        </w:tc>
      </w:tr>
      <w:tr w:rsidR="00BD10AE" w:rsidRPr="00BE2531" w14:paraId="333251DE" w14:textId="693C1D5F" w:rsidTr="0066779D">
        <w:trPr>
          <w:cantSplit/>
          <w:jc w:val="center"/>
        </w:trPr>
        <w:tc>
          <w:tcPr>
            <w:tcW w:w="0" w:type="auto"/>
          </w:tcPr>
          <w:p w14:paraId="5152DA3C" w14:textId="77777777" w:rsidR="00BD10AE" w:rsidRPr="00BE2531" w:rsidRDefault="00BD10AE" w:rsidP="00F3295D">
            <w:pPr>
              <w:pStyle w:val="TAL"/>
            </w:pPr>
            <w:r>
              <w:t>LS8</w:t>
            </w:r>
          </w:p>
        </w:tc>
        <w:tc>
          <w:tcPr>
            <w:tcW w:w="0" w:type="auto"/>
            <w:vMerge/>
          </w:tcPr>
          <w:p w14:paraId="728B14CC" w14:textId="77777777" w:rsidR="00BD10AE" w:rsidRPr="00BE2531" w:rsidRDefault="00BD10AE" w:rsidP="00F3295D">
            <w:pPr>
              <w:pStyle w:val="TAL"/>
            </w:pPr>
          </w:p>
        </w:tc>
        <w:tc>
          <w:tcPr>
            <w:tcW w:w="0" w:type="auto"/>
          </w:tcPr>
          <w:p w14:paraId="5CA9D09E" w14:textId="77777777" w:rsidR="00BD10AE" w:rsidRPr="00BE2531" w:rsidRDefault="00BD10AE" w:rsidP="00F3295D">
            <w:pPr>
              <w:pStyle w:val="TAL"/>
            </w:pPr>
            <w:r>
              <w:t>HL-HB</w:t>
            </w:r>
          </w:p>
        </w:tc>
        <w:tc>
          <w:tcPr>
            <w:tcW w:w="0" w:type="auto"/>
            <w:shd w:val="clear" w:color="auto" w:fill="FFFF00"/>
          </w:tcPr>
          <w:p w14:paraId="79B516A3" w14:textId="77777777" w:rsidR="00BD10AE" w:rsidRPr="00BE2531" w:rsidRDefault="00BD10AE" w:rsidP="00F3295D">
            <w:pPr>
              <w:pStyle w:val="TAC"/>
            </w:pPr>
          </w:p>
        </w:tc>
        <w:tc>
          <w:tcPr>
            <w:tcW w:w="0" w:type="auto"/>
            <w:shd w:val="clear" w:color="auto" w:fill="FFFF00"/>
          </w:tcPr>
          <w:p w14:paraId="423FAC9D" w14:textId="77777777" w:rsidR="00BD10AE" w:rsidRPr="009F78B8" w:rsidRDefault="00BD10AE" w:rsidP="00F3295D">
            <w:pPr>
              <w:pStyle w:val="TAC"/>
              <w:rPr>
                <w:highlight w:val="yellow"/>
              </w:rPr>
            </w:pPr>
          </w:p>
        </w:tc>
      </w:tr>
      <w:tr w:rsidR="00BD10AE" w:rsidRPr="00BE2531" w14:paraId="14B08AB5" w14:textId="1FCDDA7B" w:rsidTr="0066779D">
        <w:trPr>
          <w:cantSplit/>
          <w:jc w:val="center"/>
        </w:trPr>
        <w:tc>
          <w:tcPr>
            <w:tcW w:w="0" w:type="auto"/>
          </w:tcPr>
          <w:p w14:paraId="2C7B85CB" w14:textId="77777777" w:rsidR="00BD10AE" w:rsidRPr="00BE2531" w:rsidRDefault="00BD10AE" w:rsidP="00F3295D">
            <w:pPr>
              <w:pStyle w:val="TAL"/>
            </w:pPr>
            <w:r>
              <w:t>LS9</w:t>
            </w:r>
          </w:p>
        </w:tc>
        <w:tc>
          <w:tcPr>
            <w:tcW w:w="0" w:type="auto"/>
            <w:vMerge w:val="restart"/>
          </w:tcPr>
          <w:p w14:paraId="19C895EA" w14:textId="77777777" w:rsidR="00BD10AE" w:rsidRPr="00BE2531" w:rsidRDefault="00BD10AE" w:rsidP="00F3295D">
            <w:pPr>
              <w:pStyle w:val="TAL"/>
            </w:pPr>
            <w:r>
              <w:t xml:space="preserve">Medium (5 </w:t>
            </w:r>
            <w:r w:rsidRPr="00BE2531">
              <w:t xml:space="preserve">% </w:t>
            </w:r>
            <w:r>
              <w:t>BL</w:t>
            </w:r>
            <w:r w:rsidRPr="00BE2531">
              <w:t>ER)</w:t>
            </w:r>
          </w:p>
        </w:tc>
        <w:tc>
          <w:tcPr>
            <w:tcW w:w="0" w:type="auto"/>
          </w:tcPr>
          <w:p w14:paraId="3F2BEB54" w14:textId="77777777" w:rsidR="00BD10AE" w:rsidRPr="00BE2531" w:rsidRDefault="00BD10AE" w:rsidP="00F3295D">
            <w:pPr>
              <w:pStyle w:val="TAL"/>
            </w:pPr>
            <w:r>
              <w:t>LL-LB</w:t>
            </w:r>
          </w:p>
        </w:tc>
        <w:tc>
          <w:tcPr>
            <w:tcW w:w="0" w:type="auto"/>
            <w:shd w:val="clear" w:color="auto" w:fill="FFFF00"/>
          </w:tcPr>
          <w:p w14:paraId="12EFCDA2" w14:textId="77777777" w:rsidR="00BD10AE" w:rsidRPr="00BE2531" w:rsidRDefault="00BD10AE" w:rsidP="00F3295D">
            <w:pPr>
              <w:pStyle w:val="TAC"/>
            </w:pPr>
          </w:p>
        </w:tc>
        <w:tc>
          <w:tcPr>
            <w:tcW w:w="0" w:type="auto"/>
            <w:shd w:val="clear" w:color="auto" w:fill="FFFF00"/>
          </w:tcPr>
          <w:p w14:paraId="37435330" w14:textId="77777777" w:rsidR="00BD10AE" w:rsidRPr="009F78B8" w:rsidRDefault="00BD10AE" w:rsidP="00F3295D">
            <w:pPr>
              <w:pStyle w:val="TAC"/>
              <w:rPr>
                <w:highlight w:val="yellow"/>
              </w:rPr>
            </w:pPr>
          </w:p>
        </w:tc>
      </w:tr>
      <w:tr w:rsidR="00BD10AE" w:rsidRPr="00BE2531" w14:paraId="0D21F495" w14:textId="2CDB1C40" w:rsidTr="0066779D">
        <w:trPr>
          <w:cantSplit/>
          <w:jc w:val="center"/>
        </w:trPr>
        <w:tc>
          <w:tcPr>
            <w:tcW w:w="0" w:type="auto"/>
          </w:tcPr>
          <w:p w14:paraId="53C606D6" w14:textId="77777777" w:rsidR="00BD10AE" w:rsidRDefault="00BD10AE" w:rsidP="00F3295D">
            <w:pPr>
              <w:pStyle w:val="TAL"/>
            </w:pPr>
            <w:r>
              <w:t>LS10</w:t>
            </w:r>
          </w:p>
        </w:tc>
        <w:tc>
          <w:tcPr>
            <w:tcW w:w="0" w:type="auto"/>
            <w:vMerge/>
          </w:tcPr>
          <w:p w14:paraId="6F012BB6" w14:textId="77777777" w:rsidR="00BD10AE" w:rsidRPr="00BE2531" w:rsidRDefault="00BD10AE" w:rsidP="00F3295D">
            <w:pPr>
              <w:pStyle w:val="TAL"/>
            </w:pPr>
          </w:p>
        </w:tc>
        <w:tc>
          <w:tcPr>
            <w:tcW w:w="0" w:type="auto"/>
          </w:tcPr>
          <w:p w14:paraId="1AF6DB82" w14:textId="77777777" w:rsidR="00BD10AE" w:rsidRPr="00BE2531" w:rsidRDefault="00BD10AE" w:rsidP="00F3295D">
            <w:pPr>
              <w:pStyle w:val="TAL"/>
            </w:pPr>
            <w:r>
              <w:t>LL-HB</w:t>
            </w:r>
          </w:p>
        </w:tc>
        <w:tc>
          <w:tcPr>
            <w:tcW w:w="0" w:type="auto"/>
            <w:shd w:val="clear" w:color="auto" w:fill="FFFF00"/>
          </w:tcPr>
          <w:p w14:paraId="0B4FBD68" w14:textId="77777777" w:rsidR="00BD10AE" w:rsidRPr="00BE2531" w:rsidRDefault="00BD10AE" w:rsidP="00F3295D">
            <w:pPr>
              <w:pStyle w:val="TAC"/>
            </w:pPr>
          </w:p>
        </w:tc>
        <w:tc>
          <w:tcPr>
            <w:tcW w:w="0" w:type="auto"/>
            <w:shd w:val="clear" w:color="auto" w:fill="FFFF00"/>
          </w:tcPr>
          <w:p w14:paraId="6CD7857C" w14:textId="77777777" w:rsidR="00BD10AE" w:rsidRPr="009F78B8" w:rsidRDefault="00BD10AE" w:rsidP="00F3295D">
            <w:pPr>
              <w:pStyle w:val="TAC"/>
              <w:rPr>
                <w:highlight w:val="yellow"/>
              </w:rPr>
            </w:pPr>
          </w:p>
        </w:tc>
      </w:tr>
      <w:tr w:rsidR="00BD10AE" w:rsidRPr="00BE2531" w14:paraId="22EFCE35" w14:textId="2328D5C4" w:rsidTr="0066779D">
        <w:trPr>
          <w:cantSplit/>
          <w:jc w:val="center"/>
        </w:trPr>
        <w:tc>
          <w:tcPr>
            <w:tcW w:w="0" w:type="auto"/>
          </w:tcPr>
          <w:p w14:paraId="6AB0BBA3" w14:textId="77777777" w:rsidR="00BD10AE" w:rsidRPr="00BE2531" w:rsidRDefault="00BD10AE" w:rsidP="00F3295D">
            <w:pPr>
              <w:pStyle w:val="TAL"/>
            </w:pPr>
            <w:r>
              <w:t>LS11</w:t>
            </w:r>
          </w:p>
        </w:tc>
        <w:tc>
          <w:tcPr>
            <w:tcW w:w="0" w:type="auto"/>
            <w:vMerge/>
          </w:tcPr>
          <w:p w14:paraId="191B4F4F" w14:textId="77777777" w:rsidR="00BD10AE" w:rsidRPr="00BE2531" w:rsidRDefault="00BD10AE" w:rsidP="00F3295D">
            <w:pPr>
              <w:pStyle w:val="TAL"/>
            </w:pPr>
          </w:p>
        </w:tc>
        <w:tc>
          <w:tcPr>
            <w:tcW w:w="0" w:type="auto"/>
          </w:tcPr>
          <w:p w14:paraId="47BE3D2D" w14:textId="77777777" w:rsidR="00BD10AE" w:rsidRPr="00BE2531" w:rsidRDefault="00BD10AE" w:rsidP="00F3295D">
            <w:pPr>
              <w:pStyle w:val="TAL"/>
            </w:pPr>
            <w:r>
              <w:t>ML-HB</w:t>
            </w:r>
          </w:p>
        </w:tc>
        <w:tc>
          <w:tcPr>
            <w:tcW w:w="0" w:type="auto"/>
            <w:shd w:val="clear" w:color="auto" w:fill="FFFF00"/>
          </w:tcPr>
          <w:p w14:paraId="683DB904" w14:textId="77777777" w:rsidR="00BD10AE" w:rsidRPr="00BE2531" w:rsidRDefault="00BD10AE" w:rsidP="00F3295D">
            <w:pPr>
              <w:pStyle w:val="TAC"/>
            </w:pPr>
          </w:p>
        </w:tc>
        <w:tc>
          <w:tcPr>
            <w:tcW w:w="0" w:type="auto"/>
            <w:shd w:val="clear" w:color="auto" w:fill="FFFF00"/>
          </w:tcPr>
          <w:p w14:paraId="709D9372" w14:textId="77777777" w:rsidR="00BD10AE" w:rsidRPr="009F78B8" w:rsidRDefault="00BD10AE" w:rsidP="00F3295D">
            <w:pPr>
              <w:pStyle w:val="TAC"/>
              <w:rPr>
                <w:highlight w:val="yellow"/>
              </w:rPr>
            </w:pPr>
          </w:p>
        </w:tc>
      </w:tr>
      <w:tr w:rsidR="00BD10AE" w:rsidRPr="00BE2531" w14:paraId="3CEC152C" w14:textId="682E750C" w:rsidTr="0066779D">
        <w:trPr>
          <w:cantSplit/>
          <w:jc w:val="center"/>
        </w:trPr>
        <w:tc>
          <w:tcPr>
            <w:tcW w:w="0" w:type="auto"/>
          </w:tcPr>
          <w:p w14:paraId="64C6957A" w14:textId="77777777" w:rsidR="00BD10AE" w:rsidRPr="00BE2531" w:rsidRDefault="00BD10AE" w:rsidP="00F3295D">
            <w:pPr>
              <w:pStyle w:val="TAL"/>
            </w:pPr>
            <w:r>
              <w:t>LS12</w:t>
            </w:r>
          </w:p>
        </w:tc>
        <w:tc>
          <w:tcPr>
            <w:tcW w:w="0" w:type="auto"/>
            <w:vMerge/>
          </w:tcPr>
          <w:p w14:paraId="31615B70" w14:textId="77777777" w:rsidR="00BD10AE" w:rsidRPr="00BE2531" w:rsidRDefault="00BD10AE" w:rsidP="00F3295D">
            <w:pPr>
              <w:pStyle w:val="TAL"/>
            </w:pPr>
          </w:p>
        </w:tc>
        <w:tc>
          <w:tcPr>
            <w:tcW w:w="0" w:type="auto"/>
          </w:tcPr>
          <w:p w14:paraId="7EFDA3A9" w14:textId="77777777" w:rsidR="00BD10AE" w:rsidRPr="00BE2531" w:rsidRDefault="00BD10AE" w:rsidP="00F3295D">
            <w:pPr>
              <w:pStyle w:val="TAL"/>
            </w:pPr>
            <w:r>
              <w:t>HL-HB</w:t>
            </w:r>
          </w:p>
        </w:tc>
        <w:tc>
          <w:tcPr>
            <w:tcW w:w="0" w:type="auto"/>
            <w:shd w:val="clear" w:color="auto" w:fill="FFFF00"/>
          </w:tcPr>
          <w:p w14:paraId="637C91A3" w14:textId="77777777" w:rsidR="00BD10AE" w:rsidRPr="00BE2531" w:rsidRDefault="00BD10AE" w:rsidP="00F3295D">
            <w:pPr>
              <w:pStyle w:val="TAC"/>
            </w:pPr>
          </w:p>
        </w:tc>
        <w:tc>
          <w:tcPr>
            <w:tcW w:w="0" w:type="auto"/>
            <w:shd w:val="clear" w:color="auto" w:fill="FFFF00"/>
          </w:tcPr>
          <w:p w14:paraId="594D3848" w14:textId="77777777" w:rsidR="00BD10AE" w:rsidRPr="009F78B8" w:rsidRDefault="00BD10AE" w:rsidP="00F3295D">
            <w:pPr>
              <w:pStyle w:val="TAC"/>
              <w:rPr>
                <w:highlight w:val="yellow"/>
              </w:rPr>
            </w:pPr>
          </w:p>
        </w:tc>
      </w:tr>
      <w:tr w:rsidR="00BD10AE" w:rsidRPr="00BE2531" w14:paraId="7B1AB29C" w14:textId="027503B8" w:rsidTr="0066779D">
        <w:trPr>
          <w:cantSplit/>
          <w:jc w:val="center"/>
        </w:trPr>
        <w:tc>
          <w:tcPr>
            <w:tcW w:w="0" w:type="auto"/>
          </w:tcPr>
          <w:p w14:paraId="47F51598" w14:textId="77777777" w:rsidR="00BD10AE" w:rsidRPr="00BE2531" w:rsidRDefault="00BD10AE" w:rsidP="00F3295D">
            <w:pPr>
              <w:pStyle w:val="TAL"/>
            </w:pPr>
            <w:r>
              <w:t>LS13</w:t>
            </w:r>
          </w:p>
        </w:tc>
        <w:tc>
          <w:tcPr>
            <w:tcW w:w="0" w:type="auto"/>
            <w:vMerge w:val="restart"/>
          </w:tcPr>
          <w:p w14:paraId="204A558B" w14:textId="77777777" w:rsidR="00BD10AE" w:rsidRPr="00BE2531" w:rsidRDefault="00BD10AE" w:rsidP="00F3295D">
            <w:pPr>
              <w:pStyle w:val="TAL"/>
            </w:pPr>
            <w:r>
              <w:t xml:space="preserve">High (10 </w:t>
            </w:r>
            <w:r w:rsidRPr="00BE2531">
              <w:t xml:space="preserve">% </w:t>
            </w:r>
            <w:r>
              <w:t>BL</w:t>
            </w:r>
            <w:r w:rsidRPr="00BE2531">
              <w:t>ER</w:t>
            </w:r>
            <w:r>
              <w:t>)</w:t>
            </w:r>
          </w:p>
        </w:tc>
        <w:tc>
          <w:tcPr>
            <w:tcW w:w="0" w:type="auto"/>
          </w:tcPr>
          <w:p w14:paraId="5EC0697F" w14:textId="77777777" w:rsidR="00BD10AE" w:rsidRPr="00BE2531" w:rsidRDefault="00BD10AE" w:rsidP="00F3295D">
            <w:pPr>
              <w:pStyle w:val="TAL"/>
            </w:pPr>
            <w:r>
              <w:t>LL-LB</w:t>
            </w:r>
          </w:p>
        </w:tc>
        <w:tc>
          <w:tcPr>
            <w:tcW w:w="0" w:type="auto"/>
            <w:shd w:val="clear" w:color="auto" w:fill="FFFF00"/>
          </w:tcPr>
          <w:p w14:paraId="169C093A" w14:textId="77777777" w:rsidR="00BD10AE" w:rsidRPr="00BE2531" w:rsidRDefault="00BD10AE" w:rsidP="00F3295D">
            <w:pPr>
              <w:pStyle w:val="TAC"/>
            </w:pPr>
          </w:p>
        </w:tc>
        <w:tc>
          <w:tcPr>
            <w:tcW w:w="0" w:type="auto"/>
            <w:shd w:val="clear" w:color="auto" w:fill="FFFF00"/>
          </w:tcPr>
          <w:p w14:paraId="5E1C49FD" w14:textId="77777777" w:rsidR="00BD10AE" w:rsidRPr="009F78B8" w:rsidRDefault="00BD10AE" w:rsidP="00F3295D">
            <w:pPr>
              <w:pStyle w:val="TAC"/>
              <w:rPr>
                <w:highlight w:val="yellow"/>
              </w:rPr>
            </w:pPr>
          </w:p>
        </w:tc>
      </w:tr>
      <w:tr w:rsidR="00BD10AE" w:rsidRPr="00BE2531" w14:paraId="6E57AB92" w14:textId="7E4F45D3" w:rsidTr="0066779D">
        <w:trPr>
          <w:cantSplit/>
          <w:jc w:val="center"/>
        </w:trPr>
        <w:tc>
          <w:tcPr>
            <w:tcW w:w="0" w:type="auto"/>
          </w:tcPr>
          <w:p w14:paraId="4A4301E2" w14:textId="77777777" w:rsidR="00BD10AE" w:rsidRDefault="00BD10AE" w:rsidP="00F3295D">
            <w:pPr>
              <w:pStyle w:val="TAL"/>
            </w:pPr>
            <w:r>
              <w:t>LS14</w:t>
            </w:r>
          </w:p>
        </w:tc>
        <w:tc>
          <w:tcPr>
            <w:tcW w:w="0" w:type="auto"/>
            <w:vMerge/>
          </w:tcPr>
          <w:p w14:paraId="07AC14A5" w14:textId="77777777" w:rsidR="00BD10AE" w:rsidRPr="00BE2531" w:rsidRDefault="00BD10AE" w:rsidP="00F3295D">
            <w:pPr>
              <w:pStyle w:val="TAL"/>
            </w:pPr>
          </w:p>
        </w:tc>
        <w:tc>
          <w:tcPr>
            <w:tcW w:w="0" w:type="auto"/>
          </w:tcPr>
          <w:p w14:paraId="6FA0B3BD" w14:textId="77777777" w:rsidR="00BD10AE" w:rsidRPr="00BE2531" w:rsidRDefault="00BD10AE" w:rsidP="00F3295D">
            <w:pPr>
              <w:pStyle w:val="TAL"/>
            </w:pPr>
            <w:r>
              <w:t>LL-HB</w:t>
            </w:r>
          </w:p>
        </w:tc>
        <w:tc>
          <w:tcPr>
            <w:tcW w:w="0" w:type="auto"/>
            <w:shd w:val="clear" w:color="auto" w:fill="FFFF00"/>
          </w:tcPr>
          <w:p w14:paraId="031C438A" w14:textId="77777777" w:rsidR="00BD10AE" w:rsidRPr="00BE2531" w:rsidRDefault="00BD10AE" w:rsidP="00F3295D">
            <w:pPr>
              <w:pStyle w:val="TAC"/>
            </w:pPr>
          </w:p>
        </w:tc>
        <w:tc>
          <w:tcPr>
            <w:tcW w:w="0" w:type="auto"/>
            <w:shd w:val="clear" w:color="auto" w:fill="FFFF00"/>
          </w:tcPr>
          <w:p w14:paraId="4236BB78" w14:textId="77777777" w:rsidR="00BD10AE" w:rsidRPr="009F78B8" w:rsidRDefault="00BD10AE" w:rsidP="00F3295D">
            <w:pPr>
              <w:pStyle w:val="TAC"/>
              <w:rPr>
                <w:highlight w:val="yellow"/>
              </w:rPr>
            </w:pPr>
          </w:p>
        </w:tc>
      </w:tr>
      <w:tr w:rsidR="00BD10AE" w:rsidRPr="00BE2531" w14:paraId="487B7228" w14:textId="48C2C256" w:rsidTr="0066779D">
        <w:trPr>
          <w:cantSplit/>
          <w:jc w:val="center"/>
        </w:trPr>
        <w:tc>
          <w:tcPr>
            <w:tcW w:w="0" w:type="auto"/>
          </w:tcPr>
          <w:p w14:paraId="345DE0DA" w14:textId="77777777" w:rsidR="00BD10AE" w:rsidRPr="00BE2531" w:rsidRDefault="00BD10AE" w:rsidP="00F3295D">
            <w:pPr>
              <w:pStyle w:val="TAL"/>
            </w:pPr>
            <w:r>
              <w:t>LS15</w:t>
            </w:r>
          </w:p>
        </w:tc>
        <w:tc>
          <w:tcPr>
            <w:tcW w:w="0" w:type="auto"/>
            <w:vMerge/>
          </w:tcPr>
          <w:p w14:paraId="1087C977" w14:textId="77777777" w:rsidR="00BD10AE" w:rsidRPr="00BE2531" w:rsidRDefault="00BD10AE" w:rsidP="00F3295D">
            <w:pPr>
              <w:pStyle w:val="TAL"/>
            </w:pPr>
          </w:p>
        </w:tc>
        <w:tc>
          <w:tcPr>
            <w:tcW w:w="0" w:type="auto"/>
          </w:tcPr>
          <w:p w14:paraId="44488B89" w14:textId="77777777" w:rsidR="00BD10AE" w:rsidRPr="00BE2531" w:rsidRDefault="00BD10AE" w:rsidP="00F3295D">
            <w:pPr>
              <w:pStyle w:val="TAL"/>
            </w:pPr>
            <w:r>
              <w:t>ML-HB</w:t>
            </w:r>
          </w:p>
        </w:tc>
        <w:tc>
          <w:tcPr>
            <w:tcW w:w="0" w:type="auto"/>
            <w:shd w:val="clear" w:color="auto" w:fill="FFFF00"/>
          </w:tcPr>
          <w:p w14:paraId="2E1DCE2D" w14:textId="77777777" w:rsidR="00BD10AE" w:rsidRPr="00BE2531" w:rsidRDefault="00BD10AE" w:rsidP="00F3295D">
            <w:pPr>
              <w:pStyle w:val="TAC"/>
            </w:pPr>
          </w:p>
        </w:tc>
        <w:tc>
          <w:tcPr>
            <w:tcW w:w="0" w:type="auto"/>
            <w:shd w:val="clear" w:color="auto" w:fill="FFFF00"/>
          </w:tcPr>
          <w:p w14:paraId="72A62B9D" w14:textId="77777777" w:rsidR="00BD10AE" w:rsidRPr="009F78B8" w:rsidRDefault="00BD10AE" w:rsidP="00F3295D">
            <w:pPr>
              <w:pStyle w:val="TAC"/>
              <w:rPr>
                <w:highlight w:val="yellow"/>
              </w:rPr>
            </w:pPr>
          </w:p>
        </w:tc>
      </w:tr>
      <w:tr w:rsidR="00BD10AE" w:rsidRPr="00BE2531" w14:paraId="2E58117C" w14:textId="6BE42616" w:rsidTr="0066779D">
        <w:trPr>
          <w:cantSplit/>
          <w:jc w:val="center"/>
        </w:trPr>
        <w:tc>
          <w:tcPr>
            <w:tcW w:w="0" w:type="auto"/>
          </w:tcPr>
          <w:p w14:paraId="42D75241" w14:textId="77777777" w:rsidR="00BD10AE" w:rsidRPr="00BE2531" w:rsidRDefault="00BD10AE" w:rsidP="00F3295D">
            <w:pPr>
              <w:pStyle w:val="TAL"/>
            </w:pPr>
            <w:r>
              <w:t>LS16</w:t>
            </w:r>
          </w:p>
        </w:tc>
        <w:tc>
          <w:tcPr>
            <w:tcW w:w="0" w:type="auto"/>
            <w:vMerge/>
          </w:tcPr>
          <w:p w14:paraId="597B6CC4" w14:textId="77777777" w:rsidR="00BD10AE" w:rsidRPr="00BE2531" w:rsidRDefault="00BD10AE" w:rsidP="00F3295D">
            <w:pPr>
              <w:pStyle w:val="TAL"/>
            </w:pPr>
          </w:p>
        </w:tc>
        <w:tc>
          <w:tcPr>
            <w:tcW w:w="0" w:type="auto"/>
          </w:tcPr>
          <w:p w14:paraId="6F087D48" w14:textId="77777777" w:rsidR="00BD10AE" w:rsidRPr="00BE2531" w:rsidRDefault="00BD10AE" w:rsidP="00F3295D">
            <w:pPr>
              <w:pStyle w:val="TAL"/>
            </w:pPr>
            <w:r>
              <w:t>HL-HB</w:t>
            </w:r>
          </w:p>
        </w:tc>
        <w:tc>
          <w:tcPr>
            <w:tcW w:w="0" w:type="auto"/>
            <w:shd w:val="clear" w:color="auto" w:fill="FFFF00"/>
          </w:tcPr>
          <w:p w14:paraId="33BB2A71" w14:textId="77777777" w:rsidR="00BD10AE" w:rsidRPr="00BE2531" w:rsidRDefault="00BD10AE" w:rsidP="00F3295D">
            <w:pPr>
              <w:pStyle w:val="TAC"/>
            </w:pPr>
          </w:p>
        </w:tc>
        <w:tc>
          <w:tcPr>
            <w:tcW w:w="0" w:type="auto"/>
            <w:shd w:val="clear" w:color="auto" w:fill="FFFF00"/>
          </w:tcPr>
          <w:p w14:paraId="2A96042B" w14:textId="77777777" w:rsidR="00BD10AE" w:rsidRPr="009F78B8" w:rsidRDefault="00BD10AE" w:rsidP="00F3295D">
            <w:pPr>
              <w:pStyle w:val="TAC"/>
              <w:rPr>
                <w:highlight w:val="yellow"/>
              </w:rPr>
            </w:pPr>
          </w:p>
        </w:tc>
      </w:tr>
      <w:tr w:rsidR="00BD10AE" w:rsidRPr="00BE2531" w14:paraId="1AFC79DA" w14:textId="582AA7EE" w:rsidTr="0066779D">
        <w:trPr>
          <w:cantSplit/>
          <w:jc w:val="center"/>
        </w:trPr>
        <w:tc>
          <w:tcPr>
            <w:tcW w:w="0" w:type="auto"/>
          </w:tcPr>
          <w:p w14:paraId="03A39320" w14:textId="77777777" w:rsidR="00BD10AE" w:rsidRPr="00BE2531" w:rsidRDefault="00BD10AE" w:rsidP="00F3295D">
            <w:pPr>
              <w:pStyle w:val="TAL"/>
            </w:pPr>
            <w:r>
              <w:t>LS17</w:t>
            </w:r>
          </w:p>
        </w:tc>
        <w:tc>
          <w:tcPr>
            <w:tcW w:w="0" w:type="auto"/>
            <w:vMerge w:val="restart"/>
          </w:tcPr>
          <w:p w14:paraId="354FD445" w14:textId="77777777" w:rsidR="00BD10AE" w:rsidRPr="00BE2531" w:rsidRDefault="00BD10AE" w:rsidP="00F3295D">
            <w:pPr>
              <w:pStyle w:val="TAL"/>
            </w:pPr>
            <w:r w:rsidRPr="00BE2531">
              <w:t xml:space="preserve">20% </w:t>
            </w:r>
            <w:r>
              <w:t>BL</w:t>
            </w:r>
            <w:r w:rsidRPr="00BE2531">
              <w:t>ER</w:t>
            </w:r>
          </w:p>
        </w:tc>
        <w:tc>
          <w:tcPr>
            <w:tcW w:w="0" w:type="auto"/>
          </w:tcPr>
          <w:p w14:paraId="528F23E5" w14:textId="77777777" w:rsidR="00BD10AE" w:rsidRPr="00BE2531" w:rsidRDefault="00BD10AE" w:rsidP="00F3295D">
            <w:pPr>
              <w:pStyle w:val="TAL"/>
            </w:pPr>
            <w:r>
              <w:t>LL-LB</w:t>
            </w:r>
          </w:p>
        </w:tc>
        <w:tc>
          <w:tcPr>
            <w:tcW w:w="0" w:type="auto"/>
            <w:shd w:val="clear" w:color="auto" w:fill="FFFF00"/>
          </w:tcPr>
          <w:p w14:paraId="5860F74F" w14:textId="77777777" w:rsidR="00BD10AE" w:rsidRPr="00BE2531" w:rsidRDefault="00BD10AE" w:rsidP="00F3295D">
            <w:pPr>
              <w:pStyle w:val="TAC"/>
            </w:pPr>
          </w:p>
        </w:tc>
        <w:tc>
          <w:tcPr>
            <w:tcW w:w="0" w:type="auto"/>
            <w:shd w:val="clear" w:color="auto" w:fill="FFFF00"/>
          </w:tcPr>
          <w:p w14:paraId="77794C25" w14:textId="77777777" w:rsidR="00BD10AE" w:rsidRPr="009F78B8" w:rsidRDefault="00BD10AE" w:rsidP="00F3295D">
            <w:pPr>
              <w:pStyle w:val="TAC"/>
              <w:rPr>
                <w:highlight w:val="yellow"/>
              </w:rPr>
            </w:pPr>
          </w:p>
        </w:tc>
      </w:tr>
      <w:tr w:rsidR="00BD10AE" w:rsidRPr="00BE2531" w14:paraId="5E1CC6E4" w14:textId="036B1CDC" w:rsidTr="0066779D">
        <w:trPr>
          <w:cantSplit/>
          <w:jc w:val="center"/>
        </w:trPr>
        <w:tc>
          <w:tcPr>
            <w:tcW w:w="0" w:type="auto"/>
          </w:tcPr>
          <w:p w14:paraId="62DB661A" w14:textId="77777777" w:rsidR="00BD10AE" w:rsidRDefault="00BD10AE" w:rsidP="00F3295D">
            <w:pPr>
              <w:pStyle w:val="TAL"/>
            </w:pPr>
            <w:r>
              <w:t>LS18</w:t>
            </w:r>
          </w:p>
        </w:tc>
        <w:tc>
          <w:tcPr>
            <w:tcW w:w="0" w:type="auto"/>
            <w:vMerge/>
          </w:tcPr>
          <w:p w14:paraId="15E8DF58" w14:textId="77777777" w:rsidR="00BD10AE" w:rsidRPr="00BE2531" w:rsidRDefault="00BD10AE" w:rsidP="00F3295D">
            <w:pPr>
              <w:pStyle w:val="TAL"/>
            </w:pPr>
          </w:p>
        </w:tc>
        <w:tc>
          <w:tcPr>
            <w:tcW w:w="0" w:type="auto"/>
          </w:tcPr>
          <w:p w14:paraId="21CCFC07" w14:textId="77777777" w:rsidR="00BD10AE" w:rsidRPr="00BE2531" w:rsidRDefault="00BD10AE" w:rsidP="00F3295D">
            <w:pPr>
              <w:pStyle w:val="TAL"/>
            </w:pPr>
            <w:r>
              <w:t>LL-HB</w:t>
            </w:r>
          </w:p>
        </w:tc>
        <w:tc>
          <w:tcPr>
            <w:tcW w:w="0" w:type="auto"/>
            <w:shd w:val="clear" w:color="auto" w:fill="FFFF00"/>
          </w:tcPr>
          <w:p w14:paraId="4FED4FD7" w14:textId="77777777" w:rsidR="00BD10AE" w:rsidRPr="00BE2531" w:rsidRDefault="00BD10AE" w:rsidP="00F3295D">
            <w:pPr>
              <w:pStyle w:val="TAC"/>
            </w:pPr>
          </w:p>
        </w:tc>
        <w:tc>
          <w:tcPr>
            <w:tcW w:w="0" w:type="auto"/>
            <w:shd w:val="clear" w:color="auto" w:fill="FFFF00"/>
          </w:tcPr>
          <w:p w14:paraId="3F3EC950" w14:textId="77777777" w:rsidR="00BD10AE" w:rsidRPr="009F78B8" w:rsidRDefault="00BD10AE" w:rsidP="00F3295D">
            <w:pPr>
              <w:pStyle w:val="TAC"/>
              <w:rPr>
                <w:highlight w:val="yellow"/>
              </w:rPr>
            </w:pPr>
          </w:p>
        </w:tc>
      </w:tr>
      <w:tr w:rsidR="00BD10AE" w:rsidRPr="00BE2531" w14:paraId="477ECC9C" w14:textId="66BDCE0A" w:rsidTr="0066779D">
        <w:trPr>
          <w:cantSplit/>
          <w:jc w:val="center"/>
        </w:trPr>
        <w:tc>
          <w:tcPr>
            <w:tcW w:w="0" w:type="auto"/>
          </w:tcPr>
          <w:p w14:paraId="1107063A" w14:textId="77777777" w:rsidR="00BD10AE" w:rsidRPr="00BE2531" w:rsidRDefault="00BD10AE" w:rsidP="00F3295D">
            <w:pPr>
              <w:pStyle w:val="TAL"/>
            </w:pPr>
            <w:r>
              <w:t>LS19</w:t>
            </w:r>
          </w:p>
        </w:tc>
        <w:tc>
          <w:tcPr>
            <w:tcW w:w="0" w:type="auto"/>
            <w:vMerge/>
          </w:tcPr>
          <w:p w14:paraId="55869A0A" w14:textId="77777777" w:rsidR="00BD10AE" w:rsidRPr="00BE2531" w:rsidRDefault="00BD10AE" w:rsidP="00F3295D">
            <w:pPr>
              <w:pStyle w:val="TAL"/>
            </w:pPr>
          </w:p>
        </w:tc>
        <w:tc>
          <w:tcPr>
            <w:tcW w:w="0" w:type="auto"/>
          </w:tcPr>
          <w:p w14:paraId="27D0499A" w14:textId="77777777" w:rsidR="00BD10AE" w:rsidRPr="00BE2531" w:rsidRDefault="00BD10AE" w:rsidP="00F3295D">
            <w:pPr>
              <w:pStyle w:val="TAL"/>
            </w:pPr>
            <w:r>
              <w:t>ML-HB</w:t>
            </w:r>
          </w:p>
        </w:tc>
        <w:tc>
          <w:tcPr>
            <w:tcW w:w="0" w:type="auto"/>
            <w:shd w:val="clear" w:color="auto" w:fill="FFFF00"/>
          </w:tcPr>
          <w:p w14:paraId="7CA455DC" w14:textId="77777777" w:rsidR="00BD10AE" w:rsidRPr="00BE2531" w:rsidRDefault="00BD10AE" w:rsidP="00F3295D">
            <w:pPr>
              <w:pStyle w:val="TAC"/>
            </w:pPr>
          </w:p>
        </w:tc>
        <w:tc>
          <w:tcPr>
            <w:tcW w:w="0" w:type="auto"/>
            <w:shd w:val="clear" w:color="auto" w:fill="FFFF00"/>
          </w:tcPr>
          <w:p w14:paraId="1A963685" w14:textId="77777777" w:rsidR="00BD10AE" w:rsidRPr="009F78B8" w:rsidRDefault="00BD10AE" w:rsidP="00F3295D">
            <w:pPr>
              <w:pStyle w:val="TAC"/>
              <w:rPr>
                <w:highlight w:val="yellow"/>
              </w:rPr>
            </w:pPr>
          </w:p>
        </w:tc>
      </w:tr>
      <w:tr w:rsidR="00BD10AE" w:rsidRPr="00BE2531" w14:paraId="2E48D241" w14:textId="0FB63A7A" w:rsidTr="0066779D">
        <w:trPr>
          <w:cantSplit/>
          <w:jc w:val="center"/>
        </w:trPr>
        <w:tc>
          <w:tcPr>
            <w:tcW w:w="0" w:type="auto"/>
          </w:tcPr>
          <w:p w14:paraId="667C67E4" w14:textId="77777777" w:rsidR="00BD10AE" w:rsidRPr="00BE2531" w:rsidRDefault="00BD10AE" w:rsidP="00F3295D">
            <w:pPr>
              <w:pStyle w:val="TAL"/>
            </w:pPr>
            <w:r>
              <w:t>LS20</w:t>
            </w:r>
          </w:p>
        </w:tc>
        <w:tc>
          <w:tcPr>
            <w:tcW w:w="0" w:type="auto"/>
            <w:vMerge/>
          </w:tcPr>
          <w:p w14:paraId="4DAA9342" w14:textId="77777777" w:rsidR="00BD10AE" w:rsidRPr="00BE2531" w:rsidRDefault="00BD10AE" w:rsidP="00F3295D">
            <w:pPr>
              <w:pStyle w:val="TAL"/>
            </w:pPr>
          </w:p>
        </w:tc>
        <w:tc>
          <w:tcPr>
            <w:tcW w:w="0" w:type="auto"/>
          </w:tcPr>
          <w:p w14:paraId="23E0275D" w14:textId="77777777" w:rsidR="00BD10AE" w:rsidRPr="00BE2531" w:rsidRDefault="00BD10AE" w:rsidP="00F3295D">
            <w:pPr>
              <w:pStyle w:val="TAL"/>
            </w:pPr>
            <w:r>
              <w:t>HL-HB</w:t>
            </w:r>
          </w:p>
        </w:tc>
        <w:tc>
          <w:tcPr>
            <w:tcW w:w="0" w:type="auto"/>
            <w:shd w:val="clear" w:color="auto" w:fill="FFFF00"/>
          </w:tcPr>
          <w:p w14:paraId="6952F333" w14:textId="77777777" w:rsidR="00BD10AE" w:rsidRPr="00BE2531" w:rsidRDefault="00BD10AE" w:rsidP="00F3295D">
            <w:pPr>
              <w:pStyle w:val="TAC"/>
            </w:pPr>
          </w:p>
        </w:tc>
        <w:tc>
          <w:tcPr>
            <w:tcW w:w="0" w:type="auto"/>
            <w:shd w:val="clear" w:color="auto" w:fill="FFFF00"/>
          </w:tcPr>
          <w:p w14:paraId="5CEE0999" w14:textId="77777777" w:rsidR="00BD10AE" w:rsidRPr="009F78B8" w:rsidRDefault="00BD10AE" w:rsidP="00F3295D">
            <w:pPr>
              <w:pStyle w:val="TAC"/>
              <w:rPr>
                <w:highlight w:val="yellow"/>
              </w:rPr>
            </w:pPr>
          </w:p>
        </w:tc>
      </w:tr>
    </w:tbl>
    <w:p w14:paraId="3AB6E294" w14:textId="77777777" w:rsidR="00F3295D" w:rsidRDefault="00F3295D" w:rsidP="00F3295D"/>
    <w:p w14:paraId="151F0EE0" w14:textId="77777777" w:rsidR="00F3295D" w:rsidRDefault="00F3295D" w:rsidP="00F3295D">
      <w:pPr>
        <w:pStyle w:val="berschrift4"/>
      </w:pPr>
      <w:r>
        <w:t>Implementation-specific Performance Metrics</w:t>
      </w:r>
    </w:p>
    <w:p w14:paraId="638A694F" w14:textId="77777777" w:rsidR="00F3295D" w:rsidRDefault="00F3295D" w:rsidP="00F3295D">
      <w:r>
        <w:t xml:space="preserve">RFC5053 Raptor is designed to perform software-based encoding and decoding. The different aspects </w:t>
      </w:r>
    </w:p>
    <w:p w14:paraId="4FF6F5E8" w14:textId="77777777" w:rsidR="00F3295D" w:rsidRDefault="00F3295D" w:rsidP="00F3295D">
      <w:pPr>
        <w:pStyle w:val="Listenabsatz"/>
        <w:numPr>
          <w:ilvl w:val="0"/>
          <w:numId w:val="39"/>
        </w:numPr>
      </w:pPr>
      <w:r>
        <w:t>complexity of the decoding algorithm</w:t>
      </w:r>
    </w:p>
    <w:p w14:paraId="5044A8EF" w14:textId="77777777" w:rsidR="00F3295D" w:rsidRDefault="00F3295D" w:rsidP="00F3295D">
      <w:pPr>
        <w:pStyle w:val="Listenabsatz"/>
        <w:numPr>
          <w:ilvl w:val="0"/>
          <w:numId w:val="39"/>
        </w:numPr>
      </w:pPr>
      <w:r>
        <w:t>memory requirements</w:t>
      </w:r>
    </w:p>
    <w:p w14:paraId="7511C8FD" w14:textId="77777777" w:rsidR="00F3295D" w:rsidRDefault="00F3295D" w:rsidP="00F3295D">
      <w:pPr>
        <w:pStyle w:val="Listenabsatz"/>
        <w:numPr>
          <w:ilvl w:val="0"/>
          <w:numId w:val="39"/>
        </w:numPr>
      </w:pPr>
      <w:r>
        <w:t xml:space="preserve">footprint of the code </w:t>
      </w:r>
    </w:p>
    <w:p w14:paraId="46588EE4" w14:textId="77777777" w:rsidR="00F3295D" w:rsidRDefault="00F3295D" w:rsidP="00F3295D">
      <w:r>
        <w:t>have been carefully designed to meet the hardware and software requirements when selecting the code for Release-6 in 2005.</w:t>
      </w:r>
    </w:p>
    <w:p w14:paraId="4E6E99C4" w14:textId="77777777" w:rsidR="00F3295D" w:rsidRDefault="00F3295D" w:rsidP="00F3295D">
      <w:r>
        <w:t>In S4-0500357, section 3 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The cost in weighted operations of these is:</w:t>
      </w:r>
    </w:p>
    <w:p w14:paraId="040DE559" w14:textId="77777777" w:rsidR="00F3295D" w:rsidRDefault="00F3295D" w:rsidP="00F3295D">
      <w:pPr>
        <w:widowControl w:val="0"/>
        <w:numPr>
          <w:ilvl w:val="0"/>
          <w:numId w:val="40"/>
        </w:numPr>
        <w:overflowPunct/>
        <w:autoSpaceDE/>
        <w:autoSpaceDN/>
        <w:adjustRightInd/>
        <w:spacing w:after="120"/>
        <w:textAlignment w:val="auto"/>
      </w:pPr>
      <w:r>
        <w:t>XOR operations (including one memory read):</w:t>
      </w:r>
      <w:r>
        <w:tab/>
      </w:r>
      <w:r>
        <w:tab/>
        <w:t>4 x 18.9k = 75.4 k</w:t>
      </w:r>
    </w:p>
    <w:p w14:paraId="24244573" w14:textId="77777777" w:rsidR="00F3295D" w:rsidRDefault="00F3295D" w:rsidP="00F3295D">
      <w:pPr>
        <w:widowControl w:val="0"/>
        <w:numPr>
          <w:ilvl w:val="0"/>
          <w:numId w:val="40"/>
        </w:numPr>
        <w:overflowPunct/>
        <w:autoSpaceDE/>
        <w:autoSpaceDN/>
        <w:adjustRightInd/>
        <w:spacing w:after="120"/>
        <w:textAlignment w:val="auto"/>
      </w:pPr>
      <w:r>
        <w:t>Additional memory reads:</w:t>
      </w:r>
      <w:r>
        <w:tab/>
      </w:r>
      <w:r>
        <w:tab/>
      </w:r>
      <w:r>
        <w:tab/>
      </w:r>
      <w:r>
        <w:tab/>
      </w:r>
      <w:r>
        <w:tab/>
      </w:r>
      <w:r>
        <w:tab/>
      </w:r>
      <w:r>
        <w:tab/>
      </w:r>
      <w:r>
        <w:tab/>
      </w:r>
      <w:r>
        <w:tab/>
        <w:t>4 x 8.2k = 32.9 k</w:t>
      </w:r>
    </w:p>
    <w:p w14:paraId="1E891682" w14:textId="77777777" w:rsidR="00F3295D" w:rsidRDefault="00F3295D" w:rsidP="00F3295D">
      <w:pPr>
        <w:widowControl w:val="0"/>
        <w:numPr>
          <w:ilvl w:val="0"/>
          <w:numId w:val="40"/>
        </w:numPr>
        <w:overflowPunct/>
        <w:autoSpaceDE/>
        <w:autoSpaceDN/>
        <w:adjustRightInd/>
        <w:spacing w:after="120"/>
        <w:textAlignment w:val="auto"/>
      </w:pPr>
      <w:r>
        <w:t>Memory writes:</w:t>
      </w:r>
      <w:r>
        <w:tab/>
      </w:r>
      <w:r>
        <w:tab/>
      </w:r>
      <w:r>
        <w:tab/>
      </w:r>
      <w:r>
        <w:tab/>
      </w:r>
      <w:r>
        <w:tab/>
      </w:r>
      <w:r>
        <w:tab/>
      </w:r>
      <w:r>
        <w:tab/>
      </w:r>
      <w:r>
        <w:tab/>
      </w:r>
      <w:r>
        <w:tab/>
      </w:r>
      <w:r>
        <w:tab/>
      </w:r>
      <w:r>
        <w:tab/>
      </w:r>
      <w:r>
        <w:tab/>
        <w:t>4 x 9.6k = 38.2 k</w:t>
      </w:r>
    </w:p>
    <w:p w14:paraId="0C3148E1" w14:textId="77777777" w:rsidR="00F3295D" w:rsidRDefault="00F3295D" w:rsidP="00F3295D">
      <w:pPr>
        <w:rPr>
          <w:b/>
        </w:rPr>
      </w:pPr>
      <w:r>
        <w:t xml:space="preserve">The total weighted operations per symbol word is therefore: </w:t>
      </w:r>
      <w:r>
        <w:rPr>
          <w:b/>
        </w:rPr>
        <w:t>146.6</w:t>
      </w:r>
      <w:r w:rsidRPr="00E60A45">
        <w:rPr>
          <w:b/>
        </w:rPr>
        <w:t xml:space="preserve"> k</w:t>
      </w:r>
      <w:r w:rsidRPr="00C0549E">
        <w:t>"</w:t>
      </w:r>
    </w:p>
    <w:p w14:paraId="59C5966F" w14:textId="77777777" w:rsidR="00F3295D" w:rsidRDefault="00F3295D" w:rsidP="00F3295D">
      <w:r>
        <w:t>Due to sub-blocking, Raptor can provide very efficient memory handling. The maximum subblock size in TS26.346 is restricted to 256 kByte.</w:t>
      </w:r>
    </w:p>
    <w:p w14:paraId="0C291118" w14:textId="77777777" w:rsidR="00F3295D" w:rsidRPr="00156C0D" w:rsidRDefault="00F3295D" w:rsidP="00F3295D">
      <w:r>
        <w:t>The footprint for the Raptor library is reported to be in the range of 100-150 kByte where a major part of the memory is dedicated to specifying all 8188 systematic indices.</w:t>
      </w:r>
    </w:p>
    <w:p w14:paraId="47CD6340" w14:textId="28DC2AAB" w:rsidR="005037FC" w:rsidRPr="005037FC" w:rsidRDefault="005037FC" w:rsidP="005037FC"/>
    <w:p w14:paraId="2930F599" w14:textId="77777777" w:rsidR="000134D3" w:rsidRPr="003C6266" w:rsidRDefault="001D76F0" w:rsidP="000134D3">
      <w:pPr>
        <w:pStyle w:val="berschrift1"/>
      </w:pPr>
      <w:r w:rsidRPr="003C6266">
        <w:t xml:space="preserve">Qualification and </w:t>
      </w:r>
      <w:r w:rsidR="000134D3" w:rsidRPr="003C6266">
        <w:t>Selection Criteria</w:t>
      </w:r>
    </w:p>
    <w:p w14:paraId="564AB9CF" w14:textId="77777777" w:rsidR="00B766C4" w:rsidRDefault="00B766C4" w:rsidP="001D76F0">
      <w:pPr>
        <w:pStyle w:val="berschrift2"/>
      </w:pPr>
      <w:r w:rsidRPr="003C6266">
        <w:t>Qualification</w:t>
      </w:r>
    </w:p>
    <w:p w14:paraId="28AA1142" w14:textId="1F64E14D" w:rsidR="005037FC" w:rsidRPr="005037FC" w:rsidRDefault="005037FC" w:rsidP="005037FC">
      <w:r w:rsidRPr="005037FC">
        <w:rPr>
          <w:highlight w:val="yellow"/>
        </w:rPr>
        <w:t>tbd</w:t>
      </w:r>
    </w:p>
    <w:p w14:paraId="28AB508B" w14:textId="77777777" w:rsidR="001D76F0" w:rsidRPr="003C6266" w:rsidRDefault="001D76F0" w:rsidP="001D76F0">
      <w:pPr>
        <w:pStyle w:val="berschrift2"/>
      </w:pPr>
      <w:r w:rsidRPr="003C6266">
        <w:t>Selection</w:t>
      </w:r>
    </w:p>
    <w:p w14:paraId="3C840066" w14:textId="7C241605" w:rsidR="008F3A5B" w:rsidRPr="003C6266" w:rsidRDefault="005037FC" w:rsidP="00BD6F7A">
      <w:pPr>
        <w:jc w:val="both"/>
        <w:rPr>
          <w:lang w:val="en-US"/>
        </w:rPr>
      </w:pPr>
      <w:r w:rsidRPr="005037FC">
        <w:rPr>
          <w:highlight w:val="yellow"/>
          <w:lang w:val="en-US"/>
        </w:rPr>
        <w:t>tbd</w:t>
      </w:r>
    </w:p>
    <w:sectPr w:rsidR="008F3A5B" w:rsidRPr="003C6266">
      <w:headerReference w:type="even" r:id="rId12"/>
      <w:footerReference w:type="default" r:id="rId13"/>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7A59B" w14:textId="77777777" w:rsidR="00163622" w:rsidRDefault="00163622">
      <w:r>
        <w:separator/>
      </w:r>
    </w:p>
  </w:endnote>
  <w:endnote w:type="continuationSeparator" w:id="0">
    <w:p w14:paraId="4C03BC2A" w14:textId="77777777" w:rsidR="00163622" w:rsidRDefault="00163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AC3AC" w14:textId="77777777" w:rsidR="00163622" w:rsidRDefault="00163622">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D85DCF">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D85DCF">
      <w:rPr>
        <w:rStyle w:val="Seitenzahl"/>
      </w:rPr>
      <w:t>2</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7F50E" w14:textId="77777777" w:rsidR="00163622" w:rsidRDefault="00163622">
      <w:r>
        <w:separator/>
      </w:r>
    </w:p>
  </w:footnote>
  <w:footnote w:type="continuationSeparator" w:id="0">
    <w:p w14:paraId="19439DCF" w14:textId="77777777" w:rsidR="00163622" w:rsidRDefault="00163622">
      <w:r>
        <w:continuationSeparator/>
      </w:r>
    </w:p>
  </w:footnote>
  <w:footnote w:id="1">
    <w:p w14:paraId="523A8EFD" w14:textId="303CCDF0" w:rsidR="00163622" w:rsidRPr="00A95BF1" w:rsidRDefault="00163622">
      <w:pPr>
        <w:pStyle w:val="Funotentext"/>
        <w:rPr>
          <w:lang w:val="de-DE"/>
        </w:rPr>
      </w:pPr>
      <w:r>
        <w:rPr>
          <w:rStyle w:val="Funotenzeichen"/>
        </w:rPr>
        <w:footnoteRef/>
      </w:r>
      <w:r>
        <w:t xml:space="preserve"> </w:t>
      </w:r>
      <w:r>
        <w:rPr>
          <w:lang w:val="de-DE"/>
        </w:rPr>
        <w:t>Thomas Stockhammer, c_tstock@qualcomm.com</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CEB76" w14:textId="77777777" w:rsidR="00163622" w:rsidRDefault="001636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F5CDE4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82267EA8"/>
    <w:lvl w:ilvl="0">
      <w:start w:val="1"/>
      <w:numFmt w:val="decimal"/>
      <w:lvlText w:val="%1."/>
      <w:lvlJc w:val="left"/>
      <w:pPr>
        <w:tabs>
          <w:tab w:val="num" w:pos="643"/>
        </w:tabs>
        <w:ind w:left="643"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6DE26BF"/>
    <w:multiLevelType w:val="hybridMultilevel"/>
    <w:tmpl w:val="4F64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4">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5E007D2"/>
    <w:multiLevelType w:val="hybridMultilevel"/>
    <w:tmpl w:val="72EE9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3">
    <w:nsid w:val="6C013CA5"/>
    <w:multiLevelType w:val="hybridMultilevel"/>
    <w:tmpl w:val="AAD2E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5">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39">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7"/>
  </w:num>
  <w:num w:numId="3">
    <w:abstractNumId w:val="28"/>
  </w:num>
  <w:num w:numId="4">
    <w:abstractNumId w:val="32"/>
  </w:num>
  <w:num w:numId="5">
    <w:abstractNumId w:val="32"/>
  </w:num>
  <w:num w:numId="6">
    <w:abstractNumId w:val="32"/>
  </w:num>
  <w:num w:numId="7">
    <w:abstractNumId w:val="24"/>
  </w:num>
  <w:num w:numId="8">
    <w:abstractNumId w:val="10"/>
  </w:num>
  <w:num w:numId="9">
    <w:abstractNumId w:val="31"/>
  </w:num>
  <w:num w:numId="10">
    <w:abstractNumId w:val="19"/>
  </w:num>
  <w:num w:numId="11">
    <w:abstractNumId w:val="42"/>
  </w:num>
  <w:num w:numId="12">
    <w:abstractNumId w:val="26"/>
  </w:num>
  <w:num w:numId="13">
    <w:abstractNumId w:val="8"/>
  </w:num>
  <w:num w:numId="14">
    <w:abstractNumId w:val="14"/>
  </w:num>
  <w:num w:numId="15">
    <w:abstractNumId w:val="16"/>
  </w:num>
  <w:num w:numId="16">
    <w:abstractNumId w:val="22"/>
  </w:num>
  <w:num w:numId="17">
    <w:abstractNumId w:val="6"/>
  </w:num>
  <w:num w:numId="18">
    <w:abstractNumId w:val="29"/>
  </w:num>
  <w:num w:numId="19">
    <w:abstractNumId w:val="5"/>
  </w:num>
  <w:num w:numId="20">
    <w:abstractNumId w:val="18"/>
  </w:num>
  <w:num w:numId="21">
    <w:abstractNumId w:val="41"/>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5"/>
  </w:num>
  <w:num w:numId="25">
    <w:abstractNumId w:val="38"/>
  </w:num>
  <w:num w:numId="26">
    <w:abstractNumId w:val="15"/>
  </w:num>
  <w:num w:numId="27">
    <w:abstractNumId w:val="3"/>
  </w:num>
  <w:num w:numId="28">
    <w:abstractNumId w:val="7"/>
  </w:num>
  <w:num w:numId="29">
    <w:abstractNumId w:val="34"/>
  </w:num>
  <w:num w:numId="30">
    <w:abstractNumId w:val="23"/>
  </w:num>
  <w:num w:numId="31">
    <w:abstractNumId w:val="17"/>
  </w:num>
  <w:num w:numId="32">
    <w:abstractNumId w:val="11"/>
  </w:num>
  <w:num w:numId="33">
    <w:abstractNumId w:val="21"/>
  </w:num>
  <w:num w:numId="34">
    <w:abstractNumId w:val="40"/>
  </w:num>
  <w:num w:numId="35">
    <w:abstractNumId w:val="39"/>
  </w:num>
  <w:num w:numId="36">
    <w:abstractNumId w:val="32"/>
  </w:num>
  <w:num w:numId="37">
    <w:abstractNumId w:val="27"/>
  </w:num>
  <w:num w:numId="38">
    <w:abstractNumId w:val="13"/>
  </w:num>
  <w:num w:numId="39">
    <w:abstractNumId w:val="12"/>
  </w:num>
  <w:num w:numId="40">
    <w:abstractNumId w:val="9"/>
  </w:num>
  <w:num w:numId="41">
    <w:abstractNumId w:val="36"/>
  </w:num>
  <w:num w:numId="42">
    <w:abstractNumId w:val="35"/>
  </w:num>
  <w:num w:numId="43">
    <w:abstractNumId w:val="20"/>
  </w:num>
  <w:num w:numId="44">
    <w:abstractNumId w:val="4"/>
  </w:num>
  <w:num w:numId="45">
    <w:abstractNumId w:val="33"/>
  </w:num>
  <w:num w:numId="46">
    <w:abstractNumId w:val="1"/>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84"/>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12F66"/>
    <w:rsid w:val="000134D3"/>
    <w:rsid w:val="000320C9"/>
    <w:rsid w:val="00042D50"/>
    <w:rsid w:val="00046CC2"/>
    <w:rsid w:val="00070463"/>
    <w:rsid w:val="000750D9"/>
    <w:rsid w:val="00085AEE"/>
    <w:rsid w:val="000921B8"/>
    <w:rsid w:val="000A08B1"/>
    <w:rsid w:val="000A0FC4"/>
    <w:rsid w:val="000A61E8"/>
    <w:rsid w:val="000A6F6C"/>
    <w:rsid w:val="000B2D2C"/>
    <w:rsid w:val="000C08AA"/>
    <w:rsid w:val="000C290B"/>
    <w:rsid w:val="000C2F0E"/>
    <w:rsid w:val="000C56EF"/>
    <w:rsid w:val="000D0C0F"/>
    <w:rsid w:val="000D215C"/>
    <w:rsid w:val="000D71FB"/>
    <w:rsid w:val="000E140A"/>
    <w:rsid w:val="000E21B4"/>
    <w:rsid w:val="000E37CF"/>
    <w:rsid w:val="000E7341"/>
    <w:rsid w:val="0010250F"/>
    <w:rsid w:val="0010514C"/>
    <w:rsid w:val="00106142"/>
    <w:rsid w:val="00114BE6"/>
    <w:rsid w:val="00116763"/>
    <w:rsid w:val="0013086A"/>
    <w:rsid w:val="00130F14"/>
    <w:rsid w:val="00133AF7"/>
    <w:rsid w:val="00145FDB"/>
    <w:rsid w:val="0014718D"/>
    <w:rsid w:val="00150EF8"/>
    <w:rsid w:val="0015284A"/>
    <w:rsid w:val="00155015"/>
    <w:rsid w:val="00156743"/>
    <w:rsid w:val="00156C0D"/>
    <w:rsid w:val="00163622"/>
    <w:rsid w:val="0017336F"/>
    <w:rsid w:val="001775A4"/>
    <w:rsid w:val="00177DC8"/>
    <w:rsid w:val="00190F83"/>
    <w:rsid w:val="00194FCE"/>
    <w:rsid w:val="00195C48"/>
    <w:rsid w:val="001A00A2"/>
    <w:rsid w:val="001A403D"/>
    <w:rsid w:val="001B067B"/>
    <w:rsid w:val="001B0BA4"/>
    <w:rsid w:val="001B15F8"/>
    <w:rsid w:val="001B16E0"/>
    <w:rsid w:val="001B35F0"/>
    <w:rsid w:val="001B679A"/>
    <w:rsid w:val="001C59B1"/>
    <w:rsid w:val="001C614A"/>
    <w:rsid w:val="001C74DC"/>
    <w:rsid w:val="001D76F0"/>
    <w:rsid w:val="001F2436"/>
    <w:rsid w:val="001F77BF"/>
    <w:rsid w:val="00202CD3"/>
    <w:rsid w:val="0020583E"/>
    <w:rsid w:val="00213BA9"/>
    <w:rsid w:val="002206E5"/>
    <w:rsid w:val="002310B9"/>
    <w:rsid w:val="0023787C"/>
    <w:rsid w:val="00245177"/>
    <w:rsid w:val="00245DBD"/>
    <w:rsid w:val="00250CEA"/>
    <w:rsid w:val="00251173"/>
    <w:rsid w:val="002548C7"/>
    <w:rsid w:val="002613A8"/>
    <w:rsid w:val="002667E2"/>
    <w:rsid w:val="00267722"/>
    <w:rsid w:val="0027257C"/>
    <w:rsid w:val="00272AD0"/>
    <w:rsid w:val="002767EF"/>
    <w:rsid w:val="00277DEF"/>
    <w:rsid w:val="00282941"/>
    <w:rsid w:val="0028760E"/>
    <w:rsid w:val="00287645"/>
    <w:rsid w:val="00287690"/>
    <w:rsid w:val="00290514"/>
    <w:rsid w:val="00293314"/>
    <w:rsid w:val="002A4EDB"/>
    <w:rsid w:val="002D0385"/>
    <w:rsid w:val="002E0AB4"/>
    <w:rsid w:val="002F229B"/>
    <w:rsid w:val="002F5546"/>
    <w:rsid w:val="002F63D1"/>
    <w:rsid w:val="002F6C0B"/>
    <w:rsid w:val="00301140"/>
    <w:rsid w:val="00313390"/>
    <w:rsid w:val="00314734"/>
    <w:rsid w:val="00317612"/>
    <w:rsid w:val="00322C25"/>
    <w:rsid w:val="0032669E"/>
    <w:rsid w:val="00333178"/>
    <w:rsid w:val="003335F2"/>
    <w:rsid w:val="00333F76"/>
    <w:rsid w:val="00336B1F"/>
    <w:rsid w:val="00336F3B"/>
    <w:rsid w:val="00337EC8"/>
    <w:rsid w:val="0035499C"/>
    <w:rsid w:val="00356D79"/>
    <w:rsid w:val="00360CDB"/>
    <w:rsid w:val="00364FF0"/>
    <w:rsid w:val="00370B94"/>
    <w:rsid w:val="00377735"/>
    <w:rsid w:val="00377A1A"/>
    <w:rsid w:val="00384F87"/>
    <w:rsid w:val="0038515B"/>
    <w:rsid w:val="0038644C"/>
    <w:rsid w:val="003A05F7"/>
    <w:rsid w:val="003A25BA"/>
    <w:rsid w:val="003A2DEC"/>
    <w:rsid w:val="003A7E49"/>
    <w:rsid w:val="003B237A"/>
    <w:rsid w:val="003C010B"/>
    <w:rsid w:val="003C2303"/>
    <w:rsid w:val="003C5086"/>
    <w:rsid w:val="003C6266"/>
    <w:rsid w:val="003D11E9"/>
    <w:rsid w:val="003D251B"/>
    <w:rsid w:val="003D3085"/>
    <w:rsid w:val="003D769D"/>
    <w:rsid w:val="003F32D0"/>
    <w:rsid w:val="00400577"/>
    <w:rsid w:val="0040439E"/>
    <w:rsid w:val="00413863"/>
    <w:rsid w:val="00416C00"/>
    <w:rsid w:val="004248FC"/>
    <w:rsid w:val="004258A3"/>
    <w:rsid w:val="004306A7"/>
    <w:rsid w:val="0043289A"/>
    <w:rsid w:val="00441129"/>
    <w:rsid w:val="00441584"/>
    <w:rsid w:val="00441F00"/>
    <w:rsid w:val="004436B4"/>
    <w:rsid w:val="00452BEB"/>
    <w:rsid w:val="00454C54"/>
    <w:rsid w:val="00456CE9"/>
    <w:rsid w:val="0045788D"/>
    <w:rsid w:val="004679FF"/>
    <w:rsid w:val="00472AEB"/>
    <w:rsid w:val="004748D3"/>
    <w:rsid w:val="00475E6D"/>
    <w:rsid w:val="0047789D"/>
    <w:rsid w:val="004832CA"/>
    <w:rsid w:val="00486354"/>
    <w:rsid w:val="00486866"/>
    <w:rsid w:val="004926EE"/>
    <w:rsid w:val="004A0EE0"/>
    <w:rsid w:val="004A45AC"/>
    <w:rsid w:val="004A6F75"/>
    <w:rsid w:val="004A7CC2"/>
    <w:rsid w:val="004B4793"/>
    <w:rsid w:val="004C1728"/>
    <w:rsid w:val="004C6660"/>
    <w:rsid w:val="004C67F2"/>
    <w:rsid w:val="004C7864"/>
    <w:rsid w:val="004D3AAF"/>
    <w:rsid w:val="004E099A"/>
    <w:rsid w:val="004E1CB0"/>
    <w:rsid w:val="004E5B5B"/>
    <w:rsid w:val="00500116"/>
    <w:rsid w:val="005037FC"/>
    <w:rsid w:val="00512210"/>
    <w:rsid w:val="00521056"/>
    <w:rsid w:val="00534366"/>
    <w:rsid w:val="00537536"/>
    <w:rsid w:val="005423B8"/>
    <w:rsid w:val="00544AFB"/>
    <w:rsid w:val="00546313"/>
    <w:rsid w:val="0054710F"/>
    <w:rsid w:val="00552927"/>
    <w:rsid w:val="00553EE3"/>
    <w:rsid w:val="0056037F"/>
    <w:rsid w:val="00570FA3"/>
    <w:rsid w:val="00575DBD"/>
    <w:rsid w:val="00576392"/>
    <w:rsid w:val="005769E5"/>
    <w:rsid w:val="00582112"/>
    <w:rsid w:val="005A5BDA"/>
    <w:rsid w:val="005A5E87"/>
    <w:rsid w:val="005B6FE3"/>
    <w:rsid w:val="005C7562"/>
    <w:rsid w:val="005E0EAB"/>
    <w:rsid w:val="005E1244"/>
    <w:rsid w:val="005E37C6"/>
    <w:rsid w:val="005E5BAE"/>
    <w:rsid w:val="005F2108"/>
    <w:rsid w:val="00601E4C"/>
    <w:rsid w:val="00605025"/>
    <w:rsid w:val="00605C1A"/>
    <w:rsid w:val="0060671A"/>
    <w:rsid w:val="00611D67"/>
    <w:rsid w:val="006138E2"/>
    <w:rsid w:val="00614157"/>
    <w:rsid w:val="0061677C"/>
    <w:rsid w:val="006201B2"/>
    <w:rsid w:val="006230E5"/>
    <w:rsid w:val="00623FEB"/>
    <w:rsid w:val="0062432B"/>
    <w:rsid w:val="006307ED"/>
    <w:rsid w:val="00632339"/>
    <w:rsid w:val="00635DA3"/>
    <w:rsid w:val="00636B92"/>
    <w:rsid w:val="00641513"/>
    <w:rsid w:val="00654D2E"/>
    <w:rsid w:val="006609E6"/>
    <w:rsid w:val="00663B9E"/>
    <w:rsid w:val="006654A0"/>
    <w:rsid w:val="0066779D"/>
    <w:rsid w:val="00667AB9"/>
    <w:rsid w:val="00671FBE"/>
    <w:rsid w:val="00674559"/>
    <w:rsid w:val="00684524"/>
    <w:rsid w:val="00690D2E"/>
    <w:rsid w:val="006A10DF"/>
    <w:rsid w:val="006A5D90"/>
    <w:rsid w:val="006B0417"/>
    <w:rsid w:val="006B1CD2"/>
    <w:rsid w:val="006B1F88"/>
    <w:rsid w:val="006B364E"/>
    <w:rsid w:val="006B468B"/>
    <w:rsid w:val="006B46F4"/>
    <w:rsid w:val="006B49F2"/>
    <w:rsid w:val="006B5386"/>
    <w:rsid w:val="006B6726"/>
    <w:rsid w:val="006C721E"/>
    <w:rsid w:val="006C78FA"/>
    <w:rsid w:val="006D1B80"/>
    <w:rsid w:val="006D243B"/>
    <w:rsid w:val="006D31B8"/>
    <w:rsid w:val="006D72F1"/>
    <w:rsid w:val="006E12DC"/>
    <w:rsid w:val="006E166E"/>
    <w:rsid w:val="006E5419"/>
    <w:rsid w:val="006E6D85"/>
    <w:rsid w:val="00700766"/>
    <w:rsid w:val="00700BA8"/>
    <w:rsid w:val="00703A8C"/>
    <w:rsid w:val="007048E8"/>
    <w:rsid w:val="007060F2"/>
    <w:rsid w:val="0071058A"/>
    <w:rsid w:val="0071096D"/>
    <w:rsid w:val="00716785"/>
    <w:rsid w:val="00725C05"/>
    <w:rsid w:val="007324EC"/>
    <w:rsid w:val="00732C33"/>
    <w:rsid w:val="00733FB0"/>
    <w:rsid w:val="00734B0C"/>
    <w:rsid w:val="007447DB"/>
    <w:rsid w:val="00756005"/>
    <w:rsid w:val="00762683"/>
    <w:rsid w:val="007637E9"/>
    <w:rsid w:val="00766F2B"/>
    <w:rsid w:val="00775564"/>
    <w:rsid w:val="00775CC8"/>
    <w:rsid w:val="007813BC"/>
    <w:rsid w:val="007825A8"/>
    <w:rsid w:val="00783134"/>
    <w:rsid w:val="0078368D"/>
    <w:rsid w:val="00786345"/>
    <w:rsid w:val="00794255"/>
    <w:rsid w:val="007A280D"/>
    <w:rsid w:val="007A6402"/>
    <w:rsid w:val="007B324F"/>
    <w:rsid w:val="007B73BD"/>
    <w:rsid w:val="007C177E"/>
    <w:rsid w:val="007D75C8"/>
    <w:rsid w:val="007F1330"/>
    <w:rsid w:val="007F43FB"/>
    <w:rsid w:val="0080609F"/>
    <w:rsid w:val="00811B02"/>
    <w:rsid w:val="008148D4"/>
    <w:rsid w:val="00816A31"/>
    <w:rsid w:val="0082571A"/>
    <w:rsid w:val="0082669A"/>
    <w:rsid w:val="00830D91"/>
    <w:rsid w:val="00831660"/>
    <w:rsid w:val="00837F52"/>
    <w:rsid w:val="00842972"/>
    <w:rsid w:val="00843247"/>
    <w:rsid w:val="0084352D"/>
    <w:rsid w:val="0084511E"/>
    <w:rsid w:val="00847522"/>
    <w:rsid w:val="00847FC3"/>
    <w:rsid w:val="00851C79"/>
    <w:rsid w:val="00862D89"/>
    <w:rsid w:val="008671A8"/>
    <w:rsid w:val="00883B8D"/>
    <w:rsid w:val="00886B79"/>
    <w:rsid w:val="00892FDB"/>
    <w:rsid w:val="008956FA"/>
    <w:rsid w:val="00897B7F"/>
    <w:rsid w:val="008A1D69"/>
    <w:rsid w:val="008B11F1"/>
    <w:rsid w:val="008B219F"/>
    <w:rsid w:val="008B5E77"/>
    <w:rsid w:val="008B7361"/>
    <w:rsid w:val="008C2507"/>
    <w:rsid w:val="008C721B"/>
    <w:rsid w:val="008E0670"/>
    <w:rsid w:val="008E1F75"/>
    <w:rsid w:val="008E61BF"/>
    <w:rsid w:val="008F3A5B"/>
    <w:rsid w:val="0090045A"/>
    <w:rsid w:val="00900932"/>
    <w:rsid w:val="0090794D"/>
    <w:rsid w:val="009244AD"/>
    <w:rsid w:val="00924583"/>
    <w:rsid w:val="00926434"/>
    <w:rsid w:val="0092758C"/>
    <w:rsid w:val="0092785A"/>
    <w:rsid w:val="00930F06"/>
    <w:rsid w:val="009324CA"/>
    <w:rsid w:val="00935AA0"/>
    <w:rsid w:val="00943FA0"/>
    <w:rsid w:val="009456B6"/>
    <w:rsid w:val="00952582"/>
    <w:rsid w:val="00953875"/>
    <w:rsid w:val="0095539D"/>
    <w:rsid w:val="00955B50"/>
    <w:rsid w:val="00955CA1"/>
    <w:rsid w:val="00960DA0"/>
    <w:rsid w:val="0096232E"/>
    <w:rsid w:val="009651FF"/>
    <w:rsid w:val="009675CE"/>
    <w:rsid w:val="00972CAF"/>
    <w:rsid w:val="0097688C"/>
    <w:rsid w:val="00981354"/>
    <w:rsid w:val="00985C44"/>
    <w:rsid w:val="00985D7C"/>
    <w:rsid w:val="00992776"/>
    <w:rsid w:val="009A0898"/>
    <w:rsid w:val="009B1044"/>
    <w:rsid w:val="009B5E15"/>
    <w:rsid w:val="009B6597"/>
    <w:rsid w:val="009B7EB9"/>
    <w:rsid w:val="009D1AE2"/>
    <w:rsid w:val="009D202C"/>
    <w:rsid w:val="009E471E"/>
    <w:rsid w:val="009E7F6D"/>
    <w:rsid w:val="009F6A58"/>
    <w:rsid w:val="009F716D"/>
    <w:rsid w:val="009F78B8"/>
    <w:rsid w:val="00A034FE"/>
    <w:rsid w:val="00A04DB3"/>
    <w:rsid w:val="00A0678A"/>
    <w:rsid w:val="00A157FC"/>
    <w:rsid w:val="00A219DD"/>
    <w:rsid w:val="00A420F0"/>
    <w:rsid w:val="00A44F27"/>
    <w:rsid w:val="00A45543"/>
    <w:rsid w:val="00A529F6"/>
    <w:rsid w:val="00A616A0"/>
    <w:rsid w:val="00A628A0"/>
    <w:rsid w:val="00A66D99"/>
    <w:rsid w:val="00A739E7"/>
    <w:rsid w:val="00A74B1E"/>
    <w:rsid w:val="00A82408"/>
    <w:rsid w:val="00A90FD7"/>
    <w:rsid w:val="00A95BF1"/>
    <w:rsid w:val="00AA0298"/>
    <w:rsid w:val="00AA0974"/>
    <w:rsid w:val="00AA7A17"/>
    <w:rsid w:val="00AA7AB0"/>
    <w:rsid w:val="00AB5B27"/>
    <w:rsid w:val="00AB69FA"/>
    <w:rsid w:val="00AC16B1"/>
    <w:rsid w:val="00AD2020"/>
    <w:rsid w:val="00AF04B8"/>
    <w:rsid w:val="00AF2A12"/>
    <w:rsid w:val="00AF3984"/>
    <w:rsid w:val="00B0422C"/>
    <w:rsid w:val="00B05889"/>
    <w:rsid w:val="00B05D9A"/>
    <w:rsid w:val="00B13B00"/>
    <w:rsid w:val="00B16DD4"/>
    <w:rsid w:val="00B17FFD"/>
    <w:rsid w:val="00B209D3"/>
    <w:rsid w:val="00B3333B"/>
    <w:rsid w:val="00B43778"/>
    <w:rsid w:val="00B50476"/>
    <w:rsid w:val="00B53CE8"/>
    <w:rsid w:val="00B54834"/>
    <w:rsid w:val="00B549C8"/>
    <w:rsid w:val="00B55774"/>
    <w:rsid w:val="00B63D82"/>
    <w:rsid w:val="00B63DAD"/>
    <w:rsid w:val="00B659E8"/>
    <w:rsid w:val="00B65BBC"/>
    <w:rsid w:val="00B7003A"/>
    <w:rsid w:val="00B766C4"/>
    <w:rsid w:val="00B913AD"/>
    <w:rsid w:val="00B933FA"/>
    <w:rsid w:val="00BA3749"/>
    <w:rsid w:val="00BB3840"/>
    <w:rsid w:val="00BB4646"/>
    <w:rsid w:val="00BD0279"/>
    <w:rsid w:val="00BD10AE"/>
    <w:rsid w:val="00BD6F7A"/>
    <w:rsid w:val="00BD7EE9"/>
    <w:rsid w:val="00BE0C1D"/>
    <w:rsid w:val="00BE0FDC"/>
    <w:rsid w:val="00BE5AEF"/>
    <w:rsid w:val="00BF664E"/>
    <w:rsid w:val="00C0549E"/>
    <w:rsid w:val="00C111BD"/>
    <w:rsid w:val="00C13A67"/>
    <w:rsid w:val="00C13F55"/>
    <w:rsid w:val="00C143C5"/>
    <w:rsid w:val="00C1761D"/>
    <w:rsid w:val="00C177E7"/>
    <w:rsid w:val="00C33F4C"/>
    <w:rsid w:val="00C34D8D"/>
    <w:rsid w:val="00C35930"/>
    <w:rsid w:val="00C35DEE"/>
    <w:rsid w:val="00C36F53"/>
    <w:rsid w:val="00C47C4B"/>
    <w:rsid w:val="00C47F28"/>
    <w:rsid w:val="00C73869"/>
    <w:rsid w:val="00C85591"/>
    <w:rsid w:val="00C86B60"/>
    <w:rsid w:val="00C8720B"/>
    <w:rsid w:val="00C917B0"/>
    <w:rsid w:val="00C91C33"/>
    <w:rsid w:val="00C92BCA"/>
    <w:rsid w:val="00C961D7"/>
    <w:rsid w:val="00CA4F09"/>
    <w:rsid w:val="00CB19D7"/>
    <w:rsid w:val="00CB59D4"/>
    <w:rsid w:val="00CC2BAC"/>
    <w:rsid w:val="00CD0F0A"/>
    <w:rsid w:val="00CD57D4"/>
    <w:rsid w:val="00CD6370"/>
    <w:rsid w:val="00CE0245"/>
    <w:rsid w:val="00CE5361"/>
    <w:rsid w:val="00CF02FC"/>
    <w:rsid w:val="00CF6385"/>
    <w:rsid w:val="00CF7381"/>
    <w:rsid w:val="00D008E7"/>
    <w:rsid w:val="00D04CBA"/>
    <w:rsid w:val="00D07324"/>
    <w:rsid w:val="00D2303A"/>
    <w:rsid w:val="00D255CB"/>
    <w:rsid w:val="00D277FA"/>
    <w:rsid w:val="00D31EB0"/>
    <w:rsid w:val="00D45C01"/>
    <w:rsid w:val="00D472C0"/>
    <w:rsid w:val="00D525B4"/>
    <w:rsid w:val="00D5732D"/>
    <w:rsid w:val="00D61109"/>
    <w:rsid w:val="00D70665"/>
    <w:rsid w:val="00D7461D"/>
    <w:rsid w:val="00D81198"/>
    <w:rsid w:val="00D85DCF"/>
    <w:rsid w:val="00D87867"/>
    <w:rsid w:val="00DA0BC0"/>
    <w:rsid w:val="00DA1284"/>
    <w:rsid w:val="00DA518E"/>
    <w:rsid w:val="00DB4D29"/>
    <w:rsid w:val="00DB56B1"/>
    <w:rsid w:val="00DD01BC"/>
    <w:rsid w:val="00DD3236"/>
    <w:rsid w:val="00DD55AB"/>
    <w:rsid w:val="00DE63B8"/>
    <w:rsid w:val="00DF0BB7"/>
    <w:rsid w:val="00DF1BB5"/>
    <w:rsid w:val="00DF4C22"/>
    <w:rsid w:val="00E024B7"/>
    <w:rsid w:val="00E05615"/>
    <w:rsid w:val="00E1363B"/>
    <w:rsid w:val="00E21522"/>
    <w:rsid w:val="00E21564"/>
    <w:rsid w:val="00E365E6"/>
    <w:rsid w:val="00E47BA1"/>
    <w:rsid w:val="00E51A84"/>
    <w:rsid w:val="00E53D72"/>
    <w:rsid w:val="00E56E3D"/>
    <w:rsid w:val="00E57068"/>
    <w:rsid w:val="00E623F3"/>
    <w:rsid w:val="00E70798"/>
    <w:rsid w:val="00E72347"/>
    <w:rsid w:val="00E93393"/>
    <w:rsid w:val="00E97691"/>
    <w:rsid w:val="00EA3C96"/>
    <w:rsid w:val="00EB17F2"/>
    <w:rsid w:val="00EB33C1"/>
    <w:rsid w:val="00EB4551"/>
    <w:rsid w:val="00EC10AD"/>
    <w:rsid w:val="00EC11C0"/>
    <w:rsid w:val="00EC3165"/>
    <w:rsid w:val="00EC73F8"/>
    <w:rsid w:val="00ED47EB"/>
    <w:rsid w:val="00ED6CE5"/>
    <w:rsid w:val="00EE2B18"/>
    <w:rsid w:val="00EF0EC4"/>
    <w:rsid w:val="00EF70EA"/>
    <w:rsid w:val="00F051D4"/>
    <w:rsid w:val="00F07003"/>
    <w:rsid w:val="00F1370E"/>
    <w:rsid w:val="00F13931"/>
    <w:rsid w:val="00F13B0D"/>
    <w:rsid w:val="00F2111A"/>
    <w:rsid w:val="00F3295D"/>
    <w:rsid w:val="00F36F76"/>
    <w:rsid w:val="00F41CEB"/>
    <w:rsid w:val="00F500CA"/>
    <w:rsid w:val="00F62B30"/>
    <w:rsid w:val="00F64AA7"/>
    <w:rsid w:val="00F679A0"/>
    <w:rsid w:val="00F73A86"/>
    <w:rsid w:val="00F8326A"/>
    <w:rsid w:val="00F83C4C"/>
    <w:rsid w:val="00F87E75"/>
    <w:rsid w:val="00F9490A"/>
    <w:rsid w:val="00F96927"/>
    <w:rsid w:val="00FA0237"/>
    <w:rsid w:val="00FA030D"/>
    <w:rsid w:val="00FA1D05"/>
    <w:rsid w:val="00FB14F6"/>
    <w:rsid w:val="00FB1C12"/>
    <w:rsid w:val="00FB6B5B"/>
    <w:rsid w:val="00FC0BC1"/>
    <w:rsid w:val="00FC3FDF"/>
    <w:rsid w:val="00FC4329"/>
    <w:rsid w:val="00FC59D6"/>
    <w:rsid w:val="00FD03C9"/>
    <w:rsid w:val="00FD1E4D"/>
    <w:rsid w:val="00FD4C81"/>
    <w:rsid w:val="00FE4736"/>
    <w:rsid w:val="00FF0285"/>
    <w:rsid w:val="00FF0F24"/>
    <w:rsid w:val="00FF12CD"/>
    <w:rsid w:val="00FF2733"/>
    <w:rsid w:val="00FF3880"/>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B9168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uiPriority w:val="99"/>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uiPriority w:val="99"/>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18</Pages>
  <Words>4381</Words>
  <Characters>27607</Characters>
  <Application>Microsoft Macintosh Word</Application>
  <DocSecurity>0</DocSecurity>
  <Lines>230</Lines>
  <Paragraphs>63</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Company/>
  <LinksUpToDate>false</LinksUpToDate>
  <CharactersWithSpaces>31925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Thomas Stockhammer</cp:lastModifiedBy>
  <cp:revision>12</cp:revision>
  <dcterms:created xsi:type="dcterms:W3CDTF">2011-12-15T08:10:00Z</dcterms:created>
  <dcterms:modified xsi:type="dcterms:W3CDTF">2011-12-15T10:42:00Z</dcterms:modified>
</cp:coreProperties>
</file>