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9DF8EF" w14:textId="79CC2E76" w:rsidR="00D9202C" w:rsidRPr="00F66CFB" w:rsidRDefault="00D9202C" w:rsidP="00D9202C">
      <w:pPr>
        <w:tabs>
          <w:tab w:val="right" w:pos="9356"/>
        </w:tabs>
        <w:rPr>
          <w:rFonts w:ascii="Arial" w:hAnsi="Arial" w:cs="Arial"/>
          <w:lang w:val="en-US"/>
        </w:rPr>
      </w:pPr>
    </w:p>
    <w:p w14:paraId="4D63D073" w14:textId="77777777" w:rsidR="00AE59AA" w:rsidRPr="00F66CFB" w:rsidRDefault="00AE59AA" w:rsidP="00AE59AA">
      <w:pPr>
        <w:tabs>
          <w:tab w:val="right" w:pos="9356"/>
        </w:tabs>
        <w:rPr>
          <w:rFonts w:ascii="Arial" w:hAnsi="Arial" w:cs="Arial"/>
          <w:lang w:val="en-US"/>
        </w:rPr>
      </w:pPr>
    </w:p>
    <w:p w14:paraId="0940ADA3" w14:textId="77777777" w:rsidR="00AE59AA" w:rsidRPr="00F66CFB" w:rsidRDefault="00AE59AA" w:rsidP="00AE59AA">
      <w:pPr>
        <w:rPr>
          <w:rFonts w:ascii="Arial" w:hAnsi="Arial"/>
          <w:lang w:val="en-US"/>
        </w:rPr>
      </w:pPr>
    </w:p>
    <w:p w14:paraId="1152023C" w14:textId="1C575F93" w:rsidR="0078198F" w:rsidRPr="009C5AFC" w:rsidRDefault="0078198F" w:rsidP="0008571D">
      <w:pPr>
        <w:tabs>
          <w:tab w:val="left" w:pos="2268"/>
        </w:tabs>
        <w:jc w:val="both"/>
        <w:rPr>
          <w:rFonts w:ascii="Arial" w:hAnsi="Arial"/>
          <w:b/>
          <w:bCs/>
          <w:lang w:val="en-US"/>
        </w:rPr>
      </w:pPr>
      <w:r w:rsidRPr="00F66CFB">
        <w:rPr>
          <w:rFonts w:ascii="Arial" w:hAnsi="Arial"/>
          <w:b/>
          <w:lang w:val="en-US"/>
        </w:rPr>
        <w:t>Agenda item:</w:t>
      </w:r>
      <w:r w:rsidRPr="00F66CFB">
        <w:rPr>
          <w:rFonts w:ascii="Arial" w:hAnsi="Arial"/>
          <w:lang w:val="en-US"/>
        </w:rPr>
        <w:t xml:space="preserve"> </w:t>
      </w:r>
      <w:r w:rsidRPr="00F66CFB">
        <w:rPr>
          <w:rFonts w:ascii="Arial" w:hAnsi="Arial"/>
          <w:lang w:val="en-US"/>
        </w:rPr>
        <w:tab/>
      </w:r>
      <w:r w:rsidR="009C5AFC" w:rsidRPr="009C5AFC">
        <w:rPr>
          <w:rFonts w:ascii="Arial" w:hAnsi="Arial"/>
          <w:b/>
          <w:bCs/>
          <w:lang w:val="en-US"/>
        </w:rPr>
        <w:t>6.1</w:t>
      </w:r>
    </w:p>
    <w:p w14:paraId="122C7E3C" w14:textId="0310154B" w:rsidR="0078198F" w:rsidRPr="009C5AFC" w:rsidRDefault="0078198F" w:rsidP="0078198F">
      <w:pPr>
        <w:tabs>
          <w:tab w:val="left" w:pos="2268"/>
        </w:tabs>
        <w:rPr>
          <w:rFonts w:ascii="Arial" w:hAnsi="Arial" w:cs="Arial"/>
          <w:b/>
          <w:bCs/>
          <w:lang w:val="en-US"/>
        </w:rPr>
      </w:pPr>
      <w:r w:rsidRPr="009C5AFC">
        <w:rPr>
          <w:rFonts w:ascii="Arial" w:hAnsi="Arial" w:cs="Arial"/>
          <w:b/>
          <w:bCs/>
          <w:lang w:val="en-US"/>
        </w:rPr>
        <w:t xml:space="preserve">Source: </w:t>
      </w:r>
      <w:r w:rsidRPr="009C5AFC">
        <w:rPr>
          <w:rFonts w:ascii="Arial" w:hAnsi="Arial" w:cs="Arial"/>
          <w:b/>
          <w:bCs/>
          <w:lang w:val="en-US"/>
        </w:rPr>
        <w:tab/>
      </w:r>
      <w:proofErr w:type="spellStart"/>
      <w:r w:rsidR="009A203C" w:rsidRPr="009C5AFC">
        <w:rPr>
          <w:rFonts w:ascii="Arial" w:hAnsi="Arial" w:cs="Arial"/>
          <w:b/>
          <w:bCs/>
          <w:lang w:val="en-US"/>
        </w:rPr>
        <w:t>InterDigital</w:t>
      </w:r>
      <w:proofErr w:type="spellEnd"/>
    </w:p>
    <w:p w14:paraId="4FF36D62" w14:textId="1E298937" w:rsidR="0078198F" w:rsidRPr="009C5AFC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bCs/>
          <w:lang w:val="en-US"/>
        </w:rPr>
      </w:pPr>
      <w:r w:rsidRPr="009C5AFC">
        <w:rPr>
          <w:rFonts w:ascii="Arial" w:hAnsi="Arial" w:cs="Arial"/>
          <w:b/>
          <w:bCs/>
          <w:lang w:val="en-US"/>
        </w:rPr>
        <w:t xml:space="preserve">Title: </w:t>
      </w:r>
      <w:r w:rsidRPr="009C5AFC">
        <w:rPr>
          <w:rFonts w:ascii="Arial" w:hAnsi="Arial" w:cs="Arial"/>
          <w:b/>
          <w:bCs/>
          <w:lang w:val="en-US"/>
        </w:rPr>
        <w:tab/>
      </w:r>
      <w:r w:rsidR="006A1A6C" w:rsidRPr="009C5AFC">
        <w:rPr>
          <w:rFonts w:ascii="Arial" w:hAnsi="Arial" w:cs="Arial"/>
          <w:b/>
          <w:bCs/>
          <w:lang w:val="en-US"/>
        </w:rPr>
        <w:t xml:space="preserve">[5G Video] </w:t>
      </w:r>
      <w:r w:rsidR="00FD0883" w:rsidRPr="009C5AFC">
        <w:rPr>
          <w:rFonts w:ascii="Arial" w:hAnsi="Arial" w:cs="Arial"/>
          <w:b/>
          <w:bCs/>
          <w:lang w:val="en-US"/>
        </w:rPr>
        <w:t>Cloud Gaming</w:t>
      </w:r>
      <w:r w:rsidR="00167C9F" w:rsidRPr="009C5AFC">
        <w:rPr>
          <w:rFonts w:ascii="Arial" w:hAnsi="Arial" w:cs="Arial"/>
          <w:b/>
          <w:bCs/>
          <w:lang w:val="en-US"/>
        </w:rPr>
        <w:t xml:space="preserve"> </w:t>
      </w:r>
      <w:r w:rsidR="66FF4F5B" w:rsidRPr="009C5AFC">
        <w:rPr>
          <w:rFonts w:ascii="Arial" w:hAnsi="Arial" w:cs="Arial"/>
          <w:b/>
          <w:bCs/>
          <w:lang w:val="en-US"/>
        </w:rPr>
        <w:t xml:space="preserve">anchors and </w:t>
      </w:r>
      <w:r w:rsidR="00167C9F" w:rsidRPr="009C5AFC">
        <w:rPr>
          <w:rFonts w:ascii="Arial" w:hAnsi="Arial" w:cs="Arial"/>
          <w:b/>
          <w:bCs/>
          <w:lang w:val="en-US"/>
        </w:rPr>
        <w:t>data points</w:t>
      </w:r>
    </w:p>
    <w:p w14:paraId="48B81B2C" w14:textId="1AE28C03" w:rsidR="0078198F" w:rsidRPr="009C5AFC" w:rsidRDefault="0078198F" w:rsidP="0078198F">
      <w:pPr>
        <w:tabs>
          <w:tab w:val="left" w:pos="2268"/>
        </w:tabs>
        <w:rPr>
          <w:rFonts w:ascii="Arial" w:hAnsi="Arial" w:cs="Arial"/>
          <w:b/>
          <w:bCs/>
          <w:lang w:val="en-US"/>
        </w:rPr>
      </w:pPr>
      <w:r w:rsidRPr="009C5AFC">
        <w:rPr>
          <w:rFonts w:ascii="Arial" w:hAnsi="Arial" w:cs="Arial"/>
          <w:b/>
          <w:bCs/>
          <w:lang w:val="en-US"/>
        </w:rPr>
        <w:t>Document for</w:t>
      </w:r>
      <w:r w:rsidRPr="009C5AFC">
        <w:rPr>
          <w:rFonts w:ascii="Arial" w:hAnsi="Arial" w:cs="Arial"/>
          <w:b/>
          <w:bCs/>
          <w:lang w:val="en-US"/>
        </w:rPr>
        <w:tab/>
      </w:r>
      <w:r w:rsidR="00167C9F" w:rsidRPr="009C5AFC">
        <w:rPr>
          <w:rFonts w:ascii="Arial" w:hAnsi="Arial" w:cs="Arial"/>
          <w:b/>
          <w:bCs/>
          <w:lang w:val="en-US"/>
        </w:rPr>
        <w:t>Informa</w:t>
      </w:r>
      <w:r w:rsidR="002D2089" w:rsidRPr="009C5AFC">
        <w:rPr>
          <w:rFonts w:ascii="Arial" w:hAnsi="Arial" w:cs="Arial"/>
          <w:b/>
          <w:bCs/>
          <w:lang w:val="en-US"/>
        </w:rPr>
        <w:t>t</w:t>
      </w:r>
      <w:r w:rsidR="00167C9F" w:rsidRPr="009C5AFC">
        <w:rPr>
          <w:rFonts w:ascii="Arial" w:hAnsi="Arial" w:cs="Arial"/>
          <w:b/>
          <w:bCs/>
          <w:lang w:val="en-US"/>
        </w:rPr>
        <w:t>ion</w:t>
      </w:r>
    </w:p>
    <w:p w14:paraId="59F74744" w14:textId="77777777" w:rsidR="0078198F" w:rsidRPr="00167C9F" w:rsidRDefault="0078198F" w:rsidP="0078198F">
      <w:pPr>
        <w:tabs>
          <w:tab w:val="left" w:pos="2268"/>
        </w:tabs>
        <w:rPr>
          <w:rFonts w:ascii="Arial" w:hAnsi="Arial" w:cs="Arial"/>
          <w:lang w:val="en-US"/>
        </w:rPr>
      </w:pPr>
    </w:p>
    <w:p w14:paraId="7E75E533" w14:textId="77777777" w:rsidR="0078198F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14:paraId="3032493C" w14:textId="3CA5AC54" w:rsidR="004C627A" w:rsidRDefault="004C627A" w:rsidP="006A1A6C">
      <w:pPr>
        <w:rPr>
          <w:lang w:val="en-US"/>
        </w:rPr>
      </w:pPr>
      <w:r w:rsidRPr="00F66CFB">
        <w:rPr>
          <w:lang w:val="en-US"/>
        </w:rPr>
        <w:t>In the context of the study on 5G Video codecs characteristics (FS_5GVideo) a limited number of service scenarios have been identified for the evaluation of video codecs already defined in 3GPP specifications, namely AVC and HEVC.</w:t>
      </w:r>
      <w:r w:rsidR="00DF63EB">
        <w:rPr>
          <w:lang w:val="en-US"/>
        </w:rPr>
        <w:t xml:space="preserve"> </w:t>
      </w:r>
      <w:r w:rsidRPr="00F66CFB">
        <w:rPr>
          <w:lang w:val="en-US"/>
        </w:rPr>
        <w:t xml:space="preserve">One of </w:t>
      </w:r>
      <w:proofErr w:type="gramStart"/>
      <w:r w:rsidRPr="00F66CFB">
        <w:rPr>
          <w:lang w:val="en-US"/>
        </w:rPr>
        <w:t>these service</w:t>
      </w:r>
      <w:proofErr w:type="gramEnd"/>
      <w:r w:rsidRPr="00F66CFB">
        <w:rPr>
          <w:lang w:val="en-US"/>
        </w:rPr>
        <w:t xml:space="preserve"> is the </w:t>
      </w:r>
      <w:r w:rsidR="00FD0883">
        <w:rPr>
          <w:lang w:val="en-US"/>
        </w:rPr>
        <w:t xml:space="preserve">Cloud Gaming </w:t>
      </w:r>
      <w:r w:rsidR="0046620F">
        <w:rPr>
          <w:lang w:val="en-US"/>
        </w:rPr>
        <w:t>scenario</w:t>
      </w:r>
      <w:r w:rsidR="00DF63EB">
        <w:rPr>
          <w:lang w:val="en-US"/>
        </w:rPr>
        <w:t>.</w:t>
      </w:r>
    </w:p>
    <w:p w14:paraId="3AD0DABF" w14:textId="77777777" w:rsidR="006C12A1" w:rsidRDefault="006C12A1" w:rsidP="006A1A6C">
      <w:pPr>
        <w:rPr>
          <w:lang w:val="en-US"/>
        </w:rPr>
      </w:pPr>
    </w:p>
    <w:p w14:paraId="0D2BF4C8" w14:textId="28C72BC4" w:rsidR="00DF63EB" w:rsidRDefault="000B2DE1" w:rsidP="006A1A6C">
      <w:pPr>
        <w:rPr>
          <w:lang w:val="en-US"/>
        </w:rPr>
      </w:pPr>
      <w:r w:rsidRPr="025DF299">
        <w:rPr>
          <w:lang w:val="en-US"/>
        </w:rPr>
        <w:t xml:space="preserve">This contribution provides some </w:t>
      </w:r>
      <w:r w:rsidR="00863753">
        <w:rPr>
          <w:lang w:val="en-US"/>
        </w:rPr>
        <w:t>anchor results</w:t>
      </w:r>
      <w:r w:rsidRPr="025DF299">
        <w:rPr>
          <w:lang w:val="en-US"/>
        </w:rPr>
        <w:t xml:space="preserve"> </w:t>
      </w:r>
      <w:r w:rsidR="00863753">
        <w:rPr>
          <w:lang w:val="en-US"/>
        </w:rPr>
        <w:t>for</w:t>
      </w:r>
      <w:r w:rsidRPr="025DF299">
        <w:rPr>
          <w:lang w:val="en-US"/>
        </w:rPr>
        <w:t xml:space="preserve"> the </w:t>
      </w:r>
      <w:r w:rsidR="00FD0883">
        <w:rPr>
          <w:lang w:val="en-US"/>
        </w:rPr>
        <w:t>sequences described in annex C of 26.955</w:t>
      </w:r>
      <w:r w:rsidRPr="025DF299">
        <w:rPr>
          <w:lang w:val="en-US"/>
        </w:rPr>
        <w:t xml:space="preserve"> </w:t>
      </w:r>
      <w:r w:rsidR="006C12A1">
        <w:rPr>
          <w:lang w:val="en-US"/>
        </w:rPr>
        <w:t xml:space="preserve">and of the newly proposed sequences </w:t>
      </w:r>
      <w:r w:rsidR="00EE6687">
        <w:rPr>
          <w:lang w:val="en-US"/>
        </w:rPr>
        <w:t xml:space="preserve">described in </w:t>
      </w:r>
      <w:r w:rsidR="00EE6687" w:rsidRPr="00EF7ABF">
        <w:rPr>
          <w:b/>
          <w:bCs/>
          <w:lang w:val="en-US"/>
        </w:rPr>
        <w:t>S4aV200</w:t>
      </w:r>
      <w:r w:rsidR="00EF7ABF" w:rsidRPr="00EF7ABF">
        <w:rPr>
          <w:b/>
          <w:bCs/>
          <w:lang w:val="en-US"/>
        </w:rPr>
        <w:t>542</w:t>
      </w:r>
      <w:r w:rsidR="006C12A1">
        <w:rPr>
          <w:lang w:val="en-US"/>
        </w:rPr>
        <w:t xml:space="preserve"> </w:t>
      </w:r>
      <w:r w:rsidRPr="025DF299">
        <w:rPr>
          <w:lang w:val="en-US"/>
        </w:rPr>
        <w:t xml:space="preserve">using </w:t>
      </w:r>
      <w:r w:rsidR="006A5E37" w:rsidRPr="025DF299">
        <w:rPr>
          <w:lang w:val="en-US"/>
        </w:rPr>
        <w:t xml:space="preserve">HEVC </w:t>
      </w:r>
      <w:r w:rsidRPr="025DF299">
        <w:rPr>
          <w:lang w:val="en-US"/>
        </w:rPr>
        <w:t xml:space="preserve">HM </w:t>
      </w:r>
      <w:r w:rsidR="00FD0883">
        <w:rPr>
          <w:lang w:val="en-US"/>
        </w:rPr>
        <w:t>reference</w:t>
      </w:r>
      <w:r w:rsidR="002A0099" w:rsidRPr="025DF299">
        <w:rPr>
          <w:lang w:val="en-US"/>
        </w:rPr>
        <w:t xml:space="preserve"> software in LD-P and LD-B</w:t>
      </w:r>
      <w:r w:rsidR="006E1C77" w:rsidRPr="025DF299">
        <w:rPr>
          <w:lang w:val="en-US"/>
        </w:rPr>
        <w:t xml:space="preserve"> </w:t>
      </w:r>
      <w:r w:rsidR="66878128" w:rsidRPr="025DF299">
        <w:rPr>
          <w:lang w:val="en-US"/>
        </w:rPr>
        <w:t xml:space="preserve">configurations </w:t>
      </w:r>
      <w:r w:rsidR="006E1C77" w:rsidRPr="025DF299">
        <w:rPr>
          <w:lang w:val="en-US"/>
        </w:rPr>
        <w:t>with an intra period of 1second and infinite</w:t>
      </w:r>
      <w:r w:rsidR="002A0099" w:rsidRPr="025DF299">
        <w:rPr>
          <w:lang w:val="en-US"/>
        </w:rPr>
        <w:t>.</w:t>
      </w:r>
    </w:p>
    <w:p w14:paraId="21EBA03A" w14:textId="4795E023" w:rsidR="0020375B" w:rsidRDefault="0020375B" w:rsidP="006A1A6C">
      <w:pPr>
        <w:rPr>
          <w:lang w:val="en-US"/>
        </w:rPr>
      </w:pPr>
    </w:p>
    <w:p w14:paraId="3175568E" w14:textId="77777777" w:rsidR="000B3414" w:rsidRPr="000B3414" w:rsidRDefault="006D0FE0" w:rsidP="007D3548">
      <w:pPr>
        <w:pStyle w:val="Heading1"/>
        <w:tabs>
          <w:tab w:val="clear" w:pos="432"/>
          <w:tab w:val="num" w:pos="-288"/>
        </w:tabs>
      </w:pPr>
      <w:r w:rsidRPr="000B3414">
        <w:t xml:space="preserve">Configuration </w:t>
      </w:r>
    </w:p>
    <w:p w14:paraId="19424AE4" w14:textId="77777777" w:rsidR="000B3414" w:rsidRPr="000B3414" w:rsidRDefault="000B3414" w:rsidP="000B3414">
      <w:pPr>
        <w:rPr>
          <w:lang w:val="en-US"/>
        </w:rPr>
      </w:pPr>
      <w:r w:rsidRPr="000B3414">
        <w:rPr>
          <w:lang w:val="en-US"/>
        </w:rPr>
        <w:t>To generate the anchor bitstream, the following HEVC reference software was used: </w:t>
      </w:r>
    </w:p>
    <w:p w14:paraId="0F3FBF67" w14:textId="003EDEA1" w:rsidR="00C27901" w:rsidRDefault="00AA5E9A" w:rsidP="007B69D2">
      <w:pPr>
        <w:pStyle w:val="ListParagraph"/>
        <w:numPr>
          <w:ilvl w:val="0"/>
          <w:numId w:val="9"/>
        </w:numPr>
      </w:pPr>
      <w:hyperlink r:id="rId11" w:tgtFrame="_blank" w:history="1">
        <w:r w:rsidR="007B69D2" w:rsidRPr="007B69D2">
          <w:rPr>
            <w:rStyle w:val="Hyperlink"/>
          </w:rPr>
          <w:t>https://vcgit.hhi.fraunhofer.de/jct-vc/HM/-/tags/HM-16.22</w:t>
        </w:r>
      </w:hyperlink>
    </w:p>
    <w:p w14:paraId="06EF6D15" w14:textId="77777777" w:rsidR="007B69D2" w:rsidRDefault="007B69D2" w:rsidP="000B3414">
      <w:pPr>
        <w:rPr>
          <w:lang w:val="en-US"/>
        </w:rPr>
      </w:pPr>
    </w:p>
    <w:p w14:paraId="5F894A59" w14:textId="77777777" w:rsidR="006122CB" w:rsidRDefault="00597455" w:rsidP="000B3414">
      <w:pPr>
        <w:rPr>
          <w:lang w:val="en-US"/>
        </w:rPr>
      </w:pPr>
      <w:r>
        <w:rPr>
          <w:lang w:val="en-US"/>
        </w:rPr>
        <w:t>S</w:t>
      </w:r>
      <w:r w:rsidR="000B3414" w:rsidRPr="000B3414">
        <w:rPr>
          <w:lang w:val="en-US"/>
        </w:rPr>
        <w:t>etting:</w:t>
      </w:r>
    </w:p>
    <w:p w14:paraId="2C7C874A" w14:textId="0082A063" w:rsidR="006122CB" w:rsidRDefault="006122CB" w:rsidP="006122CB">
      <w:pPr>
        <w:pStyle w:val="ListParagraph"/>
        <w:numPr>
          <w:ilvl w:val="0"/>
          <w:numId w:val="10"/>
        </w:numPr>
      </w:pPr>
      <w:hyperlink r:id="rId12" w:history="1">
        <w:r w:rsidRPr="0055019F">
          <w:rPr>
            <w:rStyle w:val="Hyperlink"/>
          </w:rPr>
          <w:t>https://vcgit.hhi.fraunhofer.de/jct-vc/HM/-/blob/HM-16.22/cfg/encoder_lowdelay_main10.cfg</w:t>
        </w:r>
      </w:hyperlink>
    </w:p>
    <w:p w14:paraId="730CE43B" w14:textId="55DD5F2D" w:rsidR="006122CB" w:rsidRPr="002D7D8A" w:rsidRDefault="002D7D8A" w:rsidP="006122CB">
      <w:pPr>
        <w:pStyle w:val="ListParagraph"/>
        <w:numPr>
          <w:ilvl w:val="0"/>
          <w:numId w:val="10"/>
        </w:numPr>
      </w:pPr>
      <w:hyperlink r:id="rId13" w:history="1">
        <w:r w:rsidRPr="00435398">
          <w:rPr>
            <w:rStyle w:val="Hyperlink"/>
          </w:rPr>
          <w:t>https://vcgit.hhi.fraunhofer.de/jct-vc/HM/-/blob/HM-16.22/cfg/encoder_lowdelay_P_main10.cfg</w:t>
        </w:r>
      </w:hyperlink>
      <w:r>
        <w:t xml:space="preserve"> </w:t>
      </w:r>
    </w:p>
    <w:p w14:paraId="4B4BFA94" w14:textId="0C5B11E4" w:rsidR="006122CB" w:rsidRPr="002D7D8A" w:rsidRDefault="006122CB" w:rsidP="0085193F">
      <w:pPr>
        <w:rPr>
          <w:lang w:val="en-US"/>
        </w:rPr>
      </w:pPr>
      <w:hyperlink w:history="1"/>
    </w:p>
    <w:p w14:paraId="6F8FB62A" w14:textId="578603C8" w:rsidR="000B3414" w:rsidRPr="006122CB" w:rsidRDefault="000B3414" w:rsidP="0085193F">
      <w:pPr>
        <w:pStyle w:val="ListParagraph"/>
        <w:numPr>
          <w:ilvl w:val="0"/>
          <w:numId w:val="10"/>
        </w:numPr>
      </w:pPr>
      <w:r w:rsidRPr="006122CB">
        <w:t>with</w:t>
      </w:r>
      <w:r w:rsidR="00C27901" w:rsidRPr="006122CB">
        <w:t xml:space="preserve"> the</w:t>
      </w:r>
      <w:r w:rsidRPr="006122CB">
        <w:t xml:space="preserve"> following changes</w:t>
      </w:r>
      <w:r w:rsidR="00C27901" w:rsidRPr="006122CB">
        <w:t>:</w:t>
      </w:r>
      <w:r w:rsidRPr="006122CB">
        <w:t> </w:t>
      </w:r>
    </w:p>
    <w:p w14:paraId="774C590C" w14:textId="4A6C4A08" w:rsidR="000B3414" w:rsidRPr="00164DA0" w:rsidRDefault="000B3414" w:rsidP="00E12A0A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proofErr w:type="spellStart"/>
      <w:r w:rsidRPr="00164DA0">
        <w:rPr>
          <w:rFonts w:ascii="Times New Roman" w:hAnsi="Times New Roman" w:cs="Times New Roman"/>
        </w:rPr>
        <w:t>IntraPeriod</w:t>
      </w:r>
      <w:proofErr w:type="spellEnd"/>
      <w:r w:rsidRPr="00164DA0">
        <w:rPr>
          <w:rFonts w:ascii="Times New Roman" w:hAnsi="Times New Roman" w:cs="Times New Roman"/>
        </w:rPr>
        <w:t> such that: </w:t>
      </w:r>
    </w:p>
    <w:p w14:paraId="470121DC" w14:textId="77777777" w:rsidR="000B3414" w:rsidRPr="00164DA0" w:rsidRDefault="000B3414" w:rsidP="00E12A0A">
      <w:pPr>
        <w:pStyle w:val="ListParagraph"/>
        <w:numPr>
          <w:ilvl w:val="1"/>
          <w:numId w:val="8"/>
        </w:numPr>
        <w:rPr>
          <w:rFonts w:ascii="Times New Roman" w:hAnsi="Times New Roman" w:cs="Times New Roman"/>
        </w:rPr>
      </w:pPr>
      <w:r w:rsidRPr="00164DA0">
        <w:rPr>
          <w:rFonts w:ascii="Times New Roman" w:hAnsi="Times New Roman" w:cs="Times New Roman"/>
        </w:rPr>
        <w:t>1 second is achieved  </w:t>
      </w:r>
    </w:p>
    <w:p w14:paraId="117CE28C" w14:textId="77777777" w:rsidR="000B3414" w:rsidRPr="00164DA0" w:rsidRDefault="000B3414" w:rsidP="00E12A0A">
      <w:pPr>
        <w:pStyle w:val="ListParagraph"/>
        <w:numPr>
          <w:ilvl w:val="1"/>
          <w:numId w:val="8"/>
        </w:numPr>
        <w:rPr>
          <w:rFonts w:ascii="Times New Roman" w:hAnsi="Times New Roman" w:cs="Times New Roman"/>
        </w:rPr>
      </w:pPr>
      <w:r w:rsidRPr="00164DA0">
        <w:rPr>
          <w:rFonts w:ascii="Times New Roman" w:hAnsi="Times New Roman" w:cs="Times New Roman"/>
        </w:rPr>
        <w:t>no fix interval </w:t>
      </w:r>
    </w:p>
    <w:p w14:paraId="7F0BBE5E" w14:textId="516C73DA" w:rsidR="000B3414" w:rsidRPr="00164DA0" w:rsidRDefault="000B3414" w:rsidP="00E12A0A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proofErr w:type="spellStart"/>
      <w:r w:rsidRPr="00164DA0">
        <w:rPr>
          <w:rFonts w:ascii="Times New Roman" w:hAnsi="Times New Roman" w:cs="Times New Roman"/>
        </w:rPr>
        <w:t>DecodingRefreshType</w:t>
      </w:r>
      <w:proofErr w:type="spellEnd"/>
      <w:r w:rsidRPr="00164DA0">
        <w:rPr>
          <w:rFonts w:ascii="Times New Roman" w:hAnsi="Times New Roman" w:cs="Times New Roman"/>
        </w:rPr>
        <w:t>:  </w:t>
      </w:r>
    </w:p>
    <w:p w14:paraId="00930E1E" w14:textId="77777777" w:rsidR="000B3414" w:rsidRPr="00164DA0" w:rsidRDefault="000B3414" w:rsidP="00E12A0A">
      <w:pPr>
        <w:pStyle w:val="ListParagraph"/>
        <w:numPr>
          <w:ilvl w:val="1"/>
          <w:numId w:val="8"/>
        </w:numPr>
        <w:rPr>
          <w:rFonts w:ascii="Times New Roman" w:hAnsi="Times New Roman" w:cs="Times New Roman"/>
        </w:rPr>
      </w:pPr>
      <w:r w:rsidRPr="00164DA0">
        <w:rPr>
          <w:rFonts w:ascii="Times New Roman" w:hAnsi="Times New Roman" w:cs="Times New Roman"/>
        </w:rPr>
        <w:t>CRA value = 1 </w:t>
      </w:r>
    </w:p>
    <w:p w14:paraId="24915304" w14:textId="3019AE18" w:rsidR="000B3414" w:rsidRPr="00164DA0" w:rsidRDefault="000B3414" w:rsidP="00E12A0A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proofErr w:type="spellStart"/>
      <w:r w:rsidRPr="00164DA0">
        <w:rPr>
          <w:rFonts w:ascii="Times New Roman" w:hAnsi="Times New Roman" w:cs="Times New Roman"/>
        </w:rPr>
        <w:t>GOPSize</w:t>
      </w:r>
      <w:proofErr w:type="spellEnd"/>
      <w:r w:rsidRPr="00164DA0">
        <w:rPr>
          <w:rFonts w:ascii="Times New Roman" w:hAnsi="Times New Roman" w:cs="Times New Roman"/>
        </w:rPr>
        <w:t>: 8 </w:t>
      </w:r>
    </w:p>
    <w:p w14:paraId="762A8A2E" w14:textId="77777777" w:rsidR="000B3414" w:rsidRPr="00164DA0" w:rsidRDefault="000B3414" w:rsidP="00E12A0A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 w:rsidRPr="00164DA0">
        <w:rPr>
          <w:rFonts w:ascii="Times New Roman" w:hAnsi="Times New Roman" w:cs="Times New Roman"/>
        </w:rPr>
        <w:t>-QP: [22, 27, 32, 37] </w:t>
      </w:r>
    </w:p>
    <w:p w14:paraId="0ABC5E88" w14:textId="40A9BB83" w:rsidR="000B3414" w:rsidRDefault="000B3414" w:rsidP="00C27901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 w:rsidRPr="00164DA0">
        <w:rPr>
          <w:rFonts w:ascii="Times New Roman" w:hAnsi="Times New Roman" w:cs="Times New Roman"/>
        </w:rPr>
        <w:t>Coding structure: LD-B* and LD-</w:t>
      </w:r>
      <w:proofErr w:type="gramStart"/>
      <w:r w:rsidRPr="00164DA0">
        <w:rPr>
          <w:rFonts w:ascii="Times New Roman" w:hAnsi="Times New Roman" w:cs="Times New Roman"/>
        </w:rPr>
        <w:t>P </w:t>
      </w:r>
      <w:r w:rsidR="00C27901" w:rsidRPr="00164DA0">
        <w:rPr>
          <w:rFonts w:ascii="Times New Roman" w:hAnsi="Times New Roman" w:cs="Times New Roman"/>
        </w:rPr>
        <w:t>.</w:t>
      </w:r>
      <w:proofErr w:type="gramEnd"/>
      <w:r w:rsidRPr="00164DA0">
        <w:rPr>
          <w:rFonts w:ascii="Times New Roman" w:hAnsi="Times New Roman" w:cs="Times New Roman"/>
        </w:rPr>
        <w:t> *Bi-</w:t>
      </w:r>
      <w:proofErr w:type="spellStart"/>
      <w:r w:rsidRPr="00164DA0">
        <w:rPr>
          <w:rFonts w:ascii="Times New Roman" w:hAnsi="Times New Roman" w:cs="Times New Roman"/>
        </w:rPr>
        <w:t>predition</w:t>
      </w:r>
      <w:proofErr w:type="spellEnd"/>
      <w:r w:rsidRPr="00164DA0">
        <w:rPr>
          <w:rFonts w:ascii="Times New Roman" w:hAnsi="Times New Roman" w:cs="Times New Roman"/>
        </w:rPr>
        <w:t> with no future reference frame</w:t>
      </w:r>
      <w:r w:rsidR="00C27901" w:rsidRPr="00164DA0">
        <w:rPr>
          <w:rFonts w:ascii="Times New Roman" w:hAnsi="Times New Roman" w:cs="Times New Roman"/>
        </w:rPr>
        <w:t>.</w:t>
      </w:r>
      <w:r w:rsidRPr="00164DA0">
        <w:rPr>
          <w:rFonts w:ascii="Times New Roman" w:hAnsi="Times New Roman" w:cs="Times New Roman"/>
        </w:rPr>
        <w:t> </w:t>
      </w:r>
    </w:p>
    <w:p w14:paraId="4A8B5AFE" w14:textId="7F2F0C46" w:rsidR="00E348B1" w:rsidRDefault="00E348B1" w:rsidP="00EF7ABF">
      <w:pPr>
        <w:pStyle w:val="ListParagraph"/>
        <w:rPr>
          <w:rFonts w:ascii="Times New Roman" w:hAnsi="Times New Roman" w:cs="Times New Roman"/>
        </w:rPr>
      </w:pPr>
    </w:p>
    <w:p w14:paraId="4AF6C7E0" w14:textId="52CDF1E6" w:rsidR="00EF7ABF" w:rsidRDefault="00EF7ABF" w:rsidP="00EF7ABF">
      <w:pPr>
        <w:pStyle w:val="ListParagraph"/>
        <w:rPr>
          <w:rFonts w:ascii="Times New Roman" w:hAnsi="Times New Roman" w:cs="Times New Roman"/>
        </w:rPr>
      </w:pPr>
    </w:p>
    <w:p w14:paraId="41C5D507" w14:textId="07A5274F" w:rsidR="00EF7ABF" w:rsidRDefault="00EF7ABF" w:rsidP="00EF7ABF">
      <w:pPr>
        <w:pStyle w:val="ListParagraph"/>
        <w:rPr>
          <w:rFonts w:ascii="Times New Roman" w:hAnsi="Times New Roman" w:cs="Times New Roman"/>
        </w:rPr>
      </w:pPr>
    </w:p>
    <w:p w14:paraId="65E1A537" w14:textId="33D20C7A" w:rsidR="00EF7ABF" w:rsidRDefault="00EF7ABF" w:rsidP="00EF7ABF">
      <w:pPr>
        <w:pStyle w:val="ListParagraph"/>
        <w:rPr>
          <w:rFonts w:ascii="Times New Roman" w:hAnsi="Times New Roman" w:cs="Times New Roman"/>
        </w:rPr>
      </w:pPr>
    </w:p>
    <w:p w14:paraId="1C357ACA" w14:textId="21BA0461" w:rsidR="00EF7ABF" w:rsidRDefault="00EF7ABF" w:rsidP="00EF7ABF">
      <w:pPr>
        <w:pStyle w:val="ListParagraph"/>
        <w:rPr>
          <w:rFonts w:ascii="Times New Roman" w:hAnsi="Times New Roman" w:cs="Times New Roman"/>
        </w:rPr>
      </w:pPr>
    </w:p>
    <w:p w14:paraId="7846CDA2" w14:textId="6067E1BC" w:rsidR="00EF7ABF" w:rsidRDefault="00EF7ABF" w:rsidP="00EF7ABF">
      <w:pPr>
        <w:pStyle w:val="ListParagraph"/>
        <w:rPr>
          <w:rFonts w:ascii="Times New Roman" w:hAnsi="Times New Roman" w:cs="Times New Roman"/>
        </w:rPr>
      </w:pPr>
    </w:p>
    <w:p w14:paraId="0C4BCD7B" w14:textId="4C97C568" w:rsidR="00EF7ABF" w:rsidRDefault="00EF7ABF" w:rsidP="00EF7ABF">
      <w:pPr>
        <w:pStyle w:val="ListParagraph"/>
        <w:rPr>
          <w:rFonts w:ascii="Times New Roman" w:hAnsi="Times New Roman" w:cs="Times New Roman"/>
        </w:rPr>
      </w:pPr>
    </w:p>
    <w:p w14:paraId="757D0843" w14:textId="3F21319B" w:rsidR="00EF7ABF" w:rsidRDefault="00EF7ABF" w:rsidP="00EF7ABF">
      <w:pPr>
        <w:pStyle w:val="ListParagraph"/>
        <w:rPr>
          <w:rFonts w:ascii="Times New Roman" w:hAnsi="Times New Roman" w:cs="Times New Roman"/>
        </w:rPr>
      </w:pPr>
    </w:p>
    <w:p w14:paraId="7778DFCC" w14:textId="08967BD5" w:rsidR="00EF7ABF" w:rsidRDefault="00EF7ABF" w:rsidP="00EF7ABF">
      <w:pPr>
        <w:pStyle w:val="ListParagraph"/>
        <w:rPr>
          <w:rFonts w:ascii="Times New Roman" w:hAnsi="Times New Roman" w:cs="Times New Roman"/>
        </w:rPr>
      </w:pPr>
    </w:p>
    <w:p w14:paraId="10194B29" w14:textId="77777777" w:rsidR="00EF7ABF" w:rsidRPr="00164DA0" w:rsidRDefault="00EF7ABF" w:rsidP="00EF7ABF">
      <w:pPr>
        <w:pStyle w:val="ListParagraph"/>
        <w:rPr>
          <w:rFonts w:ascii="Times New Roman" w:hAnsi="Times New Roman" w:cs="Times New Roman"/>
        </w:rPr>
      </w:pPr>
    </w:p>
    <w:p w14:paraId="5BC472A2" w14:textId="55EACCC9" w:rsidR="007D3548" w:rsidRDefault="007D3548" w:rsidP="007D3548">
      <w:pPr>
        <w:pStyle w:val="Heading1"/>
        <w:tabs>
          <w:tab w:val="clear" w:pos="432"/>
          <w:tab w:val="num" w:pos="-288"/>
        </w:tabs>
      </w:pPr>
      <w:r>
        <w:lastRenderedPageBreak/>
        <w:t>Results</w:t>
      </w:r>
    </w:p>
    <w:p w14:paraId="3AD2303B" w14:textId="42AA01A0" w:rsidR="00027FEA" w:rsidRDefault="00323E31" w:rsidP="006D0FE0">
      <w:pPr>
        <w:rPr>
          <w:lang w:val="en-US" w:eastAsia="en-US"/>
        </w:rPr>
      </w:pPr>
      <w:r>
        <w:rPr>
          <w:lang w:val="en-US" w:eastAsia="en-US"/>
        </w:rPr>
        <w:t>Low Delay B HEVC Main 10</w:t>
      </w:r>
      <w:r w:rsidR="00096391" w:rsidRPr="025DF299">
        <w:rPr>
          <w:lang w:val="en-US" w:eastAsia="en-US"/>
        </w:rPr>
        <w:t xml:space="preserve"> </w:t>
      </w:r>
    </w:p>
    <w:tbl>
      <w:tblPr>
        <w:tblW w:w="10634" w:type="dxa"/>
        <w:tblLayout w:type="fixed"/>
        <w:tblLook w:val="04A0" w:firstRow="1" w:lastRow="0" w:firstColumn="1" w:lastColumn="0" w:noHBand="0" w:noVBand="1"/>
      </w:tblPr>
      <w:tblGrid>
        <w:gridCol w:w="1195"/>
        <w:gridCol w:w="3008"/>
        <w:gridCol w:w="933"/>
        <w:gridCol w:w="934"/>
        <w:gridCol w:w="621"/>
        <w:gridCol w:w="621"/>
        <w:gridCol w:w="776"/>
        <w:gridCol w:w="1089"/>
        <w:gridCol w:w="669"/>
        <w:gridCol w:w="264"/>
        <w:gridCol w:w="512"/>
        <w:gridCol w:w="12"/>
      </w:tblGrid>
      <w:tr w:rsidR="00323E31" w:rsidRPr="00EA6FF0" w14:paraId="1FE4FCC1" w14:textId="77777777" w:rsidTr="00733D54">
        <w:trPr>
          <w:trHeight w:val="212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775B4" w14:textId="77777777" w:rsidR="006F2100" w:rsidRPr="006F2100" w:rsidRDefault="006F2100" w:rsidP="006F2100">
            <w:pPr>
              <w:rPr>
                <w:sz w:val="14"/>
                <w:szCs w:val="14"/>
                <w:lang w:val="en-US" w:eastAsia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B43F9" w14:textId="77777777" w:rsidR="006F2100" w:rsidRPr="006F2100" w:rsidRDefault="006F2100" w:rsidP="006F2100">
            <w:pPr>
              <w:rPr>
                <w:sz w:val="14"/>
                <w:szCs w:val="14"/>
                <w:lang w:val="en-US" w:eastAsia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B692B" w14:textId="77777777" w:rsidR="006F2100" w:rsidRPr="006F2100" w:rsidRDefault="006F2100" w:rsidP="006F2100">
            <w:pPr>
              <w:rPr>
                <w:sz w:val="14"/>
                <w:szCs w:val="14"/>
                <w:lang w:val="en-US" w:eastAsia="en-US"/>
              </w:rPr>
            </w:pPr>
          </w:p>
        </w:tc>
        <w:tc>
          <w:tcPr>
            <w:tcW w:w="549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FE7BEC" w14:textId="77777777" w:rsidR="006F2100" w:rsidRPr="006F2100" w:rsidRDefault="006F2100" w:rsidP="006F2100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>Reference</w:t>
            </w:r>
          </w:p>
        </w:tc>
      </w:tr>
      <w:tr w:rsidR="00733D54" w:rsidRPr="00EA6FF0" w14:paraId="4D1AE1F1" w14:textId="77777777" w:rsidTr="00733D54">
        <w:trPr>
          <w:gridAfter w:val="1"/>
          <w:wAfter w:w="12" w:type="dxa"/>
          <w:trHeight w:val="212"/>
        </w:trPr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140CC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F8CEE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2E507E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QPISlice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2B6EE" w14:textId="77777777" w:rsidR="006F2100" w:rsidRPr="006F2100" w:rsidRDefault="006F2100" w:rsidP="006F2100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kbps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0BB67" w14:textId="77777777" w:rsidR="006F2100" w:rsidRPr="006F2100" w:rsidRDefault="006F2100" w:rsidP="006F2100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Y </w:t>
            </w:r>
            <w:proofErr w:type="spellStart"/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psnr</w:t>
            </w:r>
            <w:proofErr w:type="spellEnd"/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22A53" w14:textId="77777777" w:rsidR="006F2100" w:rsidRPr="006F2100" w:rsidRDefault="006F2100" w:rsidP="006F2100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U </w:t>
            </w:r>
            <w:proofErr w:type="spellStart"/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psnr</w:t>
            </w:r>
            <w:proofErr w:type="spellEnd"/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E65B4" w14:textId="77777777" w:rsidR="006F2100" w:rsidRPr="006F2100" w:rsidRDefault="006F2100" w:rsidP="006F2100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V </w:t>
            </w:r>
            <w:proofErr w:type="spellStart"/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psnr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08309" w14:textId="77777777" w:rsidR="006F2100" w:rsidRPr="006F2100" w:rsidRDefault="006F2100" w:rsidP="006F2100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Enc T [s]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FB62E" w14:textId="77777777" w:rsidR="006F2100" w:rsidRPr="006F2100" w:rsidRDefault="006F2100" w:rsidP="006F2100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Dec T [s]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7CC83F" w14:textId="77777777" w:rsidR="006F2100" w:rsidRPr="006F2100" w:rsidRDefault="006F2100" w:rsidP="006F2100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Enc T [h]</w:t>
            </w:r>
          </w:p>
        </w:tc>
      </w:tr>
      <w:tr w:rsidR="00EF7ABF" w:rsidRPr="00EA6FF0" w14:paraId="3B60DCC3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713B27" w14:textId="1F82C624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  <w:r w:rsidR="00820222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Class Gaming </w:t>
            </w:r>
            <w:r w:rsidR="00241E9B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Kingston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724AD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HeroesOfTheStorm_1920x1080_30Hz_8bit_P420_Part1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6F510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5343629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4700,22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F0EAA73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42,68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0ADB24E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43,99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29E1A79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44,05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66A8061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9916,56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ECBDCC9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16,06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DE1D2CD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2,75 </w:t>
            </w:r>
          </w:p>
        </w:tc>
      </w:tr>
      <w:tr w:rsidR="00EF7ABF" w:rsidRPr="00EA6FF0" w14:paraId="1ACCE27A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01F9F6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DF1307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E9EA62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CD1685F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2183,24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89DFC3F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39,01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FE2E0EB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41,14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DDB5DA7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41,25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3A4B80B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8838,40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13558D0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13,91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69CDCBC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2,46 </w:t>
            </w:r>
          </w:p>
        </w:tc>
      </w:tr>
      <w:tr w:rsidR="00EF7ABF" w:rsidRPr="00EA6FF0" w14:paraId="0CD35562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19356B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230E34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4D3E7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BA23E3A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1011,54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A3A13E9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35,72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11A8724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39,21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1BF6472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39,30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67D2056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8473,09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94E628D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12,67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F2796DC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2,35 </w:t>
            </w:r>
          </w:p>
        </w:tc>
      </w:tr>
      <w:tr w:rsidR="00EF7ABF" w:rsidRPr="00EA6FF0" w14:paraId="18897F9B" w14:textId="77777777" w:rsidTr="00733D54">
        <w:trPr>
          <w:gridAfter w:val="1"/>
          <w:wAfter w:w="12" w:type="dxa"/>
          <w:trHeight w:val="212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7F53D0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BF29C8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B2A19F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0EEFA93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467,85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B0F9A84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32,81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0A78DE1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37,49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6FA8EA3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37,56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53EC8E6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7796,32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4AE0203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12,02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28FFA7D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2,17 </w:t>
            </w:r>
          </w:p>
        </w:tc>
      </w:tr>
      <w:tr w:rsidR="00EF7ABF" w:rsidRPr="00EA6FF0" w14:paraId="15664A95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0EA9D4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961A90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ProjectCars_1920x1080_30Hz_8bit_P420_Part1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5C16E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95A7EDD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12497,23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FC1BF52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41,46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6D5A13A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48,46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C971267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48,59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AA9B537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17693,30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B99B081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31,03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215478A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4,91 </w:t>
            </w:r>
          </w:p>
        </w:tc>
      </w:tr>
      <w:tr w:rsidR="00EF7ABF" w:rsidRPr="00EA6FF0" w14:paraId="107028E2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47FA9E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6633A0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D74BC1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18201A9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4591,05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3865C01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38,09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4846144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46,16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5942B72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46,28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05381AB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14218,29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EA23B02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25,86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60BEBD47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3,95 </w:t>
            </w:r>
          </w:p>
        </w:tc>
      </w:tr>
      <w:tr w:rsidR="00EF7ABF" w:rsidRPr="00EA6FF0" w14:paraId="10DEB022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D22A5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86E4C9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03F2DA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788442D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1908,36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1AC47EA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35,32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94FC67B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44,56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47E3ACB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44,60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9A25CFB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11620,16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4D5DDDA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19,58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BACD7C6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3,23 </w:t>
            </w:r>
          </w:p>
        </w:tc>
      </w:tr>
      <w:tr w:rsidR="00EF7ABF" w:rsidRPr="00EA6FF0" w14:paraId="2FF1BCDD" w14:textId="77777777" w:rsidTr="00733D54">
        <w:trPr>
          <w:gridAfter w:val="1"/>
          <w:wAfter w:w="12" w:type="dxa"/>
          <w:trHeight w:val="212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17BCBA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B00424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9B8103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AB1492D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857,41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E510B34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32,87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627AB26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43,15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ADDA1CD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43,02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3951CE0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10011,25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A818A54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15,56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46A480E5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2,78 </w:t>
            </w:r>
          </w:p>
        </w:tc>
      </w:tr>
      <w:tr w:rsidR="00EF7ABF" w:rsidRPr="00EA6FF0" w14:paraId="47C6E780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DC86B1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27FA4A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WoW_1920x1080_30Hz_8bit_P420_Part1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B98F06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CB09E1D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10741,40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EAEB393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41,04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F2BDDC1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44,86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0E6F64D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47,34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783C2DC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15980,09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4D7586D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27,84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246813A8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4,44 </w:t>
            </w:r>
          </w:p>
        </w:tc>
      </w:tr>
      <w:tr w:rsidR="00EF7ABF" w:rsidRPr="00EA6FF0" w14:paraId="1D81919E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AC00AD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2CB42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5C77B9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369B865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4354,24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9D3B968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37,08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A7CA5E5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42,26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AF5173C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44,99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78938DC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13052,74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656FE27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20,03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4260FAC8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3,63 </w:t>
            </w:r>
          </w:p>
        </w:tc>
      </w:tr>
      <w:tr w:rsidR="00EF7ABF" w:rsidRPr="00EA6FF0" w14:paraId="536FAAC8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BC0E67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813B24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C6B6FB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166B266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1851,53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BD6A63B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33,98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4B40198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40,43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8AE0E17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43,30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85F7B71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11087,28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20F9E42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17,11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2C36F55D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3,08 </w:t>
            </w:r>
          </w:p>
        </w:tc>
      </w:tr>
      <w:tr w:rsidR="00EF7ABF" w:rsidRPr="00EA6FF0" w14:paraId="73A9AF85" w14:textId="77777777" w:rsidTr="00733D54">
        <w:trPr>
          <w:gridAfter w:val="1"/>
          <w:wAfter w:w="12" w:type="dxa"/>
          <w:trHeight w:val="212"/>
        </w:trPr>
        <w:tc>
          <w:tcPr>
            <w:tcW w:w="11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F79BC3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1F7144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490710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0A09D9E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789,39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CCBA811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31,43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BFB5CB4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38,76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5205F00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41,87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5E95558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9801,05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37C02B6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15,26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780CF9F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2,72 </w:t>
            </w:r>
          </w:p>
        </w:tc>
      </w:tr>
      <w:tr w:rsidR="00EF7ABF" w:rsidRPr="00EA6FF0" w14:paraId="55276294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16C6A4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Class Gaming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CF600F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AOV5_1920x1080_60Hz_8bit_420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A52186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C03F81B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14094,41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F520942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42,04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93A2715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43,72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6FA1F15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44,41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48722EC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26439,64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F539DB7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44,26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5D63120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7,34 </w:t>
            </w:r>
          </w:p>
        </w:tc>
      </w:tr>
      <w:tr w:rsidR="00EF7ABF" w:rsidRPr="00EA6FF0" w14:paraId="3069A891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DAC51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HD Tencent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C8967D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4204F1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9C448A0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5554,60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A22E903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38,40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851DC1F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40,77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7768EC5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41,23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A4FD890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22171,27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433BA3F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35,79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F7CC3A0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6,16 </w:t>
            </w:r>
          </w:p>
        </w:tc>
      </w:tr>
      <w:tr w:rsidR="00EF7ABF" w:rsidRPr="00EA6FF0" w14:paraId="69CD43E5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49B8A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7FE74E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983EF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8A7578B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2521,45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6D642AB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35,34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4C8656E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38,71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6E7CF22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39,01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601F83C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19154,43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49CE812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32,29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27FBEF3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5,32 </w:t>
            </w:r>
          </w:p>
        </w:tc>
      </w:tr>
      <w:tr w:rsidR="00EF7ABF" w:rsidRPr="00EA6FF0" w14:paraId="16D725C0" w14:textId="77777777" w:rsidTr="00733D54">
        <w:trPr>
          <w:gridAfter w:val="1"/>
          <w:wAfter w:w="12" w:type="dxa"/>
          <w:trHeight w:val="212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B29D4F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498F82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131D5C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65A2692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1254,49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B8661D8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32,60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D6454CB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36,98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D15A17F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37,12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1E1765B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17833,77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1864624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30,35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73DBF0C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4,95 </w:t>
            </w:r>
          </w:p>
        </w:tc>
      </w:tr>
      <w:tr w:rsidR="00EF7ABF" w:rsidRPr="00EA6FF0" w14:paraId="0882D2A1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CFE9ED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E0543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baolei_1920x1080_60Hz_8bit_420_01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2C9EDA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FD6DDED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24718,22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10C8C13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41,35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9669539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42,40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F778579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44,24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7483DAA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32947,78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97259E8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73,23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42EFE722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9,15 </w:t>
            </w:r>
          </w:p>
        </w:tc>
      </w:tr>
      <w:tr w:rsidR="00EF7ABF" w:rsidRPr="00EA6FF0" w14:paraId="160C4E75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D724B6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A812C3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E4A8F9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A32FBAC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10390,05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0EDDD8F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37,46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0599C42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39,42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8CC3346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41,45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CD7A6C0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26441,54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824DCF3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46,69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93D0C43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7,34 </w:t>
            </w:r>
          </w:p>
        </w:tc>
      </w:tr>
      <w:tr w:rsidR="00EF7ABF" w:rsidRPr="00EA6FF0" w14:paraId="27A0803C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A8DB5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8B433B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9EE641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7F431D1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4786,58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E27EF79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34,15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D1AD8E9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37,52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A004852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39,48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7E35E4A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22736,82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8A4F0F5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34,18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2ABCCA10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6,32 </w:t>
            </w:r>
          </w:p>
        </w:tc>
      </w:tr>
      <w:tr w:rsidR="00EF7ABF" w:rsidRPr="00EA6FF0" w14:paraId="3CC6BA24" w14:textId="77777777" w:rsidTr="00733D54">
        <w:trPr>
          <w:gridAfter w:val="1"/>
          <w:wAfter w:w="12" w:type="dxa"/>
          <w:trHeight w:val="212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644F05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3848C2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4C216D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FAB4277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2333,91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821B06A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31,25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F799C8A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35,95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7771F4A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37,85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FF84CD2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20185,58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3A8068E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29,44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0104F7F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5,61 </w:t>
            </w:r>
          </w:p>
        </w:tc>
      </w:tr>
      <w:tr w:rsidR="00EF7ABF" w:rsidRPr="00EA6FF0" w14:paraId="6F7FDE97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DFCC6C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B220CD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baolei_1920x1080_60Hz_8bit_420_02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A142F1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B921C07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16250,48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F49F169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43,28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2BF442D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44,42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EA75615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44,40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49E0E0A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31290,80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E8D6820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58,00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1E0934E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8,69 </w:t>
            </w:r>
          </w:p>
        </w:tc>
      </w:tr>
      <w:tr w:rsidR="00EF7ABF" w:rsidRPr="00EA6FF0" w14:paraId="13C1A888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8B3D18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B38D78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4726F0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6AD7FB6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7018,48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9091746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39,42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CCEAE12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41,16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FF8D9FC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41,19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8CF4C53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25964,40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3AFD356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39,93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B4B5325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7,21 </w:t>
            </w:r>
          </w:p>
        </w:tc>
      </w:tr>
      <w:tr w:rsidR="00EF7ABF" w:rsidRPr="00EA6FF0" w14:paraId="1B73F25F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6B2713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C6CA30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475573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0A5F797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3436,90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A183B65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36,01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EAB3581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38,96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9308F52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39,04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6F7277E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22699,53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2B2B310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36,54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2C8C3FAF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6,31 </w:t>
            </w:r>
          </w:p>
        </w:tc>
      </w:tr>
      <w:tr w:rsidR="00EF7ABF" w:rsidRPr="00EA6FF0" w14:paraId="4E18078A" w14:textId="77777777" w:rsidTr="00733D54">
        <w:trPr>
          <w:gridAfter w:val="1"/>
          <w:wAfter w:w="12" w:type="dxa"/>
          <w:trHeight w:val="212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25D92A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08F202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38F0B8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E77B350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1814,61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126D031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32,88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90DB042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37,15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D2FA041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37,33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723B401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20810,11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FBD74C3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29,93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23533FC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5,78 </w:t>
            </w:r>
          </w:p>
        </w:tc>
      </w:tr>
      <w:tr w:rsidR="00EF7ABF" w:rsidRPr="00EA6FF0" w14:paraId="2799E977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E60D6F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9E0CB4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jianling_1920x1080_60Hz_8bit_420_02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5A23C3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51AEFE4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76393,36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571E7ED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39,03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DDB50BC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40,74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1B4E369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42,34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38505F2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46484,95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141BD61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96,59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20AE902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12,91 </w:t>
            </w:r>
          </w:p>
        </w:tc>
      </w:tr>
      <w:tr w:rsidR="00EF7ABF" w:rsidRPr="00EA6FF0" w14:paraId="62A901C7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9E37E5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D338D7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38521E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3B323B7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33676,64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A6DDCA8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34,10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3B6BCD9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37,78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477A3EE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39,78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CD8A5CB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36649,35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E5D4FC3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72,43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CC9BEC8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10,18 </w:t>
            </w:r>
          </w:p>
        </w:tc>
      </w:tr>
      <w:tr w:rsidR="00EF7ABF" w:rsidRPr="00EA6FF0" w14:paraId="1B45C146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B62AB4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90F516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172197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D70541B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13747,03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95756C3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30,25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6A87792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36,11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7FFD1EA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38,18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C24C87D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28525,70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A2C2C04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49,04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BA16FAB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7,92 </w:t>
            </w:r>
          </w:p>
        </w:tc>
      </w:tr>
      <w:tr w:rsidR="00EF7ABF" w:rsidRPr="00EA6FF0" w14:paraId="31FFC76A" w14:textId="77777777" w:rsidTr="00733D54">
        <w:trPr>
          <w:gridAfter w:val="1"/>
          <w:wAfter w:w="12" w:type="dxa"/>
          <w:trHeight w:val="212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145F36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59114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EB8CC6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9845FF9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4930,92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6629759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27,42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F54D42D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34,78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45C8795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36,75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CCA32AD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23511,75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406DEA1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35,51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697A0C6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6,53 </w:t>
            </w:r>
          </w:p>
        </w:tc>
      </w:tr>
      <w:tr w:rsidR="00EF7ABF" w:rsidRPr="00EA6FF0" w14:paraId="150C4286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91EE2C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6ADE75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jianling_1920x1080_60Hz_8bit_420_04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E50B7E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0F6A437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12652,66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1067161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43,63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F384DD6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48,64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E0EE78A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48,25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CD584BB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25792,67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651CD7B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44,04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B44AF76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7,16 </w:t>
            </w:r>
          </w:p>
        </w:tc>
      </w:tr>
      <w:tr w:rsidR="00EF7ABF" w:rsidRPr="00EA6FF0" w14:paraId="1FEF56DD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60BD83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531239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EEE110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43CD9CF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5574,06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D7CC07B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39,92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5F0DFD7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45,86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4C7F494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45,32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5FE9175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21447,80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21EF81E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31,03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49215CBB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5,96 </w:t>
            </w:r>
          </w:p>
        </w:tc>
      </w:tr>
      <w:tr w:rsidR="00EF7ABF" w:rsidRPr="00EA6FF0" w14:paraId="2EB81BED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E42976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177127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5CC47B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AEA57F5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2444,80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B3D3176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36,48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59F6572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43,61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F037744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43,10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3035607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18593,65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2081AB7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25,64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4BF5C5F5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5,16 </w:t>
            </w:r>
          </w:p>
        </w:tc>
      </w:tr>
      <w:tr w:rsidR="00EF7ABF" w:rsidRPr="00EA6FF0" w14:paraId="584D6781" w14:textId="77777777" w:rsidTr="00733D54">
        <w:trPr>
          <w:gridAfter w:val="1"/>
          <w:wAfter w:w="12" w:type="dxa"/>
          <w:trHeight w:val="212"/>
        </w:trPr>
        <w:tc>
          <w:tcPr>
            <w:tcW w:w="11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14175B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D0EA1A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B1E4CE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5A361E4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1073,39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7EF445D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33,36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11E8A24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41,43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BA63F33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40,95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3D3633E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17618,91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F930197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26,03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5B0BCF2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4,89 </w:t>
            </w:r>
          </w:p>
        </w:tc>
      </w:tr>
      <w:tr w:rsidR="00EF7ABF" w:rsidRPr="00EA6FF0" w14:paraId="75945428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88A6AB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Class Gaming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6EA9B1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baolei_4096x2160_60Hz_8bit_420_01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70AE49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6DB0F32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43219,47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CE2C17C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46,20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225A777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44,81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996258B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45,46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02B30E0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132042,14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3FEB0A7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185,74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CCBE81C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36,68 </w:t>
            </w:r>
          </w:p>
        </w:tc>
      </w:tr>
      <w:tr w:rsidR="00EF7ABF" w:rsidRPr="00EA6FF0" w14:paraId="0BCCE394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6D8881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4k Tencent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1A8E03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C6D810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35BC8E3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20274,77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33675AC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42,50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B4D0CB8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41,58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5EDC264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42,31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D473E1C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116609,10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1269276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155,78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FCD8DFB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32,39 </w:t>
            </w:r>
          </w:p>
        </w:tc>
      </w:tr>
      <w:tr w:rsidR="00EF7ABF" w:rsidRPr="00EA6FF0" w14:paraId="204289B6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434EF3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38A43C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01511D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4918BAC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11042,00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EA7F98F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39,13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D1DC601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39,50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A41F326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40,22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F19CA1A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103641,31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B6B245B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139,11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85E99E4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28,79 </w:t>
            </w:r>
          </w:p>
        </w:tc>
      </w:tr>
      <w:tr w:rsidR="00EF7ABF" w:rsidRPr="00EA6FF0" w14:paraId="1D9DA1CC" w14:textId="77777777" w:rsidTr="00733D54">
        <w:trPr>
          <w:gridAfter w:val="1"/>
          <w:wAfter w:w="12" w:type="dxa"/>
          <w:trHeight w:val="212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A9C257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91586D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A18C0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1945EB5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6399,08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4022164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36,06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0C7D8CA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37,75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DD48098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38,48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C561E6F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94816,27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EDA72A6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126,81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D6D1A7A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26,34 </w:t>
            </w:r>
          </w:p>
        </w:tc>
      </w:tr>
      <w:tr w:rsidR="00EF7ABF" w:rsidRPr="00EA6FF0" w14:paraId="6E4B71E8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54E307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966E2B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baolei_4096x2160_60Hz_8bit_420_02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0D2D4D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C8FE054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45957,09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69DCBF0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45,82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EA56C5C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44,90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B3AEBC6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46,94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E73E96A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138692,60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FCE634B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206,31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BC421A4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38,53 </w:t>
            </w:r>
          </w:p>
        </w:tc>
      </w:tr>
      <w:tr w:rsidR="00EF7ABF" w:rsidRPr="00EA6FF0" w14:paraId="6F41D8ED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DCF9C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F2771A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CFFBB5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1F831BD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20903,82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998D131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41,88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69DFAC0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41,58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5A98033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44,11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2A8064F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119039,14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306E01C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174,59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9D08317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33,07 </w:t>
            </w:r>
          </w:p>
        </w:tc>
      </w:tr>
      <w:tr w:rsidR="00EF7ABF" w:rsidRPr="00EA6FF0" w14:paraId="2FBD0754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2BF88E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EB2E2F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57AFAB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8FB10DC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10970,47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2C28451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38,46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B5ADA57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39,53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776F6F4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42,29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9EC9CB8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102100,55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54533E3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138,44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4AE43473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28,36 </w:t>
            </w:r>
          </w:p>
        </w:tc>
      </w:tr>
      <w:tr w:rsidR="00EF7ABF" w:rsidRPr="00EA6FF0" w14:paraId="06C301A5" w14:textId="77777777" w:rsidTr="00733D54">
        <w:trPr>
          <w:gridAfter w:val="1"/>
          <w:wAfter w:w="12" w:type="dxa"/>
          <w:trHeight w:val="212"/>
        </w:trPr>
        <w:tc>
          <w:tcPr>
            <w:tcW w:w="11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CEFC68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B5E1EB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8E0CB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1C4B638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6179,24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28F6074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35,44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1742160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37,79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F31348B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40,74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DB99C14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90775,56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4A56E1A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129,64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97DB630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25,22 </w:t>
            </w:r>
          </w:p>
        </w:tc>
      </w:tr>
      <w:tr w:rsidR="00EF7ABF" w:rsidRPr="00EA6FF0" w14:paraId="410ED2ED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2BEE2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Class Gaming</w:t>
            </w:r>
          </w:p>
        </w:tc>
        <w:tc>
          <w:tcPr>
            <w:tcW w:w="30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019076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CSGO_1920x1080_60Hz_8bit_P420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0FC6B9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D479F75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14193,62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FBD2A96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45,66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717A9AA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51,42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1D4AB42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53,36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6BAEE47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25759,11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C53D177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42,50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46979A7F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7,16 </w:t>
            </w:r>
          </w:p>
        </w:tc>
      </w:tr>
      <w:tr w:rsidR="00EF7ABF" w:rsidRPr="00EA6FF0" w14:paraId="01DC0667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EB14D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HD</w:t>
            </w:r>
          </w:p>
        </w:tc>
        <w:tc>
          <w:tcPr>
            <w:tcW w:w="30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A4C3B1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F44CB7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4300C81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5307,95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25C8CCE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42,25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3926971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48,81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2E3ED25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51,21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D0D6DCC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21820,32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739FE48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31,75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26DCDB76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6,06 </w:t>
            </w:r>
          </w:p>
        </w:tc>
      </w:tr>
      <w:tr w:rsidR="00EF7ABF" w:rsidRPr="00EA6FF0" w14:paraId="05A89097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E4A4C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DERF_TWITCH</w:t>
            </w:r>
          </w:p>
        </w:tc>
        <w:tc>
          <w:tcPr>
            <w:tcW w:w="30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A53E40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51D25F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4007E67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2259,69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1FDE5F9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38,95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46C4FE9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46,86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A4257F0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49,67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E34782B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19176,51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DF2C544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31,64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5868BA9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5,33 </w:t>
            </w:r>
          </w:p>
        </w:tc>
      </w:tr>
      <w:tr w:rsidR="00EF7ABF" w:rsidRPr="00EA6FF0" w14:paraId="1939F5F4" w14:textId="77777777" w:rsidTr="00733D54">
        <w:trPr>
          <w:gridAfter w:val="1"/>
          <w:wAfter w:w="12" w:type="dxa"/>
          <w:trHeight w:val="212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F9B31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B17255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7BDDF4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3FEA086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1057,86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A610813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35,63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77FA11D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45,40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65491B3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48,74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5667AC2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17639,48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780528C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22,57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0EB982D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4,90 </w:t>
            </w:r>
          </w:p>
        </w:tc>
      </w:tr>
      <w:tr w:rsidR="00EF7ABF" w:rsidRPr="00EA6FF0" w14:paraId="5317CB4E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861313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969E77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MINECRAFT_1920x1080_60Hz_8bit_P420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49F78D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2AA982A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51161,82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59C6917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41,74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C784523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43,63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D0128E2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44,57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08A1F6C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42359,32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DE44A59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116,53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A05298D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11,77 </w:t>
            </w:r>
          </w:p>
        </w:tc>
      </w:tr>
      <w:tr w:rsidR="00EF7ABF" w:rsidRPr="00EA6FF0" w14:paraId="377FEC12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DF5B4F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BEB5B9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4E53BE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FEFA28C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20289,52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73BBEE2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36,29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A16BED7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40,78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5A416AC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42,04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30692C9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32096,67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E39FBBD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71,98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417B6FE1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8,92 </w:t>
            </w:r>
          </w:p>
        </w:tc>
      </w:tr>
      <w:tr w:rsidR="00EF7ABF" w:rsidRPr="00EA6FF0" w14:paraId="2D2E1CC6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904681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EDA624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0BA6C4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809986D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7835,62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32964BD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32,75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60A8A04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39,05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D5D8FC0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40,42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960797D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26364,83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52187D9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55,76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22658F10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7,32 </w:t>
            </w:r>
          </w:p>
        </w:tc>
      </w:tr>
      <w:tr w:rsidR="00EF7ABF" w:rsidRPr="00EA6FF0" w14:paraId="672459D8" w14:textId="77777777" w:rsidTr="00733D54">
        <w:trPr>
          <w:gridAfter w:val="1"/>
          <w:wAfter w:w="12" w:type="dxa"/>
          <w:trHeight w:val="212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12A81A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C7D4EC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035A8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A57324A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3418,98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E312CEE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30,24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F957D74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37,69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4FAA08F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39,15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DEE6A7C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22651,55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E77FD67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35,52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C411089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6,29 </w:t>
            </w:r>
          </w:p>
        </w:tc>
      </w:tr>
      <w:tr w:rsidR="00EF7ABF" w:rsidRPr="00EA6FF0" w14:paraId="41D9F5B4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74738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33F867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STARCRAFT_1920x1080_60Hz_8bit_P420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CD3EB8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CEBCE45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7576,08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D54F419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43,05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F254469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47,33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3BE6E8D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47,97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BA3DB2F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19157,29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81C6A40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30,00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524DA5E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5,32 </w:t>
            </w:r>
          </w:p>
        </w:tc>
      </w:tr>
      <w:tr w:rsidR="00EF7ABF" w:rsidRPr="00EA6FF0" w14:paraId="221B899E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B3E503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659023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5765B5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FE5A62C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3160,07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824C286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39,24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5474EAA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43,94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BA1D49B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44,59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A661A19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16976,84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A03F81D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25,47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655251DD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4,72 </w:t>
            </w:r>
          </w:p>
        </w:tc>
      </w:tr>
      <w:tr w:rsidR="00EF7ABF" w:rsidRPr="00EA6FF0" w14:paraId="7CAB92AF" w14:textId="77777777" w:rsidTr="00733D54">
        <w:trPr>
          <w:gridAfter w:val="1"/>
          <w:wAfter w:w="12" w:type="dxa"/>
          <w:trHeight w:val="206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7B2F51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D303C1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43C7FA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E5B7286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1263,76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5455B11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35,71 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0C37397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41,46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5364E96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41,94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F71852A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16047,50 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10E90B3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24,06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46D1E0D8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4,46 </w:t>
            </w:r>
          </w:p>
        </w:tc>
      </w:tr>
      <w:tr w:rsidR="00EF7ABF" w:rsidRPr="00EA6FF0" w14:paraId="56F0FD73" w14:textId="77777777" w:rsidTr="00733D54">
        <w:trPr>
          <w:gridAfter w:val="1"/>
          <w:wAfter w:w="12" w:type="dxa"/>
          <w:trHeight w:val="212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274A12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51702D" w14:textId="77777777" w:rsidR="006F2100" w:rsidRPr="006F2100" w:rsidRDefault="006F2100" w:rsidP="006F2100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494DCF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93AC16A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520,51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E1AB05D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32,54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0ECA3BF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39,59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152A690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39,79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ACCA36C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15242,12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7A66085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21,40 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64D19293" w14:textId="77777777" w:rsidR="006F2100" w:rsidRPr="006F2100" w:rsidRDefault="006F2100" w:rsidP="006F210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F2100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4,23 </w:t>
            </w:r>
          </w:p>
        </w:tc>
      </w:tr>
    </w:tbl>
    <w:p w14:paraId="06DEE3C5" w14:textId="77777777" w:rsidR="008E718E" w:rsidRDefault="008E718E" w:rsidP="006D0FE0">
      <w:pPr>
        <w:rPr>
          <w:lang w:val="en-US" w:eastAsia="en-US"/>
        </w:rPr>
      </w:pPr>
    </w:p>
    <w:p w14:paraId="4774C787" w14:textId="17D6B7C2" w:rsidR="0011375D" w:rsidRDefault="00300410">
      <w:pPr>
        <w:rPr>
          <w:lang w:val="en-US" w:eastAsia="en-US"/>
        </w:rPr>
      </w:pPr>
      <w:r>
        <w:rPr>
          <w:lang w:val="en-US" w:eastAsia="en-US"/>
        </w:rPr>
        <w:lastRenderedPageBreak/>
        <w:t>Low delay P</w:t>
      </w:r>
      <w:r w:rsidR="0011375D">
        <w:rPr>
          <w:lang w:val="en-US" w:eastAsia="en-US"/>
        </w:rPr>
        <w:t xml:space="preserve"> result</w:t>
      </w:r>
      <w:r w:rsidR="00F23568">
        <w:rPr>
          <w:lang w:val="en-US" w:eastAsia="en-US"/>
        </w:rPr>
        <w:t>s</w:t>
      </w:r>
      <w:r w:rsidR="0011375D">
        <w:rPr>
          <w:lang w:val="en-US" w:eastAsia="en-US"/>
        </w:rPr>
        <w:t>:</w:t>
      </w:r>
    </w:p>
    <w:tbl>
      <w:tblPr>
        <w:tblW w:w="10611" w:type="dxa"/>
        <w:tblLook w:val="04A0" w:firstRow="1" w:lastRow="0" w:firstColumn="1" w:lastColumn="0" w:noHBand="0" w:noVBand="1"/>
      </w:tblPr>
      <w:tblGrid>
        <w:gridCol w:w="1220"/>
        <w:gridCol w:w="3727"/>
        <w:gridCol w:w="761"/>
        <w:gridCol w:w="878"/>
        <w:gridCol w:w="567"/>
        <w:gridCol w:w="567"/>
        <w:gridCol w:w="567"/>
        <w:gridCol w:w="878"/>
        <w:gridCol w:w="723"/>
        <w:gridCol w:w="723"/>
      </w:tblGrid>
      <w:tr w:rsidR="00F23568" w:rsidRPr="0011375D" w14:paraId="62725D38" w14:textId="77777777" w:rsidTr="0011375D">
        <w:trPr>
          <w:trHeight w:val="233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DB4C" w14:textId="77777777" w:rsidR="0011375D" w:rsidRPr="0011375D" w:rsidRDefault="0011375D" w:rsidP="0011375D">
            <w:pPr>
              <w:rPr>
                <w:sz w:val="14"/>
                <w:szCs w:val="14"/>
                <w:lang w:val="en-US" w:eastAsia="en-US"/>
              </w:rPr>
            </w:pP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0D691" w14:textId="77777777" w:rsidR="0011375D" w:rsidRPr="0011375D" w:rsidRDefault="0011375D" w:rsidP="0011375D">
            <w:pPr>
              <w:rPr>
                <w:sz w:val="14"/>
                <w:szCs w:val="14"/>
                <w:lang w:val="en-US" w:eastAsia="en-US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437FD" w14:textId="77777777" w:rsidR="0011375D" w:rsidRPr="0011375D" w:rsidRDefault="0011375D" w:rsidP="0011375D">
            <w:pPr>
              <w:rPr>
                <w:sz w:val="14"/>
                <w:szCs w:val="14"/>
                <w:lang w:val="en-US" w:eastAsia="en-US"/>
              </w:rPr>
            </w:pPr>
          </w:p>
        </w:tc>
        <w:tc>
          <w:tcPr>
            <w:tcW w:w="49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D4D168" w14:textId="77777777" w:rsidR="0011375D" w:rsidRPr="0011375D" w:rsidRDefault="0011375D" w:rsidP="0011375D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>Reference</w:t>
            </w:r>
          </w:p>
        </w:tc>
      </w:tr>
      <w:tr w:rsidR="0011375D" w:rsidRPr="0011375D" w14:paraId="18EDBA01" w14:textId="77777777" w:rsidTr="0011375D">
        <w:trPr>
          <w:trHeight w:val="233"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F1066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4F7D7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34C455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QPISlice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CA076" w14:textId="77777777" w:rsidR="0011375D" w:rsidRPr="0011375D" w:rsidRDefault="0011375D" w:rsidP="0011375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kbps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48F76" w14:textId="77777777" w:rsidR="0011375D" w:rsidRPr="0011375D" w:rsidRDefault="0011375D" w:rsidP="0011375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Y </w:t>
            </w:r>
            <w:proofErr w:type="spellStart"/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psnr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05361" w14:textId="77777777" w:rsidR="0011375D" w:rsidRPr="0011375D" w:rsidRDefault="0011375D" w:rsidP="0011375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U </w:t>
            </w:r>
            <w:proofErr w:type="spellStart"/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psnr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B9C05" w14:textId="77777777" w:rsidR="0011375D" w:rsidRPr="0011375D" w:rsidRDefault="0011375D" w:rsidP="0011375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V </w:t>
            </w:r>
            <w:proofErr w:type="spellStart"/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psnr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D6401" w14:textId="77777777" w:rsidR="0011375D" w:rsidRPr="0011375D" w:rsidRDefault="0011375D" w:rsidP="0011375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Enc T [s]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23B53" w14:textId="77777777" w:rsidR="0011375D" w:rsidRPr="0011375D" w:rsidRDefault="0011375D" w:rsidP="0011375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Dec T [s]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ACB7F" w14:textId="77777777" w:rsidR="0011375D" w:rsidRPr="0011375D" w:rsidRDefault="0011375D" w:rsidP="0011375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Enc T [h]</w:t>
            </w:r>
          </w:p>
        </w:tc>
      </w:tr>
      <w:tr w:rsidR="0011375D" w:rsidRPr="0011375D" w14:paraId="45D24A53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84CE1C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E3FE1C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HeroesOfTheStorm_1920x1080_30Hz_8bit_P420_Part1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984E69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40514F8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4827,82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2024DA1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42,64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D68E3AB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43,96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BF2EA37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44,02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1102AAE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7626,53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44221DD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17,13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6819EE27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2,12 </w:t>
            </w:r>
          </w:p>
        </w:tc>
      </w:tr>
      <w:tr w:rsidR="0011375D" w:rsidRPr="0011375D" w14:paraId="6541B69C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7A2B2B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D6E25D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B71081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C01157B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2240,28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0A1E9C0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38,96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E912AF7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41,10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22A12C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41,21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31E6BD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6795,09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11B653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13,93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430656EE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1,89 </w:t>
            </w:r>
          </w:p>
        </w:tc>
      </w:tr>
      <w:tr w:rsidR="0011375D" w:rsidRPr="0011375D" w14:paraId="12DD0225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0769D2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736D64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384F78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E4DACFF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1040,98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4F29CF5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35,68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A7C598A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39,16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F83EA9C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39,24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2CC3698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6295,15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F57297B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15,69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DDF195F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1,75 </w:t>
            </w:r>
          </w:p>
        </w:tc>
      </w:tr>
      <w:tr w:rsidR="0011375D" w:rsidRPr="0011375D" w14:paraId="3BC85AC1" w14:textId="77777777" w:rsidTr="0011375D">
        <w:trPr>
          <w:trHeight w:val="23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A7F47F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5B88AD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9714D6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E07343A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480,01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56B70C9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32,77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5D28F16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37,44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9C7FE14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37,51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86B4339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5827,08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5FEA239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14,37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64A2273E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1,62 </w:t>
            </w:r>
          </w:p>
        </w:tc>
      </w:tr>
      <w:tr w:rsidR="0011375D" w:rsidRPr="0011375D" w14:paraId="74748042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AF8C18" w14:textId="732FE75E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  <w:r w:rsidR="00241E9B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Class Gaming Kingston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9E3527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ProjectCars_1920x1080_30Hz_8bit_P420_Part1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A2177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792954B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12866,93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D762788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41,39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8D73240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48,32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2AF6A50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48,47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E8E4738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14801,91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34F061D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31,00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9AA470C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4,11 </w:t>
            </w:r>
          </w:p>
        </w:tc>
      </w:tr>
      <w:tr w:rsidR="0011375D" w:rsidRPr="0011375D" w14:paraId="4D8C8556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694935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2A3904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DA2239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75FC165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4734,97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F8B0D9D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38,02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4963CA4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45,99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2A13C1D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46,16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E8C0AE4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11313,66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D8A84F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22,28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61B39FE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3,14 </w:t>
            </w:r>
          </w:p>
        </w:tc>
      </w:tr>
      <w:tr w:rsidR="0011375D" w:rsidRPr="0011375D" w14:paraId="2F632E3D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E419B2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BA9942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96396A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6257970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1974,78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6B0A70A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35,23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204ECF1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44,42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202D03C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44,50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0FB8335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9325,22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BE57A5E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18,51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2D945A91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2,59 </w:t>
            </w:r>
          </w:p>
        </w:tc>
      </w:tr>
      <w:tr w:rsidR="0011375D" w:rsidRPr="0011375D" w14:paraId="60CB10F5" w14:textId="77777777" w:rsidTr="0011375D">
        <w:trPr>
          <w:trHeight w:val="23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F1B188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3459F0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6B3A7B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0AF68E8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887,11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4587F98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32,80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223D8F8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43,05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4474131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43,00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C9CB6E4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7642,03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3211B41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15,84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81F3898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2,12 </w:t>
            </w:r>
          </w:p>
        </w:tc>
      </w:tr>
      <w:tr w:rsidR="0011375D" w:rsidRPr="0011375D" w14:paraId="4E545425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7F0102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5695DA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WoW_1920x1080_30Hz_8bit_P420_Part1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F83DE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332B3EA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10888,18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B2CF0CC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41,00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61EA550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44,81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0B8DAC9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47,30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EAE19FF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13095,04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82848B2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27,96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2C798E49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3,64 </w:t>
            </w:r>
          </w:p>
        </w:tc>
      </w:tr>
      <w:tr w:rsidR="0011375D" w:rsidRPr="0011375D" w14:paraId="55B264EF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2CF02D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06B4EF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7EC58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712DCAA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4402,83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9A8206E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37,04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1F0D80D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42,21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F9D5E7C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44,93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33EAD3E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10129,91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688D01C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19,24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9A4789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2,81 </w:t>
            </w:r>
          </w:p>
        </w:tc>
      </w:tr>
      <w:tr w:rsidR="0011375D" w:rsidRPr="0011375D" w14:paraId="74A7814F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D7143E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306C2F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B322DC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84D3F50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1879,05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682E7C2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33,96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701D585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40,37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C691334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43,23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6127B19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8462,60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E093350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15,98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42027DF9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2,35 </w:t>
            </w:r>
          </w:p>
        </w:tc>
      </w:tr>
      <w:tr w:rsidR="0011375D" w:rsidRPr="0011375D" w14:paraId="473185B7" w14:textId="77777777" w:rsidTr="0011375D">
        <w:trPr>
          <w:trHeight w:val="233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18BB51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D709F0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50B29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EAA0EF8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805,43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D0D0938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31,41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827B455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38,71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63E1EFC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41,82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83777FF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7097,32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303524B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13,95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178ED39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1,97 </w:t>
            </w:r>
          </w:p>
        </w:tc>
      </w:tr>
      <w:tr w:rsidR="0011375D" w:rsidRPr="0011375D" w14:paraId="3BAB7C70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3E9D4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Class Gaming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7E359F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AOV5_1920x1080_60Hz_8bit_420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DBD2CD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832EB99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14508,07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485206D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42,02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239D940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43,64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0505C6A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44,31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5F64B7E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21285,50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4BAD359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45,41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E4AEE7A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5,91 </w:t>
            </w:r>
          </w:p>
        </w:tc>
      </w:tr>
      <w:tr w:rsidR="0011375D" w:rsidRPr="0011375D" w14:paraId="0C5644E4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D19E6B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HD Tencent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B73E85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E65161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ECCC0A4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5696,69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0073B94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38,39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0857B1A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40,67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BD06238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41,13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454ED0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17346,95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91570CC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40,57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694FA62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4,82 </w:t>
            </w:r>
          </w:p>
        </w:tc>
      </w:tr>
      <w:tr w:rsidR="0011375D" w:rsidRPr="0011375D" w14:paraId="35168130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D96A6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A94483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B5FFC6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52232E2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2579,17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C06EDC7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35,34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0DCD7CA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38,61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34F3AD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38,91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1906D58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14463,03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CBFA7C0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26,98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F936855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4,02 </w:t>
            </w:r>
          </w:p>
        </w:tc>
      </w:tr>
      <w:tr w:rsidR="0011375D" w:rsidRPr="0011375D" w14:paraId="73F88A30" w14:textId="77777777" w:rsidTr="0011375D">
        <w:trPr>
          <w:trHeight w:val="23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66CF07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21090B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64F277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3B6A8A7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1285,81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170FE6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32,61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6DBEF24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36,86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E71DD05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37,01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138D159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13060,14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BC4169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24,08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CA2FE09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3,63 </w:t>
            </w:r>
          </w:p>
        </w:tc>
      </w:tr>
      <w:tr w:rsidR="0011375D" w:rsidRPr="0011375D" w14:paraId="1C740789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DA5B5C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EF9F14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baolei_1920x1080_60Hz_8bit_420_01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B6A71E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C36169E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25755,58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20E9ABE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41,24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55341B8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42,36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60CE964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44,21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86267FC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27651,59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23C1367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73,24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45C11CA0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7,68 </w:t>
            </w:r>
          </w:p>
        </w:tc>
      </w:tr>
      <w:tr w:rsidR="0011375D" w:rsidRPr="0011375D" w14:paraId="7F670C17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51CB58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F2A7C4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1AD7E7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6D9A09E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10653,92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5F3B63A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37,37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1A286F8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39,35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3209EE7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41,38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57CD059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21764,01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051A44D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45,89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2718D9C4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6,05 </w:t>
            </w:r>
          </w:p>
        </w:tc>
      </w:tr>
      <w:tr w:rsidR="0011375D" w:rsidRPr="0011375D" w14:paraId="726F6AE7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47D108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AF15A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9F48C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CA7533C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4901,72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A30FD5C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34,09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474A716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37,43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A3AC9CA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39,41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C5C1935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18018,72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43FE365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36,06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220344B4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5,01 </w:t>
            </w:r>
          </w:p>
        </w:tc>
      </w:tr>
      <w:tr w:rsidR="0011375D" w:rsidRPr="0011375D" w14:paraId="48A51E5B" w14:textId="77777777" w:rsidTr="0011375D">
        <w:trPr>
          <w:trHeight w:val="23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6524FE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48EE87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F38B1C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02C716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2389,60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406AFFE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31,20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F9A729E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35,86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32C2550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37,78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FA0491A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15366,25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3213886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27,64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C822A7F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4,27 </w:t>
            </w:r>
          </w:p>
        </w:tc>
      </w:tr>
      <w:tr w:rsidR="0011375D" w:rsidRPr="0011375D" w14:paraId="360DBAED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A6932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F2585D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baolei_1920x1080_60Hz_8bit_420_02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34C047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BC13696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16965,38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E580DAF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43,15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311A959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44,34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79A8CB4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44,34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F14B946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25910,82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9146AC7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54,10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F511E8D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7,20 </w:t>
            </w:r>
          </w:p>
        </w:tc>
      </w:tr>
      <w:tr w:rsidR="0011375D" w:rsidRPr="0011375D" w14:paraId="77DA0940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C8D650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D28816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BBA9B4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36A4604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7249,21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F0CE96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39,29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D623DF4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41,09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CEF7BF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41,11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A730FF6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20809,25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B3845C7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42,64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8D9D556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5,78 </w:t>
            </w:r>
          </w:p>
        </w:tc>
      </w:tr>
      <w:tr w:rsidR="0011375D" w:rsidRPr="0011375D" w14:paraId="5425FC94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A1C142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7FAEC3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6021A5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DF78744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3534,39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C0D0AC1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35,89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B6259CB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38,86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71B85C1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38,95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5E7221E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17472,25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F14AD0C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33,07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73F5828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4,85 </w:t>
            </w:r>
          </w:p>
        </w:tc>
      </w:tr>
      <w:tr w:rsidR="0011375D" w:rsidRPr="0011375D" w14:paraId="4CAF932E" w14:textId="77777777" w:rsidTr="0011375D">
        <w:trPr>
          <w:trHeight w:val="23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5791F5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8735D3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28C6FB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766512A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1857,19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B44AB20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32,81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465AFA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37,05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C0FBEDB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37,23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319ABB5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15571,13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ADCF18E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32,86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692BB444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4,33 </w:t>
            </w:r>
          </w:p>
        </w:tc>
      </w:tr>
      <w:tr w:rsidR="0011375D" w:rsidRPr="0011375D" w14:paraId="484E52CA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AE3CEE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643B8B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jianling_1920x1080_60Hz_8bit_420_02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4D2F78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922DE9F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77826,59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9C32CEF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38,99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F9FCF59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40,70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0E27335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42,29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A6A850D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40528,25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37F4AE4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93,56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256900BE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11,26 </w:t>
            </w:r>
          </w:p>
        </w:tc>
      </w:tr>
      <w:tr w:rsidR="0011375D" w:rsidRPr="0011375D" w14:paraId="092186A1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CADA15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1D5B81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4C31B7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71C08C2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34278,93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988B4B1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34,08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C88EFAD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37,72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C5F7F9C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39,72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6AF739D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30552,96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3F3364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70,76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6475754A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8,49 </w:t>
            </w:r>
          </w:p>
        </w:tc>
      </w:tr>
      <w:tr w:rsidR="0011375D" w:rsidRPr="0011375D" w14:paraId="33C0CD9C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3693CC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0D39F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5364CA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E4E4DAF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14114,69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D07042D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30,25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137DE67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36,04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75C0E21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38,10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196D35D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23273,94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2378CA5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51,84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81B8B6E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6,46 </w:t>
            </w:r>
          </w:p>
        </w:tc>
      </w:tr>
      <w:tr w:rsidR="0011375D" w:rsidRPr="0011375D" w14:paraId="14EC54E5" w14:textId="77777777" w:rsidTr="0011375D">
        <w:trPr>
          <w:trHeight w:val="23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9C9A90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E24554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8A782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22FC1A4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5139,54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D246BC5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27,37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9475170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34,69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00C0CAE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36,65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94F44A1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18218,79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108B106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37,30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57C1988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5,06 </w:t>
            </w:r>
          </w:p>
        </w:tc>
      </w:tr>
      <w:tr w:rsidR="0011375D" w:rsidRPr="0011375D" w14:paraId="34A2FB89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818A8A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ACB690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jianling_1920x1080_60Hz_8bit_420_04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E47167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3DF5402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12880,16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9A6B787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43,56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BDB97F9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48,55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26214CE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48,18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7C50BA9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21344,39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D5D30A8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47,25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4B2063D7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5,93 </w:t>
            </w:r>
          </w:p>
        </w:tc>
      </w:tr>
      <w:tr w:rsidR="0011375D" w:rsidRPr="0011375D" w14:paraId="6A372421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9874BC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C33274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73642F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6D722F5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5691,42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665009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39,84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BD3CCA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45,77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75E5CC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45,26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A196CA0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17056,01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C68EA0E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30,79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2FE7C9D8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4,74 </w:t>
            </w:r>
          </w:p>
        </w:tc>
      </w:tr>
      <w:tr w:rsidR="0011375D" w:rsidRPr="0011375D" w14:paraId="3FA4510F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1FCD3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FD07A4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1AE20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75D7937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2499,10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7FFEAA6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36,41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FD9E0EF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43,54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49709C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43,02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15E6EFB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14646,01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ED477A9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27,09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7FF7E7D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4,07 </w:t>
            </w:r>
          </w:p>
        </w:tc>
      </w:tr>
      <w:tr w:rsidR="0011375D" w:rsidRPr="0011375D" w14:paraId="3A79A0E3" w14:textId="77777777" w:rsidTr="0011375D">
        <w:trPr>
          <w:trHeight w:val="233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C68983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630FE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E26845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8C723C4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1095,99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AB3E40E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33,28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240BC5B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41,35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886F601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40,90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C98637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12715,84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D2BF982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23,03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4B0FDC0C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3,53 </w:t>
            </w:r>
          </w:p>
        </w:tc>
      </w:tr>
      <w:tr w:rsidR="0011375D" w:rsidRPr="0011375D" w14:paraId="29ADD53B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1DE6D9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Class Gaming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2E107E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baolei_4096x2160_60Hz_8bit_420_01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3B5656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26C13AA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45481,63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73B075A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45,99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E95A9B6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44,70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E9CADC8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45,35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BC3BA54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113189,67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ED01F34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188,58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2149DCF1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31,44 </w:t>
            </w:r>
          </w:p>
        </w:tc>
      </w:tr>
      <w:tr w:rsidR="0011375D" w:rsidRPr="0011375D" w14:paraId="7686E40A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D9FD72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4k Tencent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DCBD0E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4D963B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7892E99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21173,82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4CD8344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42,28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B319FD1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41,44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9CD0625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42,16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9717E9B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93316,09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212A685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178,55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08B2E96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25,92 </w:t>
            </w:r>
          </w:p>
        </w:tc>
      </w:tr>
      <w:tr w:rsidR="0011375D" w:rsidRPr="0011375D" w14:paraId="1B080D34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E752A4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5A1819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5B4B9B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0702897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11445,67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9D1F3EF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38,92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687F1D0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39,33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854982D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40,07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05EA122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85264,76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9586454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158,06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F0DAF3A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23,68 </w:t>
            </w:r>
          </w:p>
        </w:tc>
      </w:tr>
      <w:tr w:rsidR="0011375D" w:rsidRPr="0011375D" w14:paraId="3D014B47" w14:textId="77777777" w:rsidTr="0011375D">
        <w:trPr>
          <w:trHeight w:val="23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EF4229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C9D032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44FBEF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981DDA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6580,56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620799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35,88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6E4E18E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37,58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5ADE6AA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38,31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B76FF0C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75217,28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F23296F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118,43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2F93208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20,89 </w:t>
            </w:r>
          </w:p>
        </w:tc>
      </w:tr>
      <w:tr w:rsidR="0011375D" w:rsidRPr="0011375D" w14:paraId="3B0D6532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B1AB9F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11E1E2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baolei_4096x2160_60Hz_8bit_420_02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135CF7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2E23C9C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47864,79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C3BEE15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45,61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2298B6D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44,81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ED68860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46,84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73A920F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120161,40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D02295B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237,73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6F97514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33,38 </w:t>
            </w:r>
          </w:p>
        </w:tc>
      </w:tr>
      <w:tr w:rsidR="0011375D" w:rsidRPr="0011375D" w14:paraId="49552D35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EFFC58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B072E5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34742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3583E5A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21656,46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B5CE227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41,66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55CDBBE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41,48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666DF3E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43,99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38F117D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98542,35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29E9239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162,60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85C55D2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27,37 </w:t>
            </w:r>
          </w:p>
        </w:tc>
      </w:tr>
      <w:tr w:rsidR="0011375D" w:rsidRPr="0011375D" w14:paraId="6EAD5F25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B434E0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5D616D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6F433B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772DD7D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11328,11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CA7E0F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38,26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F6D95BA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39,43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A15FD66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42,16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8A7239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85066,87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F0C78FF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148,27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C8AAA1F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23,63 </w:t>
            </w:r>
          </w:p>
        </w:tc>
      </w:tr>
      <w:tr w:rsidR="0011375D" w:rsidRPr="0011375D" w14:paraId="45AEBA8C" w14:textId="77777777" w:rsidTr="0011375D">
        <w:trPr>
          <w:trHeight w:val="233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280043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9EBA84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665249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16FAFEF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6346,34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4BD2F80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35,28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8D42CDE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37,67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ECA4C0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40,60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1D30999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73084,47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8240BD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144,43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69E65DF0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20,30 </w:t>
            </w:r>
          </w:p>
        </w:tc>
      </w:tr>
      <w:tr w:rsidR="0011375D" w:rsidRPr="0011375D" w14:paraId="50368472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75816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Class Gaming</w:t>
            </w:r>
          </w:p>
        </w:tc>
        <w:tc>
          <w:tcPr>
            <w:tcW w:w="37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3B2BEA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CSGO_1920x1080_60Hz_8bit_P420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10ADBC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CE5FDB4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14434,80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E42DEB2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45,62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66639B0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51,43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AC00BC6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53,42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4908811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20591,17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7C0C58B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47,97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9676FBD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5,72 </w:t>
            </w:r>
          </w:p>
        </w:tc>
      </w:tr>
      <w:tr w:rsidR="0011375D" w:rsidRPr="0011375D" w14:paraId="1D151239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3DAA3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HD</w:t>
            </w:r>
          </w:p>
        </w:tc>
        <w:tc>
          <w:tcPr>
            <w:tcW w:w="37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677529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06667B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F966C8D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5378,21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8CF3E67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42,20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199E5E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48,78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81501AB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51,18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8EDCC8B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16787,51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5CCDF05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29,47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F947339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4,66 </w:t>
            </w:r>
          </w:p>
        </w:tc>
      </w:tr>
      <w:tr w:rsidR="0011375D" w:rsidRPr="0011375D" w14:paraId="0CC6C503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8D73E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DERF_TWITCH</w:t>
            </w:r>
          </w:p>
        </w:tc>
        <w:tc>
          <w:tcPr>
            <w:tcW w:w="37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164AC0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3E90CE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A45D56C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2287,30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4197EFA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38,88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12928A4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46,81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3090407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49,65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BEC6252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15055,67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684E590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26,91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367B63C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4,18 </w:t>
            </w:r>
          </w:p>
        </w:tc>
      </w:tr>
      <w:tr w:rsidR="0011375D" w:rsidRPr="0011375D" w14:paraId="594AA9C8" w14:textId="77777777" w:rsidTr="0011375D">
        <w:trPr>
          <w:trHeight w:val="23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0B3D2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7F4DD1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D90C30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BB56F4C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1071,41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A7B72A1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35,57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CE950ED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45,35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DD23DAE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48,71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5953525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13444,99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824ACE0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24,29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208DE72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3,73 </w:t>
            </w:r>
          </w:p>
        </w:tc>
      </w:tr>
      <w:tr w:rsidR="0011375D" w:rsidRPr="0011375D" w14:paraId="03155351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749102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EBBEED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MINECRAFT_1920x1080_60Hz_8bit_P420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0846FA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297C1D7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51399,15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2F45588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41,77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2822922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43,61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670D850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44,54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2276288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34882,41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BFBE3B4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82,63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95B6A99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9,69 </w:t>
            </w:r>
          </w:p>
        </w:tc>
      </w:tr>
      <w:tr w:rsidR="0011375D" w:rsidRPr="0011375D" w14:paraId="602935C5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29F4D5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2883E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517C7A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72138E0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20613,08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08FBA1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36,33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4E2366E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40,74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54EF765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41,98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175CAF0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26513,69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EF72C96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59,48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B763056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7,36 </w:t>
            </w:r>
          </w:p>
        </w:tc>
      </w:tr>
      <w:tr w:rsidR="0011375D" w:rsidRPr="0011375D" w14:paraId="2BF56F31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00C14D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046EAE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6DC89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91726A5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7933,13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8326E97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32,77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1C99136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39,01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CD4B635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40,35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75EF72D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20555,73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13D7714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43,93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6E0E0C29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5,71 </w:t>
            </w:r>
          </w:p>
        </w:tc>
      </w:tr>
      <w:tr w:rsidR="0011375D" w:rsidRPr="0011375D" w14:paraId="3FE23BAF" w14:textId="77777777" w:rsidTr="0011375D">
        <w:trPr>
          <w:trHeight w:val="23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76CAB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D082A2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068A0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22AC8EC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3503,46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E6AD6E1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30,25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3C26B1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37,66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492A2FA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39,06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88319F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17374,04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88763E8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44,14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D1092F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4,83 </w:t>
            </w:r>
          </w:p>
        </w:tc>
      </w:tr>
      <w:tr w:rsidR="0011375D" w:rsidRPr="0011375D" w14:paraId="5EDA851A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7625D0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95811E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STARCRAFT_1920x1080_60Hz_8bit_P420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872C98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9C6B51C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7866,39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71ED09C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42,95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435B78E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47,29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BCF95FB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47,96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5B99E64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14924,29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CFE44DB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29,59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41A4804B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4,15 </w:t>
            </w:r>
          </w:p>
        </w:tc>
      </w:tr>
      <w:tr w:rsidR="0011375D" w:rsidRPr="0011375D" w14:paraId="4D4220C7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3117B5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672563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122E5D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A89A77C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3272,86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DEB2A1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39,17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1B9CF33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43,87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04ECF7D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44,55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A7AC0D4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12751,82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2447DBA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25,23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89813F4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3,54 </w:t>
            </w:r>
          </w:p>
        </w:tc>
      </w:tr>
      <w:tr w:rsidR="0011375D" w:rsidRPr="0011375D" w14:paraId="61CFDF76" w14:textId="77777777" w:rsidTr="0011375D">
        <w:trPr>
          <w:trHeight w:val="226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F0416A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0A7885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BE4748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2C15B25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1310,37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ED24094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35,66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3045910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41,43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8D9AFDB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41,92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23C0D8C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11606,36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4E0750B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24,34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61F7283F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3,22 </w:t>
            </w:r>
          </w:p>
        </w:tc>
      </w:tr>
      <w:tr w:rsidR="0011375D" w:rsidRPr="0011375D" w14:paraId="30894D3E" w14:textId="77777777" w:rsidTr="0011375D">
        <w:trPr>
          <w:trHeight w:val="23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CA541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1CA454" w14:textId="77777777" w:rsidR="0011375D" w:rsidRPr="0011375D" w:rsidRDefault="0011375D" w:rsidP="0011375D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D8EBC7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3DA1327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533,54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01D7B31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32,51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60BA6E0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39,54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80D88F7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39,73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A4C2650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11166,28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6668FA9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21,75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47A21841" w14:textId="77777777" w:rsidR="0011375D" w:rsidRPr="0011375D" w:rsidRDefault="0011375D" w:rsidP="0011375D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11375D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3,10 </w:t>
            </w:r>
          </w:p>
        </w:tc>
      </w:tr>
    </w:tbl>
    <w:p w14:paraId="79174D56" w14:textId="2B333182" w:rsidR="006D0FE0" w:rsidRDefault="00027FEA" w:rsidP="006D0FE0">
      <w:pPr>
        <w:rPr>
          <w:lang w:val="en-US" w:eastAsia="en-US"/>
        </w:rPr>
      </w:pPr>
      <w:r>
        <w:rPr>
          <w:lang w:val="en-US" w:eastAsia="en-US"/>
        </w:rPr>
        <w:br w:type="page"/>
      </w:r>
      <w:r w:rsidR="00F23568">
        <w:rPr>
          <w:lang w:val="en-US" w:eastAsia="en-US"/>
        </w:rPr>
        <w:lastRenderedPageBreak/>
        <w:t>Low Delay B</w:t>
      </w:r>
      <w:r w:rsidR="00DF24AE">
        <w:rPr>
          <w:lang w:val="en-US" w:eastAsia="en-US"/>
        </w:rPr>
        <w:t xml:space="preserve"> with CRA=1</w:t>
      </w:r>
    </w:p>
    <w:tbl>
      <w:tblPr>
        <w:tblW w:w="10468" w:type="dxa"/>
        <w:tblLook w:val="04A0" w:firstRow="1" w:lastRow="0" w:firstColumn="1" w:lastColumn="0" w:noHBand="0" w:noVBand="1"/>
      </w:tblPr>
      <w:tblGrid>
        <w:gridCol w:w="1220"/>
        <w:gridCol w:w="3731"/>
        <w:gridCol w:w="761"/>
        <w:gridCol w:w="879"/>
        <w:gridCol w:w="567"/>
        <w:gridCol w:w="567"/>
        <w:gridCol w:w="567"/>
        <w:gridCol w:w="879"/>
        <w:gridCol w:w="645"/>
        <w:gridCol w:w="652"/>
      </w:tblGrid>
      <w:tr w:rsidR="0074055A" w:rsidRPr="0074055A" w14:paraId="70E77A9D" w14:textId="77777777" w:rsidTr="0013054F">
        <w:trPr>
          <w:trHeight w:val="173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96D51" w14:textId="77777777" w:rsidR="00DF24AE" w:rsidRPr="00DF24AE" w:rsidRDefault="00DF24AE" w:rsidP="00DF24AE">
            <w:pPr>
              <w:rPr>
                <w:sz w:val="14"/>
                <w:szCs w:val="14"/>
                <w:lang w:val="en-US" w:eastAsia="en-US"/>
              </w:rPr>
            </w:pP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372AD" w14:textId="77777777" w:rsidR="00DF24AE" w:rsidRPr="00DF24AE" w:rsidRDefault="00DF24AE" w:rsidP="00DF24AE">
            <w:pPr>
              <w:rPr>
                <w:sz w:val="14"/>
                <w:szCs w:val="14"/>
                <w:lang w:val="en-US" w:eastAsia="en-US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31DCF" w14:textId="77777777" w:rsidR="00DF24AE" w:rsidRPr="00DF24AE" w:rsidRDefault="00DF24AE" w:rsidP="00DF24AE">
            <w:pPr>
              <w:rPr>
                <w:sz w:val="14"/>
                <w:szCs w:val="14"/>
                <w:lang w:val="en-US" w:eastAsia="en-US"/>
              </w:rPr>
            </w:pPr>
          </w:p>
        </w:tc>
        <w:tc>
          <w:tcPr>
            <w:tcW w:w="4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BB4232" w14:textId="77777777" w:rsidR="00DF24AE" w:rsidRPr="00DF24AE" w:rsidRDefault="00DF24AE" w:rsidP="00DF24AE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>Reference</w:t>
            </w:r>
          </w:p>
        </w:tc>
      </w:tr>
      <w:tr w:rsidR="0074055A" w:rsidRPr="0074055A" w14:paraId="31AB410F" w14:textId="77777777" w:rsidTr="0013054F">
        <w:trPr>
          <w:trHeight w:val="173"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7BC03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4BD57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70B55B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QPISlice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A3C8D" w14:textId="77777777" w:rsidR="00DF24AE" w:rsidRPr="00DF24AE" w:rsidRDefault="00DF24AE" w:rsidP="00DF24A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kbps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1B48F" w14:textId="77777777" w:rsidR="00DF24AE" w:rsidRPr="00DF24AE" w:rsidRDefault="00DF24AE" w:rsidP="00DF24A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Y </w:t>
            </w:r>
            <w:proofErr w:type="spellStart"/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psnr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8826D" w14:textId="77777777" w:rsidR="00DF24AE" w:rsidRPr="00DF24AE" w:rsidRDefault="00DF24AE" w:rsidP="00DF24A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U </w:t>
            </w:r>
            <w:proofErr w:type="spellStart"/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psnr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07D71" w14:textId="77777777" w:rsidR="00DF24AE" w:rsidRPr="00DF24AE" w:rsidRDefault="00DF24AE" w:rsidP="00DF24A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V </w:t>
            </w:r>
            <w:proofErr w:type="spellStart"/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psnr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953D5" w14:textId="77777777" w:rsidR="00DF24AE" w:rsidRPr="00DF24AE" w:rsidRDefault="00DF24AE" w:rsidP="00DF24A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Enc T [s]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1EEE9" w14:textId="77777777" w:rsidR="00DF24AE" w:rsidRPr="00DF24AE" w:rsidRDefault="00DF24AE" w:rsidP="00DF24A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Dec T [s]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776D5C" w14:textId="77777777" w:rsidR="00DF24AE" w:rsidRPr="00DF24AE" w:rsidRDefault="00DF24AE" w:rsidP="00DF24A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Enc T [h]</w:t>
            </w:r>
          </w:p>
        </w:tc>
      </w:tr>
      <w:tr w:rsidR="0074055A" w:rsidRPr="0074055A" w14:paraId="5EAFFA56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31BEE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435D92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HeroesOfTheStorm_1920x1080_30Hz_8bit_P420_Part1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6950ED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8527859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6333,00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EDFEFE2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43,04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0028D1D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44,24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CEC6D7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44,31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5308FED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9079,85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30E5056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18,75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72CD9E6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2,52 </w:t>
            </w:r>
          </w:p>
        </w:tc>
      </w:tr>
      <w:tr w:rsidR="0074055A" w:rsidRPr="0074055A" w14:paraId="50FA3249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238E69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1B0B78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93AC59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B479D30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3117,30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565FF85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39,26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5087D4A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41,33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1BB4FE7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41,43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9F550D2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8119,17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32A6487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14,15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C5F5985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2,26 </w:t>
            </w:r>
          </w:p>
        </w:tc>
      </w:tr>
      <w:tr w:rsidR="0074055A" w:rsidRPr="0074055A" w14:paraId="23DA959B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67F4BC" w14:textId="6EB989C5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  <w:r w:rsidR="00241E9B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Class Gaming Kingston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249E73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DF668F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46E726A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1549,86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C2806A7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35,92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6940CB5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39,36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8B86600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39,45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52DFD92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7793,26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0658F46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15,20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33643FA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2,16 </w:t>
            </w:r>
          </w:p>
        </w:tc>
      </w:tr>
      <w:tr w:rsidR="0074055A" w:rsidRPr="0074055A" w14:paraId="0607E93E" w14:textId="77777777" w:rsidTr="0013054F">
        <w:trPr>
          <w:trHeight w:val="17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AA0F3D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1745E9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E2090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3816ED1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766,59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7852BE1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32,99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AF13C6B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37,52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3A79B02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37,58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FF24FCD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7237,21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DEC4E8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11,40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D8D6FD5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2,01 </w:t>
            </w:r>
          </w:p>
        </w:tc>
      </w:tr>
      <w:tr w:rsidR="0074055A" w:rsidRPr="0074055A" w14:paraId="687BBEFD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3DED0A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BB789F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ProjectCars_1920x1080_30Hz_8bit_P420_Part1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0F1306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359ADE9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12901,20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271B09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41,52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E906EBD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48,57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5F5395A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48,69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BA629BC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16555,58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09BC454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37,58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2C77260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4,60 </w:t>
            </w:r>
          </w:p>
        </w:tc>
      </w:tr>
      <w:tr w:rsidR="0074055A" w:rsidRPr="0074055A" w14:paraId="260EDF8C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5AEDDD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641E17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E313EC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A802E15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4849,25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274C44E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38,15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49BB4A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46,22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46E8672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46,33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F288F17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13018,93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20650BB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22,49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753D493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3,62 </w:t>
            </w:r>
          </w:p>
        </w:tc>
      </w:tr>
      <w:tr w:rsidR="0074055A" w:rsidRPr="0074055A" w14:paraId="33A68B33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A2D707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1FE0DD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025667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FB97845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2076,66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947DA84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35,37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496BF8F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44,52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63FC756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44,60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7CF07C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10885,96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C6A5FD2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18,15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67EABECC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3,02 </w:t>
            </w:r>
          </w:p>
        </w:tc>
      </w:tr>
      <w:tr w:rsidR="0074055A" w:rsidRPr="0074055A" w14:paraId="7EE7B34B" w14:textId="77777777" w:rsidTr="0013054F">
        <w:trPr>
          <w:trHeight w:val="17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6FD5F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A2D0D2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31E1AF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CAB9E6F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962,34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EE9FA70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32,94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1398D1A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42,91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7E7064C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42,83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4E96201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9372,25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861BCBE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16,22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892B2F2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2,60 </w:t>
            </w:r>
          </w:p>
        </w:tc>
      </w:tr>
      <w:tr w:rsidR="0074055A" w:rsidRPr="0074055A" w14:paraId="57866FD9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0756D8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9B9C00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WoW_1920x1080_30Hz_8bit_P420_Part1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BC6579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C8D92A6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11932,50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E3FACEB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41,21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BD97934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45,04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10BA4D2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47,52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6BED976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14600,09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2A98785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27,36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CC0B257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4,06 </w:t>
            </w:r>
          </w:p>
        </w:tc>
      </w:tr>
      <w:tr w:rsidR="0074055A" w:rsidRPr="0074055A" w14:paraId="258DA64B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7DB32B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4F6293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854EBD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52A5805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5111,02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47F71E0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37,24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840640E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42,44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94B6A71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45,15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D3F468B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11777,95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F822600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19,03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EF8B03A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3,27 </w:t>
            </w:r>
          </w:p>
        </w:tc>
      </w:tr>
      <w:tr w:rsidR="0074055A" w:rsidRPr="0074055A" w14:paraId="03F65BBD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316396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6513F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27E356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349210C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2301,71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785BC27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34,14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08FE223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40,59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AE31483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43,47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496971F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9908,78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0303635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15,48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49C8711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2,75 </w:t>
            </w:r>
          </w:p>
        </w:tc>
      </w:tr>
      <w:tr w:rsidR="0074055A" w:rsidRPr="0074055A" w14:paraId="1C66FED4" w14:textId="77777777" w:rsidTr="0013054F">
        <w:trPr>
          <w:trHeight w:val="173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2A1CDB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A1C410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EB971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C10422C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1041,53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6C74C4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31,57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6C625C6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38,79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AA3D893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41,87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AB8495C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8695,57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AE30C9D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13,28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6367B3BB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2,42 </w:t>
            </w:r>
          </w:p>
        </w:tc>
      </w:tr>
      <w:tr w:rsidR="0074055A" w:rsidRPr="0074055A" w14:paraId="3DE43697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DB3BCF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Class Gaming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923409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AOV5_1920x1080_60Hz_8bit_420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E3342E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355ACAA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15384,95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8CDDB6F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42,29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C681DD3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43,93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14CDBBA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44,58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C9651A0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25893,40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DC645EA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64,42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A74CCDF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7,19 </w:t>
            </w:r>
          </w:p>
        </w:tc>
      </w:tr>
      <w:tr w:rsidR="0074055A" w:rsidRPr="0074055A" w14:paraId="5FADCE74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0F25CE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HD Tencent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2A3FB5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DABD93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8A77A6E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6362,82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C10B97B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38,63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8A896A0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40,93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6A7442D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41,35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9EF5A33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21035,71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E6426ED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38,50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336281D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5,84 </w:t>
            </w:r>
          </w:p>
        </w:tc>
      </w:tr>
      <w:tr w:rsidR="0074055A" w:rsidRPr="0074055A" w14:paraId="668EC468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D623E4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B9CF3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30D5D0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F878DF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3009,49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E5E0AE1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35,55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8D444E2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38,86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2638890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39,14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F7ADCD3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18430,04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7763C54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33,66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DF54CC4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5,12 </w:t>
            </w:r>
          </w:p>
        </w:tc>
      </w:tr>
      <w:tr w:rsidR="0074055A" w:rsidRPr="0074055A" w14:paraId="00B95AEB" w14:textId="77777777" w:rsidTr="0013054F">
        <w:trPr>
          <w:trHeight w:val="17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1B562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681DC8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4B6FCD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20CE5C3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1533,69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3D73EF6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32,80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3972407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36,97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84E1762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37,14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6E3C160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16849,83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A7E513F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27,66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AFFC1C4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4,68 </w:t>
            </w:r>
          </w:p>
        </w:tc>
      </w:tr>
      <w:tr w:rsidR="0074055A" w:rsidRPr="0074055A" w14:paraId="1FB3A0B5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E18D43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F51D68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baolei_1920x1080_60Hz_8bit_420_01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75EA75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8B075E0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26011,17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4A6F761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41,47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46D1863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42,60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84D40C4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44,46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6BA7EE2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33017,94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BA2A294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98,07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943F8FB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9,17 </w:t>
            </w:r>
          </w:p>
        </w:tc>
      </w:tr>
      <w:tr w:rsidR="0074055A" w:rsidRPr="0074055A" w14:paraId="1C9E4840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290C55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CAE4C8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B7A691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07E07AE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11214,24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DF9738F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37,59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5D2E42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39,66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68796A3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41,71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AAAEFB0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25612,84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ABA122D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53,28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6F57F6A7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7,11 </w:t>
            </w:r>
          </w:p>
        </w:tc>
      </w:tr>
      <w:tr w:rsidR="0074055A" w:rsidRPr="0074055A" w14:paraId="0F308665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468228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FC409A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472864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AE55301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5316,81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AAE1C90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34,32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48A99ED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37,76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43FFC3B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39,78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5BC22D3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22082,52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D90C5C0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55,88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65FF536E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6,13 </w:t>
            </w:r>
          </w:p>
        </w:tc>
      </w:tr>
      <w:tr w:rsidR="0074055A" w:rsidRPr="0074055A" w14:paraId="2645ECAB" w14:textId="77777777" w:rsidTr="0013054F">
        <w:trPr>
          <w:trHeight w:val="17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A08597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1D4D6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BEED8F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1AC5C4C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2650,21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C5D7ED1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31,46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9D6DC09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35,99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2C42361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37,96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98E1F79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19420,40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C5A39A0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31,30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C6192B4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5,39 </w:t>
            </w:r>
          </w:p>
        </w:tc>
      </w:tr>
      <w:tr w:rsidR="0074055A" w:rsidRPr="0074055A" w14:paraId="401E012C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951776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B204AC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baolei_1920x1080_60Hz_8bit_420_02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A2F85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DADF6E2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17200,24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5E4EF6E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43,48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AC212B3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44,66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254184B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44,65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F34E916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30386,54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BDEC3F0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57,55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C0FAAF3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8,44 </w:t>
            </w:r>
          </w:p>
        </w:tc>
      </w:tr>
      <w:tr w:rsidR="0074055A" w:rsidRPr="0074055A" w14:paraId="61A098BF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1FC71B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2633A6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981CCE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A95D8D5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7657,09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1AC66F4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39,64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DF676FC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41,41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33F5AF1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41,45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090AEA3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24798,69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98869F3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43,12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215554BD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6,89 </w:t>
            </w:r>
          </w:p>
        </w:tc>
      </w:tr>
      <w:tr w:rsidR="0074055A" w:rsidRPr="0074055A" w14:paraId="3868E447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0B92A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9C8209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355DD3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65D373B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3862,36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11C822B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36,26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DBA53C9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39,26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02D074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39,36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A7D3704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21786,51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0B4507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48,61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07FF864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6,05 </w:t>
            </w:r>
          </w:p>
        </w:tc>
      </w:tr>
      <w:tr w:rsidR="0074055A" w:rsidRPr="0074055A" w14:paraId="3B16D2C3" w14:textId="77777777" w:rsidTr="0013054F">
        <w:trPr>
          <w:trHeight w:val="17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0A4A5E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D3B211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631FAE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DC3001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2083,72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CE7872A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33,18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939260E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37,26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075D216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37,46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3095827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19559,87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887B8EA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31,93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9CDE6AB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5,43 </w:t>
            </w:r>
          </w:p>
        </w:tc>
      </w:tr>
      <w:tr w:rsidR="0074055A" w:rsidRPr="0074055A" w14:paraId="6C8639B1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A055DC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0ABCA7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jianling_1920x1080_60Hz_8bit_420_02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F42383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A03586B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77855,29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D63D636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39,10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A1DD18C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40,81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4FCD27B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42,43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223A4CE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46370,24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C7650CC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104,13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22067369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12,88 </w:t>
            </w:r>
          </w:p>
        </w:tc>
      </w:tr>
      <w:tr w:rsidR="0074055A" w:rsidRPr="0074055A" w14:paraId="31C78D9D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601E21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70C84F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C13CF7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34CA766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34830,82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EBEBB75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34,16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62A7BAE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37,86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6D78592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39,87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52C1731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35295,28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78294E2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71,97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7967307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9,80 </w:t>
            </w:r>
          </w:p>
        </w:tc>
      </w:tr>
      <w:tr w:rsidR="0074055A" w:rsidRPr="0074055A" w14:paraId="538A70FF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90911B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1BA72D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E9588A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DF69541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14562,53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7C8A066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30,31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6BE5554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36,19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EDC3D0D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38,27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21EE4C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28671,00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63B83F3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65,82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6442036E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7,96 </w:t>
            </w:r>
          </w:p>
        </w:tc>
      </w:tr>
      <w:tr w:rsidR="0074055A" w:rsidRPr="0074055A" w14:paraId="04CB6464" w14:textId="77777777" w:rsidTr="0013054F">
        <w:trPr>
          <w:trHeight w:val="17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1DBEE8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317CB5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8A0EF6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16CC544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5437,50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4D889A3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27,46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224F413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34,78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EB47025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36,75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B3EFD01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22758,36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A7CE6BA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38,01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24AC65D5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6,32 </w:t>
            </w:r>
          </w:p>
        </w:tc>
      </w:tr>
      <w:tr w:rsidR="0074055A" w:rsidRPr="0074055A" w14:paraId="46D94F4E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D6F2CC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2D44DE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jianling_1920x1080_60Hz_8bit_420_04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B7BA6F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078209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13561,85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B87531D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43,77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18C6EF5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48,78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3896460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48,41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8DC99A1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25733,35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1FE9EC4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48,91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401D808C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7,15 </w:t>
            </w:r>
          </w:p>
        </w:tc>
      </w:tr>
      <w:tr w:rsidR="0074055A" w:rsidRPr="0074055A" w14:paraId="61074B60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43203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BF6C4B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AA2C7F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379E744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6225,10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6AA0175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40,02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306B29B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45,92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2FEBAA1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45,46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14A6F8F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20637,91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FA675D9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34,90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003E8CF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5,73 </w:t>
            </w:r>
          </w:p>
        </w:tc>
      </w:tr>
      <w:tr w:rsidR="0074055A" w:rsidRPr="0074055A" w14:paraId="5C6D9023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E39D94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2132B3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A2C14A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CDDF992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2898,17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ABC06AC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36,59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A58A389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43,65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586C1AB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43,23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DC0A37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18232,48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24C3771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30,96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20F7C5D7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5,06 </w:t>
            </w:r>
          </w:p>
        </w:tc>
      </w:tr>
      <w:tr w:rsidR="0074055A" w:rsidRPr="0074055A" w14:paraId="5C895B12" w14:textId="77777777" w:rsidTr="0013054F">
        <w:trPr>
          <w:trHeight w:val="173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3F700B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BA5454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41D795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9F84A64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1371,34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54AC150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33,49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FE6CB84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41,41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41A5C4B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41,01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253A52E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16558,79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DF499F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32,79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BC3AB24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4,60 </w:t>
            </w:r>
          </w:p>
        </w:tc>
      </w:tr>
      <w:tr w:rsidR="0074055A" w:rsidRPr="0074055A" w14:paraId="21F19543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7796F6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Class Gaming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E7118B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baolei_4096x2160_60Hz_8bit_420_01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8C17C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043908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45516,37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B0C8D1F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46,30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B8E9E54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44,93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95CBB9B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45,57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59600E7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130901,55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6AD5E5B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194,15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2409AAFE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36,36 </w:t>
            </w:r>
          </w:p>
        </w:tc>
      </w:tr>
      <w:tr w:rsidR="0074055A" w:rsidRPr="0074055A" w14:paraId="0C2784D9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F7EDA7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4k Tencent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64EFFF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57B253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760E5D4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21759,76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B5DECE3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42,60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D55B43B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41,72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BF00743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42,43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2536849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111801,17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4D4954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156,60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A6FC00C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31,06 </w:t>
            </w:r>
          </w:p>
        </w:tc>
      </w:tr>
      <w:tr w:rsidR="0074055A" w:rsidRPr="0074055A" w14:paraId="76D53C5A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202F4E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C39F32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BF3587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5755941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12010,40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1EDEAF5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39,24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F5B7266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39,67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2409224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40,39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23335CF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98924,72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1A43206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154,10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31FD25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27,48 </w:t>
            </w:r>
          </w:p>
        </w:tc>
      </w:tr>
      <w:tr w:rsidR="0074055A" w:rsidRPr="0074055A" w14:paraId="7A48AC94" w14:textId="77777777" w:rsidTr="0013054F">
        <w:trPr>
          <w:trHeight w:val="17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79465A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8CCCA0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2FF8D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6628D80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6980,61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DDB5A10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36,20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31B0D9A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37,83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FE5951B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38,56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595DD36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89712,99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154477F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128,82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694795BF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24,92 </w:t>
            </w:r>
          </w:p>
        </w:tc>
      </w:tr>
      <w:tr w:rsidR="0074055A" w:rsidRPr="0074055A" w14:paraId="5D186B18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11B50E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5BCDB4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baolei_4096x2160_60Hz_8bit_420_02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EF3047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61C155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47694,54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E6BAD0E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45,89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3DAD4FE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45,01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D29E51F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47,06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B47AFBB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131256,43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82D47C3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208,17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C26F1D5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36,46 </w:t>
            </w:r>
          </w:p>
        </w:tc>
      </w:tr>
      <w:tr w:rsidR="0074055A" w:rsidRPr="0074055A" w14:paraId="27439285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D15515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B9C68B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029A03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5DB44ED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22003,46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7EFF7C9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41,94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C01C2FE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41,68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AA2767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44,23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5A7BE85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112511,81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F44E7DB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165,21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17F99FE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31,25 </w:t>
            </w:r>
          </w:p>
        </w:tc>
      </w:tr>
      <w:tr w:rsidR="0074055A" w:rsidRPr="0074055A" w14:paraId="2622FB62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58CBB6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8BE552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E983AF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56DA505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11668,84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A607F7E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38,52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307D3F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39,64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E5BD113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42,39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37082AB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99791,19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E51BFE0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166,99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613AC1A0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27,72 </w:t>
            </w:r>
          </w:p>
        </w:tc>
      </w:tr>
      <w:tr w:rsidR="0074055A" w:rsidRPr="0074055A" w14:paraId="4D667326" w14:textId="77777777" w:rsidTr="0013054F">
        <w:trPr>
          <w:trHeight w:val="173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12936E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AE989D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21749C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D8359A4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6611,04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312C1AC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35,51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19C95D7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37,84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F2D0EFB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40,74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EA47DA9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90262,76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775AB5E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129,34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83BE900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25,07 </w:t>
            </w:r>
          </w:p>
        </w:tc>
      </w:tr>
      <w:tr w:rsidR="0074055A" w:rsidRPr="0074055A" w14:paraId="764AB286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C63F3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Class Gaming</w:t>
            </w:r>
          </w:p>
        </w:tc>
        <w:tc>
          <w:tcPr>
            <w:tcW w:w="37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7357BD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CSGO_1920x1080_60Hz_8bit_P420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F9CE3F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269FF8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14717,91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77CEA8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45,87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E3E536D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51,96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8134546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54,05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65595FA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25045,75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C6761EC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42,44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5248D39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6,96 </w:t>
            </w:r>
          </w:p>
        </w:tc>
      </w:tr>
      <w:tr w:rsidR="0074055A" w:rsidRPr="0074055A" w14:paraId="68FDC96E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FB152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HD</w:t>
            </w:r>
          </w:p>
        </w:tc>
        <w:tc>
          <w:tcPr>
            <w:tcW w:w="37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326D55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9927D9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C9AA51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5643,09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3BC6DE7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42,41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ED0E4D9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49,25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EE83FEF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51,77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EE98B45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21268,04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0908892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39,69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3D40CDA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5,91 </w:t>
            </w:r>
          </w:p>
        </w:tc>
      </w:tr>
      <w:tr w:rsidR="0074055A" w:rsidRPr="0074055A" w14:paraId="7CB6453C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570AD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DERF_TWITCH</w:t>
            </w:r>
          </w:p>
        </w:tc>
        <w:tc>
          <w:tcPr>
            <w:tcW w:w="37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09662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75F90F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2E0648D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2465,65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57E669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39,08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D3281E0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47,27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5AD521A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50,07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533A696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18984,54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98A74C6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33,54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4FAEB72E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5,27 </w:t>
            </w:r>
          </w:p>
        </w:tc>
      </w:tr>
      <w:tr w:rsidR="0074055A" w:rsidRPr="0074055A" w14:paraId="5358A42F" w14:textId="77777777" w:rsidTr="0013054F">
        <w:trPr>
          <w:trHeight w:val="17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B13B7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805CAD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7022CE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8F3F706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1173,96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258983E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35,79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BD54E0D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45,44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120262A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48,72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964B9C7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17050,87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837DAB1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27,09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1CD7D9C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4,74 </w:t>
            </w:r>
          </w:p>
        </w:tc>
      </w:tr>
      <w:tr w:rsidR="0074055A" w:rsidRPr="0074055A" w14:paraId="4FCCF017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C85C18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1E3BA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MINECRAFT_1920x1080_60Hz_8bit_P420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0A3CB2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AC7689B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51723,17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F04EA8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41,82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AA656B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43,70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A59BFA9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44,62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01AA91C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41459,52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9D6748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103,27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3416BB0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11,52 </w:t>
            </w:r>
          </w:p>
        </w:tc>
      </w:tr>
      <w:tr w:rsidR="0074055A" w:rsidRPr="0074055A" w14:paraId="7D1CD209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238231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46517D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B11162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0F4C8CC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20850,50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9C81F0A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36,36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D5B8FCE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40,84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CA8D57C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42,07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412D56F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32103,25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192BF91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64,88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5CBF904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8,92 </w:t>
            </w:r>
          </w:p>
        </w:tc>
      </w:tr>
      <w:tr w:rsidR="0074055A" w:rsidRPr="0074055A" w14:paraId="38557C70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B29D54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A754F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8330B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AF0AE3A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8211,32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E58C76D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32,81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EE79111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39,10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4B5054D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40,43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F9949CB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25961,38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6B0BD07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54,12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45506592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7,21 </w:t>
            </w:r>
          </w:p>
        </w:tc>
      </w:tr>
      <w:tr w:rsidR="0074055A" w:rsidRPr="0074055A" w14:paraId="77CF80FC" w14:textId="77777777" w:rsidTr="0013054F">
        <w:trPr>
          <w:trHeight w:val="17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93ABD4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33C75F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745BCE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9F2D4F0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3607,02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3DFD2A1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30,29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CA0435B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37,64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B44BDDF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39,04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734D640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21931,18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10C1E9C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36,97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48FEF37B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6,09 </w:t>
            </w:r>
          </w:p>
        </w:tc>
      </w:tr>
      <w:tr w:rsidR="0074055A" w:rsidRPr="0074055A" w14:paraId="349C97DC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F366AA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B65A08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STARCRAFT_1920x1080_60Hz_8bit_P420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A8A951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9745C0C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8838,14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FFC1E1D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43,76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61C0BA2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47,88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CF74289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48,57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4C03ED7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19044,83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E377300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55,81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043D05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5,29 </w:t>
            </w:r>
          </w:p>
        </w:tc>
      </w:tr>
      <w:tr w:rsidR="0074055A" w:rsidRPr="0074055A" w14:paraId="3C642B7C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7AAF3B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1623E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42CF72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31D29F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3995,44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0DFFBF7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39,91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BD209B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44,50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3CBD39F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45,17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D827DA9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16919,13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21BA2D2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32,62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94237D1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4,70 </w:t>
            </w:r>
          </w:p>
        </w:tc>
      </w:tr>
      <w:tr w:rsidR="0074055A" w:rsidRPr="0074055A" w14:paraId="03E42978" w14:textId="77777777" w:rsidTr="0013054F">
        <w:trPr>
          <w:trHeight w:val="167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E516BA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5BFE1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BEDA34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5C5D0F5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1786,75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0EE3F90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36,39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F095B32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42,04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4FC4582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42,52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D037CD9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15427,68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9D9449B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29,08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F29DBDA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4,29 </w:t>
            </w:r>
          </w:p>
        </w:tc>
      </w:tr>
      <w:tr w:rsidR="0074055A" w:rsidRPr="0074055A" w14:paraId="26AB8566" w14:textId="77777777" w:rsidTr="0013054F">
        <w:trPr>
          <w:trHeight w:val="17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178A07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17198B" w14:textId="77777777" w:rsidR="00DF24AE" w:rsidRPr="00DF24AE" w:rsidRDefault="00DF24AE" w:rsidP="00DF24AE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3BABA9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A3534C8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818,60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636B3F3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33,25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BA23C35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39,83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9EC894E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40,10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25C5D2F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14649,09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C6FCAD7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26,69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7C549C3" w14:textId="77777777" w:rsidR="00DF24AE" w:rsidRPr="00DF24AE" w:rsidRDefault="00DF24AE" w:rsidP="00DF24AE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DF24AE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4,07 </w:t>
            </w:r>
          </w:p>
        </w:tc>
      </w:tr>
    </w:tbl>
    <w:p w14:paraId="797DACA6" w14:textId="0E1FD3EE" w:rsidR="00DF24AE" w:rsidRDefault="00DF24AE" w:rsidP="006D0FE0">
      <w:pPr>
        <w:rPr>
          <w:lang w:val="en-US" w:eastAsia="en-US"/>
        </w:rPr>
      </w:pPr>
    </w:p>
    <w:p w14:paraId="48F515D6" w14:textId="77777777" w:rsidR="00733D54" w:rsidRDefault="00733D54" w:rsidP="006D0FE0">
      <w:pPr>
        <w:rPr>
          <w:lang w:val="en-US" w:eastAsia="en-US"/>
        </w:rPr>
      </w:pPr>
    </w:p>
    <w:p w14:paraId="16D02FA4" w14:textId="77777777" w:rsidR="00733D54" w:rsidRDefault="00733D54" w:rsidP="006D0FE0">
      <w:pPr>
        <w:rPr>
          <w:lang w:val="en-US" w:eastAsia="en-US"/>
        </w:rPr>
      </w:pPr>
    </w:p>
    <w:p w14:paraId="3A3767CD" w14:textId="77777777" w:rsidR="00733D54" w:rsidRDefault="00733D54" w:rsidP="006D0FE0">
      <w:pPr>
        <w:rPr>
          <w:lang w:val="en-US" w:eastAsia="en-US"/>
        </w:rPr>
      </w:pPr>
    </w:p>
    <w:p w14:paraId="38616143" w14:textId="77777777" w:rsidR="00733D54" w:rsidRDefault="00733D54" w:rsidP="006D0FE0">
      <w:pPr>
        <w:rPr>
          <w:lang w:val="en-US" w:eastAsia="en-US"/>
        </w:rPr>
      </w:pPr>
    </w:p>
    <w:p w14:paraId="1EB49AD3" w14:textId="77777777" w:rsidR="00733D54" w:rsidRDefault="00733D54" w:rsidP="006D0FE0">
      <w:pPr>
        <w:rPr>
          <w:lang w:val="en-US" w:eastAsia="en-US"/>
        </w:rPr>
      </w:pPr>
    </w:p>
    <w:p w14:paraId="707F187D" w14:textId="77777777" w:rsidR="00733D54" w:rsidRDefault="00733D54" w:rsidP="006D0FE0">
      <w:pPr>
        <w:rPr>
          <w:lang w:val="en-US" w:eastAsia="en-US"/>
        </w:rPr>
      </w:pPr>
    </w:p>
    <w:p w14:paraId="0F0C8151" w14:textId="77777777" w:rsidR="00733D54" w:rsidRDefault="00733D54" w:rsidP="006D0FE0">
      <w:pPr>
        <w:rPr>
          <w:lang w:val="en-US" w:eastAsia="en-US"/>
        </w:rPr>
      </w:pPr>
    </w:p>
    <w:p w14:paraId="0668207F" w14:textId="77777777" w:rsidR="00733D54" w:rsidRDefault="00733D54" w:rsidP="006D0FE0">
      <w:pPr>
        <w:rPr>
          <w:lang w:val="en-US" w:eastAsia="en-US"/>
        </w:rPr>
      </w:pPr>
    </w:p>
    <w:p w14:paraId="6A782D42" w14:textId="77777777" w:rsidR="00733D54" w:rsidRDefault="00733D54" w:rsidP="006D0FE0">
      <w:pPr>
        <w:rPr>
          <w:lang w:val="en-US" w:eastAsia="en-US"/>
        </w:rPr>
      </w:pPr>
    </w:p>
    <w:p w14:paraId="5A45A3F0" w14:textId="77777777" w:rsidR="00733D54" w:rsidRDefault="00733D54" w:rsidP="006D0FE0">
      <w:pPr>
        <w:rPr>
          <w:lang w:val="en-US" w:eastAsia="en-US"/>
        </w:rPr>
      </w:pPr>
    </w:p>
    <w:p w14:paraId="76120229" w14:textId="6DE73769" w:rsidR="0074055A" w:rsidRDefault="0074055A" w:rsidP="006D0FE0">
      <w:pPr>
        <w:rPr>
          <w:lang w:val="en-US" w:eastAsia="en-US"/>
        </w:rPr>
      </w:pPr>
      <w:r>
        <w:rPr>
          <w:lang w:val="en-US" w:eastAsia="en-US"/>
        </w:rPr>
        <w:lastRenderedPageBreak/>
        <w:t>Low Delay-P with CRA=1</w:t>
      </w:r>
    </w:p>
    <w:p w14:paraId="3416E5B3" w14:textId="6489023E" w:rsidR="0074055A" w:rsidRDefault="0074055A" w:rsidP="006D0FE0">
      <w:pPr>
        <w:rPr>
          <w:lang w:val="en-US" w:eastAsia="en-US"/>
        </w:rPr>
      </w:pPr>
    </w:p>
    <w:tbl>
      <w:tblPr>
        <w:tblW w:w="10468" w:type="dxa"/>
        <w:tblLook w:val="04A0" w:firstRow="1" w:lastRow="0" w:firstColumn="1" w:lastColumn="0" w:noHBand="0" w:noVBand="1"/>
      </w:tblPr>
      <w:tblGrid>
        <w:gridCol w:w="1220"/>
        <w:gridCol w:w="3731"/>
        <w:gridCol w:w="761"/>
        <w:gridCol w:w="879"/>
        <w:gridCol w:w="567"/>
        <w:gridCol w:w="567"/>
        <w:gridCol w:w="567"/>
        <w:gridCol w:w="879"/>
        <w:gridCol w:w="645"/>
        <w:gridCol w:w="652"/>
      </w:tblGrid>
      <w:tr w:rsidR="006C12A1" w:rsidRPr="006C12A1" w14:paraId="36E06402" w14:textId="77777777" w:rsidTr="00820222">
        <w:trPr>
          <w:trHeight w:val="199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C2A0C" w14:textId="77777777" w:rsidR="006C12A1" w:rsidRPr="006C12A1" w:rsidRDefault="006C12A1" w:rsidP="006C12A1">
            <w:pPr>
              <w:rPr>
                <w:sz w:val="14"/>
                <w:szCs w:val="14"/>
                <w:lang w:val="en-US" w:eastAsia="en-US"/>
              </w:rPr>
            </w:pP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5F6BD" w14:textId="77777777" w:rsidR="006C12A1" w:rsidRPr="006C12A1" w:rsidRDefault="006C12A1" w:rsidP="006C12A1">
            <w:pPr>
              <w:rPr>
                <w:sz w:val="14"/>
                <w:szCs w:val="14"/>
                <w:lang w:val="en-US" w:eastAsia="en-US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7651B" w14:textId="77777777" w:rsidR="006C12A1" w:rsidRPr="006C12A1" w:rsidRDefault="006C12A1" w:rsidP="006C12A1">
            <w:pPr>
              <w:rPr>
                <w:sz w:val="14"/>
                <w:szCs w:val="14"/>
                <w:lang w:val="en-US" w:eastAsia="en-US"/>
              </w:rPr>
            </w:pPr>
          </w:p>
        </w:tc>
        <w:tc>
          <w:tcPr>
            <w:tcW w:w="4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DEC2B6" w14:textId="77777777" w:rsidR="006C12A1" w:rsidRPr="006C12A1" w:rsidRDefault="006C12A1" w:rsidP="006C12A1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 w:eastAsia="en-US"/>
              </w:rPr>
              <w:t>Reference</w:t>
            </w:r>
          </w:p>
        </w:tc>
      </w:tr>
      <w:tr w:rsidR="006C12A1" w:rsidRPr="006C12A1" w14:paraId="01AFF497" w14:textId="77777777" w:rsidTr="00820222">
        <w:trPr>
          <w:trHeight w:val="199"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97ACB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894F7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978BB0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proofErr w:type="spellStart"/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QPISlice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6D57A" w14:textId="77777777" w:rsidR="006C12A1" w:rsidRPr="006C12A1" w:rsidRDefault="006C12A1" w:rsidP="006C12A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kbps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86A95" w14:textId="77777777" w:rsidR="006C12A1" w:rsidRPr="006C12A1" w:rsidRDefault="006C12A1" w:rsidP="006C12A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Y </w:t>
            </w:r>
            <w:proofErr w:type="spellStart"/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psnr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DB7FD" w14:textId="77777777" w:rsidR="006C12A1" w:rsidRPr="006C12A1" w:rsidRDefault="006C12A1" w:rsidP="006C12A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U </w:t>
            </w:r>
            <w:proofErr w:type="spellStart"/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psnr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820ED" w14:textId="77777777" w:rsidR="006C12A1" w:rsidRPr="006C12A1" w:rsidRDefault="006C12A1" w:rsidP="006C12A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V </w:t>
            </w:r>
            <w:proofErr w:type="spellStart"/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psnr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410E5" w14:textId="77777777" w:rsidR="006C12A1" w:rsidRPr="006C12A1" w:rsidRDefault="006C12A1" w:rsidP="006C12A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Enc T [s]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8F124" w14:textId="77777777" w:rsidR="006C12A1" w:rsidRPr="006C12A1" w:rsidRDefault="006C12A1" w:rsidP="006C12A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Dec T [s]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27C4A7" w14:textId="77777777" w:rsidR="006C12A1" w:rsidRPr="006C12A1" w:rsidRDefault="006C12A1" w:rsidP="006C12A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Enc T [h]</w:t>
            </w:r>
          </w:p>
        </w:tc>
      </w:tr>
      <w:tr w:rsidR="006C12A1" w:rsidRPr="006C12A1" w14:paraId="6539EC75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F0BF3E" w14:textId="5D53A11A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  <w:r w:rsidR="00241E9B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Class Gaming Kingston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E54F78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HeroesOfTheStorm_1920x1080_30Hz_8bit_P420_Part1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266CE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82E0274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6432,16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820ED97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43,01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2477E57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44,21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BC6AA31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44,29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F7C0ACB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7131,32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4B6E44B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17,95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4760BCDB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1,98 </w:t>
            </w:r>
          </w:p>
        </w:tc>
      </w:tr>
      <w:tr w:rsidR="006C12A1" w:rsidRPr="006C12A1" w14:paraId="62140F8D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31289B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EFB5EC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230310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F395EF7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3160,98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6FD27FC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39,23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8F3CAE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41,30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BBD0B3D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41,40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E6509E3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6265,80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539246D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14,14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2C375712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1,74 </w:t>
            </w:r>
          </w:p>
        </w:tc>
      </w:tr>
      <w:tr w:rsidR="006C12A1" w:rsidRPr="006C12A1" w14:paraId="1EFF4C0E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A56F09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A18BCF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7D2803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774F48C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1573,40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CD6898E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35,89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D67FF99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39,34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9C589E5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39,43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A47CCAA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5769,63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F83719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12,22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0AAAEC3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1,60 </w:t>
            </w:r>
          </w:p>
        </w:tc>
      </w:tr>
      <w:tr w:rsidR="006C12A1" w:rsidRPr="006C12A1" w14:paraId="282BC9A6" w14:textId="77777777" w:rsidTr="00820222">
        <w:trPr>
          <w:trHeight w:val="199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156710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1FB093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C5B020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C02825C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775,31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74FC8E1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32,95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ADA4831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3103B39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37,55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0BCAEC1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5316,06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1891309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10,92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2ABE98E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1,48 </w:t>
            </w:r>
          </w:p>
        </w:tc>
      </w:tr>
      <w:tr w:rsidR="006C12A1" w:rsidRPr="006C12A1" w14:paraId="3CD6C910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3289E4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E0F0B4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ProjectCars_1920x1080_30Hz_8bit_P420_Part1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7F136A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C18A42C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13249,78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85EFD95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41,46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F330F8C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48,47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4E86691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48,60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2B3BA7E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13956,68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4064A3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40,42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05AF788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3,88 </w:t>
            </w:r>
          </w:p>
        </w:tc>
      </w:tr>
      <w:tr w:rsidR="006C12A1" w:rsidRPr="006C12A1" w14:paraId="6213A7D7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C4E8C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8E09A9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153FBC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03AD0A3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4978,82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B62D6AE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38,08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9D2A667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46,11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146AB6A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46,25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F2ACDDC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10741,28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8284E49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23,81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D50066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2,98 </w:t>
            </w:r>
          </w:p>
        </w:tc>
      </w:tr>
      <w:tr w:rsidR="006C12A1" w:rsidRPr="006C12A1" w14:paraId="35B33075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1AC2F1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B5573D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E0A822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89F0C8D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2133,61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8B13BCA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35,29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24F818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44,45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F2A283C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44,55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F56651A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8381,32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0719872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17,71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0F22CF3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2,33 </w:t>
            </w:r>
          </w:p>
        </w:tc>
      </w:tr>
      <w:tr w:rsidR="006C12A1" w:rsidRPr="006C12A1" w14:paraId="0A455A31" w14:textId="77777777" w:rsidTr="00820222">
        <w:trPr>
          <w:trHeight w:val="199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56CB9A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CD9748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3171CE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FE7E513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987,83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E4BB97B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32,88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A178AA3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42,85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42E58B9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42,76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10E6BF4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7074,81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15032B4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14,97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CB5ECAD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1,97 </w:t>
            </w:r>
          </w:p>
        </w:tc>
      </w:tr>
      <w:tr w:rsidR="006C12A1" w:rsidRPr="006C12A1" w14:paraId="4C5EE616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F2D906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7C7AA4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WoW_1920x1080_30Hz_8bit_P420_Part1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79E002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B93A56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12059,95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A3E8525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41,18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B868C9E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45,01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3CD81BC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47,49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DF6D859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12263,54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1D69A03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29,65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40DF2A19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3,41 </w:t>
            </w:r>
          </w:p>
        </w:tc>
      </w:tr>
      <w:tr w:rsidR="006C12A1" w:rsidRPr="006C12A1" w14:paraId="0605A571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ADAE22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E4DE0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FE9092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2FD172A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5147,90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26E9633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37,22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7850AC1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42,40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5FA5B10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45,12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084638E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9371,72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1EC2A43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22,16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C1E007D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2,60 </w:t>
            </w:r>
          </w:p>
        </w:tc>
      </w:tr>
      <w:tr w:rsidR="006C12A1" w:rsidRPr="006C12A1" w14:paraId="51807B74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A884FE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02CCCE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77CE14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E29CDE7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2328,32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4CCDB54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34,13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206F924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40,56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0908276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43,44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2E9E567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7716,03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212668E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18,45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6F509AA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2,14 </w:t>
            </w:r>
          </w:p>
        </w:tc>
      </w:tr>
      <w:tr w:rsidR="006C12A1" w:rsidRPr="006C12A1" w14:paraId="35435064" w14:textId="77777777" w:rsidTr="00820222">
        <w:trPr>
          <w:trHeight w:val="199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0CE090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0FE2D6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7DDC26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1735E52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1054,53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1F63253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31,55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CF57F62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38,77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124A0C1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41,85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537D0E6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6510,48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955D7A8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12,91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D3F022D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1,81 </w:t>
            </w:r>
          </w:p>
        </w:tc>
      </w:tr>
      <w:tr w:rsidR="006C12A1" w:rsidRPr="006C12A1" w14:paraId="2C8C398A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7B0F85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Class Gaming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0F1ED6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AOV5_1920x1080_60Hz_8bit_420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1EB018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4562C9C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15781,16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8FA36BC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42,27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212BF42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43,88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4403593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44,53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E53FFC7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20657,31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78831A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54,21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6EE6EFD9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5,74 </w:t>
            </w:r>
          </w:p>
        </w:tc>
      </w:tr>
      <w:tr w:rsidR="006C12A1" w:rsidRPr="006C12A1" w14:paraId="7621B656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883794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HD Tencent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C8F770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C97941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A3D65F0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6491,25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07C924A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38,62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604DC27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40,88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37E91A4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41,30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9A639BC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16895,19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901D68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53,88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691100E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4,69 </w:t>
            </w:r>
          </w:p>
        </w:tc>
      </w:tr>
      <w:tr w:rsidR="006C12A1" w:rsidRPr="006C12A1" w14:paraId="44BF0241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5CE580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DD147A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674FE8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6714AFA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3057,17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3562E8A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35,54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C44362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38,81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FDF5894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39,09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65605C0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14091,23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D276460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37,85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B42979B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3,91 </w:t>
            </w:r>
          </w:p>
        </w:tc>
      </w:tr>
      <w:tr w:rsidR="006C12A1" w:rsidRPr="006C12A1" w14:paraId="1823F33A" w14:textId="77777777" w:rsidTr="00820222">
        <w:trPr>
          <w:trHeight w:val="199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C655A5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D09992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A04EFA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B02BDF6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1556,98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33E6AD8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32,78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C95D090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36,92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A6EF3F6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37,10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D92016D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12909,09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54DA35E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27,77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E810EDC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3,59 </w:t>
            </w:r>
          </w:p>
        </w:tc>
      </w:tr>
      <w:tr w:rsidR="006C12A1" w:rsidRPr="006C12A1" w14:paraId="09D5325C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36C1BA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B2C540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baolei_1920x1080_60Hz_8bit_420_01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46096E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FE4B16D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26996,76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3779529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41,36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DA23BAE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42,57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3D870BB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44,43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1698CC7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27738,78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94A75C6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74,88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89511B5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7,71 </w:t>
            </w:r>
          </w:p>
        </w:tc>
      </w:tr>
      <w:tr w:rsidR="006C12A1" w:rsidRPr="006C12A1" w14:paraId="16F74A3A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F9B296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45030D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92EC68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9840DB9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11461,54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A0F580A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37,52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9B13C57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39,61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F64C51A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41,66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7EA34B5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21370,99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EF501C8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60,04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48524393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5,94 </w:t>
            </w:r>
          </w:p>
        </w:tc>
      </w:tr>
      <w:tr w:rsidR="006C12A1" w:rsidRPr="006C12A1" w14:paraId="03F9545A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E75529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BAC14F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96F57A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55413E1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5420,80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58B47F4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34,27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B540B5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37,71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2450A09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39,74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D9EE2E5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17467,72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3734D20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51,74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6962879C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4,85 </w:t>
            </w:r>
          </w:p>
        </w:tc>
      </w:tr>
      <w:tr w:rsidR="006C12A1" w:rsidRPr="006C12A1" w14:paraId="58C6CD1A" w14:textId="77777777" w:rsidTr="00820222">
        <w:trPr>
          <w:trHeight w:val="199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25AAA9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10BE15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58F74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41456B6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2703,41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B4F42C3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31,43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AC0E09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35,96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4760CED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37,93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FDABFC9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14818,63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5FC33C6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41,68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75AFDC8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4,12 </w:t>
            </w:r>
          </w:p>
        </w:tc>
      </w:tr>
      <w:tr w:rsidR="006C12A1" w:rsidRPr="006C12A1" w14:paraId="3CA5A30C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B74A6A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EBAE5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baolei_1920x1080_60Hz_8bit_420_02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44BCBB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D092E19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17868,81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43A3898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43,36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899EBF1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44,60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3FD7CC0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44,59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EA7C9C9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26457,38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5F4FD8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59,12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2B0331D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7,35 </w:t>
            </w:r>
          </w:p>
        </w:tc>
      </w:tr>
      <w:tr w:rsidR="006C12A1" w:rsidRPr="006C12A1" w14:paraId="4005CBA2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CD017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77CCD6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9F658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46C8E8C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7866,79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3A55F02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39,52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A3ABAE0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41,34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A1FF378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41,39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6CC4977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20808,90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62B3245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61,51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2346B50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5,78 </w:t>
            </w:r>
          </w:p>
        </w:tc>
      </w:tr>
      <w:tr w:rsidR="006C12A1" w:rsidRPr="006C12A1" w14:paraId="1F2BCA98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1CB16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B8DE89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3E1BEB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BC1BA73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3946,84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21A8A79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36,16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F3EFC60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39,20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E64E676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39,29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FEA12C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17163,16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1E07627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34,75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B217FAD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4,77 </w:t>
            </w:r>
          </w:p>
        </w:tc>
      </w:tr>
      <w:tr w:rsidR="006C12A1" w:rsidRPr="006C12A1" w14:paraId="467BE2B8" w14:textId="77777777" w:rsidTr="00820222">
        <w:trPr>
          <w:trHeight w:val="199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07EC47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004F70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F4480A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D7C84F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2119,44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D06EA8C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33,12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D60FABE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C80047E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37,39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6393BD4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15337,07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CB8F6A0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35,26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6EDA4452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4,26 </w:t>
            </w:r>
          </w:p>
        </w:tc>
      </w:tr>
      <w:tr w:rsidR="006C12A1" w:rsidRPr="006C12A1" w14:paraId="11718CCA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B57A19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19CEF9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jianling_1920x1080_60Hz_8bit_420_02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2601A6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419F2F4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79273,50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28A5693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39,07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02840BB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40,78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3484563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42,39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69ABFC2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40706,55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9BB3251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94,97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2D863A26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11,31 </w:t>
            </w:r>
          </w:p>
        </w:tc>
      </w:tr>
      <w:tr w:rsidR="006C12A1" w:rsidRPr="006C12A1" w14:paraId="15BCD2D1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32D1B6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A41306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7ABA34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0461B62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35402,04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C9544C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34,15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57D9A9B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37,82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EA10B3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39,82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33928A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30219,74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2DA8F46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69,76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5B75821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8,39 </w:t>
            </w:r>
          </w:p>
        </w:tc>
      </w:tr>
      <w:tr w:rsidR="006C12A1" w:rsidRPr="006C12A1" w14:paraId="2FC65D66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F053E7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CF6C55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7BC130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7AF0CC7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14907,58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18A0CEE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30,32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81EC9B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36,14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02E8292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38,21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354013D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23393,46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8C07811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81,07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ACB2E92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6,50 </w:t>
            </w:r>
          </w:p>
        </w:tc>
      </w:tr>
      <w:tr w:rsidR="006C12A1" w:rsidRPr="006C12A1" w14:paraId="4A572CD0" w14:textId="77777777" w:rsidTr="00820222">
        <w:trPr>
          <w:trHeight w:val="199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F9DB08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54BEF5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2EC347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2064173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5630,09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509BDA2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27,44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1BCB610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34,73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FA13EDB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36,69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7F5367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18308,82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53875F0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38,01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62113CD2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5,09 </w:t>
            </w:r>
          </w:p>
        </w:tc>
      </w:tr>
      <w:tr w:rsidR="006C12A1" w:rsidRPr="006C12A1" w14:paraId="7CA2AAAC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5F1051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01A45B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jianling_1920x1080_60Hz_8bit_420_04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0B01FD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E5812F6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13773,06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3DC4F37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43,74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5D7E7BD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48,73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6E23A1E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48,37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FDC5F6C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21031,32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44599DC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72,42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D2C6EC8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5,84 </w:t>
            </w:r>
          </w:p>
        </w:tc>
      </w:tr>
      <w:tr w:rsidR="006C12A1" w:rsidRPr="006C12A1" w14:paraId="23567806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7A7549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F21B1A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06AD62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93642AC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6320,45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1A8918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40,00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AE4E2F4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45,87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9E399D6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45,42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B916F7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16785,91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56F4349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42,83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87533F1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4,66 </w:t>
            </w:r>
          </w:p>
        </w:tc>
      </w:tr>
      <w:tr w:rsidR="006C12A1" w:rsidRPr="006C12A1" w14:paraId="4AD346BE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473EFE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4874B0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B13251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1E437F9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2943,40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B443089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36,56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206D2F5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43,61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AD7DD04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43,19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646BE65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14024,66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302D74C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31,26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F0A57B2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3,90 </w:t>
            </w:r>
          </w:p>
        </w:tc>
      </w:tr>
      <w:tr w:rsidR="006C12A1" w:rsidRPr="006C12A1" w14:paraId="453C4CD4" w14:textId="77777777" w:rsidTr="00820222">
        <w:trPr>
          <w:trHeight w:val="199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4DC343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48ABD2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F45FE5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00FAE69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1391,31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4A299EE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33,46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CF82A9C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41,36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78772C5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40,97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24AD013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12380,17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B1D40F1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28,04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2C5147CD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3,44 </w:t>
            </w:r>
          </w:p>
        </w:tc>
      </w:tr>
      <w:tr w:rsidR="006C12A1" w:rsidRPr="006C12A1" w14:paraId="29835E1E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5C3430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Class Gaming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4AE0BE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baolei_4096x2160_60Hz_8bit_420_01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9CA18E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FEE97D6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47617,75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F4398A6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46,12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F440313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44,83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F36E9E3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45,48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8B77838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108812,82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18BAC26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193,33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658034B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30,23 </w:t>
            </w:r>
          </w:p>
        </w:tc>
      </w:tr>
      <w:tr w:rsidR="006C12A1" w:rsidRPr="006C12A1" w14:paraId="625BEB1A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BE60C4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4k Tencent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931E10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F52400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2730C2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22552,68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2A74E66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42,41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7778B66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41,59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02BBAEC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42,31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8AEB4BE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92448,26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158C208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155,65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5185AB1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25,68 </w:t>
            </w:r>
          </w:p>
        </w:tc>
      </w:tr>
      <w:tr w:rsidR="006C12A1" w:rsidRPr="006C12A1" w14:paraId="411B2042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572420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11DE1A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827CAA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1F54AD8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12343,67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A450614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39,07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506FD4A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39,53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82FD96C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40,26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EB4E066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80521,54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C116C91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153,13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37EC367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22,37 </w:t>
            </w:r>
          </w:p>
        </w:tc>
      </w:tr>
      <w:tr w:rsidR="006C12A1" w:rsidRPr="006C12A1" w14:paraId="720C533F" w14:textId="77777777" w:rsidTr="00820222">
        <w:trPr>
          <w:trHeight w:val="199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B155A6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2F9AB1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4E6CE3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AB43296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7129,43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E054A2E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36,05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BFBAE8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37,69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1649AB6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38,43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B900E35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71416,92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07DFC24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132,82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C3ED8B4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19,84 </w:t>
            </w:r>
          </w:p>
        </w:tc>
      </w:tr>
      <w:tr w:rsidR="006C12A1" w:rsidRPr="006C12A1" w14:paraId="766D731C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E27A44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796F93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baolei_4096x2160_60Hz_8bit_420_02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BA3152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F02E53D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49514,84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D2135D1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45,70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E1A790D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44,93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8A2D7AB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46,97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A387CD5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111781,62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419DCA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202,12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2F33EF3B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31,05 </w:t>
            </w:r>
          </w:p>
        </w:tc>
      </w:tr>
      <w:tr w:rsidR="006C12A1" w:rsidRPr="006C12A1" w14:paraId="54365207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E600B7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B65CF3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18A268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C1B383D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22692,48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B494870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41,75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56CC715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41,60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91E34AA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44,13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6D734E5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92948,52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9153EE9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179,58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F1B4516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25,82 </w:t>
            </w:r>
          </w:p>
        </w:tc>
      </w:tr>
      <w:tr w:rsidR="006C12A1" w:rsidRPr="006C12A1" w14:paraId="48A2FF77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F5CC41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9C129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644326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A70C8F1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11988,31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3D9B1F9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38,35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18D70ED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39,56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A321B46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42,29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F4D2AD7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80481,44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E714ED9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149,70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BEAC562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22,36 </w:t>
            </w:r>
          </w:p>
        </w:tc>
      </w:tr>
      <w:tr w:rsidR="006C12A1" w:rsidRPr="006C12A1" w14:paraId="395A9E78" w14:textId="77777777" w:rsidTr="00820222">
        <w:trPr>
          <w:trHeight w:val="199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2F6148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B3D3F6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D73ED0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9917F1D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6752,59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DC6554D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35,37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CC335AC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37,75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7EF0B5B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40,64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8939645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70833,56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0F8CAB4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126,40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3853BF9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19,68 </w:t>
            </w:r>
          </w:p>
        </w:tc>
      </w:tr>
      <w:tr w:rsidR="006C12A1" w:rsidRPr="006C12A1" w14:paraId="18302623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E215B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Class Gaming</w:t>
            </w:r>
          </w:p>
        </w:tc>
        <w:tc>
          <w:tcPr>
            <w:tcW w:w="37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D29000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CSGO_1920x1080_60Hz_8bit_P420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EB3814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FD31635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14966,11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007B8EA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45,85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34D8B53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51,92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0E6D057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54,04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1D34AEA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20799,00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1ED940E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76,19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2559489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5,78 </w:t>
            </w:r>
          </w:p>
        </w:tc>
      </w:tr>
      <w:tr w:rsidR="006C12A1" w:rsidRPr="006C12A1" w14:paraId="327D7CC9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3C271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HD</w:t>
            </w:r>
          </w:p>
        </w:tc>
        <w:tc>
          <w:tcPr>
            <w:tcW w:w="37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72597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2A0911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EAAAAB8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5710,74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4640AA4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42,38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CF91F74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49,23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C3871D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51,75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C752B7C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16437,13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6122C14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45,26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6231FB2B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4,57 </w:t>
            </w:r>
          </w:p>
        </w:tc>
      </w:tr>
      <w:tr w:rsidR="006C12A1" w:rsidRPr="006C12A1" w14:paraId="097A5507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8EE88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DERF_TWITCH</w:t>
            </w:r>
          </w:p>
        </w:tc>
        <w:tc>
          <w:tcPr>
            <w:tcW w:w="37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53A423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CC8631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C44D779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2489,14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80B1659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39,04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C65228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47,27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EEB93B3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50,04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E8E2C5E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14534,32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F48F32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47,87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CA60E2A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4,04 </w:t>
            </w:r>
          </w:p>
        </w:tc>
      </w:tr>
      <w:tr w:rsidR="006C12A1" w:rsidRPr="006C12A1" w14:paraId="04E269C0" w14:textId="77777777" w:rsidTr="00820222">
        <w:trPr>
          <w:trHeight w:val="199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C9315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43668B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C1BB23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B3502FC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1186,62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BC04C25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35,76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B36160A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45,38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4F83501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48,71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1164A1E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13127,03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F264A2C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25,04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AF85BB1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3,65 </w:t>
            </w:r>
          </w:p>
        </w:tc>
      </w:tr>
      <w:tr w:rsidR="006C12A1" w:rsidRPr="006C12A1" w14:paraId="76E9A6CE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45C762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FEF316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MINECRAFT_1920x1080_60Hz_8bit_P420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C06FD3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08EF3E1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51974,08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72ECCE4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41,85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9770B9C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43,68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7055622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44,59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2C636E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35445,28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9364DD6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81,68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354CA81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9,85 </w:t>
            </w:r>
          </w:p>
        </w:tc>
      </w:tr>
      <w:tr w:rsidR="006C12A1" w:rsidRPr="006C12A1" w14:paraId="00A2003D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B114E8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7C1406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18FAE1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05D5545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21160,56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79CEF23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36,39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A8EFEF7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40,80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AD7F6C4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42,02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A22770C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26378,03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73DE9E4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73,27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D42A432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7,33 </w:t>
            </w:r>
          </w:p>
        </w:tc>
      </w:tr>
      <w:tr w:rsidR="006C12A1" w:rsidRPr="006C12A1" w14:paraId="23BFE64F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EFD131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392502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4DABB8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5C1A48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8311,15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0D2DF4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32,83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4CDBFFA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39,06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44AB157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40,39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0821013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20097,09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8AF8EF4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42,62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20C0F9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5,58 </w:t>
            </w:r>
          </w:p>
        </w:tc>
      </w:tr>
      <w:tr w:rsidR="006C12A1" w:rsidRPr="006C12A1" w14:paraId="03FF99A7" w14:textId="77777777" w:rsidTr="00820222">
        <w:trPr>
          <w:trHeight w:val="199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F32A3D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A81FDA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DAE927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72F59DC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3691,97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E96F47C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30,31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02E0F4A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37,60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20D6658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38,99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71C1D5B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16888,52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C9EE84D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53,63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6742AD4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4,69 </w:t>
            </w:r>
          </w:p>
        </w:tc>
      </w:tr>
      <w:tr w:rsidR="006C12A1" w:rsidRPr="006C12A1" w14:paraId="7577D3D7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9D8182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7E428D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STARCRAFT_1920x1080_60Hz_8bit_P420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CBEB66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412692A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9120,01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1596A8B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43,72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E5931C2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47,85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ED6C275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48,55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FEEDA52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14924,17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93A5122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34,64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D475AEC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4,15 </w:t>
            </w:r>
          </w:p>
        </w:tc>
      </w:tr>
      <w:tr w:rsidR="006C12A1" w:rsidRPr="006C12A1" w14:paraId="23D870BF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6E395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558400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B5C8AA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7E02BB4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4101,71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DF95B4D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39,88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2307AAE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44,47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8DF39A8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45,15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6B3B0B4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12728,08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68EDEF5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45,78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20C1042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3,54 </w:t>
            </w:r>
          </w:p>
        </w:tc>
      </w:tr>
      <w:tr w:rsidR="006C12A1" w:rsidRPr="006C12A1" w14:paraId="0661C977" w14:textId="77777777" w:rsidTr="00820222">
        <w:trPr>
          <w:trHeight w:val="193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6A0EC7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C5CC66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3F324E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279BE96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1831,13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3918231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36,37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03C7BD3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42,01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B672850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42,50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F827D05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11490,95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C0321AC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31,98 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F2FC33D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3,19 </w:t>
            </w:r>
          </w:p>
        </w:tc>
      </w:tr>
      <w:tr w:rsidR="006C12A1" w:rsidRPr="006C12A1" w14:paraId="5C5A9799" w14:textId="77777777" w:rsidTr="00820222">
        <w:trPr>
          <w:trHeight w:val="199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7A8696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3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8A16B7" w14:textId="77777777" w:rsidR="006C12A1" w:rsidRPr="006C12A1" w:rsidRDefault="006C12A1" w:rsidP="006C12A1">
            <w:pPr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962572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37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62784BE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830,15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51C5074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33,23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A474D67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39,81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C714B66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40,09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1665FDF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10832,37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F78C35B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27,99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6EB4FA1" w14:textId="77777777" w:rsidR="006C12A1" w:rsidRPr="006C12A1" w:rsidRDefault="006C12A1" w:rsidP="006C12A1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6C12A1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 xml:space="preserve">3,01 </w:t>
            </w:r>
          </w:p>
        </w:tc>
      </w:tr>
    </w:tbl>
    <w:p w14:paraId="7727F331" w14:textId="422F49BF" w:rsidR="006C12A1" w:rsidRDefault="006C12A1" w:rsidP="006D0FE0">
      <w:pPr>
        <w:rPr>
          <w:lang w:val="en-US" w:eastAsia="en-US"/>
        </w:rPr>
      </w:pPr>
    </w:p>
    <w:p w14:paraId="2B2CF71C" w14:textId="77777777" w:rsidR="006C12A1" w:rsidRDefault="006C12A1" w:rsidP="006D0FE0">
      <w:pPr>
        <w:rPr>
          <w:lang w:val="en-US" w:eastAsia="en-US"/>
        </w:rPr>
      </w:pPr>
    </w:p>
    <w:p w14:paraId="2179E6B8" w14:textId="62A63575" w:rsidR="00CF5BE9" w:rsidRDefault="00CF5BE9" w:rsidP="006D0FE0">
      <w:pPr>
        <w:rPr>
          <w:lang w:val="en-US" w:eastAsia="en-US"/>
        </w:rPr>
      </w:pPr>
    </w:p>
    <w:p w14:paraId="1D5DA96A" w14:textId="77777777" w:rsidR="00DF24AE" w:rsidRPr="008534C7" w:rsidRDefault="00DF24AE" w:rsidP="006D0FE0">
      <w:pPr>
        <w:rPr>
          <w:lang w:val="en-US" w:eastAsia="en-US"/>
        </w:rPr>
      </w:pPr>
    </w:p>
    <w:p w14:paraId="79AFA3E2" w14:textId="4B27EF36" w:rsidR="002B6AE7" w:rsidRPr="002B6AE7" w:rsidRDefault="002B6AE7" w:rsidP="002B6AE7">
      <w:pPr>
        <w:rPr>
          <w:lang w:val="en-US" w:eastAsia="en-US"/>
        </w:rPr>
      </w:pPr>
    </w:p>
    <w:sectPr w:rsidR="002B6AE7" w:rsidRPr="002B6AE7" w:rsidSect="00EF7ABF">
      <w:headerReference w:type="even" r:id="rId14"/>
      <w:headerReference w:type="default" r:id="rId15"/>
      <w:footerReference w:type="default" r:id="rId16"/>
      <w:footnotePr>
        <w:numRestart w:val="eachSect"/>
      </w:footnotePr>
      <w:pgSz w:w="12240" w:h="15840" w:code="1"/>
      <w:pgMar w:top="1412" w:right="1140" w:bottom="1140" w:left="1412" w:header="675" w:footer="561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442819" w14:textId="77777777" w:rsidR="00243912" w:rsidRDefault="00243912">
      <w:r>
        <w:separator/>
      </w:r>
    </w:p>
  </w:endnote>
  <w:endnote w:type="continuationSeparator" w:id="0">
    <w:p w14:paraId="4EFF1E09" w14:textId="77777777" w:rsidR="00243912" w:rsidRDefault="00243912">
      <w:r>
        <w:continuationSeparator/>
      </w:r>
    </w:p>
  </w:endnote>
  <w:endnote w:type="continuationNotice" w:id="1">
    <w:p w14:paraId="4DFAC4ED" w14:textId="77777777" w:rsidR="00243912" w:rsidRDefault="002439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0726C5" w14:textId="77777777" w:rsidR="001752F1" w:rsidRDefault="001752F1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0689C1" w14:textId="77777777" w:rsidR="00243912" w:rsidRDefault="00243912">
      <w:r>
        <w:separator/>
      </w:r>
    </w:p>
  </w:footnote>
  <w:footnote w:type="continuationSeparator" w:id="0">
    <w:p w14:paraId="6AE3325A" w14:textId="77777777" w:rsidR="00243912" w:rsidRDefault="00243912">
      <w:r>
        <w:continuationSeparator/>
      </w:r>
    </w:p>
  </w:footnote>
  <w:footnote w:type="continuationNotice" w:id="1">
    <w:p w14:paraId="54160A41" w14:textId="77777777" w:rsidR="00243912" w:rsidRDefault="002439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152B9" w14:textId="77777777" w:rsidR="001752F1" w:rsidRDefault="001752F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</w:t>
    </w:r>
    <w:proofErr w:type="spellStart"/>
    <w:r>
      <w:t>Month</w:t>
    </w:r>
    <w:proofErr w:type="spellEnd"/>
    <w:r>
      <w:t xml:space="preserve">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E9162B" w14:textId="3C5E4A01" w:rsidR="00053FD7" w:rsidRDefault="00ED3F97" w:rsidP="009C5AFC">
    <w:pPr>
      <w:jc w:val="both"/>
      <w:rPr>
        <w:lang w:val="en-US" w:eastAsia="en-US"/>
      </w:rPr>
    </w:pPr>
    <w:r w:rsidRPr="00D429EA">
      <w:rPr>
        <w:rFonts w:ascii="Arial" w:eastAsia="SimSun" w:hAnsi="Arial" w:cs="Arial"/>
        <w:b/>
        <w:bCs/>
        <w:sz w:val="22"/>
        <w:lang w:val="de-DE"/>
      </w:rPr>
      <w:t xml:space="preserve">SA4-e (AH) Video SWG </w:t>
    </w:r>
    <w:proofErr w:type="spellStart"/>
    <w:r w:rsidRPr="00D429EA">
      <w:rPr>
        <w:rFonts w:ascii="Arial" w:eastAsia="SimSun" w:hAnsi="Arial" w:cs="Arial"/>
        <w:b/>
        <w:bCs/>
        <w:sz w:val="22"/>
        <w:lang w:val="de-DE"/>
      </w:rPr>
      <w:t>post</w:t>
    </w:r>
    <w:proofErr w:type="spellEnd"/>
    <w:r w:rsidRPr="00D429EA">
      <w:rPr>
        <w:rFonts w:ascii="Arial" w:eastAsia="SimSun" w:hAnsi="Arial" w:cs="Arial"/>
        <w:b/>
        <w:bCs/>
        <w:sz w:val="22"/>
        <w:lang w:val="de-DE"/>
      </w:rPr>
      <w:t xml:space="preserve"> 110-e (2020-09-14 - Online)</w:t>
    </w:r>
    <w:r w:rsidR="009C5AFC">
      <w:rPr>
        <w:rFonts w:ascii="Arial" w:eastAsia="SimSun" w:hAnsi="Arial" w:cs="Arial"/>
        <w:b/>
        <w:bCs/>
        <w:sz w:val="22"/>
        <w:lang w:val="de-DE"/>
      </w:rPr>
      <w:t xml:space="preserve"> </w:t>
    </w:r>
    <w:r w:rsidR="009C5AFC">
      <w:rPr>
        <w:rFonts w:ascii="Arial" w:eastAsia="SimSun" w:hAnsi="Arial" w:cs="Arial"/>
        <w:b/>
        <w:bCs/>
        <w:sz w:val="22"/>
        <w:lang w:val="de-DE"/>
      </w:rPr>
      <w:tab/>
    </w:r>
    <w:r w:rsidR="009C5AFC">
      <w:rPr>
        <w:rFonts w:ascii="Arial" w:eastAsia="SimSun" w:hAnsi="Arial" w:cs="Arial"/>
        <w:b/>
        <w:bCs/>
        <w:sz w:val="22"/>
        <w:lang w:val="de-DE"/>
      </w:rPr>
      <w:tab/>
    </w:r>
    <w:r w:rsidR="009C5AFC">
      <w:rPr>
        <w:rFonts w:ascii="Arial" w:eastAsia="SimSun" w:hAnsi="Arial" w:cs="Arial"/>
        <w:b/>
        <w:bCs/>
        <w:sz w:val="22"/>
        <w:lang w:val="de-DE"/>
      </w:rPr>
      <w:tab/>
    </w:r>
    <w:r w:rsidR="009C5AFC">
      <w:rPr>
        <w:rFonts w:ascii="Arial" w:eastAsia="SimSun" w:hAnsi="Arial" w:cs="Arial"/>
        <w:b/>
        <w:bCs/>
        <w:sz w:val="22"/>
        <w:lang w:val="de-DE"/>
      </w:rPr>
      <w:tab/>
    </w:r>
    <w:r w:rsidR="009C5AFC">
      <w:rPr>
        <w:rFonts w:ascii="Arial" w:eastAsia="SimSun" w:hAnsi="Arial" w:cs="Arial"/>
        <w:b/>
        <w:bCs/>
        <w:sz w:val="22"/>
        <w:lang w:val="de-DE"/>
      </w:rPr>
      <w:tab/>
    </w:r>
    <w:r w:rsidR="009C5AFC">
      <w:rPr>
        <w:rFonts w:ascii="Arial" w:eastAsia="SimSun" w:hAnsi="Arial" w:cs="Arial"/>
        <w:b/>
        <w:bCs/>
        <w:sz w:val="22"/>
        <w:lang w:val="de-DE"/>
      </w:rPr>
      <w:tab/>
    </w:r>
    <w:r w:rsidR="009C5AFC">
      <w:rPr>
        <w:rFonts w:ascii="Arial" w:eastAsia="SimSun" w:hAnsi="Arial" w:cs="Arial"/>
        <w:b/>
        <w:bCs/>
        <w:sz w:val="22"/>
        <w:lang w:val="de-DE"/>
      </w:rPr>
      <w:tab/>
    </w:r>
    <w:r w:rsidR="009C5AFC">
      <w:rPr>
        <w:rFonts w:ascii="Arial" w:eastAsia="SimSun" w:hAnsi="Arial" w:cs="Arial"/>
        <w:b/>
        <w:bCs/>
        <w:sz w:val="22"/>
        <w:lang w:val="de-DE"/>
      </w:rPr>
      <w:tab/>
    </w:r>
    <w:r w:rsidR="009C5AFC">
      <w:rPr>
        <w:rFonts w:ascii="Arial" w:eastAsia="SimSun" w:hAnsi="Arial" w:cs="Arial"/>
        <w:b/>
        <w:bCs/>
        <w:sz w:val="22"/>
        <w:lang w:val="de-DE"/>
      </w:rPr>
      <w:tab/>
    </w:r>
    <w:r w:rsidR="00053FD7" w:rsidRPr="009C5AFC">
      <w:rPr>
        <w:b/>
        <w:bCs/>
        <w:lang w:val="en-US" w:eastAsia="en-US"/>
      </w:rPr>
      <w:t>S4aV200545</w:t>
    </w:r>
    <w:r w:rsidR="00053FD7" w:rsidRPr="00053FD7">
      <w:rPr>
        <w:lang w:val="en-US" w:eastAsia="en-US"/>
      </w:rPr>
      <w:t xml:space="preserve"> </w:t>
    </w:r>
  </w:p>
  <w:p w14:paraId="5DB32048" w14:textId="1A62D41B" w:rsidR="00053FD7" w:rsidRPr="009C5AFC" w:rsidRDefault="009C5AFC" w:rsidP="009C5AFC">
    <w:pPr>
      <w:widowControl w:val="0"/>
      <w:tabs>
        <w:tab w:val="right" w:pos="9360"/>
      </w:tabs>
      <w:spacing w:after="120" w:line="240" w:lineRule="atLeast"/>
      <w:rPr>
        <w:rFonts w:ascii="Arial" w:eastAsia="SimSun" w:hAnsi="Arial" w:cs="Arial"/>
        <w:b/>
        <w:bCs/>
        <w:sz w:val="22"/>
        <w:lang w:val="en-US" w:eastAsia="zh-CN"/>
      </w:rPr>
    </w:pPr>
    <w:r w:rsidRPr="00D429EA">
      <w:rPr>
        <w:rFonts w:ascii="Arial" w:eastAsia="SimSun" w:hAnsi="Arial" w:cs="Arial"/>
        <w:b/>
        <w:bCs/>
        <w:sz w:val="22"/>
        <w:lang w:val="en-US" w:eastAsia="zh-CN"/>
      </w:rPr>
      <w:t>29</w:t>
    </w:r>
    <w:proofErr w:type="gramStart"/>
    <w:r w:rsidRPr="00D429EA">
      <w:rPr>
        <w:rFonts w:ascii="Arial" w:eastAsia="SimSun" w:hAnsi="Arial" w:cs="Arial"/>
        <w:b/>
        <w:bCs/>
        <w:sz w:val="22"/>
        <w:vertAlign w:val="superscript"/>
        <w:lang w:val="en-US" w:eastAsia="zh-CN"/>
      </w:rPr>
      <w:t>th</w:t>
    </w:r>
    <w:r w:rsidRPr="00D429EA">
      <w:rPr>
        <w:rFonts w:ascii="Arial" w:eastAsia="SimSun" w:hAnsi="Arial" w:cs="Arial"/>
        <w:b/>
        <w:bCs/>
        <w:sz w:val="22"/>
        <w:lang w:val="en-US" w:eastAsia="zh-CN"/>
      </w:rPr>
      <w:t xml:space="preserve">  September</w:t>
    </w:r>
    <w:proofErr w:type="gramEnd"/>
    <w:r w:rsidRPr="00D429EA">
      <w:rPr>
        <w:rFonts w:ascii="Arial" w:eastAsia="SimSun" w:hAnsi="Arial" w:cs="Arial"/>
        <w:b/>
        <w:bCs/>
        <w:sz w:val="22"/>
        <w:lang w:val="en-US" w:eastAsia="zh-CN"/>
      </w:rPr>
      <w:t xml:space="preserve"> 2020</w:t>
    </w:r>
  </w:p>
  <w:p w14:paraId="680D7C77" w14:textId="77777777" w:rsidR="00053FD7" w:rsidRDefault="00053F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78" type="#_x0000_t75" style="width:15.6pt;height:15.6pt" o:bullet="t">
        <v:imagedata r:id="rId1" o:title="artCABC"/>
      </v:shape>
    </w:pict>
  </w:numPicBullet>
  <w:numPicBullet w:numPicBulletId="1">
    <w:pict>
      <v:shape id="_x0000_i1479" type="#_x0000_t75" style="width:26.5pt;height:54.35pt" o:bullet="t">
        <v:imagedata r:id="rId2" o:title="artE168"/>
      </v:shape>
    </w:pict>
  </w:numPicBullet>
  <w:abstractNum w:abstractNumId="0" w15:restartNumberingAfterBreak="0">
    <w:nsid w:val="0BC367B3"/>
    <w:multiLevelType w:val="multilevel"/>
    <w:tmpl w:val="31748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3234F2B"/>
    <w:multiLevelType w:val="hybridMultilevel"/>
    <w:tmpl w:val="FA9A9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46492"/>
    <w:multiLevelType w:val="hybridMultilevel"/>
    <w:tmpl w:val="DD9C5C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AE23CF"/>
    <w:multiLevelType w:val="hybridMultilevel"/>
    <w:tmpl w:val="FEA6E8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BA37FE"/>
    <w:multiLevelType w:val="hybridMultilevel"/>
    <w:tmpl w:val="D32E279A"/>
    <w:lvl w:ilvl="0" w:tplc="3F1ECE8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 w:tplc="B07C0B22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 w:tplc="9BB63D5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 w:tplc="BC243EE0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 w:tplc="9D125D08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 w:tplc="6C0EF69C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 w:tplc="7EF06214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 w:tplc="ED905DB2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 w:tplc="D34802F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6D726D52"/>
    <w:multiLevelType w:val="hybridMultilevel"/>
    <w:tmpl w:val="3EAA74CE"/>
    <w:lvl w:ilvl="0" w:tplc="5094D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21474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522009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A3383B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8400C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EAED6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FC2CC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023AEA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2A8B6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D254823"/>
    <w:multiLevelType w:val="hybridMultilevel"/>
    <w:tmpl w:val="6EC03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1482E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5"/>
  </w:num>
  <w:num w:numId="5">
    <w:abstractNumId w:val="5"/>
  </w:num>
  <w:num w:numId="6">
    <w:abstractNumId w:val="6"/>
  </w:num>
  <w:num w:numId="7">
    <w:abstractNumId w:val="0"/>
  </w:num>
  <w:num w:numId="8">
    <w:abstractNumId w:val="7"/>
  </w:num>
  <w:num w:numId="9">
    <w:abstractNumId w:val="1"/>
  </w:num>
  <w:num w:numId="10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removeDateAndTime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en-CA" w:vendorID="64" w:dllVersion="4096" w:nlCheck="1" w:checkStyle="0"/>
  <w:activeWritingStyle w:appName="MSWord" w:lang="fr-FR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2D58"/>
    <w:rsid w:val="00003415"/>
    <w:rsid w:val="0000394E"/>
    <w:rsid w:val="00003A5C"/>
    <w:rsid w:val="00005C7A"/>
    <w:rsid w:val="00005FBB"/>
    <w:rsid w:val="0000694C"/>
    <w:rsid w:val="00010966"/>
    <w:rsid w:val="000111AB"/>
    <w:rsid w:val="00011268"/>
    <w:rsid w:val="00012D44"/>
    <w:rsid w:val="00014362"/>
    <w:rsid w:val="00015592"/>
    <w:rsid w:val="00015972"/>
    <w:rsid w:val="00015CF3"/>
    <w:rsid w:val="000160AF"/>
    <w:rsid w:val="0001676D"/>
    <w:rsid w:val="00016AFC"/>
    <w:rsid w:val="00017819"/>
    <w:rsid w:val="000202FD"/>
    <w:rsid w:val="0002070C"/>
    <w:rsid w:val="00020A1E"/>
    <w:rsid w:val="0002442F"/>
    <w:rsid w:val="000257FE"/>
    <w:rsid w:val="000268A4"/>
    <w:rsid w:val="00026D8C"/>
    <w:rsid w:val="00027194"/>
    <w:rsid w:val="00027FEA"/>
    <w:rsid w:val="000309C8"/>
    <w:rsid w:val="00032F81"/>
    <w:rsid w:val="00033F0F"/>
    <w:rsid w:val="0003422D"/>
    <w:rsid w:val="0003422F"/>
    <w:rsid w:val="00034FB8"/>
    <w:rsid w:val="00035825"/>
    <w:rsid w:val="000372AE"/>
    <w:rsid w:val="00037F34"/>
    <w:rsid w:val="0004140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3FD7"/>
    <w:rsid w:val="000549CA"/>
    <w:rsid w:val="00055AA3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23B7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FF"/>
    <w:rsid w:val="00095AD6"/>
    <w:rsid w:val="00095FD9"/>
    <w:rsid w:val="00096391"/>
    <w:rsid w:val="000A1023"/>
    <w:rsid w:val="000A321A"/>
    <w:rsid w:val="000A3BFC"/>
    <w:rsid w:val="000A4741"/>
    <w:rsid w:val="000A4E4C"/>
    <w:rsid w:val="000A5994"/>
    <w:rsid w:val="000A7B5C"/>
    <w:rsid w:val="000B04F3"/>
    <w:rsid w:val="000B2A6A"/>
    <w:rsid w:val="000B2DE1"/>
    <w:rsid w:val="000B2F7A"/>
    <w:rsid w:val="000B31D9"/>
    <w:rsid w:val="000B3414"/>
    <w:rsid w:val="000B3F94"/>
    <w:rsid w:val="000B4839"/>
    <w:rsid w:val="000B6180"/>
    <w:rsid w:val="000C08AA"/>
    <w:rsid w:val="000C0F5A"/>
    <w:rsid w:val="000C1367"/>
    <w:rsid w:val="000C3029"/>
    <w:rsid w:val="000C31C4"/>
    <w:rsid w:val="000C4157"/>
    <w:rsid w:val="000C56EF"/>
    <w:rsid w:val="000C683D"/>
    <w:rsid w:val="000C6C13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56D4"/>
    <w:rsid w:val="000E5766"/>
    <w:rsid w:val="000E67EC"/>
    <w:rsid w:val="000E7A98"/>
    <w:rsid w:val="000E7C8E"/>
    <w:rsid w:val="000F077C"/>
    <w:rsid w:val="000F130C"/>
    <w:rsid w:val="000F1DD2"/>
    <w:rsid w:val="000F2747"/>
    <w:rsid w:val="000F3564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66BC"/>
    <w:rsid w:val="00107070"/>
    <w:rsid w:val="0010736D"/>
    <w:rsid w:val="00110CD9"/>
    <w:rsid w:val="0011375D"/>
    <w:rsid w:val="00115EAE"/>
    <w:rsid w:val="001169F0"/>
    <w:rsid w:val="00117213"/>
    <w:rsid w:val="0012085C"/>
    <w:rsid w:val="00120F70"/>
    <w:rsid w:val="00121343"/>
    <w:rsid w:val="00121C39"/>
    <w:rsid w:val="001220A4"/>
    <w:rsid w:val="00123858"/>
    <w:rsid w:val="0012435A"/>
    <w:rsid w:val="001243CD"/>
    <w:rsid w:val="00125430"/>
    <w:rsid w:val="00125522"/>
    <w:rsid w:val="0012640C"/>
    <w:rsid w:val="001272DB"/>
    <w:rsid w:val="00127337"/>
    <w:rsid w:val="001276E2"/>
    <w:rsid w:val="0013054F"/>
    <w:rsid w:val="001329E7"/>
    <w:rsid w:val="00132C47"/>
    <w:rsid w:val="00132D82"/>
    <w:rsid w:val="0013390A"/>
    <w:rsid w:val="00133CEF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358A"/>
    <w:rsid w:val="0016430A"/>
    <w:rsid w:val="001646F8"/>
    <w:rsid w:val="00164DA0"/>
    <w:rsid w:val="001652E6"/>
    <w:rsid w:val="001659D8"/>
    <w:rsid w:val="001671EF"/>
    <w:rsid w:val="00167C9F"/>
    <w:rsid w:val="00172601"/>
    <w:rsid w:val="00172FC1"/>
    <w:rsid w:val="00173154"/>
    <w:rsid w:val="0017352C"/>
    <w:rsid w:val="0017394F"/>
    <w:rsid w:val="001751C7"/>
    <w:rsid w:val="001752F1"/>
    <w:rsid w:val="00176D52"/>
    <w:rsid w:val="001809EA"/>
    <w:rsid w:val="001820A7"/>
    <w:rsid w:val="001827B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1E3"/>
    <w:rsid w:val="001B5D26"/>
    <w:rsid w:val="001B6D4A"/>
    <w:rsid w:val="001C016A"/>
    <w:rsid w:val="001C1190"/>
    <w:rsid w:val="001C13B1"/>
    <w:rsid w:val="001C27AF"/>
    <w:rsid w:val="001C548E"/>
    <w:rsid w:val="001C59A9"/>
    <w:rsid w:val="001D0454"/>
    <w:rsid w:val="001D0F21"/>
    <w:rsid w:val="001D26EC"/>
    <w:rsid w:val="001D3A07"/>
    <w:rsid w:val="001D4BAE"/>
    <w:rsid w:val="001D4F49"/>
    <w:rsid w:val="001D5518"/>
    <w:rsid w:val="001D69F5"/>
    <w:rsid w:val="001D70A2"/>
    <w:rsid w:val="001D7A77"/>
    <w:rsid w:val="001D7E6B"/>
    <w:rsid w:val="001E00D8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5BC3"/>
    <w:rsid w:val="001F75AC"/>
    <w:rsid w:val="001F7B7D"/>
    <w:rsid w:val="002012C7"/>
    <w:rsid w:val="002016E3"/>
    <w:rsid w:val="00201CFD"/>
    <w:rsid w:val="00202165"/>
    <w:rsid w:val="00202475"/>
    <w:rsid w:val="0020260C"/>
    <w:rsid w:val="0020375B"/>
    <w:rsid w:val="00204F64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0F2"/>
    <w:rsid w:val="002174C1"/>
    <w:rsid w:val="00220A8B"/>
    <w:rsid w:val="002236B1"/>
    <w:rsid w:val="002242CA"/>
    <w:rsid w:val="00224973"/>
    <w:rsid w:val="00224D33"/>
    <w:rsid w:val="002257C4"/>
    <w:rsid w:val="0022645A"/>
    <w:rsid w:val="002264A4"/>
    <w:rsid w:val="0022687C"/>
    <w:rsid w:val="00226FF8"/>
    <w:rsid w:val="002270A3"/>
    <w:rsid w:val="002310B9"/>
    <w:rsid w:val="00232884"/>
    <w:rsid w:val="00232FA9"/>
    <w:rsid w:val="00233C4F"/>
    <w:rsid w:val="00235D5B"/>
    <w:rsid w:val="00240048"/>
    <w:rsid w:val="00241E9B"/>
    <w:rsid w:val="0024356A"/>
    <w:rsid w:val="00243912"/>
    <w:rsid w:val="002439D0"/>
    <w:rsid w:val="00243B81"/>
    <w:rsid w:val="00243C5F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603B4"/>
    <w:rsid w:val="00261807"/>
    <w:rsid w:val="00262937"/>
    <w:rsid w:val="00263910"/>
    <w:rsid w:val="00265BD6"/>
    <w:rsid w:val="002667E2"/>
    <w:rsid w:val="00266FFD"/>
    <w:rsid w:val="00270AB6"/>
    <w:rsid w:val="002715D7"/>
    <w:rsid w:val="00271BD7"/>
    <w:rsid w:val="00272A69"/>
    <w:rsid w:val="00272A75"/>
    <w:rsid w:val="00272F48"/>
    <w:rsid w:val="00273B8A"/>
    <w:rsid w:val="002747CE"/>
    <w:rsid w:val="00275FEA"/>
    <w:rsid w:val="00277DEF"/>
    <w:rsid w:val="002801D0"/>
    <w:rsid w:val="00280B60"/>
    <w:rsid w:val="002810AE"/>
    <w:rsid w:val="0028136C"/>
    <w:rsid w:val="00281B54"/>
    <w:rsid w:val="002821B1"/>
    <w:rsid w:val="002837F9"/>
    <w:rsid w:val="00283BC0"/>
    <w:rsid w:val="00283E20"/>
    <w:rsid w:val="0028760E"/>
    <w:rsid w:val="00287C8A"/>
    <w:rsid w:val="00290F42"/>
    <w:rsid w:val="00293931"/>
    <w:rsid w:val="00293E09"/>
    <w:rsid w:val="002940F5"/>
    <w:rsid w:val="0029496D"/>
    <w:rsid w:val="00296200"/>
    <w:rsid w:val="002966B0"/>
    <w:rsid w:val="002A0099"/>
    <w:rsid w:val="002A2163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B6AE7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089"/>
    <w:rsid w:val="002D25C6"/>
    <w:rsid w:val="002D2A27"/>
    <w:rsid w:val="002D4592"/>
    <w:rsid w:val="002D46C9"/>
    <w:rsid w:val="002D60E5"/>
    <w:rsid w:val="002D6130"/>
    <w:rsid w:val="002D7A73"/>
    <w:rsid w:val="002D7D8A"/>
    <w:rsid w:val="002E1EE0"/>
    <w:rsid w:val="002E1FBE"/>
    <w:rsid w:val="002E2134"/>
    <w:rsid w:val="002E5B20"/>
    <w:rsid w:val="002E608D"/>
    <w:rsid w:val="002F0BCA"/>
    <w:rsid w:val="002F1F22"/>
    <w:rsid w:val="002F28BE"/>
    <w:rsid w:val="002F495C"/>
    <w:rsid w:val="002F4B48"/>
    <w:rsid w:val="002F721D"/>
    <w:rsid w:val="002F7A98"/>
    <w:rsid w:val="00300410"/>
    <w:rsid w:val="003007CF"/>
    <w:rsid w:val="003028B5"/>
    <w:rsid w:val="00303EC4"/>
    <w:rsid w:val="00304937"/>
    <w:rsid w:val="00305119"/>
    <w:rsid w:val="00305428"/>
    <w:rsid w:val="003069DD"/>
    <w:rsid w:val="00307744"/>
    <w:rsid w:val="00307F88"/>
    <w:rsid w:val="00312687"/>
    <w:rsid w:val="003147A5"/>
    <w:rsid w:val="0031531D"/>
    <w:rsid w:val="00316400"/>
    <w:rsid w:val="003207E2"/>
    <w:rsid w:val="003215B0"/>
    <w:rsid w:val="00321B9D"/>
    <w:rsid w:val="00322737"/>
    <w:rsid w:val="003233FE"/>
    <w:rsid w:val="003236FD"/>
    <w:rsid w:val="00323E31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600"/>
    <w:rsid w:val="00345CE0"/>
    <w:rsid w:val="0034622D"/>
    <w:rsid w:val="003464F3"/>
    <w:rsid w:val="0035068B"/>
    <w:rsid w:val="003510B7"/>
    <w:rsid w:val="00352440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303B"/>
    <w:rsid w:val="00375214"/>
    <w:rsid w:val="00375285"/>
    <w:rsid w:val="003755E0"/>
    <w:rsid w:val="00376A34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0CB2"/>
    <w:rsid w:val="00391FFE"/>
    <w:rsid w:val="0039359F"/>
    <w:rsid w:val="00393BA2"/>
    <w:rsid w:val="003942C1"/>
    <w:rsid w:val="003946BE"/>
    <w:rsid w:val="00395956"/>
    <w:rsid w:val="00395E79"/>
    <w:rsid w:val="00397A7C"/>
    <w:rsid w:val="003A2B02"/>
    <w:rsid w:val="003A546D"/>
    <w:rsid w:val="003A609F"/>
    <w:rsid w:val="003A7389"/>
    <w:rsid w:val="003B5417"/>
    <w:rsid w:val="003B59FA"/>
    <w:rsid w:val="003B7432"/>
    <w:rsid w:val="003C11AA"/>
    <w:rsid w:val="003C2981"/>
    <w:rsid w:val="003C4987"/>
    <w:rsid w:val="003C4D9C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4B72"/>
    <w:rsid w:val="003D5051"/>
    <w:rsid w:val="003D5161"/>
    <w:rsid w:val="003D54C1"/>
    <w:rsid w:val="003D70F0"/>
    <w:rsid w:val="003E0DBA"/>
    <w:rsid w:val="003E2D2C"/>
    <w:rsid w:val="003E473F"/>
    <w:rsid w:val="003E56D0"/>
    <w:rsid w:val="003E6364"/>
    <w:rsid w:val="003E6406"/>
    <w:rsid w:val="003E7A83"/>
    <w:rsid w:val="003F056A"/>
    <w:rsid w:val="003F0F68"/>
    <w:rsid w:val="003F1FAD"/>
    <w:rsid w:val="003F2334"/>
    <w:rsid w:val="003F453D"/>
    <w:rsid w:val="003F4F7E"/>
    <w:rsid w:val="003F5CF4"/>
    <w:rsid w:val="004000C2"/>
    <w:rsid w:val="00400C13"/>
    <w:rsid w:val="00401506"/>
    <w:rsid w:val="00401BFA"/>
    <w:rsid w:val="00404B1F"/>
    <w:rsid w:val="00405590"/>
    <w:rsid w:val="004057B0"/>
    <w:rsid w:val="0041180E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4884"/>
    <w:rsid w:val="004251A9"/>
    <w:rsid w:val="004257C6"/>
    <w:rsid w:val="0042595D"/>
    <w:rsid w:val="004259A0"/>
    <w:rsid w:val="0042603F"/>
    <w:rsid w:val="00426050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A1A"/>
    <w:rsid w:val="004436F9"/>
    <w:rsid w:val="00443C6A"/>
    <w:rsid w:val="00444D54"/>
    <w:rsid w:val="00444E6C"/>
    <w:rsid w:val="00445875"/>
    <w:rsid w:val="00447993"/>
    <w:rsid w:val="00450828"/>
    <w:rsid w:val="0045180F"/>
    <w:rsid w:val="00451D3B"/>
    <w:rsid w:val="00452BEB"/>
    <w:rsid w:val="00454C54"/>
    <w:rsid w:val="00456804"/>
    <w:rsid w:val="00456DC6"/>
    <w:rsid w:val="0045778D"/>
    <w:rsid w:val="004602A4"/>
    <w:rsid w:val="00461245"/>
    <w:rsid w:val="00462CCC"/>
    <w:rsid w:val="00465660"/>
    <w:rsid w:val="0046608D"/>
    <w:rsid w:val="0046620F"/>
    <w:rsid w:val="00466989"/>
    <w:rsid w:val="00466B3A"/>
    <w:rsid w:val="0047029A"/>
    <w:rsid w:val="0047163E"/>
    <w:rsid w:val="00471841"/>
    <w:rsid w:val="004722EC"/>
    <w:rsid w:val="00472527"/>
    <w:rsid w:val="0047336F"/>
    <w:rsid w:val="00473F29"/>
    <w:rsid w:val="004741B9"/>
    <w:rsid w:val="004751C7"/>
    <w:rsid w:val="00475E6D"/>
    <w:rsid w:val="00477188"/>
    <w:rsid w:val="00477399"/>
    <w:rsid w:val="0047748B"/>
    <w:rsid w:val="0048032C"/>
    <w:rsid w:val="00482A5B"/>
    <w:rsid w:val="00483048"/>
    <w:rsid w:val="004841BD"/>
    <w:rsid w:val="004847E0"/>
    <w:rsid w:val="0048537B"/>
    <w:rsid w:val="004858EF"/>
    <w:rsid w:val="0048647A"/>
    <w:rsid w:val="00487062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A22"/>
    <w:rsid w:val="00496D2D"/>
    <w:rsid w:val="004A1B8F"/>
    <w:rsid w:val="004A3C84"/>
    <w:rsid w:val="004A59B9"/>
    <w:rsid w:val="004A5C04"/>
    <w:rsid w:val="004A5E3A"/>
    <w:rsid w:val="004A61C7"/>
    <w:rsid w:val="004A6E20"/>
    <w:rsid w:val="004A71EA"/>
    <w:rsid w:val="004B1B27"/>
    <w:rsid w:val="004B268A"/>
    <w:rsid w:val="004B303F"/>
    <w:rsid w:val="004B3315"/>
    <w:rsid w:val="004B3DA8"/>
    <w:rsid w:val="004B3F49"/>
    <w:rsid w:val="004B3F82"/>
    <w:rsid w:val="004B4140"/>
    <w:rsid w:val="004B47A7"/>
    <w:rsid w:val="004B5218"/>
    <w:rsid w:val="004B5CB2"/>
    <w:rsid w:val="004B5F24"/>
    <w:rsid w:val="004B79F8"/>
    <w:rsid w:val="004C010B"/>
    <w:rsid w:val="004C13A9"/>
    <w:rsid w:val="004C1D88"/>
    <w:rsid w:val="004C214B"/>
    <w:rsid w:val="004C28E9"/>
    <w:rsid w:val="004C3A0E"/>
    <w:rsid w:val="004C4F51"/>
    <w:rsid w:val="004C4FDD"/>
    <w:rsid w:val="004C6119"/>
    <w:rsid w:val="004C627A"/>
    <w:rsid w:val="004C6660"/>
    <w:rsid w:val="004C75A2"/>
    <w:rsid w:val="004C7A6F"/>
    <w:rsid w:val="004D16AB"/>
    <w:rsid w:val="004D199C"/>
    <w:rsid w:val="004D2165"/>
    <w:rsid w:val="004D2C8F"/>
    <w:rsid w:val="004D2D9A"/>
    <w:rsid w:val="004D36FD"/>
    <w:rsid w:val="004D3AE4"/>
    <w:rsid w:val="004D3DEF"/>
    <w:rsid w:val="004D5664"/>
    <w:rsid w:val="004D5D37"/>
    <w:rsid w:val="004E1CB0"/>
    <w:rsid w:val="004E2175"/>
    <w:rsid w:val="004E3D9D"/>
    <w:rsid w:val="004E426C"/>
    <w:rsid w:val="004E4760"/>
    <w:rsid w:val="004E5832"/>
    <w:rsid w:val="004E632A"/>
    <w:rsid w:val="004E636B"/>
    <w:rsid w:val="004E67BF"/>
    <w:rsid w:val="004E6F5F"/>
    <w:rsid w:val="004E7B9F"/>
    <w:rsid w:val="004E7FE4"/>
    <w:rsid w:val="004F19E1"/>
    <w:rsid w:val="004F30CA"/>
    <w:rsid w:val="004F318B"/>
    <w:rsid w:val="004F7E25"/>
    <w:rsid w:val="005004C0"/>
    <w:rsid w:val="00500DDE"/>
    <w:rsid w:val="00501352"/>
    <w:rsid w:val="0050479B"/>
    <w:rsid w:val="005055E4"/>
    <w:rsid w:val="005062FF"/>
    <w:rsid w:val="00506B69"/>
    <w:rsid w:val="00506FFB"/>
    <w:rsid w:val="00510FA3"/>
    <w:rsid w:val="00511D2D"/>
    <w:rsid w:val="0051315C"/>
    <w:rsid w:val="005160F8"/>
    <w:rsid w:val="005167CC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27CA0"/>
    <w:rsid w:val="00527CC5"/>
    <w:rsid w:val="00530CA4"/>
    <w:rsid w:val="0053162B"/>
    <w:rsid w:val="00531858"/>
    <w:rsid w:val="00531BA4"/>
    <w:rsid w:val="0053237B"/>
    <w:rsid w:val="00532CC4"/>
    <w:rsid w:val="005340D0"/>
    <w:rsid w:val="00536066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2A04"/>
    <w:rsid w:val="00553EE3"/>
    <w:rsid w:val="00554564"/>
    <w:rsid w:val="00555C47"/>
    <w:rsid w:val="00556B2E"/>
    <w:rsid w:val="00557648"/>
    <w:rsid w:val="00560040"/>
    <w:rsid w:val="0056027E"/>
    <w:rsid w:val="00560382"/>
    <w:rsid w:val="00560F5C"/>
    <w:rsid w:val="00561DC2"/>
    <w:rsid w:val="005625BB"/>
    <w:rsid w:val="0056329E"/>
    <w:rsid w:val="005637A3"/>
    <w:rsid w:val="005638CE"/>
    <w:rsid w:val="005648EA"/>
    <w:rsid w:val="005656E4"/>
    <w:rsid w:val="00567F74"/>
    <w:rsid w:val="00571B48"/>
    <w:rsid w:val="005722C4"/>
    <w:rsid w:val="00572514"/>
    <w:rsid w:val="00573B83"/>
    <w:rsid w:val="00575245"/>
    <w:rsid w:val="00576392"/>
    <w:rsid w:val="00576581"/>
    <w:rsid w:val="00577577"/>
    <w:rsid w:val="00577BD2"/>
    <w:rsid w:val="005801A4"/>
    <w:rsid w:val="00580BB5"/>
    <w:rsid w:val="00580D7F"/>
    <w:rsid w:val="00583B93"/>
    <w:rsid w:val="00583CBE"/>
    <w:rsid w:val="005848B3"/>
    <w:rsid w:val="00585280"/>
    <w:rsid w:val="005853A0"/>
    <w:rsid w:val="00585DED"/>
    <w:rsid w:val="005861C9"/>
    <w:rsid w:val="00586243"/>
    <w:rsid w:val="005868FA"/>
    <w:rsid w:val="00592BD3"/>
    <w:rsid w:val="00592E34"/>
    <w:rsid w:val="00595401"/>
    <w:rsid w:val="00595C35"/>
    <w:rsid w:val="00596FE6"/>
    <w:rsid w:val="00597214"/>
    <w:rsid w:val="00597455"/>
    <w:rsid w:val="00597EB1"/>
    <w:rsid w:val="005A002B"/>
    <w:rsid w:val="005A09E2"/>
    <w:rsid w:val="005A0A9E"/>
    <w:rsid w:val="005A126A"/>
    <w:rsid w:val="005A2E77"/>
    <w:rsid w:val="005A390F"/>
    <w:rsid w:val="005A4576"/>
    <w:rsid w:val="005A5E87"/>
    <w:rsid w:val="005A67C1"/>
    <w:rsid w:val="005A725F"/>
    <w:rsid w:val="005A7B96"/>
    <w:rsid w:val="005A7FE8"/>
    <w:rsid w:val="005B0496"/>
    <w:rsid w:val="005B10E3"/>
    <w:rsid w:val="005B32E8"/>
    <w:rsid w:val="005B3F74"/>
    <w:rsid w:val="005B5D8F"/>
    <w:rsid w:val="005B6972"/>
    <w:rsid w:val="005C1AC8"/>
    <w:rsid w:val="005C3B1D"/>
    <w:rsid w:val="005C4BCA"/>
    <w:rsid w:val="005C5987"/>
    <w:rsid w:val="005C676B"/>
    <w:rsid w:val="005C727A"/>
    <w:rsid w:val="005C75F4"/>
    <w:rsid w:val="005C7DED"/>
    <w:rsid w:val="005D1171"/>
    <w:rsid w:val="005D3557"/>
    <w:rsid w:val="005D392A"/>
    <w:rsid w:val="005D4FC8"/>
    <w:rsid w:val="005D5010"/>
    <w:rsid w:val="005D5078"/>
    <w:rsid w:val="005D69AF"/>
    <w:rsid w:val="005D7CDE"/>
    <w:rsid w:val="005E02A2"/>
    <w:rsid w:val="005E06AB"/>
    <w:rsid w:val="005E10AD"/>
    <w:rsid w:val="005E4262"/>
    <w:rsid w:val="005E430B"/>
    <w:rsid w:val="005E48E3"/>
    <w:rsid w:val="005E4C31"/>
    <w:rsid w:val="005E552D"/>
    <w:rsid w:val="005E6436"/>
    <w:rsid w:val="005E69F3"/>
    <w:rsid w:val="005E7DE1"/>
    <w:rsid w:val="005F2ACE"/>
    <w:rsid w:val="005F330E"/>
    <w:rsid w:val="005F3A81"/>
    <w:rsid w:val="005F3AA5"/>
    <w:rsid w:val="005F3F7B"/>
    <w:rsid w:val="005F405A"/>
    <w:rsid w:val="005F61C6"/>
    <w:rsid w:val="005F6DA7"/>
    <w:rsid w:val="005F768B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2CB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307ED"/>
    <w:rsid w:val="0063091E"/>
    <w:rsid w:val="006310EC"/>
    <w:rsid w:val="00631C6A"/>
    <w:rsid w:val="00631D81"/>
    <w:rsid w:val="00635CD6"/>
    <w:rsid w:val="0063683A"/>
    <w:rsid w:val="00637B91"/>
    <w:rsid w:val="00640898"/>
    <w:rsid w:val="006412B9"/>
    <w:rsid w:val="006418D6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2DA"/>
    <w:rsid w:val="00661A11"/>
    <w:rsid w:val="00664334"/>
    <w:rsid w:val="006653E8"/>
    <w:rsid w:val="00665501"/>
    <w:rsid w:val="00665B8C"/>
    <w:rsid w:val="00666D8C"/>
    <w:rsid w:val="00670C72"/>
    <w:rsid w:val="006736D1"/>
    <w:rsid w:val="00673976"/>
    <w:rsid w:val="006742CA"/>
    <w:rsid w:val="0067456B"/>
    <w:rsid w:val="00674D74"/>
    <w:rsid w:val="00675578"/>
    <w:rsid w:val="00675F0B"/>
    <w:rsid w:val="006807D5"/>
    <w:rsid w:val="00680F5C"/>
    <w:rsid w:val="00681D40"/>
    <w:rsid w:val="006825BE"/>
    <w:rsid w:val="00682678"/>
    <w:rsid w:val="00682C88"/>
    <w:rsid w:val="00686C0A"/>
    <w:rsid w:val="006928F3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1A6C"/>
    <w:rsid w:val="006A2064"/>
    <w:rsid w:val="006A27E7"/>
    <w:rsid w:val="006A2AED"/>
    <w:rsid w:val="006A4908"/>
    <w:rsid w:val="006A4B40"/>
    <w:rsid w:val="006A5E37"/>
    <w:rsid w:val="006A7B73"/>
    <w:rsid w:val="006B042A"/>
    <w:rsid w:val="006B0873"/>
    <w:rsid w:val="006B335A"/>
    <w:rsid w:val="006B39E7"/>
    <w:rsid w:val="006B3E45"/>
    <w:rsid w:val="006B4DB2"/>
    <w:rsid w:val="006B54F2"/>
    <w:rsid w:val="006B609A"/>
    <w:rsid w:val="006B7462"/>
    <w:rsid w:val="006C0318"/>
    <w:rsid w:val="006C078E"/>
    <w:rsid w:val="006C08CE"/>
    <w:rsid w:val="006C0957"/>
    <w:rsid w:val="006C0C77"/>
    <w:rsid w:val="006C12A1"/>
    <w:rsid w:val="006C17CD"/>
    <w:rsid w:val="006C1A44"/>
    <w:rsid w:val="006C37EB"/>
    <w:rsid w:val="006C3D5B"/>
    <w:rsid w:val="006C567D"/>
    <w:rsid w:val="006C5B44"/>
    <w:rsid w:val="006C7159"/>
    <w:rsid w:val="006D05F9"/>
    <w:rsid w:val="006D0FE0"/>
    <w:rsid w:val="006D2A18"/>
    <w:rsid w:val="006D2C97"/>
    <w:rsid w:val="006D2E92"/>
    <w:rsid w:val="006D3065"/>
    <w:rsid w:val="006D6881"/>
    <w:rsid w:val="006D7670"/>
    <w:rsid w:val="006D7952"/>
    <w:rsid w:val="006E16B4"/>
    <w:rsid w:val="006E1C77"/>
    <w:rsid w:val="006E2A27"/>
    <w:rsid w:val="006E2F1C"/>
    <w:rsid w:val="006E6648"/>
    <w:rsid w:val="006E6FC5"/>
    <w:rsid w:val="006E757E"/>
    <w:rsid w:val="006E7C43"/>
    <w:rsid w:val="006F2100"/>
    <w:rsid w:val="006F3227"/>
    <w:rsid w:val="006F397D"/>
    <w:rsid w:val="006F5AF2"/>
    <w:rsid w:val="006F6C50"/>
    <w:rsid w:val="006F71B9"/>
    <w:rsid w:val="00700766"/>
    <w:rsid w:val="007008A2"/>
    <w:rsid w:val="00700BA8"/>
    <w:rsid w:val="00700C56"/>
    <w:rsid w:val="00700EB8"/>
    <w:rsid w:val="00701C95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33D54"/>
    <w:rsid w:val="0074055A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1D2E"/>
    <w:rsid w:val="00772279"/>
    <w:rsid w:val="0077480E"/>
    <w:rsid w:val="00774F5D"/>
    <w:rsid w:val="00775C34"/>
    <w:rsid w:val="0077626A"/>
    <w:rsid w:val="0077700E"/>
    <w:rsid w:val="007813D5"/>
    <w:rsid w:val="0078198F"/>
    <w:rsid w:val="00781B20"/>
    <w:rsid w:val="00782239"/>
    <w:rsid w:val="00782BE6"/>
    <w:rsid w:val="00782D0E"/>
    <w:rsid w:val="00784C1F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9F4"/>
    <w:rsid w:val="00796C47"/>
    <w:rsid w:val="007A00C2"/>
    <w:rsid w:val="007A08B0"/>
    <w:rsid w:val="007A2435"/>
    <w:rsid w:val="007A7E03"/>
    <w:rsid w:val="007B0F7C"/>
    <w:rsid w:val="007B14C1"/>
    <w:rsid w:val="007B3188"/>
    <w:rsid w:val="007B3317"/>
    <w:rsid w:val="007B334F"/>
    <w:rsid w:val="007B40C1"/>
    <w:rsid w:val="007B420C"/>
    <w:rsid w:val="007B5B51"/>
    <w:rsid w:val="007B67DA"/>
    <w:rsid w:val="007B699D"/>
    <w:rsid w:val="007B69D2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3548"/>
    <w:rsid w:val="007D4437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80036F"/>
    <w:rsid w:val="00800DE0"/>
    <w:rsid w:val="0080232B"/>
    <w:rsid w:val="00802752"/>
    <w:rsid w:val="00804260"/>
    <w:rsid w:val="008056C4"/>
    <w:rsid w:val="0080609F"/>
    <w:rsid w:val="00812A12"/>
    <w:rsid w:val="008134E5"/>
    <w:rsid w:val="00814549"/>
    <w:rsid w:val="008148D4"/>
    <w:rsid w:val="00814ADB"/>
    <w:rsid w:val="0081520B"/>
    <w:rsid w:val="00815DB2"/>
    <w:rsid w:val="00816947"/>
    <w:rsid w:val="0081759E"/>
    <w:rsid w:val="008179D9"/>
    <w:rsid w:val="00817D48"/>
    <w:rsid w:val="00820222"/>
    <w:rsid w:val="00821168"/>
    <w:rsid w:val="00823814"/>
    <w:rsid w:val="00823CEF"/>
    <w:rsid w:val="00824543"/>
    <w:rsid w:val="008254BF"/>
    <w:rsid w:val="008254C1"/>
    <w:rsid w:val="0082571A"/>
    <w:rsid w:val="008274C8"/>
    <w:rsid w:val="0083088A"/>
    <w:rsid w:val="0083200F"/>
    <w:rsid w:val="008327AE"/>
    <w:rsid w:val="0083303F"/>
    <w:rsid w:val="00833C93"/>
    <w:rsid w:val="00834EE7"/>
    <w:rsid w:val="00837147"/>
    <w:rsid w:val="00843247"/>
    <w:rsid w:val="00843479"/>
    <w:rsid w:val="00843C21"/>
    <w:rsid w:val="00844F76"/>
    <w:rsid w:val="0084511E"/>
    <w:rsid w:val="00846357"/>
    <w:rsid w:val="0085193F"/>
    <w:rsid w:val="00851DEC"/>
    <w:rsid w:val="008521A1"/>
    <w:rsid w:val="008534C7"/>
    <w:rsid w:val="00853F19"/>
    <w:rsid w:val="00855393"/>
    <w:rsid w:val="008554F8"/>
    <w:rsid w:val="008565FA"/>
    <w:rsid w:val="008600C7"/>
    <w:rsid w:val="00860B99"/>
    <w:rsid w:val="00861763"/>
    <w:rsid w:val="008629C6"/>
    <w:rsid w:val="00862E7C"/>
    <w:rsid w:val="0086303C"/>
    <w:rsid w:val="00863753"/>
    <w:rsid w:val="0086419B"/>
    <w:rsid w:val="008673AE"/>
    <w:rsid w:val="0087043F"/>
    <w:rsid w:val="0087087A"/>
    <w:rsid w:val="00872048"/>
    <w:rsid w:val="008726BB"/>
    <w:rsid w:val="00872DAE"/>
    <w:rsid w:val="008754FA"/>
    <w:rsid w:val="008763D7"/>
    <w:rsid w:val="00881311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E7E"/>
    <w:rsid w:val="008944AA"/>
    <w:rsid w:val="00894F3B"/>
    <w:rsid w:val="008952C4"/>
    <w:rsid w:val="00895AD4"/>
    <w:rsid w:val="008965FE"/>
    <w:rsid w:val="00896C76"/>
    <w:rsid w:val="00897893"/>
    <w:rsid w:val="008A1F16"/>
    <w:rsid w:val="008A337B"/>
    <w:rsid w:val="008A37EC"/>
    <w:rsid w:val="008A4DB0"/>
    <w:rsid w:val="008A5506"/>
    <w:rsid w:val="008A5C95"/>
    <w:rsid w:val="008A65FF"/>
    <w:rsid w:val="008A6CBB"/>
    <w:rsid w:val="008A6D59"/>
    <w:rsid w:val="008B0E17"/>
    <w:rsid w:val="008B1D26"/>
    <w:rsid w:val="008B27E9"/>
    <w:rsid w:val="008B31E5"/>
    <w:rsid w:val="008B3354"/>
    <w:rsid w:val="008B4628"/>
    <w:rsid w:val="008B53D3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4E5"/>
    <w:rsid w:val="008E1EBC"/>
    <w:rsid w:val="008E2774"/>
    <w:rsid w:val="008E3F18"/>
    <w:rsid w:val="008E5418"/>
    <w:rsid w:val="008E58C6"/>
    <w:rsid w:val="008E5AD7"/>
    <w:rsid w:val="008E5ADF"/>
    <w:rsid w:val="008E61BF"/>
    <w:rsid w:val="008E6E25"/>
    <w:rsid w:val="008E718E"/>
    <w:rsid w:val="008E77E2"/>
    <w:rsid w:val="008F00C0"/>
    <w:rsid w:val="008F0EC4"/>
    <w:rsid w:val="008F14B1"/>
    <w:rsid w:val="008F1909"/>
    <w:rsid w:val="008F20A8"/>
    <w:rsid w:val="008F20C8"/>
    <w:rsid w:val="008F3463"/>
    <w:rsid w:val="008F3A5B"/>
    <w:rsid w:val="008F56C8"/>
    <w:rsid w:val="00903AA8"/>
    <w:rsid w:val="009041D5"/>
    <w:rsid w:val="0090482C"/>
    <w:rsid w:val="0090529B"/>
    <w:rsid w:val="009057A6"/>
    <w:rsid w:val="00905F97"/>
    <w:rsid w:val="00911C2E"/>
    <w:rsid w:val="00913465"/>
    <w:rsid w:val="00915D24"/>
    <w:rsid w:val="0091769A"/>
    <w:rsid w:val="009218DE"/>
    <w:rsid w:val="00922039"/>
    <w:rsid w:val="0092253C"/>
    <w:rsid w:val="00922845"/>
    <w:rsid w:val="00924A38"/>
    <w:rsid w:val="00924B6D"/>
    <w:rsid w:val="009268AF"/>
    <w:rsid w:val="00926FC9"/>
    <w:rsid w:val="00927CA7"/>
    <w:rsid w:val="00927D9B"/>
    <w:rsid w:val="009300FE"/>
    <w:rsid w:val="0093108E"/>
    <w:rsid w:val="00931551"/>
    <w:rsid w:val="009324CA"/>
    <w:rsid w:val="009326C0"/>
    <w:rsid w:val="0093417D"/>
    <w:rsid w:val="00935202"/>
    <w:rsid w:val="00935BA5"/>
    <w:rsid w:val="00935FDD"/>
    <w:rsid w:val="00936A3C"/>
    <w:rsid w:val="00936EDA"/>
    <w:rsid w:val="009372C4"/>
    <w:rsid w:val="009400CC"/>
    <w:rsid w:val="00941772"/>
    <w:rsid w:val="00941C1E"/>
    <w:rsid w:val="0094264B"/>
    <w:rsid w:val="0094397E"/>
    <w:rsid w:val="00943FA0"/>
    <w:rsid w:val="009440DA"/>
    <w:rsid w:val="00944869"/>
    <w:rsid w:val="009461FB"/>
    <w:rsid w:val="009464BB"/>
    <w:rsid w:val="009466F8"/>
    <w:rsid w:val="009474CA"/>
    <w:rsid w:val="009515F9"/>
    <w:rsid w:val="00951894"/>
    <w:rsid w:val="00952ABF"/>
    <w:rsid w:val="00953F3F"/>
    <w:rsid w:val="00955C26"/>
    <w:rsid w:val="00957D57"/>
    <w:rsid w:val="009609FE"/>
    <w:rsid w:val="00960E39"/>
    <w:rsid w:val="0096122C"/>
    <w:rsid w:val="00961D1A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77901"/>
    <w:rsid w:val="00980D7B"/>
    <w:rsid w:val="009825F5"/>
    <w:rsid w:val="00983673"/>
    <w:rsid w:val="00983A73"/>
    <w:rsid w:val="00984586"/>
    <w:rsid w:val="009861E2"/>
    <w:rsid w:val="009900A9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7B03"/>
    <w:rsid w:val="009A0004"/>
    <w:rsid w:val="009A1503"/>
    <w:rsid w:val="009A1C62"/>
    <w:rsid w:val="009A203C"/>
    <w:rsid w:val="009A46BE"/>
    <w:rsid w:val="009A4864"/>
    <w:rsid w:val="009A4B5C"/>
    <w:rsid w:val="009A7736"/>
    <w:rsid w:val="009B14EE"/>
    <w:rsid w:val="009B2F66"/>
    <w:rsid w:val="009B398F"/>
    <w:rsid w:val="009B4D73"/>
    <w:rsid w:val="009B4F57"/>
    <w:rsid w:val="009B5E15"/>
    <w:rsid w:val="009B6597"/>
    <w:rsid w:val="009C0300"/>
    <w:rsid w:val="009C0515"/>
    <w:rsid w:val="009C0E57"/>
    <w:rsid w:val="009C3EF1"/>
    <w:rsid w:val="009C564A"/>
    <w:rsid w:val="009C5AFC"/>
    <w:rsid w:val="009C6C57"/>
    <w:rsid w:val="009D0114"/>
    <w:rsid w:val="009D189A"/>
    <w:rsid w:val="009D1AE2"/>
    <w:rsid w:val="009D237A"/>
    <w:rsid w:val="009D2ABE"/>
    <w:rsid w:val="009D3C4A"/>
    <w:rsid w:val="009E0ED5"/>
    <w:rsid w:val="009E1A87"/>
    <w:rsid w:val="009E3FC8"/>
    <w:rsid w:val="009E471E"/>
    <w:rsid w:val="009E491E"/>
    <w:rsid w:val="009E526A"/>
    <w:rsid w:val="009E53D2"/>
    <w:rsid w:val="009E555A"/>
    <w:rsid w:val="009E74FA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14B1"/>
    <w:rsid w:val="00A02811"/>
    <w:rsid w:val="00A03630"/>
    <w:rsid w:val="00A03E08"/>
    <w:rsid w:val="00A04EFD"/>
    <w:rsid w:val="00A059A8"/>
    <w:rsid w:val="00A0739D"/>
    <w:rsid w:val="00A105D5"/>
    <w:rsid w:val="00A10E59"/>
    <w:rsid w:val="00A10E9B"/>
    <w:rsid w:val="00A1409C"/>
    <w:rsid w:val="00A1479C"/>
    <w:rsid w:val="00A16240"/>
    <w:rsid w:val="00A16625"/>
    <w:rsid w:val="00A17573"/>
    <w:rsid w:val="00A17BC0"/>
    <w:rsid w:val="00A216C2"/>
    <w:rsid w:val="00A2385A"/>
    <w:rsid w:val="00A2481B"/>
    <w:rsid w:val="00A26ACD"/>
    <w:rsid w:val="00A26D2F"/>
    <w:rsid w:val="00A27F4A"/>
    <w:rsid w:val="00A30D56"/>
    <w:rsid w:val="00A325FE"/>
    <w:rsid w:val="00A345DE"/>
    <w:rsid w:val="00A352FB"/>
    <w:rsid w:val="00A3543F"/>
    <w:rsid w:val="00A359B6"/>
    <w:rsid w:val="00A36873"/>
    <w:rsid w:val="00A378AD"/>
    <w:rsid w:val="00A4140D"/>
    <w:rsid w:val="00A42BDC"/>
    <w:rsid w:val="00A43AC5"/>
    <w:rsid w:val="00A4481D"/>
    <w:rsid w:val="00A44891"/>
    <w:rsid w:val="00A44F67"/>
    <w:rsid w:val="00A45911"/>
    <w:rsid w:val="00A45C57"/>
    <w:rsid w:val="00A45CA5"/>
    <w:rsid w:val="00A46B89"/>
    <w:rsid w:val="00A53771"/>
    <w:rsid w:val="00A555B1"/>
    <w:rsid w:val="00A55795"/>
    <w:rsid w:val="00A61CFE"/>
    <w:rsid w:val="00A62615"/>
    <w:rsid w:val="00A630A0"/>
    <w:rsid w:val="00A64250"/>
    <w:rsid w:val="00A65514"/>
    <w:rsid w:val="00A6588D"/>
    <w:rsid w:val="00A65A86"/>
    <w:rsid w:val="00A6670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6BDC"/>
    <w:rsid w:val="00A86D02"/>
    <w:rsid w:val="00A9134D"/>
    <w:rsid w:val="00A922D3"/>
    <w:rsid w:val="00A92541"/>
    <w:rsid w:val="00A93066"/>
    <w:rsid w:val="00A93D34"/>
    <w:rsid w:val="00A93FE0"/>
    <w:rsid w:val="00A94816"/>
    <w:rsid w:val="00A95FD0"/>
    <w:rsid w:val="00A96C77"/>
    <w:rsid w:val="00AA0298"/>
    <w:rsid w:val="00AA0CC4"/>
    <w:rsid w:val="00AA0F19"/>
    <w:rsid w:val="00AA352B"/>
    <w:rsid w:val="00AA3A84"/>
    <w:rsid w:val="00AA5C53"/>
    <w:rsid w:val="00AA5D11"/>
    <w:rsid w:val="00AA5E9A"/>
    <w:rsid w:val="00AB01F7"/>
    <w:rsid w:val="00AB075C"/>
    <w:rsid w:val="00AB0F9A"/>
    <w:rsid w:val="00AB2124"/>
    <w:rsid w:val="00AB377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0467"/>
    <w:rsid w:val="00AD19F3"/>
    <w:rsid w:val="00AD272F"/>
    <w:rsid w:val="00AD567E"/>
    <w:rsid w:val="00AD59BF"/>
    <w:rsid w:val="00AD7578"/>
    <w:rsid w:val="00AE0378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1401"/>
    <w:rsid w:val="00AF2A12"/>
    <w:rsid w:val="00AF3119"/>
    <w:rsid w:val="00AF53B4"/>
    <w:rsid w:val="00AF597E"/>
    <w:rsid w:val="00AF616B"/>
    <w:rsid w:val="00AF672B"/>
    <w:rsid w:val="00AF7CD5"/>
    <w:rsid w:val="00AF7D12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5C19"/>
    <w:rsid w:val="00B178CD"/>
    <w:rsid w:val="00B1798B"/>
    <w:rsid w:val="00B20930"/>
    <w:rsid w:val="00B20B2B"/>
    <w:rsid w:val="00B20C9E"/>
    <w:rsid w:val="00B233C1"/>
    <w:rsid w:val="00B247FC"/>
    <w:rsid w:val="00B258C6"/>
    <w:rsid w:val="00B25BEF"/>
    <w:rsid w:val="00B26B89"/>
    <w:rsid w:val="00B303E3"/>
    <w:rsid w:val="00B30DAD"/>
    <w:rsid w:val="00B31455"/>
    <w:rsid w:val="00B317B6"/>
    <w:rsid w:val="00B32853"/>
    <w:rsid w:val="00B328B1"/>
    <w:rsid w:val="00B32A29"/>
    <w:rsid w:val="00B33AF4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236"/>
    <w:rsid w:val="00B54362"/>
    <w:rsid w:val="00B547C1"/>
    <w:rsid w:val="00B54CDA"/>
    <w:rsid w:val="00B553AD"/>
    <w:rsid w:val="00B55B6F"/>
    <w:rsid w:val="00B565EB"/>
    <w:rsid w:val="00B57F27"/>
    <w:rsid w:val="00B611B1"/>
    <w:rsid w:val="00B611EC"/>
    <w:rsid w:val="00B63BCE"/>
    <w:rsid w:val="00B64454"/>
    <w:rsid w:val="00B65180"/>
    <w:rsid w:val="00B65743"/>
    <w:rsid w:val="00B65BBC"/>
    <w:rsid w:val="00B65BEC"/>
    <w:rsid w:val="00B660B9"/>
    <w:rsid w:val="00B660BE"/>
    <w:rsid w:val="00B668C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56E8"/>
    <w:rsid w:val="00B76452"/>
    <w:rsid w:val="00B76E0C"/>
    <w:rsid w:val="00B77237"/>
    <w:rsid w:val="00B8035E"/>
    <w:rsid w:val="00B83F69"/>
    <w:rsid w:val="00B84AA0"/>
    <w:rsid w:val="00B861BD"/>
    <w:rsid w:val="00B86F77"/>
    <w:rsid w:val="00B87F35"/>
    <w:rsid w:val="00B91329"/>
    <w:rsid w:val="00B91B13"/>
    <w:rsid w:val="00B935D9"/>
    <w:rsid w:val="00B93FBC"/>
    <w:rsid w:val="00B9407E"/>
    <w:rsid w:val="00B953C6"/>
    <w:rsid w:val="00B97723"/>
    <w:rsid w:val="00BA0A8E"/>
    <w:rsid w:val="00BA0E53"/>
    <w:rsid w:val="00BA190D"/>
    <w:rsid w:val="00BA1A99"/>
    <w:rsid w:val="00BA2528"/>
    <w:rsid w:val="00BA39D5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7E1B"/>
    <w:rsid w:val="00BB7F33"/>
    <w:rsid w:val="00BC4852"/>
    <w:rsid w:val="00BC49F3"/>
    <w:rsid w:val="00BC5B59"/>
    <w:rsid w:val="00BC5F33"/>
    <w:rsid w:val="00BC6311"/>
    <w:rsid w:val="00BC63AD"/>
    <w:rsid w:val="00BC6F2A"/>
    <w:rsid w:val="00BC7575"/>
    <w:rsid w:val="00BD03D8"/>
    <w:rsid w:val="00BD0931"/>
    <w:rsid w:val="00BD0DC5"/>
    <w:rsid w:val="00BD125C"/>
    <w:rsid w:val="00BD2312"/>
    <w:rsid w:val="00BD2BE4"/>
    <w:rsid w:val="00BD3AEE"/>
    <w:rsid w:val="00BD42DD"/>
    <w:rsid w:val="00BD491A"/>
    <w:rsid w:val="00BD51CF"/>
    <w:rsid w:val="00BD5211"/>
    <w:rsid w:val="00BD6094"/>
    <w:rsid w:val="00BD6F7A"/>
    <w:rsid w:val="00BE185E"/>
    <w:rsid w:val="00BE2A69"/>
    <w:rsid w:val="00BE2DCE"/>
    <w:rsid w:val="00BE47D0"/>
    <w:rsid w:val="00BE56F7"/>
    <w:rsid w:val="00BE5CF2"/>
    <w:rsid w:val="00BE6623"/>
    <w:rsid w:val="00BF1E24"/>
    <w:rsid w:val="00BF45E3"/>
    <w:rsid w:val="00BF61E7"/>
    <w:rsid w:val="00BF6C31"/>
    <w:rsid w:val="00C00A29"/>
    <w:rsid w:val="00C01619"/>
    <w:rsid w:val="00C01C1A"/>
    <w:rsid w:val="00C03123"/>
    <w:rsid w:val="00C039D2"/>
    <w:rsid w:val="00C03EBD"/>
    <w:rsid w:val="00C0661C"/>
    <w:rsid w:val="00C071E1"/>
    <w:rsid w:val="00C079F1"/>
    <w:rsid w:val="00C102E6"/>
    <w:rsid w:val="00C11369"/>
    <w:rsid w:val="00C1194D"/>
    <w:rsid w:val="00C152EC"/>
    <w:rsid w:val="00C1554A"/>
    <w:rsid w:val="00C15A8A"/>
    <w:rsid w:val="00C15DAE"/>
    <w:rsid w:val="00C16A93"/>
    <w:rsid w:val="00C2045A"/>
    <w:rsid w:val="00C21C8B"/>
    <w:rsid w:val="00C22DC7"/>
    <w:rsid w:val="00C23809"/>
    <w:rsid w:val="00C23BFA"/>
    <w:rsid w:val="00C24382"/>
    <w:rsid w:val="00C27901"/>
    <w:rsid w:val="00C301EC"/>
    <w:rsid w:val="00C3197A"/>
    <w:rsid w:val="00C31D9C"/>
    <w:rsid w:val="00C32E3D"/>
    <w:rsid w:val="00C32F09"/>
    <w:rsid w:val="00C330B0"/>
    <w:rsid w:val="00C33E44"/>
    <w:rsid w:val="00C350D0"/>
    <w:rsid w:val="00C3540D"/>
    <w:rsid w:val="00C35930"/>
    <w:rsid w:val="00C36168"/>
    <w:rsid w:val="00C364DB"/>
    <w:rsid w:val="00C36E3C"/>
    <w:rsid w:val="00C36E95"/>
    <w:rsid w:val="00C3700C"/>
    <w:rsid w:val="00C377CF"/>
    <w:rsid w:val="00C40C25"/>
    <w:rsid w:val="00C40C2B"/>
    <w:rsid w:val="00C42B1D"/>
    <w:rsid w:val="00C43963"/>
    <w:rsid w:val="00C44206"/>
    <w:rsid w:val="00C44E90"/>
    <w:rsid w:val="00C45751"/>
    <w:rsid w:val="00C45DE7"/>
    <w:rsid w:val="00C50664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43FF"/>
    <w:rsid w:val="00C674A1"/>
    <w:rsid w:val="00C71072"/>
    <w:rsid w:val="00C769BC"/>
    <w:rsid w:val="00C76D6B"/>
    <w:rsid w:val="00C77566"/>
    <w:rsid w:val="00C77A9F"/>
    <w:rsid w:val="00C77D6F"/>
    <w:rsid w:val="00C81FF2"/>
    <w:rsid w:val="00C8232E"/>
    <w:rsid w:val="00C83E7D"/>
    <w:rsid w:val="00C84F43"/>
    <w:rsid w:val="00C859C3"/>
    <w:rsid w:val="00C85EFB"/>
    <w:rsid w:val="00C91B03"/>
    <w:rsid w:val="00C94F23"/>
    <w:rsid w:val="00C96E8B"/>
    <w:rsid w:val="00C9705B"/>
    <w:rsid w:val="00CA2AB5"/>
    <w:rsid w:val="00CA2D2B"/>
    <w:rsid w:val="00CA3F40"/>
    <w:rsid w:val="00CA4A84"/>
    <w:rsid w:val="00CA4BD1"/>
    <w:rsid w:val="00CA696E"/>
    <w:rsid w:val="00CA7478"/>
    <w:rsid w:val="00CB24B0"/>
    <w:rsid w:val="00CB2ACF"/>
    <w:rsid w:val="00CB2F91"/>
    <w:rsid w:val="00CB4657"/>
    <w:rsid w:val="00CB7C00"/>
    <w:rsid w:val="00CC000D"/>
    <w:rsid w:val="00CC08CD"/>
    <w:rsid w:val="00CC27DE"/>
    <w:rsid w:val="00CC2BAC"/>
    <w:rsid w:val="00CC2FBE"/>
    <w:rsid w:val="00CC4138"/>
    <w:rsid w:val="00CC4879"/>
    <w:rsid w:val="00CC5002"/>
    <w:rsid w:val="00CC51CB"/>
    <w:rsid w:val="00CC6429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5D4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583"/>
    <w:rsid w:val="00CF0704"/>
    <w:rsid w:val="00CF133D"/>
    <w:rsid w:val="00CF1B77"/>
    <w:rsid w:val="00CF4CDA"/>
    <w:rsid w:val="00CF52F8"/>
    <w:rsid w:val="00CF56E7"/>
    <w:rsid w:val="00CF5B48"/>
    <w:rsid w:val="00CF5BE9"/>
    <w:rsid w:val="00CF76DD"/>
    <w:rsid w:val="00D00DDB"/>
    <w:rsid w:val="00D051E7"/>
    <w:rsid w:val="00D05F0A"/>
    <w:rsid w:val="00D07F53"/>
    <w:rsid w:val="00D11959"/>
    <w:rsid w:val="00D12D39"/>
    <w:rsid w:val="00D13965"/>
    <w:rsid w:val="00D1691A"/>
    <w:rsid w:val="00D20084"/>
    <w:rsid w:val="00D2096C"/>
    <w:rsid w:val="00D21240"/>
    <w:rsid w:val="00D22275"/>
    <w:rsid w:val="00D2251D"/>
    <w:rsid w:val="00D22987"/>
    <w:rsid w:val="00D239B9"/>
    <w:rsid w:val="00D244E0"/>
    <w:rsid w:val="00D25860"/>
    <w:rsid w:val="00D26556"/>
    <w:rsid w:val="00D30E23"/>
    <w:rsid w:val="00D317CC"/>
    <w:rsid w:val="00D339E0"/>
    <w:rsid w:val="00D33EE9"/>
    <w:rsid w:val="00D342EF"/>
    <w:rsid w:val="00D3438F"/>
    <w:rsid w:val="00D3502B"/>
    <w:rsid w:val="00D40D5D"/>
    <w:rsid w:val="00D411B5"/>
    <w:rsid w:val="00D4575D"/>
    <w:rsid w:val="00D45C4A"/>
    <w:rsid w:val="00D4748D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4537"/>
    <w:rsid w:val="00D5575C"/>
    <w:rsid w:val="00D5581E"/>
    <w:rsid w:val="00D55DAC"/>
    <w:rsid w:val="00D56543"/>
    <w:rsid w:val="00D56D17"/>
    <w:rsid w:val="00D57AC0"/>
    <w:rsid w:val="00D605A3"/>
    <w:rsid w:val="00D60BE0"/>
    <w:rsid w:val="00D626A4"/>
    <w:rsid w:val="00D6270E"/>
    <w:rsid w:val="00D633F7"/>
    <w:rsid w:val="00D645EF"/>
    <w:rsid w:val="00D64E2E"/>
    <w:rsid w:val="00D704C9"/>
    <w:rsid w:val="00D71F96"/>
    <w:rsid w:val="00D73679"/>
    <w:rsid w:val="00D739CB"/>
    <w:rsid w:val="00D74046"/>
    <w:rsid w:val="00D740FE"/>
    <w:rsid w:val="00D7482C"/>
    <w:rsid w:val="00D74892"/>
    <w:rsid w:val="00D7554E"/>
    <w:rsid w:val="00D76555"/>
    <w:rsid w:val="00D774F9"/>
    <w:rsid w:val="00D77D4D"/>
    <w:rsid w:val="00D80BC1"/>
    <w:rsid w:val="00D80CA9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2100"/>
    <w:rsid w:val="00D938DD"/>
    <w:rsid w:val="00D93A2B"/>
    <w:rsid w:val="00D93D8C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2BDB"/>
    <w:rsid w:val="00DB366C"/>
    <w:rsid w:val="00DB40EE"/>
    <w:rsid w:val="00DB45AB"/>
    <w:rsid w:val="00DB6BD0"/>
    <w:rsid w:val="00DB6E6C"/>
    <w:rsid w:val="00DB77BD"/>
    <w:rsid w:val="00DC097D"/>
    <w:rsid w:val="00DC0FAF"/>
    <w:rsid w:val="00DC17D1"/>
    <w:rsid w:val="00DC1C9D"/>
    <w:rsid w:val="00DC225C"/>
    <w:rsid w:val="00DC52D2"/>
    <w:rsid w:val="00DC69AF"/>
    <w:rsid w:val="00DC703F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63B8"/>
    <w:rsid w:val="00DE6834"/>
    <w:rsid w:val="00DF18CA"/>
    <w:rsid w:val="00DF24AE"/>
    <w:rsid w:val="00DF2775"/>
    <w:rsid w:val="00DF2835"/>
    <w:rsid w:val="00DF36D9"/>
    <w:rsid w:val="00DF3885"/>
    <w:rsid w:val="00DF39FC"/>
    <w:rsid w:val="00DF63EB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41F"/>
    <w:rsid w:val="00E06611"/>
    <w:rsid w:val="00E07382"/>
    <w:rsid w:val="00E105E5"/>
    <w:rsid w:val="00E10A91"/>
    <w:rsid w:val="00E10D09"/>
    <w:rsid w:val="00E11052"/>
    <w:rsid w:val="00E12A0A"/>
    <w:rsid w:val="00E16849"/>
    <w:rsid w:val="00E20837"/>
    <w:rsid w:val="00E20D12"/>
    <w:rsid w:val="00E21D42"/>
    <w:rsid w:val="00E2220C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8B1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2F82"/>
    <w:rsid w:val="00E64335"/>
    <w:rsid w:val="00E64B34"/>
    <w:rsid w:val="00E655D3"/>
    <w:rsid w:val="00E658D0"/>
    <w:rsid w:val="00E66785"/>
    <w:rsid w:val="00E67156"/>
    <w:rsid w:val="00E70984"/>
    <w:rsid w:val="00E71D75"/>
    <w:rsid w:val="00E72347"/>
    <w:rsid w:val="00E72627"/>
    <w:rsid w:val="00E72D76"/>
    <w:rsid w:val="00E73985"/>
    <w:rsid w:val="00E741B4"/>
    <w:rsid w:val="00E74C60"/>
    <w:rsid w:val="00E75241"/>
    <w:rsid w:val="00E752C0"/>
    <w:rsid w:val="00E7672B"/>
    <w:rsid w:val="00E82672"/>
    <w:rsid w:val="00E82CFE"/>
    <w:rsid w:val="00E83403"/>
    <w:rsid w:val="00E83ACC"/>
    <w:rsid w:val="00E84023"/>
    <w:rsid w:val="00E84175"/>
    <w:rsid w:val="00E84284"/>
    <w:rsid w:val="00E86DE5"/>
    <w:rsid w:val="00E8721A"/>
    <w:rsid w:val="00E87AB3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6599"/>
    <w:rsid w:val="00EA6FF0"/>
    <w:rsid w:val="00EA75C4"/>
    <w:rsid w:val="00EA767B"/>
    <w:rsid w:val="00EB1151"/>
    <w:rsid w:val="00EB149C"/>
    <w:rsid w:val="00EB1D73"/>
    <w:rsid w:val="00EB6456"/>
    <w:rsid w:val="00EB6954"/>
    <w:rsid w:val="00EB75C4"/>
    <w:rsid w:val="00EB776E"/>
    <w:rsid w:val="00EC4B34"/>
    <w:rsid w:val="00EC4C8A"/>
    <w:rsid w:val="00EC52B3"/>
    <w:rsid w:val="00EC67C4"/>
    <w:rsid w:val="00EC680F"/>
    <w:rsid w:val="00EC6D45"/>
    <w:rsid w:val="00EC736A"/>
    <w:rsid w:val="00ED09BE"/>
    <w:rsid w:val="00ED210A"/>
    <w:rsid w:val="00ED2AD4"/>
    <w:rsid w:val="00ED3443"/>
    <w:rsid w:val="00ED37DC"/>
    <w:rsid w:val="00ED3F97"/>
    <w:rsid w:val="00ED5BE0"/>
    <w:rsid w:val="00ED6035"/>
    <w:rsid w:val="00ED6638"/>
    <w:rsid w:val="00ED6F85"/>
    <w:rsid w:val="00EE03A3"/>
    <w:rsid w:val="00EE0B78"/>
    <w:rsid w:val="00EE0C1D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E6687"/>
    <w:rsid w:val="00EF23E0"/>
    <w:rsid w:val="00EF3006"/>
    <w:rsid w:val="00EF7ABF"/>
    <w:rsid w:val="00EF7CCE"/>
    <w:rsid w:val="00EF7ECD"/>
    <w:rsid w:val="00F00147"/>
    <w:rsid w:val="00F00556"/>
    <w:rsid w:val="00F022A8"/>
    <w:rsid w:val="00F02962"/>
    <w:rsid w:val="00F02E95"/>
    <w:rsid w:val="00F04385"/>
    <w:rsid w:val="00F04A71"/>
    <w:rsid w:val="00F05E18"/>
    <w:rsid w:val="00F06147"/>
    <w:rsid w:val="00F062AB"/>
    <w:rsid w:val="00F069A1"/>
    <w:rsid w:val="00F06D02"/>
    <w:rsid w:val="00F0766B"/>
    <w:rsid w:val="00F07C66"/>
    <w:rsid w:val="00F101D3"/>
    <w:rsid w:val="00F11DAC"/>
    <w:rsid w:val="00F14DF5"/>
    <w:rsid w:val="00F16BE9"/>
    <w:rsid w:val="00F17784"/>
    <w:rsid w:val="00F17DAD"/>
    <w:rsid w:val="00F17F8A"/>
    <w:rsid w:val="00F204A6"/>
    <w:rsid w:val="00F20F3A"/>
    <w:rsid w:val="00F21CB8"/>
    <w:rsid w:val="00F23568"/>
    <w:rsid w:val="00F2434B"/>
    <w:rsid w:val="00F24C79"/>
    <w:rsid w:val="00F25E37"/>
    <w:rsid w:val="00F26977"/>
    <w:rsid w:val="00F27FDF"/>
    <w:rsid w:val="00F30175"/>
    <w:rsid w:val="00F30295"/>
    <w:rsid w:val="00F3088B"/>
    <w:rsid w:val="00F3337E"/>
    <w:rsid w:val="00F33583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FE1"/>
    <w:rsid w:val="00F44EF2"/>
    <w:rsid w:val="00F4799D"/>
    <w:rsid w:val="00F513D6"/>
    <w:rsid w:val="00F541B3"/>
    <w:rsid w:val="00F56B16"/>
    <w:rsid w:val="00F57F28"/>
    <w:rsid w:val="00F611B8"/>
    <w:rsid w:val="00F61C82"/>
    <w:rsid w:val="00F62668"/>
    <w:rsid w:val="00F62FDF"/>
    <w:rsid w:val="00F644B0"/>
    <w:rsid w:val="00F64BDE"/>
    <w:rsid w:val="00F66CFB"/>
    <w:rsid w:val="00F702D0"/>
    <w:rsid w:val="00F71FF6"/>
    <w:rsid w:val="00F7370C"/>
    <w:rsid w:val="00F73E42"/>
    <w:rsid w:val="00F74C7A"/>
    <w:rsid w:val="00F74CB2"/>
    <w:rsid w:val="00F81546"/>
    <w:rsid w:val="00F81943"/>
    <w:rsid w:val="00F81A42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6653"/>
    <w:rsid w:val="00F970AD"/>
    <w:rsid w:val="00F976F5"/>
    <w:rsid w:val="00FA15BE"/>
    <w:rsid w:val="00FA191D"/>
    <w:rsid w:val="00FA2F13"/>
    <w:rsid w:val="00FA3799"/>
    <w:rsid w:val="00FA45E4"/>
    <w:rsid w:val="00FA67EA"/>
    <w:rsid w:val="00FA68D8"/>
    <w:rsid w:val="00FA6A20"/>
    <w:rsid w:val="00FA79F1"/>
    <w:rsid w:val="00FA7F68"/>
    <w:rsid w:val="00FB14F6"/>
    <w:rsid w:val="00FB1F6D"/>
    <w:rsid w:val="00FB29C9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0883"/>
    <w:rsid w:val="00FD12E1"/>
    <w:rsid w:val="00FD1C13"/>
    <w:rsid w:val="00FD1F69"/>
    <w:rsid w:val="00FD3036"/>
    <w:rsid w:val="00FD4355"/>
    <w:rsid w:val="00FD6A45"/>
    <w:rsid w:val="00FD6E76"/>
    <w:rsid w:val="00FD7824"/>
    <w:rsid w:val="00FE2820"/>
    <w:rsid w:val="00FE3183"/>
    <w:rsid w:val="00FE507D"/>
    <w:rsid w:val="00FE60D7"/>
    <w:rsid w:val="00FF0108"/>
    <w:rsid w:val="00FF061A"/>
    <w:rsid w:val="00FF0D12"/>
    <w:rsid w:val="00FF48FA"/>
    <w:rsid w:val="00FF5B31"/>
    <w:rsid w:val="00FF5C82"/>
    <w:rsid w:val="025DF299"/>
    <w:rsid w:val="15C13014"/>
    <w:rsid w:val="427C33AC"/>
    <w:rsid w:val="43F98BC6"/>
    <w:rsid w:val="48580F79"/>
    <w:rsid w:val="5F88D962"/>
    <w:rsid w:val="6307C44B"/>
    <w:rsid w:val="66878128"/>
    <w:rsid w:val="66FF4F5B"/>
    <w:rsid w:val="71759CF1"/>
    <w:rsid w:val="7550CF58"/>
    <w:rsid w:val="7BEB24A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23742EA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1752F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ind w:left="454" w:hanging="454"/>
    </w:pPr>
    <w:rPr>
      <w:rFonts w:ascii="Calibri" w:eastAsia="Calibri" w:hAnsi="Calibri" w:cs="Calibri"/>
      <w:sz w:val="16"/>
      <w:szCs w:val="22"/>
      <w:lang w:val="en-US" w:eastAsia="en-US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FP">
    <w:name w:val="FP"/>
    <w:basedOn w:val="Normal"/>
    <w:rsid w:val="00E84EA3"/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84EA3"/>
  </w:style>
  <w:style w:type="paragraph" w:customStyle="1" w:styleId="EW">
    <w:name w:val="EW"/>
    <w:basedOn w:val="EX"/>
    <w:rsid w:val="00E84EA3"/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rFonts w:ascii="Calibri" w:eastAsia="Calibri" w:hAnsi="Calibri" w:cs="Calibri"/>
      <w:noProof/>
      <w:sz w:val="22"/>
      <w:szCs w:val="22"/>
      <w:lang w:val="en-US" w:eastAsia="en-US"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eastAsia="Calibri" w:hAnsi="Arial" w:cs="Calibri"/>
      <w:b/>
      <w:sz w:val="22"/>
      <w:szCs w:val="22"/>
      <w:lang w:val="en-US" w:eastAsia="en-US"/>
    </w:rPr>
  </w:style>
  <w:style w:type="paragraph" w:customStyle="1" w:styleId="NF">
    <w:name w:val="NF"/>
    <w:basedOn w:val="NO"/>
    <w:rsid w:val="00E84EA3"/>
    <w:pPr>
      <w:keepNext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</w:pPr>
    <w:rPr>
      <w:rFonts w:ascii="Arial" w:eastAsia="Calibri" w:hAnsi="Arial" w:cs="Calibri"/>
      <w:sz w:val="18"/>
      <w:szCs w:val="22"/>
      <w:lang w:val="en-US" w:eastAsia="en-US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alibri"/>
      <w:sz w:val="20"/>
      <w:szCs w:val="22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rFonts w:ascii="Calibri" w:eastAsia="Calibri" w:hAnsi="Calibri" w:cs="Calibri"/>
      <w:b/>
      <w:bCs/>
      <w:sz w:val="20"/>
      <w:szCs w:val="22"/>
      <w:lang w:val="en-US" w:eastAsia="en-US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spacing w:after="120" w:line="240" w:lineRule="atLeast"/>
      <w:ind w:left="1260" w:hanging="551"/>
    </w:pPr>
    <w:rPr>
      <w:rFonts w:ascii="Arial" w:eastAsia="Calibri" w:hAnsi="Arial" w:cs="Calibri"/>
      <w:b/>
      <w:sz w:val="22"/>
      <w:szCs w:val="22"/>
      <w:lang w:val="en-US" w:eastAsia="en-US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spacing w:after="160" w:line="240" w:lineRule="exact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rFonts w:ascii="Calibri" w:eastAsia="Calibri" w:hAnsi="Calibri" w:cs="Calibri"/>
      <w:sz w:val="20"/>
      <w:szCs w:val="22"/>
      <w:lang w:val="en-US"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2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customStyle="1" w:styleId="Listecouleur-Accent11">
    <w:name w:val="Liste couleur - Accent 11"/>
    <w:basedOn w:val="Normal"/>
    <w:uiPriority w:val="34"/>
    <w:qFormat/>
    <w:rsid w:val="00730F8A"/>
    <w:pPr>
      <w:ind w:left="720"/>
      <w:contextualSpacing/>
    </w:pPr>
    <w:rPr>
      <w:rFonts w:ascii="Calibri" w:eastAsia="Calibri" w:hAnsi="Calibri" w:cs="Calibri"/>
      <w:sz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4841BD"/>
    <w:pPr>
      <w:spacing w:before="100" w:beforeAutospacing="1" w:after="100" w:afterAutospacing="1"/>
    </w:pPr>
    <w:rPr>
      <w:rFonts w:ascii="Calibri" w:hAnsi="Calibri" w:cs="Calibri"/>
      <w:sz w:val="22"/>
      <w:lang w:val="en-US" w:eastAsia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Hyperlink">
    <w:name w:val="Hyperlink"/>
    <w:uiPriority w:val="99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rFonts w:ascii="Calibri" w:eastAsia="Calibri" w:hAnsi="Calibri" w:cs="Calibri"/>
      <w:sz w:val="20"/>
      <w:szCs w:val="22"/>
      <w:lang w:val="en-US" w:eastAsia="en-US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Tramecouleur-Accent11">
    <w:name w:val="Trame couleur - Accent 11"/>
    <w:hidden/>
    <w:uiPriority w:val="71"/>
    <w:rsid w:val="000725BA"/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63"/>
    <w:qFormat/>
    <w:rsid w:val="00487062"/>
    <w:pPr>
      <w:ind w:left="720"/>
      <w:contextualSpacing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HTMLCode">
    <w:name w:val="HTML Code"/>
    <w:basedOn w:val="DefaultParagraphFont"/>
    <w:uiPriority w:val="99"/>
    <w:unhideWhenUsed/>
    <w:rsid w:val="00E0641F"/>
    <w:rPr>
      <w:rFonts w:ascii="Courier New" w:eastAsia="Times New Roman" w:hAnsi="Courier New" w:cs="Courier New"/>
      <w:sz w:val="20"/>
      <w:szCs w:val="20"/>
    </w:rPr>
  </w:style>
  <w:style w:type="character" w:customStyle="1" w:styleId="normaltextrun">
    <w:name w:val="normaltextrun"/>
    <w:basedOn w:val="DefaultParagraphFont"/>
    <w:rsid w:val="00C1194D"/>
  </w:style>
  <w:style w:type="paragraph" w:customStyle="1" w:styleId="paragraph">
    <w:name w:val="paragraph"/>
    <w:basedOn w:val="Normal"/>
    <w:rsid w:val="000B3414"/>
    <w:pPr>
      <w:spacing w:before="100" w:beforeAutospacing="1" w:after="100" w:afterAutospacing="1"/>
    </w:pPr>
    <w:rPr>
      <w:lang w:val="en-US" w:eastAsia="en-US"/>
    </w:rPr>
  </w:style>
  <w:style w:type="character" w:customStyle="1" w:styleId="eop">
    <w:name w:val="eop"/>
    <w:basedOn w:val="DefaultParagraphFont"/>
    <w:rsid w:val="000B3414"/>
  </w:style>
  <w:style w:type="character" w:styleId="FollowedHyperlink">
    <w:name w:val="FollowedHyperlink"/>
    <w:basedOn w:val="DefaultParagraphFont"/>
    <w:uiPriority w:val="99"/>
    <w:unhideWhenUsed/>
    <w:rsid w:val="00FF5C82"/>
    <w:rPr>
      <w:color w:val="800080"/>
      <w:u w:val="single"/>
    </w:rPr>
  </w:style>
  <w:style w:type="paragraph" w:customStyle="1" w:styleId="msonormal0">
    <w:name w:val="msonormal"/>
    <w:basedOn w:val="Normal"/>
    <w:rsid w:val="00FF5C82"/>
    <w:pPr>
      <w:spacing w:before="100" w:beforeAutospacing="1" w:after="100" w:afterAutospacing="1"/>
    </w:pPr>
    <w:rPr>
      <w:lang w:val="en-US" w:eastAsia="en-US"/>
    </w:rPr>
  </w:style>
  <w:style w:type="paragraph" w:customStyle="1" w:styleId="xl67">
    <w:name w:val="xl67"/>
    <w:basedOn w:val="Normal"/>
    <w:rsid w:val="00FF5C82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68">
    <w:name w:val="xl68"/>
    <w:basedOn w:val="Normal"/>
    <w:rsid w:val="00FF5C8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69">
    <w:name w:val="xl69"/>
    <w:basedOn w:val="Normal"/>
    <w:rsid w:val="00FF5C82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70">
    <w:name w:val="xl70"/>
    <w:basedOn w:val="Normal"/>
    <w:rsid w:val="00FF5C8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71">
    <w:name w:val="xl71"/>
    <w:basedOn w:val="Normal"/>
    <w:rsid w:val="00FF5C8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72">
    <w:name w:val="xl72"/>
    <w:basedOn w:val="Normal"/>
    <w:rsid w:val="00FF5C82"/>
    <w:pPr>
      <w:pBdr>
        <w:top w:val="single" w:sz="8" w:space="0" w:color="auto"/>
        <w:left w:val="single" w:sz="8" w:space="0" w:color="auto"/>
      </w:pBdr>
      <w:shd w:val="clear" w:color="000000" w:fill="CCFFFF"/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73">
    <w:name w:val="xl73"/>
    <w:basedOn w:val="Normal"/>
    <w:rsid w:val="00FF5C82"/>
    <w:pPr>
      <w:pBdr>
        <w:top w:val="single" w:sz="8" w:space="0" w:color="auto"/>
      </w:pBdr>
      <w:shd w:val="clear" w:color="000000" w:fill="CCFFFF"/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74">
    <w:name w:val="xl74"/>
    <w:basedOn w:val="Normal"/>
    <w:rsid w:val="00FF5C82"/>
    <w:pPr>
      <w:pBdr>
        <w:top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75">
    <w:name w:val="xl75"/>
    <w:basedOn w:val="Normal"/>
    <w:rsid w:val="00FF5C8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76">
    <w:name w:val="xl76"/>
    <w:basedOn w:val="Normal"/>
    <w:rsid w:val="00FF5C82"/>
    <w:pPr>
      <w:pBdr>
        <w:left w:val="single" w:sz="8" w:space="0" w:color="auto"/>
      </w:pBdr>
      <w:shd w:val="clear" w:color="000000" w:fill="CCFFFF"/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77">
    <w:name w:val="xl77"/>
    <w:basedOn w:val="Normal"/>
    <w:rsid w:val="00FF5C82"/>
    <w:pPr>
      <w:shd w:val="clear" w:color="000000" w:fill="CCFFFF"/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78">
    <w:name w:val="xl78"/>
    <w:basedOn w:val="Normal"/>
    <w:rsid w:val="00FF5C82"/>
    <w:pPr>
      <w:pBdr>
        <w:right w:val="single" w:sz="8" w:space="0" w:color="auto"/>
      </w:pBdr>
      <w:shd w:val="clear" w:color="000000" w:fill="CCFFFF"/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79">
    <w:name w:val="xl79"/>
    <w:basedOn w:val="Normal"/>
    <w:rsid w:val="00FF5C8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80">
    <w:name w:val="xl80"/>
    <w:basedOn w:val="Normal"/>
    <w:rsid w:val="00FF5C82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81">
    <w:name w:val="xl81"/>
    <w:basedOn w:val="Normal"/>
    <w:rsid w:val="00FF5C82"/>
    <w:pPr>
      <w:pBdr>
        <w:bottom w:val="single" w:sz="8" w:space="0" w:color="auto"/>
      </w:pBdr>
      <w:shd w:val="clear" w:color="000000" w:fill="CCFFFF"/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82">
    <w:name w:val="xl82"/>
    <w:basedOn w:val="Normal"/>
    <w:rsid w:val="00FF5C82"/>
    <w:pPr>
      <w:pBdr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83">
    <w:name w:val="xl83"/>
    <w:basedOn w:val="Normal"/>
    <w:rsid w:val="00FF5C8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84">
    <w:name w:val="xl84"/>
    <w:basedOn w:val="Normal"/>
    <w:rsid w:val="00FF5C82"/>
    <w:pPr>
      <w:pBdr>
        <w:top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85">
    <w:name w:val="xl85"/>
    <w:basedOn w:val="Normal"/>
    <w:rsid w:val="00FF5C8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86">
    <w:name w:val="xl86"/>
    <w:basedOn w:val="Normal"/>
    <w:rsid w:val="00FF5C82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87">
    <w:name w:val="xl87"/>
    <w:basedOn w:val="Normal"/>
    <w:rsid w:val="00597EB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88">
    <w:name w:val="xl88"/>
    <w:basedOn w:val="Normal"/>
    <w:rsid w:val="00597EB1"/>
    <w:pPr>
      <w:pBdr>
        <w:top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89">
    <w:name w:val="xl89"/>
    <w:basedOn w:val="Normal"/>
    <w:rsid w:val="00597EB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90">
    <w:name w:val="xl90"/>
    <w:basedOn w:val="Normal"/>
    <w:rsid w:val="00597EB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91">
    <w:name w:val="xl91"/>
    <w:basedOn w:val="Normal"/>
    <w:rsid w:val="00597EB1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92">
    <w:name w:val="xl92"/>
    <w:basedOn w:val="Normal"/>
    <w:rsid w:val="00597EB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  <w:lang w:val="en-US" w:eastAsia="en-US"/>
    </w:rPr>
  </w:style>
  <w:style w:type="paragraph" w:customStyle="1" w:styleId="xl93">
    <w:name w:val="xl93"/>
    <w:basedOn w:val="Normal"/>
    <w:rsid w:val="00597EB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  <w:lang w:val="en-US" w:eastAsia="en-US"/>
    </w:rPr>
  </w:style>
  <w:style w:type="paragraph" w:customStyle="1" w:styleId="xl94">
    <w:name w:val="xl94"/>
    <w:basedOn w:val="Normal"/>
    <w:rsid w:val="00597EB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  <w:lang w:val="en-US" w:eastAsia="en-US"/>
    </w:rPr>
  </w:style>
  <w:style w:type="paragraph" w:customStyle="1" w:styleId="xl95">
    <w:name w:val="xl95"/>
    <w:basedOn w:val="Normal"/>
    <w:rsid w:val="00597EB1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96">
    <w:name w:val="xl96"/>
    <w:basedOn w:val="Normal"/>
    <w:rsid w:val="00597EB1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053FD7"/>
    <w:rPr>
      <w:rFonts w:ascii="Arial" w:hAnsi="Arial"/>
      <w:b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5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3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36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05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67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7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36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45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96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55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70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7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6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7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0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8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cgit.hhi.fraunhofer.de/jct-vc/HM/-/blob/HM-16.22/cfg/encoder_lowdelay_P_main10.cf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vcgit.hhi.fraunhofer.de/jct-vc/HM/-/blob/HM-16.22/cfg/encoder_lowdelay_main10.cf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cgit.hhi.fraunhofer.de/jct-vc/HM/-/tags/HM-16.22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4" ma:contentTypeDescription="Create a new document." ma:contentTypeScope="" ma:versionID="e84d5e8021945d7946a89a2d11d44ea3">
  <xsd:schema xmlns:xsd="http://www.w3.org/2001/XMLSchema" xmlns:xs="http://www.w3.org/2001/XMLSchema" xmlns:p="http://schemas.microsoft.com/office/2006/metadata/properties" xmlns:ns2="694186ad-8afc-44c2-8d3b-cf76e504906d" targetNamespace="http://schemas.microsoft.com/office/2006/metadata/properties" ma:root="true" ma:fieldsID="41998580ebc563291a437891f1b3503e" ns2:_="">
    <xsd:import namespace="694186ad-8afc-44c2-8d3b-cf76e50490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59BF87-AD35-4E41-8C06-1779F3334CB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94186ad-8afc-44c2-8d3b-cf76e504906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380A28D-1281-4307-BD4D-8C5E75F8D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9582EB-6199-4F24-BF52-A56F18C4B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0</TotalTime>
  <Pages>5</Pages>
  <Words>2531</Words>
  <Characters>14428</Characters>
  <Application>Microsoft Office Word</Application>
  <DocSecurity>0</DocSecurity>
  <Lines>120</Lines>
  <Paragraphs>33</Paragraphs>
  <ScaleCrop>false</ScaleCrop>
  <Manager/>
  <Company/>
  <LinksUpToDate>false</LinksUpToDate>
  <CharactersWithSpaces>16926</CharactersWithSpaces>
  <SharedDoc>false</SharedDoc>
  <HyperlinkBase/>
  <HLinks>
    <vt:vector size="6" baseType="variant">
      <vt:variant>
        <vt:i4>6488083</vt:i4>
      </vt:variant>
      <vt:variant>
        <vt:i4>0</vt:i4>
      </vt:variant>
      <vt:variant>
        <vt:i4>0</vt:i4>
      </vt:variant>
      <vt:variant>
        <vt:i4>5</vt:i4>
      </vt:variant>
      <vt:variant>
        <vt:lpwstr>https://hevc.hhi.fraunhofer.de/svn/svn_HEVCSoftware/tags/HM-16.22/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3GPP SA4 contribution</cp:keywords>
  <dc:description/>
  <cp:lastModifiedBy/>
  <cp:revision>1</cp:revision>
  <dcterms:created xsi:type="dcterms:W3CDTF">2020-09-28T10:29:00Z</dcterms:created>
  <dcterms:modified xsi:type="dcterms:W3CDTF">2020-09-28T10:29:00Z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0x01010066316E3A957B7741835719A6DB62C2A3</vt:lpwstr>
  </property>
</Properties>
</file>