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60A96DCB"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B740D7">
              <w:t>8</w:t>
            </w:r>
            <w:r w:rsidR="00B740D7" w:rsidRPr="004D3578">
              <w:t xml:space="preserve"> </w:t>
            </w:r>
            <w:r w:rsidRPr="00133525">
              <w:rPr>
                <w:sz w:val="32"/>
              </w:rPr>
              <w:t>(</w:t>
            </w:r>
            <w:r w:rsidR="004D2EBB">
              <w:rPr>
                <w:sz w:val="32"/>
              </w:rPr>
              <w:t>2021</w:t>
            </w:r>
            <w:r w:rsidRPr="00133525">
              <w:rPr>
                <w:sz w:val="32"/>
              </w:rPr>
              <w:t>-</w:t>
            </w:r>
            <w:r w:rsidR="00B740D7">
              <w:rPr>
                <w:sz w:val="32"/>
              </w:rPr>
              <w:t>07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5183F154"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w:t>
            </w:r>
            <w:r w:rsidR="0098138B">
              <w:rPr>
                <w:rStyle w:val="ZGSM"/>
              </w:rPr>
              <w:t>7</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1"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4CE3ED85" w:rsidR="00E16509" w:rsidRPr="00133525" w:rsidRDefault="00E16509" w:rsidP="00133525">
            <w:pPr>
              <w:pStyle w:val="FP"/>
              <w:jc w:val="center"/>
              <w:rPr>
                <w:noProof/>
                <w:sz w:val="18"/>
              </w:rPr>
            </w:pPr>
            <w:r w:rsidRPr="00133525">
              <w:rPr>
                <w:noProof/>
                <w:sz w:val="18"/>
              </w:rPr>
              <w:t>© 20</w:t>
            </w:r>
            <w:r w:rsidR="00D564B2">
              <w:rPr>
                <w:noProof/>
                <w:sz w:val="18"/>
              </w:rPr>
              <w:t>2</w:t>
            </w:r>
            <w:r w:rsidR="00AD0EAD">
              <w:rPr>
                <w:noProof/>
                <w:sz w:val="18"/>
              </w:rPr>
              <w:t>1</w:t>
            </w:r>
            <w:r w:rsidRPr="00133525">
              <w:rPr>
                <w:noProof/>
                <w:sz w:val="18"/>
              </w:rPr>
              <w:t>, 3GPP Organizational Partners (ARIB, ATIS, CCSA, ETSI, TSDSI, TTA, TTC).</w:t>
            </w:r>
            <w:bookmarkStart w:id="2" w:name="copyrightaddon"/>
            <w:bookmarkEnd w:id="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1"/>
    </w:tbl>
    <w:p w14:paraId="04FBD363" w14:textId="77777777" w:rsidR="00080512" w:rsidRPr="004D3578" w:rsidRDefault="00080512">
      <w:pPr>
        <w:pStyle w:val="TT"/>
      </w:pPr>
      <w:r w:rsidRPr="004D3578">
        <w:br w:type="page"/>
      </w:r>
      <w:r w:rsidRPr="004D3578">
        <w:lastRenderedPageBreak/>
        <w:t>Contents</w:t>
      </w:r>
    </w:p>
    <w:p w14:paraId="5CC0DDEB" w14:textId="776E5FDC" w:rsidR="00E94CC0"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_Toc77369144 \h </w:instrText>
      </w:r>
      <w:r>
        <w:fldChar w:fldCharType="separate"/>
      </w:r>
      <w:r>
        <w:t>8</w:t>
      </w:r>
      <w:r>
        <w:fldChar w:fldCharType="end"/>
      </w:r>
    </w:p>
    <w:p w14:paraId="6E0E7448" w14:textId="474D66B9" w:rsidR="00E94CC0" w:rsidRDefault="00E94CC0">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_Toc77369145 \h </w:instrText>
      </w:r>
      <w:r>
        <w:fldChar w:fldCharType="separate"/>
      </w:r>
      <w:r>
        <w:t>8</w:t>
      </w:r>
      <w:r>
        <w:fldChar w:fldCharType="end"/>
      </w:r>
    </w:p>
    <w:p w14:paraId="3B8FEE49" w14:textId="4C8D36D3" w:rsidR="00E94CC0" w:rsidRDefault="00E94CC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_Toc77369146 \h </w:instrText>
      </w:r>
      <w:r>
        <w:fldChar w:fldCharType="separate"/>
      </w:r>
      <w:r>
        <w:t>9</w:t>
      </w:r>
      <w:r>
        <w:fldChar w:fldCharType="end"/>
      </w:r>
    </w:p>
    <w:p w14:paraId="1BB53160" w14:textId="653B1C3A" w:rsidR="00E94CC0" w:rsidRDefault="00E94CC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_Toc77369147 \h </w:instrText>
      </w:r>
      <w:r>
        <w:fldChar w:fldCharType="separate"/>
      </w:r>
      <w:r>
        <w:t>9</w:t>
      </w:r>
      <w:r>
        <w:fldChar w:fldCharType="end"/>
      </w:r>
    </w:p>
    <w:p w14:paraId="1133F4F6" w14:textId="6C7BBF73" w:rsidR="00E94CC0" w:rsidRDefault="00E94CC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_Toc77369148 \h </w:instrText>
      </w:r>
      <w:r>
        <w:fldChar w:fldCharType="separate"/>
      </w:r>
      <w:r>
        <w:t>9</w:t>
      </w:r>
      <w:r>
        <w:fldChar w:fldCharType="end"/>
      </w:r>
    </w:p>
    <w:p w14:paraId="114946FB" w14:textId="1A85BE64" w:rsidR="00E94CC0" w:rsidRDefault="00E94CC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_Toc77369149 \h </w:instrText>
      </w:r>
      <w:r>
        <w:fldChar w:fldCharType="separate"/>
      </w:r>
      <w:r>
        <w:t>9</w:t>
      </w:r>
      <w:r>
        <w:fldChar w:fldCharType="end"/>
      </w:r>
    </w:p>
    <w:p w14:paraId="4334B4D8" w14:textId="7E6F70B9" w:rsidR="00E94CC0" w:rsidRDefault="00E94CC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_Toc77369150 \h </w:instrText>
      </w:r>
      <w:r>
        <w:fldChar w:fldCharType="separate"/>
      </w:r>
      <w:r>
        <w:t>9</w:t>
      </w:r>
      <w:r>
        <w:fldChar w:fldCharType="end"/>
      </w:r>
    </w:p>
    <w:p w14:paraId="580A9C02" w14:textId="5FB9E3B1" w:rsidR="00E94CC0" w:rsidRDefault="00E94CC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_Toc77369151 \h </w:instrText>
      </w:r>
      <w:r>
        <w:fldChar w:fldCharType="separate"/>
      </w:r>
      <w:r>
        <w:t>10</w:t>
      </w:r>
      <w:r>
        <w:fldChar w:fldCharType="end"/>
      </w:r>
    </w:p>
    <w:p w14:paraId="2A0FD4E4" w14:textId="1B61EECE" w:rsidR="00E94CC0" w:rsidRDefault="00E94CC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_Toc77369152 \h </w:instrText>
      </w:r>
      <w:r>
        <w:fldChar w:fldCharType="separate"/>
      </w:r>
      <w:r>
        <w:t>10</w:t>
      </w:r>
      <w:r>
        <w:fldChar w:fldCharType="end"/>
      </w:r>
    </w:p>
    <w:p w14:paraId="3C66F257" w14:textId="47A7B3C7" w:rsidR="00E94CC0" w:rsidRDefault="00E94CC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_Toc77369153 \h </w:instrText>
      </w:r>
      <w:r>
        <w:fldChar w:fldCharType="separate"/>
      </w:r>
      <w:r>
        <w:t>10</w:t>
      </w:r>
      <w:r>
        <w:fldChar w:fldCharType="end"/>
      </w:r>
    </w:p>
    <w:p w14:paraId="546BC055" w14:textId="1A8C2509" w:rsidR="00E94CC0" w:rsidRDefault="00E94CC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_Toc77369154 \h </w:instrText>
      </w:r>
      <w:r>
        <w:fldChar w:fldCharType="separate"/>
      </w:r>
      <w:r>
        <w:t>15</w:t>
      </w:r>
      <w:r>
        <w:fldChar w:fldCharType="end"/>
      </w:r>
    </w:p>
    <w:p w14:paraId="44BE56B8" w14:textId="6BEF6209" w:rsidR="00E94CC0" w:rsidRDefault="00E94CC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_Toc77369155 \h </w:instrText>
      </w:r>
      <w:r>
        <w:fldChar w:fldCharType="separate"/>
      </w:r>
      <w:r>
        <w:t>15</w:t>
      </w:r>
      <w:r>
        <w:fldChar w:fldCharType="end"/>
      </w:r>
    </w:p>
    <w:p w14:paraId="5511A284" w14:textId="586B5485" w:rsidR="00E94CC0" w:rsidRDefault="00E94CC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_Toc77369156 \h </w:instrText>
      </w:r>
      <w:r>
        <w:fldChar w:fldCharType="separate"/>
      </w:r>
      <w:r>
        <w:t>16</w:t>
      </w:r>
      <w:r>
        <w:fldChar w:fldCharType="end"/>
      </w:r>
    </w:p>
    <w:p w14:paraId="20947B58" w14:textId="3B53672C" w:rsidR="00E94CC0" w:rsidRDefault="00E94CC0">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_Toc77369157 \h </w:instrText>
      </w:r>
      <w:r>
        <w:fldChar w:fldCharType="separate"/>
      </w:r>
      <w:r>
        <w:t>16</w:t>
      </w:r>
      <w:r>
        <w:fldChar w:fldCharType="end"/>
      </w:r>
    </w:p>
    <w:p w14:paraId="7B4CAD31" w14:textId="11D01ADC" w:rsidR="00E94CC0" w:rsidRDefault="00E94CC0">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_Toc77369158 \h </w:instrText>
      </w:r>
      <w:r>
        <w:fldChar w:fldCharType="separate"/>
      </w:r>
      <w:r>
        <w:t>16</w:t>
      </w:r>
      <w:r>
        <w:fldChar w:fldCharType="end"/>
      </w:r>
    </w:p>
    <w:p w14:paraId="479D22EB" w14:textId="5F2BED90" w:rsidR="00E94CC0" w:rsidRDefault="00E94CC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_Toc77369159 \h </w:instrText>
      </w:r>
      <w:r>
        <w:fldChar w:fldCharType="separate"/>
      </w:r>
      <w:r>
        <w:t>17</w:t>
      </w:r>
      <w:r>
        <w:fldChar w:fldCharType="end"/>
      </w:r>
    </w:p>
    <w:p w14:paraId="72515D6C" w14:textId="6955BC6C" w:rsidR="00E94CC0" w:rsidRDefault="00E94CC0">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_Toc77369160 \h </w:instrText>
      </w:r>
      <w:r>
        <w:fldChar w:fldCharType="separate"/>
      </w:r>
      <w:r>
        <w:t>17</w:t>
      </w:r>
      <w:r>
        <w:fldChar w:fldCharType="end"/>
      </w:r>
    </w:p>
    <w:p w14:paraId="3679E016" w14:textId="53C5DD5E" w:rsidR="00E94CC0" w:rsidRDefault="00E94CC0">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_Toc77369161 \h </w:instrText>
      </w:r>
      <w:r>
        <w:fldChar w:fldCharType="separate"/>
      </w:r>
      <w:r>
        <w:t>18</w:t>
      </w:r>
      <w:r>
        <w:fldChar w:fldCharType="end"/>
      </w:r>
    </w:p>
    <w:p w14:paraId="7C967C89" w14:textId="20EE134C" w:rsidR="00E94CC0" w:rsidRDefault="00E94CC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_Toc77369162 \h </w:instrText>
      </w:r>
      <w:r>
        <w:fldChar w:fldCharType="separate"/>
      </w:r>
      <w:r>
        <w:t>19</w:t>
      </w:r>
      <w:r>
        <w:fldChar w:fldCharType="end"/>
      </w:r>
    </w:p>
    <w:p w14:paraId="34349E17" w14:textId="46D996EE" w:rsidR="00E94CC0" w:rsidRDefault="00E94CC0">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_Toc77369163 \h </w:instrText>
      </w:r>
      <w:r>
        <w:fldChar w:fldCharType="separate"/>
      </w:r>
      <w:r>
        <w:t>19</w:t>
      </w:r>
      <w:r>
        <w:fldChar w:fldCharType="end"/>
      </w:r>
    </w:p>
    <w:p w14:paraId="61A197D1" w14:textId="1A9E9733" w:rsidR="00E94CC0" w:rsidRDefault="00E94CC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_Toc77369164 \h </w:instrText>
      </w:r>
      <w:r>
        <w:fldChar w:fldCharType="separate"/>
      </w:r>
      <w:r>
        <w:t>19</w:t>
      </w:r>
      <w:r>
        <w:fldChar w:fldCharType="end"/>
      </w:r>
    </w:p>
    <w:p w14:paraId="0F4A275D" w14:textId="44CC5EEB" w:rsidR="00E94CC0" w:rsidRDefault="00E94CC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_Toc77369165 \h </w:instrText>
      </w:r>
      <w:r>
        <w:fldChar w:fldCharType="separate"/>
      </w:r>
      <w:r>
        <w:t>19</w:t>
      </w:r>
      <w:r>
        <w:fldChar w:fldCharType="end"/>
      </w:r>
    </w:p>
    <w:p w14:paraId="2AD4C69F" w14:textId="2BC3458C" w:rsidR="00E94CC0" w:rsidRDefault="00E94CC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_Toc77369166 \h </w:instrText>
      </w:r>
      <w:r>
        <w:fldChar w:fldCharType="separate"/>
      </w:r>
      <w:r>
        <w:t>20</w:t>
      </w:r>
      <w:r>
        <w:fldChar w:fldCharType="end"/>
      </w:r>
    </w:p>
    <w:p w14:paraId="3FD47F34" w14:textId="0C4EB648" w:rsidR="00E94CC0" w:rsidRDefault="00E94CC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_Toc77369167 \h </w:instrText>
      </w:r>
      <w:r>
        <w:fldChar w:fldCharType="separate"/>
      </w:r>
      <w:r>
        <w:t>20</w:t>
      </w:r>
      <w:r>
        <w:fldChar w:fldCharType="end"/>
      </w:r>
    </w:p>
    <w:p w14:paraId="5620C5A1" w14:textId="4761C1BC" w:rsidR="00E94CC0" w:rsidRDefault="00E94CC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_Toc77369168 \h </w:instrText>
      </w:r>
      <w:r>
        <w:fldChar w:fldCharType="separate"/>
      </w:r>
      <w:r>
        <w:t>20</w:t>
      </w:r>
      <w:r>
        <w:fldChar w:fldCharType="end"/>
      </w:r>
    </w:p>
    <w:p w14:paraId="424AA63A" w14:textId="2559D0E4" w:rsidR="00E94CC0" w:rsidRDefault="00E94CC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_Toc77369169 \h </w:instrText>
      </w:r>
      <w:r>
        <w:fldChar w:fldCharType="separate"/>
      </w:r>
      <w:r>
        <w:t>21</w:t>
      </w:r>
      <w:r>
        <w:fldChar w:fldCharType="end"/>
      </w:r>
    </w:p>
    <w:p w14:paraId="44D7D8C2" w14:textId="633D050C" w:rsidR="00E94CC0" w:rsidRDefault="00E94CC0">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_Toc77369170 \h </w:instrText>
      </w:r>
      <w:r>
        <w:fldChar w:fldCharType="separate"/>
      </w:r>
      <w:r>
        <w:t>21</w:t>
      </w:r>
      <w:r>
        <w:fldChar w:fldCharType="end"/>
      </w:r>
    </w:p>
    <w:p w14:paraId="27A37494" w14:textId="73847CE8" w:rsidR="00E94CC0" w:rsidRDefault="00E94CC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_Toc77369171 \h </w:instrText>
      </w:r>
      <w:r>
        <w:fldChar w:fldCharType="separate"/>
      </w:r>
      <w:r>
        <w:t>22</w:t>
      </w:r>
      <w:r>
        <w:fldChar w:fldCharType="end"/>
      </w:r>
    </w:p>
    <w:p w14:paraId="44BC0D09" w14:textId="34C576F8" w:rsidR="00E94CC0" w:rsidRDefault="00E94CC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_Toc77369172 \h </w:instrText>
      </w:r>
      <w:r>
        <w:fldChar w:fldCharType="separate"/>
      </w:r>
      <w:r>
        <w:t>22</w:t>
      </w:r>
      <w:r>
        <w:fldChar w:fldCharType="end"/>
      </w:r>
    </w:p>
    <w:p w14:paraId="7D4CDFBE" w14:textId="5B03DFDE" w:rsidR="00E94CC0" w:rsidRDefault="00E94CC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_Toc77369173 \h </w:instrText>
      </w:r>
      <w:r>
        <w:fldChar w:fldCharType="separate"/>
      </w:r>
      <w:r>
        <w:t>22</w:t>
      </w:r>
      <w:r>
        <w:fldChar w:fldCharType="end"/>
      </w:r>
    </w:p>
    <w:p w14:paraId="09307530" w14:textId="388D34B5" w:rsidR="00E94CC0" w:rsidRDefault="00E94CC0">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_Toc77369174 \h </w:instrText>
      </w:r>
      <w:r>
        <w:fldChar w:fldCharType="separate"/>
      </w:r>
      <w:r>
        <w:t>23</w:t>
      </w:r>
      <w:r>
        <w:fldChar w:fldCharType="end"/>
      </w:r>
    </w:p>
    <w:p w14:paraId="230C5AFA" w14:textId="318FE685" w:rsidR="00E94CC0" w:rsidRDefault="00E94CC0">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_Toc77369175 \h </w:instrText>
      </w:r>
      <w:r>
        <w:fldChar w:fldCharType="separate"/>
      </w:r>
      <w:r>
        <w:t>24</w:t>
      </w:r>
      <w:r>
        <w:fldChar w:fldCharType="end"/>
      </w:r>
    </w:p>
    <w:p w14:paraId="2C0AE690" w14:textId="12F5AFE0" w:rsidR="00E94CC0" w:rsidRDefault="00E94CC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_Toc77369176 \h </w:instrText>
      </w:r>
      <w:r>
        <w:fldChar w:fldCharType="separate"/>
      </w:r>
      <w:r>
        <w:t>25</w:t>
      </w:r>
      <w:r>
        <w:fldChar w:fldCharType="end"/>
      </w:r>
    </w:p>
    <w:p w14:paraId="393BEF90" w14:textId="1C7D1F7B" w:rsidR="00E94CC0" w:rsidRDefault="00E94CC0">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_Toc77369177 \h </w:instrText>
      </w:r>
      <w:r>
        <w:fldChar w:fldCharType="separate"/>
      </w:r>
      <w:r>
        <w:t>25</w:t>
      </w:r>
      <w:r>
        <w:fldChar w:fldCharType="end"/>
      </w:r>
    </w:p>
    <w:p w14:paraId="4B624B91" w14:textId="7F8791A5" w:rsidR="00E94CC0" w:rsidRDefault="00E94CC0">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_Toc77369178 \h </w:instrText>
      </w:r>
      <w:r>
        <w:fldChar w:fldCharType="separate"/>
      </w:r>
      <w:r>
        <w:t>25</w:t>
      </w:r>
      <w:r>
        <w:fldChar w:fldCharType="end"/>
      </w:r>
    </w:p>
    <w:p w14:paraId="14F9D4DE" w14:textId="406D456C" w:rsidR="00E94CC0" w:rsidRDefault="00E94CC0">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_Toc77369179 \h </w:instrText>
      </w:r>
      <w:r>
        <w:fldChar w:fldCharType="separate"/>
      </w:r>
      <w:r>
        <w:t>26</w:t>
      </w:r>
      <w:r>
        <w:fldChar w:fldCharType="end"/>
      </w:r>
    </w:p>
    <w:p w14:paraId="4F67FE4C" w14:textId="4057BDAB" w:rsidR="00E94CC0" w:rsidRDefault="00E94CC0">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_Toc77369180 \h </w:instrText>
      </w:r>
      <w:r>
        <w:fldChar w:fldCharType="separate"/>
      </w:r>
      <w:r>
        <w:t>27</w:t>
      </w:r>
      <w:r>
        <w:fldChar w:fldCharType="end"/>
      </w:r>
    </w:p>
    <w:p w14:paraId="6393858B" w14:textId="7212C18E" w:rsidR="00E94CC0" w:rsidRDefault="00E94CC0">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_Toc77369181 \h </w:instrText>
      </w:r>
      <w:r>
        <w:fldChar w:fldCharType="separate"/>
      </w:r>
      <w:r>
        <w:t>27</w:t>
      </w:r>
      <w:r>
        <w:fldChar w:fldCharType="end"/>
      </w:r>
    </w:p>
    <w:p w14:paraId="2D7720D4" w14:textId="74C1B85E" w:rsidR="00E94CC0" w:rsidRDefault="00E94CC0">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_Toc77369182 \h </w:instrText>
      </w:r>
      <w:r>
        <w:fldChar w:fldCharType="separate"/>
      </w:r>
      <w:r>
        <w:t>28</w:t>
      </w:r>
      <w:r>
        <w:fldChar w:fldCharType="end"/>
      </w:r>
    </w:p>
    <w:p w14:paraId="4E333E1B" w14:textId="34E3D988" w:rsidR="00E94CC0" w:rsidRDefault="00E94CC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_Toc77369183 \h </w:instrText>
      </w:r>
      <w:r>
        <w:fldChar w:fldCharType="separate"/>
      </w:r>
      <w:r>
        <w:t>29</w:t>
      </w:r>
      <w:r>
        <w:fldChar w:fldCharType="end"/>
      </w:r>
    </w:p>
    <w:p w14:paraId="1EE26A87" w14:textId="563FBEB7" w:rsidR="00E94CC0" w:rsidRDefault="00E94CC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_Toc77369184 \h </w:instrText>
      </w:r>
      <w:r>
        <w:fldChar w:fldCharType="separate"/>
      </w:r>
      <w:r>
        <w:t>29</w:t>
      </w:r>
      <w:r>
        <w:fldChar w:fldCharType="end"/>
      </w:r>
    </w:p>
    <w:p w14:paraId="6F1D72EA" w14:textId="779A8915" w:rsidR="00E94CC0" w:rsidRDefault="00E94CC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_Toc77369185 \h </w:instrText>
      </w:r>
      <w:r>
        <w:fldChar w:fldCharType="separate"/>
      </w:r>
      <w:r>
        <w:t>29</w:t>
      </w:r>
      <w:r>
        <w:fldChar w:fldCharType="end"/>
      </w:r>
    </w:p>
    <w:p w14:paraId="57CE6BD9" w14:textId="163362EC" w:rsidR="00E94CC0" w:rsidRDefault="00E94CC0">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_Toc77369186 \h </w:instrText>
      </w:r>
      <w:r>
        <w:fldChar w:fldCharType="separate"/>
      </w:r>
      <w:r>
        <w:t>29</w:t>
      </w:r>
      <w:r>
        <w:fldChar w:fldCharType="end"/>
      </w:r>
    </w:p>
    <w:p w14:paraId="250C52F4" w14:textId="442C3675" w:rsidR="00E94CC0" w:rsidRDefault="00E94CC0">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_Toc77369187 \h </w:instrText>
      </w:r>
      <w:r>
        <w:fldChar w:fldCharType="separate"/>
      </w:r>
      <w:r>
        <w:t>29</w:t>
      </w:r>
      <w:r>
        <w:fldChar w:fldCharType="end"/>
      </w:r>
    </w:p>
    <w:p w14:paraId="64D71C6D" w14:textId="5F162BEB" w:rsidR="00E94CC0" w:rsidRDefault="00E94CC0">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_Toc77369188 \h </w:instrText>
      </w:r>
      <w:r>
        <w:fldChar w:fldCharType="separate"/>
      </w:r>
      <w:r>
        <w:t>30</w:t>
      </w:r>
      <w:r>
        <w:fldChar w:fldCharType="end"/>
      </w:r>
    </w:p>
    <w:p w14:paraId="2B6A6DDF" w14:textId="6309D908" w:rsidR="00E94CC0" w:rsidRDefault="00E94CC0">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_Toc77369189 \h </w:instrText>
      </w:r>
      <w:r>
        <w:fldChar w:fldCharType="separate"/>
      </w:r>
      <w:r>
        <w:t>31</w:t>
      </w:r>
      <w:r>
        <w:fldChar w:fldCharType="end"/>
      </w:r>
    </w:p>
    <w:p w14:paraId="2D05C98C" w14:textId="573133FE" w:rsidR="00E94CC0" w:rsidRDefault="00E94CC0">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_Toc77369190 \h </w:instrText>
      </w:r>
      <w:r>
        <w:fldChar w:fldCharType="separate"/>
      </w:r>
      <w:r>
        <w:t>31</w:t>
      </w:r>
      <w:r>
        <w:fldChar w:fldCharType="end"/>
      </w:r>
    </w:p>
    <w:p w14:paraId="5211C8EA" w14:textId="77FD1E14" w:rsidR="00E94CC0" w:rsidRDefault="00E94CC0">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_Toc77369191 \h </w:instrText>
      </w:r>
      <w:r>
        <w:fldChar w:fldCharType="separate"/>
      </w:r>
      <w:r>
        <w:t>32</w:t>
      </w:r>
      <w:r>
        <w:fldChar w:fldCharType="end"/>
      </w:r>
    </w:p>
    <w:p w14:paraId="0F5596AC" w14:textId="46C6ED3A" w:rsidR="00E94CC0" w:rsidRDefault="00E94CC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_Toc77369192 \h </w:instrText>
      </w:r>
      <w:r>
        <w:fldChar w:fldCharType="separate"/>
      </w:r>
      <w:r>
        <w:t>33</w:t>
      </w:r>
      <w:r>
        <w:fldChar w:fldCharType="end"/>
      </w:r>
    </w:p>
    <w:p w14:paraId="6181F9E8" w14:textId="3E87C879" w:rsidR="00E94CC0" w:rsidRDefault="00E94CC0">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_Toc77369193 \h </w:instrText>
      </w:r>
      <w:r>
        <w:fldChar w:fldCharType="separate"/>
      </w:r>
      <w:r>
        <w:t>33</w:t>
      </w:r>
      <w:r>
        <w:fldChar w:fldCharType="end"/>
      </w:r>
    </w:p>
    <w:p w14:paraId="525D26AD" w14:textId="4E463E59" w:rsidR="00E94CC0" w:rsidRDefault="00E94CC0">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_Toc77369194 \h </w:instrText>
      </w:r>
      <w:r>
        <w:fldChar w:fldCharType="separate"/>
      </w:r>
      <w:r>
        <w:t>33</w:t>
      </w:r>
      <w:r>
        <w:fldChar w:fldCharType="end"/>
      </w:r>
    </w:p>
    <w:p w14:paraId="5AA19C2E" w14:textId="31C55F74" w:rsidR="00E94CC0" w:rsidRDefault="00E94CC0">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_Toc77369195 \h </w:instrText>
      </w:r>
      <w:r>
        <w:fldChar w:fldCharType="separate"/>
      </w:r>
      <w:r>
        <w:t>34</w:t>
      </w:r>
      <w:r>
        <w:fldChar w:fldCharType="end"/>
      </w:r>
    </w:p>
    <w:p w14:paraId="04F168AE" w14:textId="0132E78F" w:rsidR="00E94CC0" w:rsidRDefault="00E94CC0">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_Toc77369196 \h </w:instrText>
      </w:r>
      <w:r>
        <w:fldChar w:fldCharType="separate"/>
      </w:r>
      <w:r>
        <w:t>35</w:t>
      </w:r>
      <w:r>
        <w:fldChar w:fldCharType="end"/>
      </w:r>
    </w:p>
    <w:p w14:paraId="3C499821" w14:textId="405EC87A" w:rsidR="00E94CC0" w:rsidRDefault="00E94CC0">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_Toc77369197 \h </w:instrText>
      </w:r>
      <w:r>
        <w:fldChar w:fldCharType="separate"/>
      </w:r>
      <w:r>
        <w:t>35</w:t>
      </w:r>
      <w:r>
        <w:fldChar w:fldCharType="end"/>
      </w:r>
    </w:p>
    <w:p w14:paraId="6E5DF750" w14:textId="09BF1B43" w:rsidR="00E94CC0" w:rsidRDefault="00E94CC0">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_Toc77369198 \h </w:instrText>
      </w:r>
      <w:r>
        <w:fldChar w:fldCharType="separate"/>
      </w:r>
      <w:r>
        <w:t>36</w:t>
      </w:r>
      <w:r>
        <w:fldChar w:fldCharType="end"/>
      </w:r>
    </w:p>
    <w:p w14:paraId="25E5A349" w14:textId="283C70F2" w:rsidR="00E94CC0" w:rsidRDefault="00E94CC0">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_Toc77369199 \h </w:instrText>
      </w:r>
      <w:r>
        <w:fldChar w:fldCharType="separate"/>
      </w:r>
      <w:r>
        <w:t>37</w:t>
      </w:r>
      <w:r>
        <w:fldChar w:fldCharType="end"/>
      </w:r>
    </w:p>
    <w:p w14:paraId="75B5FEA8" w14:textId="7CD6D430" w:rsidR="00E94CC0" w:rsidRDefault="00E94CC0">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_Toc77369200 \h </w:instrText>
      </w:r>
      <w:r>
        <w:fldChar w:fldCharType="separate"/>
      </w:r>
      <w:r>
        <w:t>37</w:t>
      </w:r>
      <w:r>
        <w:fldChar w:fldCharType="end"/>
      </w:r>
    </w:p>
    <w:p w14:paraId="61F77CBF" w14:textId="7835D66F" w:rsidR="00E94CC0" w:rsidRDefault="00E94CC0">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_Toc77369201 \h </w:instrText>
      </w:r>
      <w:r>
        <w:fldChar w:fldCharType="separate"/>
      </w:r>
      <w:r>
        <w:t>37</w:t>
      </w:r>
      <w:r>
        <w:fldChar w:fldCharType="end"/>
      </w:r>
    </w:p>
    <w:p w14:paraId="6E79A631" w14:textId="78347463" w:rsidR="00E94CC0" w:rsidRDefault="00E94CC0">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_Toc77369202 \h </w:instrText>
      </w:r>
      <w:r>
        <w:fldChar w:fldCharType="separate"/>
      </w:r>
      <w:r>
        <w:t>38</w:t>
      </w:r>
      <w:r>
        <w:fldChar w:fldCharType="end"/>
      </w:r>
    </w:p>
    <w:p w14:paraId="4BE99AD7" w14:textId="442727C3" w:rsidR="00E94CC0" w:rsidRDefault="00E94CC0">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_Toc77369203 \h </w:instrText>
      </w:r>
      <w:r>
        <w:fldChar w:fldCharType="separate"/>
      </w:r>
      <w:r>
        <w:t>38</w:t>
      </w:r>
      <w:r>
        <w:fldChar w:fldCharType="end"/>
      </w:r>
    </w:p>
    <w:p w14:paraId="5BE5F974" w14:textId="43289CB6" w:rsidR="00E94CC0" w:rsidRDefault="00E94CC0">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_Toc77369204 \h </w:instrText>
      </w:r>
      <w:r>
        <w:fldChar w:fldCharType="separate"/>
      </w:r>
      <w:r>
        <w:t>39</w:t>
      </w:r>
      <w:r>
        <w:fldChar w:fldCharType="end"/>
      </w:r>
    </w:p>
    <w:p w14:paraId="209FBEB2" w14:textId="73015146" w:rsidR="00E94CC0" w:rsidRDefault="00E94CC0">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_Toc77369205 \h </w:instrText>
      </w:r>
      <w:r>
        <w:fldChar w:fldCharType="separate"/>
      </w:r>
      <w:r>
        <w:t>40</w:t>
      </w:r>
      <w:r>
        <w:fldChar w:fldCharType="end"/>
      </w:r>
    </w:p>
    <w:p w14:paraId="2B636731" w14:textId="56507321" w:rsidR="00E94CC0" w:rsidRDefault="00E94CC0">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_Toc77369206 \h </w:instrText>
      </w:r>
      <w:r>
        <w:fldChar w:fldCharType="separate"/>
      </w:r>
      <w:r>
        <w:t>41</w:t>
      </w:r>
      <w:r>
        <w:fldChar w:fldCharType="end"/>
      </w:r>
    </w:p>
    <w:p w14:paraId="1F7A82F1" w14:textId="129F7C3D" w:rsidR="00E94CC0" w:rsidRDefault="00E94CC0">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_Toc77369207 \h </w:instrText>
      </w:r>
      <w:r>
        <w:fldChar w:fldCharType="separate"/>
      </w:r>
      <w:r>
        <w:t>41</w:t>
      </w:r>
      <w:r>
        <w:fldChar w:fldCharType="end"/>
      </w:r>
    </w:p>
    <w:p w14:paraId="39FE1D9C" w14:textId="3AE73056" w:rsidR="00E94CC0" w:rsidRDefault="00E94CC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_Toc77369208 \h </w:instrText>
      </w:r>
      <w:r>
        <w:fldChar w:fldCharType="separate"/>
      </w:r>
      <w:r>
        <w:t>42</w:t>
      </w:r>
      <w:r>
        <w:fldChar w:fldCharType="end"/>
      </w:r>
    </w:p>
    <w:p w14:paraId="64C2BD24" w14:textId="0F1BF5BC" w:rsidR="00E94CC0" w:rsidRDefault="00E94CC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_Toc77369209 \h </w:instrText>
      </w:r>
      <w:r>
        <w:fldChar w:fldCharType="separate"/>
      </w:r>
      <w:r>
        <w:t>42</w:t>
      </w:r>
      <w:r>
        <w:fldChar w:fldCharType="end"/>
      </w:r>
    </w:p>
    <w:p w14:paraId="1DDEF542" w14:textId="3A82715A" w:rsidR="00E94CC0" w:rsidRDefault="00E94CC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_Toc77369210 \h </w:instrText>
      </w:r>
      <w:r>
        <w:fldChar w:fldCharType="separate"/>
      </w:r>
      <w:r>
        <w:t>43</w:t>
      </w:r>
      <w:r>
        <w:fldChar w:fldCharType="end"/>
      </w:r>
    </w:p>
    <w:p w14:paraId="0D739D07" w14:textId="4D9453D6" w:rsidR="00E94CC0" w:rsidRDefault="00E94CC0">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_Toc77369211 \h </w:instrText>
      </w:r>
      <w:r>
        <w:fldChar w:fldCharType="separate"/>
      </w:r>
      <w:r>
        <w:t>43</w:t>
      </w:r>
      <w:r>
        <w:fldChar w:fldCharType="end"/>
      </w:r>
    </w:p>
    <w:p w14:paraId="275BC3ED" w14:textId="4879C8DC" w:rsidR="00E94CC0" w:rsidRDefault="00E94CC0">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_Toc77369212 \h </w:instrText>
      </w:r>
      <w:r>
        <w:fldChar w:fldCharType="separate"/>
      </w:r>
      <w:r>
        <w:t>43</w:t>
      </w:r>
      <w:r>
        <w:fldChar w:fldCharType="end"/>
      </w:r>
    </w:p>
    <w:p w14:paraId="06781F49" w14:textId="2318A911" w:rsidR="00E94CC0" w:rsidRDefault="00E94CC0">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_Toc77369213 \h </w:instrText>
      </w:r>
      <w:r>
        <w:fldChar w:fldCharType="separate"/>
      </w:r>
      <w:r>
        <w:t>45</w:t>
      </w:r>
      <w:r>
        <w:fldChar w:fldCharType="end"/>
      </w:r>
    </w:p>
    <w:p w14:paraId="4954F23C" w14:textId="6EFF0B25" w:rsidR="00E94CC0" w:rsidRDefault="00E94CC0">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_Toc77369214 \h </w:instrText>
      </w:r>
      <w:r>
        <w:fldChar w:fldCharType="separate"/>
      </w:r>
      <w:r>
        <w:t>46</w:t>
      </w:r>
      <w:r>
        <w:fldChar w:fldCharType="end"/>
      </w:r>
    </w:p>
    <w:p w14:paraId="5ADDC2E9" w14:textId="408340F0" w:rsidR="00E94CC0" w:rsidRDefault="00E94CC0">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_Toc77369215 \h </w:instrText>
      </w:r>
      <w:r>
        <w:fldChar w:fldCharType="separate"/>
      </w:r>
      <w:r>
        <w:t>46</w:t>
      </w:r>
      <w:r>
        <w:fldChar w:fldCharType="end"/>
      </w:r>
    </w:p>
    <w:p w14:paraId="088B39B1" w14:textId="767A1FA0" w:rsidR="00E94CC0" w:rsidRDefault="00E94CC0">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_Toc77369216 \h </w:instrText>
      </w:r>
      <w:r>
        <w:fldChar w:fldCharType="separate"/>
      </w:r>
      <w:r>
        <w:t>47</w:t>
      </w:r>
      <w:r>
        <w:fldChar w:fldCharType="end"/>
      </w:r>
    </w:p>
    <w:p w14:paraId="6030F4FE" w14:textId="40B83906" w:rsidR="00E94CC0" w:rsidRDefault="00E94CC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_Toc77369217 \h </w:instrText>
      </w:r>
      <w:r>
        <w:fldChar w:fldCharType="separate"/>
      </w:r>
      <w:r>
        <w:t>48</w:t>
      </w:r>
      <w:r>
        <w:fldChar w:fldCharType="end"/>
      </w:r>
    </w:p>
    <w:p w14:paraId="5133AF3B" w14:textId="361C17C7" w:rsidR="00E94CC0" w:rsidRDefault="00E94CC0">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_Toc77369218 \h </w:instrText>
      </w:r>
      <w:r>
        <w:fldChar w:fldCharType="separate"/>
      </w:r>
      <w:r>
        <w:t>48</w:t>
      </w:r>
      <w:r>
        <w:fldChar w:fldCharType="end"/>
      </w:r>
    </w:p>
    <w:p w14:paraId="46D6470B" w14:textId="1D4F706E" w:rsidR="00E94CC0" w:rsidRDefault="00E94CC0">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_Toc77369219 \h </w:instrText>
      </w:r>
      <w:r>
        <w:fldChar w:fldCharType="separate"/>
      </w:r>
      <w:r>
        <w:t>49</w:t>
      </w:r>
      <w:r>
        <w:fldChar w:fldCharType="end"/>
      </w:r>
    </w:p>
    <w:p w14:paraId="25705E52" w14:textId="29AE1598" w:rsidR="00E94CC0" w:rsidRDefault="00E94CC0">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_Toc77369220 \h </w:instrText>
      </w:r>
      <w:r>
        <w:fldChar w:fldCharType="separate"/>
      </w:r>
      <w:r>
        <w:t>50</w:t>
      </w:r>
      <w:r>
        <w:fldChar w:fldCharType="end"/>
      </w:r>
    </w:p>
    <w:p w14:paraId="62DF23CA" w14:textId="6442516E" w:rsidR="00E94CC0" w:rsidRDefault="00E94CC0">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_Toc77369221 \h </w:instrText>
      </w:r>
      <w:r>
        <w:fldChar w:fldCharType="separate"/>
      </w:r>
      <w:r>
        <w:t>51</w:t>
      </w:r>
      <w:r>
        <w:fldChar w:fldCharType="end"/>
      </w:r>
    </w:p>
    <w:p w14:paraId="256CD879" w14:textId="6BADA6B4" w:rsidR="00E94CC0" w:rsidRDefault="00E94CC0">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_Toc77369222 \h </w:instrText>
      </w:r>
      <w:r>
        <w:fldChar w:fldCharType="separate"/>
      </w:r>
      <w:r>
        <w:t>52</w:t>
      </w:r>
      <w:r>
        <w:fldChar w:fldCharType="end"/>
      </w:r>
    </w:p>
    <w:p w14:paraId="5BB9567F" w14:textId="6CC3A366" w:rsidR="00E94CC0" w:rsidRDefault="00E94CC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_Toc77369223 \h </w:instrText>
      </w:r>
      <w:r>
        <w:fldChar w:fldCharType="separate"/>
      </w:r>
      <w:r>
        <w:t>54</w:t>
      </w:r>
      <w:r>
        <w:fldChar w:fldCharType="end"/>
      </w:r>
    </w:p>
    <w:p w14:paraId="70383D58" w14:textId="5805207C" w:rsidR="00E94CC0" w:rsidRDefault="00E94CC0">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_Toc77369224 \h </w:instrText>
      </w:r>
      <w:r>
        <w:fldChar w:fldCharType="separate"/>
      </w:r>
      <w:r>
        <w:t>54</w:t>
      </w:r>
      <w:r>
        <w:fldChar w:fldCharType="end"/>
      </w:r>
    </w:p>
    <w:p w14:paraId="389658CC" w14:textId="4A9A3CC5" w:rsidR="00E94CC0" w:rsidRDefault="00E94CC0">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_Toc77369225 \h </w:instrText>
      </w:r>
      <w:r>
        <w:fldChar w:fldCharType="separate"/>
      </w:r>
      <w:r>
        <w:t>54</w:t>
      </w:r>
      <w:r>
        <w:fldChar w:fldCharType="end"/>
      </w:r>
    </w:p>
    <w:p w14:paraId="7AD95F73" w14:textId="268BC7C5" w:rsidR="00E94CC0" w:rsidRDefault="00E94CC0">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_Toc77369226 \h </w:instrText>
      </w:r>
      <w:r>
        <w:fldChar w:fldCharType="separate"/>
      </w:r>
      <w:r>
        <w:t>54</w:t>
      </w:r>
      <w:r>
        <w:fldChar w:fldCharType="end"/>
      </w:r>
    </w:p>
    <w:p w14:paraId="002FBAB7" w14:textId="3C8312A5" w:rsidR="00E94CC0" w:rsidRDefault="00E94CC0">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_Toc77369227 \h </w:instrText>
      </w:r>
      <w:r>
        <w:fldChar w:fldCharType="separate"/>
      </w:r>
      <w:r>
        <w:t>55</w:t>
      </w:r>
      <w:r>
        <w:fldChar w:fldCharType="end"/>
      </w:r>
    </w:p>
    <w:p w14:paraId="421A9C61" w14:textId="5E0B8C7A" w:rsidR="00E94CC0" w:rsidRDefault="00E94CC0">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_Toc77369228 \h </w:instrText>
      </w:r>
      <w:r>
        <w:fldChar w:fldCharType="separate"/>
      </w:r>
      <w:r>
        <w:t>56</w:t>
      </w:r>
      <w:r>
        <w:fldChar w:fldCharType="end"/>
      </w:r>
    </w:p>
    <w:p w14:paraId="11EDFAED" w14:textId="73889EE8" w:rsidR="00E94CC0" w:rsidRDefault="00E94CC0">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_Toc77369229 \h </w:instrText>
      </w:r>
      <w:r>
        <w:fldChar w:fldCharType="separate"/>
      </w:r>
      <w:r>
        <w:t>56</w:t>
      </w:r>
      <w:r>
        <w:fldChar w:fldCharType="end"/>
      </w:r>
    </w:p>
    <w:p w14:paraId="71C0151C" w14:textId="69A65122" w:rsidR="00E94CC0" w:rsidRDefault="00E94CC0">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_Toc77369230 \h </w:instrText>
      </w:r>
      <w:r>
        <w:fldChar w:fldCharType="separate"/>
      </w:r>
      <w:r>
        <w:t>57</w:t>
      </w:r>
      <w:r>
        <w:fldChar w:fldCharType="end"/>
      </w:r>
    </w:p>
    <w:p w14:paraId="70F6CA28" w14:textId="77488C33" w:rsidR="00E94CC0" w:rsidRDefault="00E94CC0">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_Toc77369231 \h </w:instrText>
      </w:r>
      <w:r>
        <w:fldChar w:fldCharType="separate"/>
      </w:r>
      <w:r>
        <w:t>58</w:t>
      </w:r>
      <w:r>
        <w:fldChar w:fldCharType="end"/>
      </w:r>
    </w:p>
    <w:p w14:paraId="46B64B74" w14:textId="7038619D" w:rsidR="00E94CC0" w:rsidRDefault="00E94CC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_Toc77369232 \h </w:instrText>
      </w:r>
      <w:r>
        <w:fldChar w:fldCharType="separate"/>
      </w:r>
      <w:r>
        <w:t>59</w:t>
      </w:r>
      <w:r>
        <w:fldChar w:fldCharType="end"/>
      </w:r>
    </w:p>
    <w:p w14:paraId="5A7982C5" w14:textId="6B31E478" w:rsidR="00E94CC0" w:rsidRDefault="00E94CC0">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_Toc77369233 \h </w:instrText>
      </w:r>
      <w:r>
        <w:fldChar w:fldCharType="separate"/>
      </w:r>
      <w:r>
        <w:t>59</w:t>
      </w:r>
      <w:r>
        <w:fldChar w:fldCharType="end"/>
      </w:r>
    </w:p>
    <w:p w14:paraId="029AB369" w14:textId="2943712D" w:rsidR="00E94CC0" w:rsidRDefault="00E94CC0">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_Toc77369234 \h </w:instrText>
      </w:r>
      <w:r>
        <w:fldChar w:fldCharType="separate"/>
      </w:r>
      <w:r>
        <w:t>60</w:t>
      </w:r>
      <w:r>
        <w:fldChar w:fldCharType="end"/>
      </w:r>
    </w:p>
    <w:p w14:paraId="03E16F95" w14:textId="681B584B" w:rsidR="00E94CC0" w:rsidRDefault="00E94CC0">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_Toc77369235 \h </w:instrText>
      </w:r>
      <w:r>
        <w:fldChar w:fldCharType="separate"/>
      </w:r>
      <w:r>
        <w:t>62</w:t>
      </w:r>
      <w:r>
        <w:fldChar w:fldCharType="end"/>
      </w:r>
    </w:p>
    <w:p w14:paraId="7A824F97" w14:textId="694C99EE" w:rsidR="00E94CC0" w:rsidRDefault="00E94CC0">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_Toc77369236 \h </w:instrText>
      </w:r>
      <w:r>
        <w:fldChar w:fldCharType="separate"/>
      </w:r>
      <w:r>
        <w:t>62</w:t>
      </w:r>
      <w:r>
        <w:fldChar w:fldCharType="end"/>
      </w:r>
    </w:p>
    <w:p w14:paraId="743447FB" w14:textId="28025713" w:rsidR="00E94CC0" w:rsidRDefault="00E94CC0">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_Toc77369237 \h </w:instrText>
      </w:r>
      <w:r>
        <w:fldChar w:fldCharType="separate"/>
      </w:r>
      <w:r>
        <w:t>63</w:t>
      </w:r>
      <w:r>
        <w:fldChar w:fldCharType="end"/>
      </w:r>
    </w:p>
    <w:p w14:paraId="14BA6E15" w14:textId="604592D0" w:rsidR="00E94CC0" w:rsidRDefault="00E94CC0">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_Toc77369238 \h </w:instrText>
      </w:r>
      <w:r>
        <w:fldChar w:fldCharType="separate"/>
      </w:r>
      <w:r>
        <w:t>64</w:t>
      </w:r>
      <w:r>
        <w:fldChar w:fldCharType="end"/>
      </w:r>
    </w:p>
    <w:p w14:paraId="4F1DE5E2" w14:textId="6C652E7E" w:rsidR="00E94CC0" w:rsidRDefault="00E94CC0">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_Toc77369239 \h </w:instrText>
      </w:r>
      <w:r>
        <w:fldChar w:fldCharType="separate"/>
      </w:r>
      <w:r>
        <w:t>66</w:t>
      </w:r>
      <w:r>
        <w:fldChar w:fldCharType="end"/>
      </w:r>
    </w:p>
    <w:p w14:paraId="4908E92A" w14:textId="7AEC8EA4" w:rsidR="00E94CC0" w:rsidRDefault="00E94CC0">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_Toc77369240 \h </w:instrText>
      </w:r>
      <w:r>
        <w:fldChar w:fldCharType="separate"/>
      </w:r>
      <w:r>
        <w:t>67</w:t>
      </w:r>
      <w:r>
        <w:fldChar w:fldCharType="end"/>
      </w:r>
    </w:p>
    <w:p w14:paraId="75E5D6D5" w14:textId="32C27E01" w:rsidR="00E94CC0" w:rsidRDefault="00E94CC0">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_Toc77369241 \h </w:instrText>
      </w:r>
      <w:r>
        <w:fldChar w:fldCharType="separate"/>
      </w:r>
      <w:r>
        <w:t>68</w:t>
      </w:r>
      <w:r>
        <w:fldChar w:fldCharType="end"/>
      </w:r>
    </w:p>
    <w:p w14:paraId="0D6F9CC6" w14:textId="7DC5637B" w:rsidR="00E94CC0" w:rsidRDefault="00E94CC0">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_Toc77369242 \h </w:instrText>
      </w:r>
      <w:r>
        <w:fldChar w:fldCharType="separate"/>
      </w:r>
      <w:r>
        <w:t>68</w:t>
      </w:r>
      <w:r>
        <w:fldChar w:fldCharType="end"/>
      </w:r>
    </w:p>
    <w:p w14:paraId="0DDE00EB" w14:textId="4E13E8B3" w:rsidR="00E94CC0" w:rsidRDefault="00E94CC0">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_Toc77369243 \h </w:instrText>
      </w:r>
      <w:r>
        <w:fldChar w:fldCharType="separate"/>
      </w:r>
      <w:r>
        <w:t>69</w:t>
      </w:r>
      <w:r>
        <w:fldChar w:fldCharType="end"/>
      </w:r>
    </w:p>
    <w:p w14:paraId="18D5F890" w14:textId="0FC79965" w:rsidR="00E94CC0" w:rsidRDefault="00E94CC0">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_Toc77369244 \h </w:instrText>
      </w:r>
      <w:r>
        <w:fldChar w:fldCharType="separate"/>
      </w:r>
      <w:r>
        <w:t>70</w:t>
      </w:r>
      <w:r>
        <w:fldChar w:fldCharType="end"/>
      </w:r>
    </w:p>
    <w:p w14:paraId="63AD60D6" w14:textId="78A0219A" w:rsidR="00E94CC0" w:rsidRDefault="00E94CC0">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_Toc77369245 \h </w:instrText>
      </w:r>
      <w:r>
        <w:fldChar w:fldCharType="separate"/>
      </w:r>
      <w:r>
        <w:t>70</w:t>
      </w:r>
      <w:r>
        <w:fldChar w:fldCharType="end"/>
      </w:r>
    </w:p>
    <w:p w14:paraId="0D68D83F" w14:textId="01021226" w:rsidR="00E94CC0" w:rsidRDefault="00E94CC0">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_Toc77369246 \h </w:instrText>
      </w:r>
      <w:r>
        <w:fldChar w:fldCharType="separate"/>
      </w:r>
      <w:r>
        <w:t>71</w:t>
      </w:r>
      <w:r>
        <w:fldChar w:fldCharType="end"/>
      </w:r>
    </w:p>
    <w:p w14:paraId="0A3CAEF3" w14:textId="1DA065A8" w:rsidR="00E94CC0" w:rsidRDefault="00E94CC0">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_Toc77369247 \h </w:instrText>
      </w:r>
      <w:r>
        <w:fldChar w:fldCharType="separate"/>
      </w:r>
      <w:r>
        <w:t>72</w:t>
      </w:r>
      <w:r>
        <w:fldChar w:fldCharType="end"/>
      </w:r>
    </w:p>
    <w:p w14:paraId="55104D62" w14:textId="6D124385" w:rsidR="00E94CC0" w:rsidRDefault="00E94CC0">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_Toc77369248 \h </w:instrText>
      </w:r>
      <w:r>
        <w:fldChar w:fldCharType="separate"/>
      </w:r>
      <w:r>
        <w:t>73</w:t>
      </w:r>
      <w:r>
        <w:fldChar w:fldCharType="end"/>
      </w:r>
    </w:p>
    <w:p w14:paraId="6D758FC6" w14:textId="555F8A21" w:rsidR="00E94CC0" w:rsidRDefault="00E94CC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_Toc77369249 \h </w:instrText>
      </w:r>
      <w:r>
        <w:fldChar w:fldCharType="separate"/>
      </w:r>
      <w:r>
        <w:t>74</w:t>
      </w:r>
      <w:r>
        <w:fldChar w:fldCharType="end"/>
      </w:r>
    </w:p>
    <w:p w14:paraId="5219A3B4" w14:textId="6A24FAD5" w:rsidR="00E94CC0" w:rsidRDefault="00E94CC0">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_Toc77369250 \h </w:instrText>
      </w:r>
      <w:r>
        <w:fldChar w:fldCharType="separate"/>
      </w:r>
      <w:r>
        <w:t>74</w:t>
      </w:r>
      <w:r>
        <w:fldChar w:fldCharType="end"/>
      </w:r>
    </w:p>
    <w:p w14:paraId="3CAA0523" w14:textId="44FBA34D" w:rsidR="00E94CC0" w:rsidRDefault="00E94CC0">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_Toc77369251 \h </w:instrText>
      </w:r>
      <w:r>
        <w:fldChar w:fldCharType="separate"/>
      </w:r>
      <w:r>
        <w:t>74</w:t>
      </w:r>
      <w:r>
        <w:fldChar w:fldCharType="end"/>
      </w:r>
    </w:p>
    <w:p w14:paraId="6193D3E6" w14:textId="1290D668" w:rsidR="00E94CC0" w:rsidRDefault="00E94CC0">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_Toc77369252 \h </w:instrText>
      </w:r>
      <w:r>
        <w:fldChar w:fldCharType="separate"/>
      </w:r>
      <w:r>
        <w:t>75</w:t>
      </w:r>
      <w:r>
        <w:fldChar w:fldCharType="end"/>
      </w:r>
    </w:p>
    <w:p w14:paraId="7F3503A1" w14:textId="52D381C1" w:rsidR="00E94CC0" w:rsidRDefault="00E94CC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_Toc77369253 \h </w:instrText>
      </w:r>
      <w:r>
        <w:fldChar w:fldCharType="separate"/>
      </w:r>
      <w:r>
        <w:t>76</w:t>
      </w:r>
      <w:r>
        <w:fldChar w:fldCharType="end"/>
      </w:r>
    </w:p>
    <w:p w14:paraId="2FD938F7" w14:textId="17D5D5A5" w:rsidR="00E94CC0" w:rsidRDefault="00E94CC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_Toc77369254 \h </w:instrText>
      </w:r>
      <w:r>
        <w:fldChar w:fldCharType="separate"/>
      </w:r>
      <w:r>
        <w:t>76</w:t>
      </w:r>
      <w:r>
        <w:fldChar w:fldCharType="end"/>
      </w:r>
    </w:p>
    <w:p w14:paraId="3B6B30C6" w14:textId="164A80C8" w:rsidR="00E94CC0" w:rsidRDefault="00E94CC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_Toc77369255 \h </w:instrText>
      </w:r>
      <w:r>
        <w:fldChar w:fldCharType="separate"/>
      </w:r>
      <w:r>
        <w:t>77</w:t>
      </w:r>
      <w:r>
        <w:fldChar w:fldCharType="end"/>
      </w:r>
    </w:p>
    <w:p w14:paraId="1A3AFBFE" w14:textId="40381D29" w:rsidR="00E94CC0" w:rsidRDefault="00E94CC0">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_Toc77369256 \h </w:instrText>
      </w:r>
      <w:r>
        <w:fldChar w:fldCharType="separate"/>
      </w:r>
      <w:r>
        <w:t>77</w:t>
      </w:r>
      <w:r>
        <w:fldChar w:fldCharType="end"/>
      </w:r>
    </w:p>
    <w:p w14:paraId="63E1ED81" w14:textId="6C3C2C9C" w:rsidR="00E94CC0" w:rsidRDefault="00E94CC0">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_Toc77369257 \h </w:instrText>
      </w:r>
      <w:r>
        <w:fldChar w:fldCharType="separate"/>
      </w:r>
      <w:r>
        <w:t>78</w:t>
      </w:r>
      <w:r>
        <w:fldChar w:fldCharType="end"/>
      </w:r>
    </w:p>
    <w:p w14:paraId="6D614A79" w14:textId="252A3954" w:rsidR="00E94CC0" w:rsidRDefault="00E94CC0">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_Toc77369258 \h </w:instrText>
      </w:r>
      <w:r>
        <w:fldChar w:fldCharType="separate"/>
      </w:r>
      <w:r>
        <w:t>79</w:t>
      </w:r>
      <w:r>
        <w:fldChar w:fldCharType="end"/>
      </w:r>
    </w:p>
    <w:p w14:paraId="4872F147" w14:textId="6C3FD629" w:rsidR="00E94CC0" w:rsidRDefault="00E94CC0">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_Toc77369259 \h </w:instrText>
      </w:r>
      <w:r>
        <w:fldChar w:fldCharType="separate"/>
      </w:r>
      <w:r>
        <w:t>80</w:t>
      </w:r>
      <w:r>
        <w:fldChar w:fldCharType="end"/>
      </w:r>
    </w:p>
    <w:p w14:paraId="7C9F0B3A" w14:textId="33C7986A" w:rsidR="00E94CC0" w:rsidRDefault="00E94CC0">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_Toc77369260 \h </w:instrText>
      </w:r>
      <w:r>
        <w:fldChar w:fldCharType="separate"/>
      </w:r>
      <w:r>
        <w:t>80</w:t>
      </w:r>
      <w:r>
        <w:fldChar w:fldCharType="end"/>
      </w:r>
    </w:p>
    <w:p w14:paraId="7C7EB97C" w14:textId="6B88EF96" w:rsidR="00E94CC0" w:rsidRDefault="00E94CC0">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_Toc77369261 \h </w:instrText>
      </w:r>
      <w:r>
        <w:fldChar w:fldCharType="separate"/>
      </w:r>
      <w:r>
        <w:t>81</w:t>
      </w:r>
      <w:r>
        <w:fldChar w:fldCharType="end"/>
      </w:r>
    </w:p>
    <w:p w14:paraId="249ECF59" w14:textId="39B44D9D" w:rsidR="00E94CC0" w:rsidRDefault="00E94CC0">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_Toc77369262 \h </w:instrText>
      </w:r>
      <w:r>
        <w:fldChar w:fldCharType="separate"/>
      </w:r>
      <w:r>
        <w:t>82</w:t>
      </w:r>
      <w:r>
        <w:fldChar w:fldCharType="end"/>
      </w:r>
    </w:p>
    <w:p w14:paraId="7B854233" w14:textId="2020D76A" w:rsidR="00E94CC0" w:rsidRDefault="00E94CC0">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_Toc77369263 \h </w:instrText>
      </w:r>
      <w:r>
        <w:fldChar w:fldCharType="separate"/>
      </w:r>
      <w:r>
        <w:t>83</w:t>
      </w:r>
      <w:r>
        <w:fldChar w:fldCharType="end"/>
      </w:r>
    </w:p>
    <w:p w14:paraId="4249998F" w14:textId="02898A0E" w:rsidR="00E94CC0" w:rsidRDefault="00E94CC0">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_Toc77369264 \h </w:instrText>
      </w:r>
      <w:r>
        <w:fldChar w:fldCharType="separate"/>
      </w:r>
      <w:r>
        <w:t>83</w:t>
      </w:r>
      <w:r>
        <w:fldChar w:fldCharType="end"/>
      </w:r>
    </w:p>
    <w:p w14:paraId="1C94E6AE" w14:textId="357B4674" w:rsidR="00E94CC0" w:rsidRDefault="00E94CC0">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_Toc77369265 \h </w:instrText>
      </w:r>
      <w:r>
        <w:fldChar w:fldCharType="separate"/>
      </w:r>
      <w:r>
        <w:t>83</w:t>
      </w:r>
      <w:r>
        <w:fldChar w:fldCharType="end"/>
      </w:r>
    </w:p>
    <w:p w14:paraId="176271FD" w14:textId="6D7B01B4" w:rsidR="00E94CC0" w:rsidRDefault="00E94CC0">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_Toc77369266 \h </w:instrText>
      </w:r>
      <w:r>
        <w:fldChar w:fldCharType="separate"/>
      </w:r>
      <w:r>
        <w:t>84</w:t>
      </w:r>
      <w:r>
        <w:fldChar w:fldCharType="end"/>
      </w:r>
    </w:p>
    <w:p w14:paraId="36BBA30B" w14:textId="246E83DE" w:rsidR="00E94CC0" w:rsidRDefault="00E94CC0">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_Toc77369267 \h </w:instrText>
      </w:r>
      <w:r>
        <w:fldChar w:fldCharType="separate"/>
      </w:r>
      <w:r>
        <w:t>85</w:t>
      </w:r>
      <w:r>
        <w:fldChar w:fldCharType="end"/>
      </w:r>
    </w:p>
    <w:p w14:paraId="576AB64F" w14:textId="2518A8E2" w:rsidR="00E94CC0" w:rsidRDefault="00E94CC0">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_Toc77369268 \h </w:instrText>
      </w:r>
      <w:r>
        <w:fldChar w:fldCharType="separate"/>
      </w:r>
      <w:r>
        <w:t>86</w:t>
      </w:r>
      <w:r>
        <w:fldChar w:fldCharType="end"/>
      </w:r>
    </w:p>
    <w:p w14:paraId="33E0E252" w14:textId="009D0C6B" w:rsidR="00E94CC0" w:rsidRDefault="00E94CC0">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_Toc77369269 \h </w:instrText>
      </w:r>
      <w:r>
        <w:fldChar w:fldCharType="separate"/>
      </w:r>
      <w:r>
        <w:t>86</w:t>
      </w:r>
      <w:r>
        <w:fldChar w:fldCharType="end"/>
      </w:r>
    </w:p>
    <w:p w14:paraId="555733A9" w14:textId="3DF1FDDA" w:rsidR="00E94CC0" w:rsidRDefault="00E94CC0">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_Toc77369270 \h </w:instrText>
      </w:r>
      <w:r>
        <w:fldChar w:fldCharType="separate"/>
      </w:r>
      <w:r>
        <w:t>87</w:t>
      </w:r>
      <w:r>
        <w:fldChar w:fldCharType="end"/>
      </w:r>
    </w:p>
    <w:p w14:paraId="0D65CC5D" w14:textId="2076FC8B" w:rsidR="00E94CC0" w:rsidRDefault="00E94CC0">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_Toc77369271 \h </w:instrText>
      </w:r>
      <w:r>
        <w:fldChar w:fldCharType="separate"/>
      </w:r>
      <w:r>
        <w:t>88</w:t>
      </w:r>
      <w:r>
        <w:fldChar w:fldCharType="end"/>
      </w:r>
    </w:p>
    <w:p w14:paraId="155DC9D4" w14:textId="049E2B0A" w:rsidR="00E94CC0" w:rsidRDefault="00E94CC0">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_Toc77369272 \h </w:instrText>
      </w:r>
      <w:r>
        <w:fldChar w:fldCharType="separate"/>
      </w:r>
      <w:r>
        <w:t>89</w:t>
      </w:r>
      <w:r>
        <w:fldChar w:fldCharType="end"/>
      </w:r>
    </w:p>
    <w:p w14:paraId="4A148CC7" w14:textId="78D57903" w:rsidR="00E94CC0" w:rsidRDefault="00E94CC0">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_Toc77369273 \h </w:instrText>
      </w:r>
      <w:r>
        <w:fldChar w:fldCharType="separate"/>
      </w:r>
      <w:r>
        <w:t>89</w:t>
      </w:r>
      <w:r>
        <w:fldChar w:fldCharType="end"/>
      </w:r>
    </w:p>
    <w:p w14:paraId="11698211" w14:textId="3E4BDA39" w:rsidR="00E94CC0" w:rsidRDefault="00E94CC0">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_Toc77369274 \h </w:instrText>
      </w:r>
      <w:r>
        <w:fldChar w:fldCharType="separate"/>
      </w:r>
      <w:r>
        <w:t>90</w:t>
      </w:r>
      <w:r>
        <w:fldChar w:fldCharType="end"/>
      </w:r>
    </w:p>
    <w:p w14:paraId="17AF7C80" w14:textId="490F1A74" w:rsidR="00E94CC0" w:rsidRDefault="00E94CC0">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_Toc77369275 \h </w:instrText>
      </w:r>
      <w:r>
        <w:fldChar w:fldCharType="separate"/>
      </w:r>
      <w:r>
        <w:t>91</w:t>
      </w:r>
      <w:r>
        <w:fldChar w:fldCharType="end"/>
      </w:r>
    </w:p>
    <w:p w14:paraId="4248086D" w14:textId="68DC4D2F" w:rsidR="00E94CC0" w:rsidRDefault="00E94CC0">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_Toc77369276 \h </w:instrText>
      </w:r>
      <w:r>
        <w:fldChar w:fldCharType="separate"/>
      </w:r>
      <w:r>
        <w:t>92</w:t>
      </w:r>
      <w:r>
        <w:fldChar w:fldCharType="end"/>
      </w:r>
    </w:p>
    <w:p w14:paraId="607813D7" w14:textId="4386A2BF" w:rsidR="00E94CC0" w:rsidRDefault="00E94CC0">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_Toc77369277 \h </w:instrText>
      </w:r>
      <w:r>
        <w:fldChar w:fldCharType="separate"/>
      </w:r>
      <w:r>
        <w:t>92</w:t>
      </w:r>
      <w:r>
        <w:fldChar w:fldCharType="end"/>
      </w:r>
    </w:p>
    <w:p w14:paraId="799DFB90" w14:textId="58BA25FC" w:rsidR="00E94CC0" w:rsidRDefault="00E94CC0">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_Toc77369278 \h </w:instrText>
      </w:r>
      <w:r>
        <w:fldChar w:fldCharType="separate"/>
      </w:r>
      <w:r>
        <w:t>93</w:t>
      </w:r>
      <w:r>
        <w:fldChar w:fldCharType="end"/>
      </w:r>
    </w:p>
    <w:p w14:paraId="3CC8C90F" w14:textId="37098B76" w:rsidR="00E94CC0" w:rsidRDefault="00E94CC0">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_Toc77369279 \h </w:instrText>
      </w:r>
      <w:r>
        <w:fldChar w:fldCharType="separate"/>
      </w:r>
      <w:r>
        <w:t>93</w:t>
      </w:r>
      <w:r>
        <w:fldChar w:fldCharType="end"/>
      </w:r>
    </w:p>
    <w:p w14:paraId="7DD62720" w14:textId="21072CF2" w:rsidR="00E94CC0" w:rsidRDefault="00E94CC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_Toc77369280 \h </w:instrText>
      </w:r>
      <w:r>
        <w:fldChar w:fldCharType="separate"/>
      </w:r>
      <w:r>
        <w:t>94</w:t>
      </w:r>
      <w:r>
        <w:fldChar w:fldCharType="end"/>
      </w:r>
    </w:p>
    <w:p w14:paraId="1BA7FF4C" w14:textId="1CA24140" w:rsidR="00E94CC0" w:rsidRDefault="00E94CC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_Toc77369281 \h </w:instrText>
      </w:r>
      <w:r>
        <w:fldChar w:fldCharType="separate"/>
      </w:r>
      <w:r>
        <w:t>94</w:t>
      </w:r>
      <w:r>
        <w:fldChar w:fldCharType="end"/>
      </w:r>
    </w:p>
    <w:p w14:paraId="16F9C614" w14:textId="6C82F3EF" w:rsidR="00E94CC0" w:rsidRDefault="00E94CC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_Toc77369282 \h </w:instrText>
      </w:r>
      <w:r>
        <w:fldChar w:fldCharType="separate"/>
      </w:r>
      <w:r>
        <w:t>94</w:t>
      </w:r>
      <w:r>
        <w:fldChar w:fldCharType="end"/>
      </w:r>
    </w:p>
    <w:p w14:paraId="07309AFA" w14:textId="12417C58" w:rsidR="00E94CC0" w:rsidRDefault="00E94CC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_Toc77369283 \h </w:instrText>
      </w:r>
      <w:r>
        <w:fldChar w:fldCharType="separate"/>
      </w:r>
      <w:r>
        <w:t>94</w:t>
      </w:r>
      <w:r>
        <w:fldChar w:fldCharType="end"/>
      </w:r>
    </w:p>
    <w:p w14:paraId="6EB614A7" w14:textId="4E760569" w:rsidR="00E94CC0" w:rsidRDefault="00E94CC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_Toc77369284 \h </w:instrText>
      </w:r>
      <w:r>
        <w:fldChar w:fldCharType="separate"/>
      </w:r>
      <w:r>
        <w:t>95</w:t>
      </w:r>
      <w:r>
        <w:fldChar w:fldCharType="end"/>
      </w:r>
    </w:p>
    <w:p w14:paraId="5A432E79" w14:textId="5256BF2D" w:rsidR="00E94CC0" w:rsidRDefault="00E94CC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_Toc77369285 \h </w:instrText>
      </w:r>
      <w:r>
        <w:fldChar w:fldCharType="separate"/>
      </w:r>
      <w:r>
        <w:t>96</w:t>
      </w:r>
      <w:r>
        <w:fldChar w:fldCharType="end"/>
      </w:r>
    </w:p>
    <w:p w14:paraId="5E5AAFB2" w14:textId="1A5EC4B4" w:rsidR="00E94CC0" w:rsidRDefault="00E94CC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_Toc77369286 \h </w:instrText>
      </w:r>
      <w:r>
        <w:fldChar w:fldCharType="separate"/>
      </w:r>
      <w:r>
        <w:t>96</w:t>
      </w:r>
      <w:r>
        <w:fldChar w:fldCharType="end"/>
      </w:r>
    </w:p>
    <w:p w14:paraId="58133467" w14:textId="68C577D6" w:rsidR="00E94CC0" w:rsidRDefault="00E94CC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_Toc77369287 \h </w:instrText>
      </w:r>
      <w:r>
        <w:fldChar w:fldCharType="separate"/>
      </w:r>
      <w:r>
        <w:t>96</w:t>
      </w:r>
      <w:r>
        <w:fldChar w:fldCharType="end"/>
      </w:r>
    </w:p>
    <w:p w14:paraId="73CE2D1B" w14:textId="682B0D30" w:rsidR="00E94CC0" w:rsidRDefault="00E94CC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_Toc77369288 \h </w:instrText>
      </w:r>
      <w:r>
        <w:fldChar w:fldCharType="separate"/>
      </w:r>
      <w:r>
        <w:t>97</w:t>
      </w:r>
      <w:r>
        <w:fldChar w:fldCharType="end"/>
      </w:r>
    </w:p>
    <w:p w14:paraId="47A54EE8" w14:textId="1585BD79" w:rsidR="00E94CC0" w:rsidRDefault="00E94CC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_Toc77369289 \h </w:instrText>
      </w:r>
      <w:r>
        <w:fldChar w:fldCharType="separate"/>
      </w:r>
      <w:r>
        <w:t>97</w:t>
      </w:r>
      <w:r>
        <w:fldChar w:fldCharType="end"/>
      </w:r>
    </w:p>
    <w:p w14:paraId="2BD0FBEA" w14:textId="32883135" w:rsidR="00E94CC0" w:rsidRDefault="00E94CC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_Toc77369290 \h </w:instrText>
      </w:r>
      <w:r>
        <w:fldChar w:fldCharType="separate"/>
      </w:r>
      <w:r>
        <w:t>97</w:t>
      </w:r>
      <w:r>
        <w:fldChar w:fldCharType="end"/>
      </w:r>
    </w:p>
    <w:p w14:paraId="0B5D0D7D" w14:textId="6BD31F84" w:rsidR="00E94CC0" w:rsidRDefault="00E94CC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_Toc77369291 \h </w:instrText>
      </w:r>
      <w:r>
        <w:fldChar w:fldCharType="separate"/>
      </w:r>
      <w:r>
        <w:t>98</w:t>
      </w:r>
      <w:r>
        <w:fldChar w:fldCharType="end"/>
      </w:r>
    </w:p>
    <w:p w14:paraId="0BDB20D9" w14:textId="71C74147" w:rsidR="00E94CC0" w:rsidRDefault="00E94CC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_Toc77369292 \h </w:instrText>
      </w:r>
      <w:r>
        <w:fldChar w:fldCharType="separate"/>
      </w:r>
      <w:r>
        <w:t>99</w:t>
      </w:r>
      <w:r>
        <w:fldChar w:fldCharType="end"/>
      </w:r>
    </w:p>
    <w:p w14:paraId="7087CD4A" w14:textId="21E3A0C3" w:rsidR="00E94CC0" w:rsidRDefault="00E94CC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_Toc77369293 \h </w:instrText>
      </w:r>
      <w:r>
        <w:fldChar w:fldCharType="separate"/>
      </w:r>
      <w:r>
        <w:t>100</w:t>
      </w:r>
      <w:r>
        <w:fldChar w:fldCharType="end"/>
      </w:r>
    </w:p>
    <w:p w14:paraId="24DB9362" w14:textId="7A0FD483" w:rsidR="00E94CC0" w:rsidRDefault="00E94CC0">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_Toc77369294 \h </w:instrText>
      </w:r>
      <w:r>
        <w:fldChar w:fldCharType="separate"/>
      </w:r>
      <w:r>
        <w:t>101</w:t>
      </w:r>
      <w:r>
        <w:fldChar w:fldCharType="end"/>
      </w:r>
    </w:p>
    <w:p w14:paraId="16B1E80D" w14:textId="7509EE1C" w:rsidR="00E94CC0" w:rsidRDefault="00E94CC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_Toc77369295 \h </w:instrText>
      </w:r>
      <w:r>
        <w:fldChar w:fldCharType="separate"/>
      </w:r>
      <w:r>
        <w:t>101</w:t>
      </w:r>
      <w:r>
        <w:fldChar w:fldCharType="end"/>
      </w:r>
    </w:p>
    <w:p w14:paraId="421FFF35" w14:textId="0193A56D" w:rsidR="00E94CC0" w:rsidRDefault="00E94CC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_Toc77369296 \h </w:instrText>
      </w:r>
      <w:r>
        <w:fldChar w:fldCharType="separate"/>
      </w:r>
      <w:r>
        <w:t>101</w:t>
      </w:r>
      <w:r>
        <w:fldChar w:fldCharType="end"/>
      </w:r>
    </w:p>
    <w:p w14:paraId="608E6ED7" w14:textId="0B712DD4" w:rsidR="00E94CC0" w:rsidRDefault="00E94CC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_Toc77369297 \h </w:instrText>
      </w:r>
      <w:r>
        <w:fldChar w:fldCharType="separate"/>
      </w:r>
      <w:r>
        <w:t>102</w:t>
      </w:r>
      <w:r>
        <w:fldChar w:fldCharType="end"/>
      </w:r>
    </w:p>
    <w:p w14:paraId="533F1F19" w14:textId="62F6DB07" w:rsidR="00E94CC0" w:rsidRDefault="00E94CC0">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_Toc77369298 \h </w:instrText>
      </w:r>
      <w:r>
        <w:fldChar w:fldCharType="separate"/>
      </w:r>
      <w:r>
        <w:t>103</w:t>
      </w:r>
      <w:r>
        <w:fldChar w:fldCharType="end"/>
      </w:r>
    </w:p>
    <w:p w14:paraId="3798D8A0" w14:textId="2D7E28DA" w:rsidR="00E94CC0" w:rsidRDefault="00E94CC0">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_Toc77369299 \h </w:instrText>
      </w:r>
      <w:r>
        <w:fldChar w:fldCharType="separate"/>
      </w:r>
      <w:r>
        <w:t>104</w:t>
      </w:r>
      <w:r>
        <w:fldChar w:fldCharType="end"/>
      </w:r>
    </w:p>
    <w:p w14:paraId="7DBB4418" w14:textId="5D11C550" w:rsidR="00E94CC0" w:rsidRDefault="00E94CC0">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_Toc77369300 \h </w:instrText>
      </w:r>
      <w:r>
        <w:fldChar w:fldCharType="separate"/>
      </w:r>
      <w:r>
        <w:t>105</w:t>
      </w:r>
      <w:r>
        <w:fldChar w:fldCharType="end"/>
      </w:r>
    </w:p>
    <w:p w14:paraId="143041FC" w14:textId="61E8FFF1" w:rsidR="00E94CC0" w:rsidRDefault="00E94CC0">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_Toc77369301 \h </w:instrText>
      </w:r>
      <w:r>
        <w:fldChar w:fldCharType="separate"/>
      </w:r>
      <w:r>
        <w:t>106</w:t>
      </w:r>
      <w:r>
        <w:fldChar w:fldCharType="end"/>
      </w:r>
    </w:p>
    <w:p w14:paraId="1A601E5E" w14:textId="2D998ECD" w:rsidR="00E94CC0" w:rsidRDefault="00E94CC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_Toc77369302 \h </w:instrText>
      </w:r>
      <w:r>
        <w:fldChar w:fldCharType="separate"/>
      </w:r>
      <w:r>
        <w:t>106</w:t>
      </w:r>
      <w:r>
        <w:fldChar w:fldCharType="end"/>
      </w:r>
    </w:p>
    <w:p w14:paraId="7479AA00" w14:textId="47F7DD83" w:rsidR="00E94CC0" w:rsidRDefault="00E94CC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_Toc77369303 \h </w:instrText>
      </w:r>
      <w:r>
        <w:fldChar w:fldCharType="separate"/>
      </w:r>
      <w:r>
        <w:t>106</w:t>
      </w:r>
      <w:r>
        <w:fldChar w:fldCharType="end"/>
      </w:r>
    </w:p>
    <w:p w14:paraId="7A7BC87E" w14:textId="2F74284A" w:rsidR="00E94CC0" w:rsidRDefault="00E94CC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_Toc77369304 \h </w:instrText>
      </w:r>
      <w:r>
        <w:fldChar w:fldCharType="separate"/>
      </w:r>
      <w:r>
        <w:t>107</w:t>
      </w:r>
      <w:r>
        <w:fldChar w:fldCharType="end"/>
      </w:r>
    </w:p>
    <w:p w14:paraId="79C78BC5" w14:textId="0664A551" w:rsidR="00E94CC0" w:rsidRDefault="00E94CC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_Toc77369305 \h </w:instrText>
      </w:r>
      <w:r>
        <w:fldChar w:fldCharType="separate"/>
      </w:r>
      <w:r>
        <w:t>108</w:t>
      </w:r>
      <w:r>
        <w:fldChar w:fldCharType="end"/>
      </w:r>
    </w:p>
    <w:p w14:paraId="774A0A76" w14:textId="40E65A25" w:rsidR="00E94CC0" w:rsidRDefault="00E94CC0">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_Toc77369306 \h </w:instrText>
      </w:r>
      <w:r>
        <w:fldChar w:fldCharType="separate"/>
      </w:r>
      <w:r>
        <w:t>109</w:t>
      </w:r>
      <w:r>
        <w:fldChar w:fldCharType="end"/>
      </w:r>
    </w:p>
    <w:p w14:paraId="6E80417B" w14:textId="36BBD4D1" w:rsidR="00E94CC0" w:rsidRDefault="00E94CC0">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_Toc77369307 \h </w:instrText>
      </w:r>
      <w:r>
        <w:fldChar w:fldCharType="separate"/>
      </w:r>
      <w:r>
        <w:t>110</w:t>
      </w:r>
      <w:r>
        <w:fldChar w:fldCharType="end"/>
      </w:r>
    </w:p>
    <w:p w14:paraId="495D0C2F" w14:textId="4AAB16BE" w:rsidR="00E94CC0" w:rsidRDefault="00E94CC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_Toc77369308 \h </w:instrText>
      </w:r>
      <w:r>
        <w:fldChar w:fldCharType="separate"/>
      </w:r>
      <w:r>
        <w:t>110</w:t>
      </w:r>
      <w:r>
        <w:fldChar w:fldCharType="end"/>
      </w:r>
    </w:p>
    <w:p w14:paraId="11A954B3" w14:textId="527A4F46" w:rsidR="00E94CC0" w:rsidRDefault="00E94CC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_Toc77369309 \h </w:instrText>
      </w:r>
      <w:r>
        <w:fldChar w:fldCharType="separate"/>
      </w:r>
      <w:r>
        <w:t>110</w:t>
      </w:r>
      <w:r>
        <w:fldChar w:fldCharType="end"/>
      </w:r>
    </w:p>
    <w:p w14:paraId="2823008A" w14:textId="7D099E46" w:rsidR="00E94CC0" w:rsidRDefault="00E94CC0">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_Toc77369310 \h </w:instrText>
      </w:r>
      <w:r>
        <w:fldChar w:fldCharType="separate"/>
      </w:r>
      <w:r>
        <w:t>111</w:t>
      </w:r>
      <w:r>
        <w:fldChar w:fldCharType="end"/>
      </w:r>
    </w:p>
    <w:p w14:paraId="61D879BC" w14:textId="28D5CEF5" w:rsidR="00E94CC0" w:rsidRDefault="00E94CC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_Toc77369311 \h </w:instrText>
      </w:r>
      <w:r>
        <w:fldChar w:fldCharType="separate"/>
      </w:r>
      <w:r>
        <w:t>112</w:t>
      </w:r>
      <w:r>
        <w:fldChar w:fldCharType="end"/>
      </w:r>
    </w:p>
    <w:p w14:paraId="48C305B3" w14:textId="6377DCF2" w:rsidR="00E94CC0" w:rsidRDefault="00E94CC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_Toc77369312 \h </w:instrText>
      </w:r>
      <w:r>
        <w:fldChar w:fldCharType="separate"/>
      </w:r>
      <w:r>
        <w:t>113</w:t>
      </w:r>
      <w:r>
        <w:fldChar w:fldCharType="end"/>
      </w:r>
    </w:p>
    <w:p w14:paraId="7CBE8D26" w14:textId="2A2C9FC9" w:rsidR="00E94CC0" w:rsidRDefault="00E94CC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_Toc77369313 \h </w:instrText>
      </w:r>
      <w:r>
        <w:fldChar w:fldCharType="separate"/>
      </w:r>
      <w:r>
        <w:t>116</w:t>
      </w:r>
      <w:r>
        <w:fldChar w:fldCharType="end"/>
      </w:r>
    </w:p>
    <w:p w14:paraId="3539E4F0" w14:textId="06A03A96" w:rsidR="00E94CC0" w:rsidRDefault="00E94CC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_Toc77369314 \h </w:instrText>
      </w:r>
      <w:r>
        <w:fldChar w:fldCharType="separate"/>
      </w:r>
      <w:r>
        <w:t>117</w:t>
      </w:r>
      <w:r>
        <w:fldChar w:fldCharType="end"/>
      </w:r>
    </w:p>
    <w:p w14:paraId="0910A807" w14:textId="226F6D0E" w:rsidR="00E94CC0" w:rsidRDefault="00E94CC0">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_Toc77369315 \h </w:instrText>
      </w:r>
      <w:r>
        <w:fldChar w:fldCharType="separate"/>
      </w:r>
      <w:r>
        <w:t>118</w:t>
      </w:r>
      <w:r>
        <w:fldChar w:fldCharType="end"/>
      </w:r>
    </w:p>
    <w:p w14:paraId="5F0ACA0A" w14:textId="45452674" w:rsidR="00E94CC0" w:rsidRDefault="00E94CC0">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_Toc77369316 \h </w:instrText>
      </w:r>
      <w:r>
        <w:fldChar w:fldCharType="separate"/>
      </w:r>
      <w:r>
        <w:t>119</w:t>
      </w:r>
      <w:r>
        <w:fldChar w:fldCharType="end"/>
      </w:r>
    </w:p>
    <w:p w14:paraId="3BF5D5FF" w14:textId="28582E69" w:rsidR="00E94CC0" w:rsidRDefault="00E94CC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_Toc77369317 \h </w:instrText>
      </w:r>
      <w:r>
        <w:fldChar w:fldCharType="separate"/>
      </w:r>
      <w:r>
        <w:t>119</w:t>
      </w:r>
      <w:r>
        <w:fldChar w:fldCharType="end"/>
      </w:r>
    </w:p>
    <w:p w14:paraId="611F74D9" w14:textId="135202F3" w:rsidR="00E94CC0" w:rsidRDefault="00E94CC0">
      <w:pPr>
        <w:pStyle w:val="TOC3"/>
        <w:rPr>
          <w:rFonts w:asciiTheme="minorHAnsi" w:eastAsiaTheme="minorEastAsia" w:hAnsiTheme="minorHAnsi" w:cstheme="minorBidi"/>
          <w:sz w:val="22"/>
          <w:szCs w:val="22"/>
          <w:lang w:eastAsia="en-GB"/>
        </w:rPr>
      </w:pPr>
      <w:r>
        <w:lastRenderedPageBreak/>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_Toc77369318 \h </w:instrText>
      </w:r>
      <w:r>
        <w:fldChar w:fldCharType="separate"/>
      </w:r>
      <w:r>
        <w:t>119</w:t>
      </w:r>
      <w:r>
        <w:fldChar w:fldCharType="end"/>
      </w:r>
    </w:p>
    <w:p w14:paraId="0ED2812D" w14:textId="00BDA975" w:rsidR="00E94CC0" w:rsidRDefault="00E94CC0">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_Toc77369319 \h </w:instrText>
      </w:r>
      <w:r>
        <w:fldChar w:fldCharType="separate"/>
      </w:r>
      <w:r>
        <w:t>120</w:t>
      </w:r>
      <w:r>
        <w:fldChar w:fldCharType="end"/>
      </w:r>
    </w:p>
    <w:p w14:paraId="3CB254BE" w14:textId="542614A1" w:rsidR="00E94CC0" w:rsidRDefault="00E94CC0">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_Toc77369320 \h </w:instrText>
      </w:r>
      <w:r>
        <w:fldChar w:fldCharType="separate"/>
      </w:r>
      <w:r>
        <w:t>120</w:t>
      </w:r>
      <w:r>
        <w:fldChar w:fldCharType="end"/>
      </w:r>
    </w:p>
    <w:p w14:paraId="2069DC1C" w14:textId="03F74A6A" w:rsidR="00E94CC0" w:rsidRDefault="00E94CC0">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_Toc77369321 \h </w:instrText>
      </w:r>
      <w:r>
        <w:fldChar w:fldCharType="separate"/>
      </w:r>
      <w:r>
        <w:t>121</w:t>
      </w:r>
      <w:r>
        <w:fldChar w:fldCharType="end"/>
      </w:r>
    </w:p>
    <w:p w14:paraId="182DE4E8" w14:textId="6DCCBC39" w:rsidR="00E94CC0" w:rsidRDefault="00E94CC0">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_Toc77369322 \h </w:instrText>
      </w:r>
      <w:r>
        <w:fldChar w:fldCharType="separate"/>
      </w:r>
      <w:r>
        <w:t>122</w:t>
      </w:r>
      <w:r>
        <w:fldChar w:fldCharType="end"/>
      </w:r>
    </w:p>
    <w:p w14:paraId="33B35DBE" w14:textId="716B2A0E" w:rsidR="00E94CC0" w:rsidRDefault="00E94CC0">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_Toc77369323 \h </w:instrText>
      </w:r>
      <w:r>
        <w:fldChar w:fldCharType="separate"/>
      </w:r>
      <w:r>
        <w:t>122</w:t>
      </w:r>
      <w:r>
        <w:fldChar w:fldCharType="end"/>
      </w:r>
    </w:p>
    <w:p w14:paraId="0320041D" w14:textId="30858FAF" w:rsidR="00E94CC0" w:rsidRDefault="00E94CC0">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_Toc77369324 \h </w:instrText>
      </w:r>
      <w:r>
        <w:fldChar w:fldCharType="separate"/>
      </w:r>
      <w:r>
        <w:t>123</w:t>
      </w:r>
      <w:r>
        <w:fldChar w:fldCharType="end"/>
      </w:r>
    </w:p>
    <w:p w14:paraId="7E4A87F3" w14:textId="5257AE47" w:rsidR="00E94CC0" w:rsidRDefault="00E94CC0">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_Toc77369325 \h </w:instrText>
      </w:r>
      <w:r>
        <w:fldChar w:fldCharType="separate"/>
      </w:r>
      <w:r>
        <w:t>124</w:t>
      </w:r>
      <w:r>
        <w:fldChar w:fldCharType="end"/>
      </w:r>
    </w:p>
    <w:p w14:paraId="0C4E770F" w14:textId="4CD19AF6" w:rsidR="00E94CC0" w:rsidRDefault="00E94CC0">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_Toc77369326 \h </w:instrText>
      </w:r>
      <w:r>
        <w:fldChar w:fldCharType="separate"/>
      </w:r>
      <w:r>
        <w:t>124</w:t>
      </w:r>
      <w:r>
        <w:fldChar w:fldCharType="end"/>
      </w:r>
    </w:p>
    <w:p w14:paraId="393A35B8" w14:textId="2ED07CE4" w:rsidR="00E94CC0" w:rsidRDefault="00E94CC0">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_Toc77369327 \h </w:instrText>
      </w:r>
      <w:r>
        <w:fldChar w:fldCharType="separate"/>
      </w:r>
      <w:r>
        <w:t>125</w:t>
      </w:r>
      <w:r>
        <w:fldChar w:fldCharType="end"/>
      </w:r>
    </w:p>
    <w:p w14:paraId="092BA153" w14:textId="47148B01" w:rsidR="00E94CC0" w:rsidRDefault="00E94CC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_Toc77369328 \h </w:instrText>
      </w:r>
      <w:r>
        <w:fldChar w:fldCharType="separate"/>
      </w:r>
      <w:r>
        <w:t>127</w:t>
      </w:r>
      <w:r>
        <w:fldChar w:fldCharType="end"/>
      </w:r>
    </w:p>
    <w:p w14:paraId="69D89995" w14:textId="64AD20F4" w:rsidR="00E94CC0" w:rsidRDefault="00E94CC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_Toc77369329 \h </w:instrText>
      </w:r>
      <w:r>
        <w:fldChar w:fldCharType="separate"/>
      </w:r>
      <w:r>
        <w:t>127</w:t>
      </w:r>
      <w:r>
        <w:fldChar w:fldCharType="end"/>
      </w:r>
    </w:p>
    <w:p w14:paraId="3588DE51" w14:textId="0885E211" w:rsidR="00E94CC0" w:rsidRDefault="00E94CC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_Toc77369330 \h </w:instrText>
      </w:r>
      <w:r>
        <w:fldChar w:fldCharType="separate"/>
      </w:r>
      <w:r>
        <w:t>127</w:t>
      </w:r>
      <w:r>
        <w:fldChar w:fldCharType="end"/>
      </w:r>
    </w:p>
    <w:p w14:paraId="5EC5A68F" w14:textId="6BC2D0FC" w:rsidR="00E94CC0" w:rsidRDefault="00E94CC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_Toc77369331 \h </w:instrText>
      </w:r>
      <w:r>
        <w:fldChar w:fldCharType="separate"/>
      </w:r>
      <w:r>
        <w:t>128</w:t>
      </w:r>
      <w:r>
        <w:fldChar w:fldCharType="end"/>
      </w:r>
    </w:p>
    <w:p w14:paraId="5F93B3AF" w14:textId="01BB6A94" w:rsidR="00E94CC0" w:rsidRDefault="00E94CC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_Toc77369332 \h </w:instrText>
      </w:r>
      <w:r>
        <w:fldChar w:fldCharType="separate"/>
      </w:r>
      <w:r>
        <w:t>128</w:t>
      </w:r>
      <w:r>
        <w:fldChar w:fldCharType="end"/>
      </w:r>
    </w:p>
    <w:p w14:paraId="40612474" w14:textId="4248CC46" w:rsidR="00E94CC0" w:rsidRDefault="00E94CC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_Toc77369333 \h </w:instrText>
      </w:r>
      <w:r>
        <w:fldChar w:fldCharType="separate"/>
      </w:r>
      <w:r>
        <w:t>128</w:t>
      </w:r>
      <w:r>
        <w:fldChar w:fldCharType="end"/>
      </w:r>
    </w:p>
    <w:p w14:paraId="69C054D9" w14:textId="0D8CC2C1" w:rsidR="00E94CC0" w:rsidRDefault="00E94CC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_Toc77369334 \h </w:instrText>
      </w:r>
      <w:r>
        <w:fldChar w:fldCharType="separate"/>
      </w:r>
      <w:r>
        <w:t>128</w:t>
      </w:r>
      <w:r>
        <w:fldChar w:fldCharType="end"/>
      </w:r>
    </w:p>
    <w:p w14:paraId="1283F974" w14:textId="48BF1BF1" w:rsidR="00E94CC0" w:rsidRDefault="00E94CC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_Toc77369335 \h </w:instrText>
      </w:r>
      <w:r>
        <w:fldChar w:fldCharType="separate"/>
      </w:r>
      <w:r>
        <w:t>129</w:t>
      </w:r>
      <w:r>
        <w:fldChar w:fldCharType="end"/>
      </w:r>
    </w:p>
    <w:p w14:paraId="6C058AD7" w14:textId="224D802C" w:rsidR="00E94CC0" w:rsidRDefault="00E94CC0">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_Toc77369336 \h </w:instrText>
      </w:r>
      <w:r>
        <w:fldChar w:fldCharType="separate"/>
      </w:r>
      <w:r>
        <w:t>129</w:t>
      </w:r>
      <w:r>
        <w:fldChar w:fldCharType="end"/>
      </w:r>
    </w:p>
    <w:p w14:paraId="2BAC40AF" w14:textId="682BDB62" w:rsidR="00E94CC0" w:rsidRDefault="00E94CC0">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_Toc77369337 \h </w:instrText>
      </w:r>
      <w:r>
        <w:fldChar w:fldCharType="separate"/>
      </w:r>
      <w:r>
        <w:t>129</w:t>
      </w:r>
      <w:r>
        <w:fldChar w:fldCharType="end"/>
      </w:r>
    </w:p>
    <w:p w14:paraId="0A3A46AE" w14:textId="762F41FF" w:rsidR="00E94CC0" w:rsidRDefault="00E94CC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_Toc77369338 \h </w:instrText>
      </w:r>
      <w:r>
        <w:fldChar w:fldCharType="separate"/>
      </w:r>
      <w:r>
        <w:t>130</w:t>
      </w:r>
      <w:r>
        <w:fldChar w:fldCharType="end"/>
      </w:r>
    </w:p>
    <w:p w14:paraId="78B63129" w14:textId="0662DA49" w:rsidR="00E94CC0" w:rsidRDefault="00E94CC0">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_Toc77369339 \h </w:instrText>
      </w:r>
      <w:r>
        <w:fldChar w:fldCharType="separate"/>
      </w:r>
      <w:r>
        <w:t>130</w:t>
      </w:r>
      <w:r>
        <w:fldChar w:fldCharType="end"/>
      </w:r>
    </w:p>
    <w:p w14:paraId="0088FBB1" w14:textId="5E817A5D" w:rsidR="00E94CC0" w:rsidRDefault="00E94CC0">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_Toc77369340 \h </w:instrText>
      </w:r>
      <w:r>
        <w:fldChar w:fldCharType="separate"/>
      </w:r>
      <w:r>
        <w:t>130</w:t>
      </w:r>
      <w:r>
        <w:fldChar w:fldCharType="end"/>
      </w:r>
    </w:p>
    <w:p w14:paraId="222C6A47" w14:textId="08AA0ADD" w:rsidR="00E94CC0" w:rsidRDefault="00E94CC0">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_Toc77369341 \h </w:instrText>
      </w:r>
      <w:r>
        <w:fldChar w:fldCharType="separate"/>
      </w:r>
      <w:r>
        <w:t>130</w:t>
      </w:r>
      <w:r>
        <w:fldChar w:fldCharType="end"/>
      </w:r>
    </w:p>
    <w:p w14:paraId="1CF5E962" w14:textId="734DADE3" w:rsidR="00E94CC0" w:rsidRDefault="00E94CC0">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_Toc77369342 \h </w:instrText>
      </w:r>
      <w:r>
        <w:fldChar w:fldCharType="separate"/>
      </w:r>
      <w:r>
        <w:t>130</w:t>
      </w:r>
      <w:r>
        <w:fldChar w:fldCharType="end"/>
      </w:r>
    </w:p>
    <w:p w14:paraId="21070D70" w14:textId="5B946E39" w:rsidR="00E94CC0" w:rsidRDefault="00E94CC0">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_Toc77369343 \h </w:instrText>
      </w:r>
      <w:r>
        <w:fldChar w:fldCharType="separate"/>
      </w:r>
      <w:r>
        <w:t>130</w:t>
      </w:r>
      <w:r>
        <w:fldChar w:fldCharType="end"/>
      </w:r>
    </w:p>
    <w:p w14:paraId="269B3FB1" w14:textId="321CB897" w:rsidR="00E94CC0" w:rsidRDefault="00E94CC0">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_Toc77369344 \h </w:instrText>
      </w:r>
      <w:r>
        <w:fldChar w:fldCharType="separate"/>
      </w:r>
      <w:r>
        <w:t>130</w:t>
      </w:r>
      <w:r>
        <w:fldChar w:fldCharType="end"/>
      </w:r>
    </w:p>
    <w:p w14:paraId="2CE73BC3" w14:textId="3117067A" w:rsidR="00E94CC0" w:rsidRDefault="00E94CC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_Toc77369345 \h </w:instrText>
      </w:r>
      <w:r>
        <w:fldChar w:fldCharType="separate"/>
      </w:r>
      <w:r>
        <w:t>131</w:t>
      </w:r>
      <w:r>
        <w:fldChar w:fldCharType="end"/>
      </w:r>
    </w:p>
    <w:p w14:paraId="3DEC6A7D" w14:textId="0C6A6E50" w:rsidR="00E94CC0" w:rsidRDefault="00E94CC0">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_Toc77369346 \h </w:instrText>
      </w:r>
      <w:r>
        <w:fldChar w:fldCharType="separate"/>
      </w:r>
      <w:r>
        <w:t>131</w:t>
      </w:r>
      <w:r>
        <w:fldChar w:fldCharType="end"/>
      </w:r>
    </w:p>
    <w:p w14:paraId="31BE19E9" w14:textId="68850170" w:rsidR="00E94CC0" w:rsidRDefault="00E94CC0">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_Toc77369347 \h </w:instrText>
      </w:r>
      <w:r>
        <w:fldChar w:fldCharType="separate"/>
      </w:r>
      <w:r>
        <w:t>132</w:t>
      </w:r>
      <w:r>
        <w:fldChar w:fldCharType="end"/>
      </w:r>
    </w:p>
    <w:p w14:paraId="64F4CF5E" w14:textId="55DC3CDA" w:rsidR="00E94CC0" w:rsidRDefault="00E94CC0">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_Toc77369348 \h </w:instrText>
      </w:r>
      <w:r>
        <w:fldChar w:fldCharType="separate"/>
      </w:r>
      <w:r>
        <w:t>133</w:t>
      </w:r>
      <w:r>
        <w:fldChar w:fldCharType="end"/>
      </w:r>
    </w:p>
    <w:p w14:paraId="1EC42D2E" w14:textId="46E950D1" w:rsidR="00E94CC0" w:rsidRDefault="00E94CC0">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_Toc77369349 \h </w:instrText>
      </w:r>
      <w:r>
        <w:fldChar w:fldCharType="separate"/>
      </w:r>
      <w:r>
        <w:t>133</w:t>
      </w:r>
      <w:r>
        <w:fldChar w:fldCharType="end"/>
      </w:r>
    </w:p>
    <w:p w14:paraId="670603FE" w14:textId="7B653A9B" w:rsidR="00E94CC0" w:rsidRDefault="00E94CC0">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_Toc77369350 \h </w:instrText>
      </w:r>
      <w:r>
        <w:fldChar w:fldCharType="separate"/>
      </w:r>
      <w:r>
        <w:t>134</w:t>
      </w:r>
      <w:r>
        <w:fldChar w:fldCharType="end"/>
      </w:r>
    </w:p>
    <w:p w14:paraId="6CD40FA5" w14:textId="420CE928" w:rsidR="00E94CC0" w:rsidRDefault="00E94CC0">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_Toc77369351 \h </w:instrText>
      </w:r>
      <w:r>
        <w:fldChar w:fldCharType="separate"/>
      </w:r>
      <w:r>
        <w:t>135</w:t>
      </w:r>
      <w:r>
        <w:fldChar w:fldCharType="end"/>
      </w:r>
    </w:p>
    <w:p w14:paraId="1E692E1F" w14:textId="63DB1752" w:rsidR="00E94CC0" w:rsidRDefault="00E94CC0">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_Toc77369352 \h </w:instrText>
      </w:r>
      <w:r>
        <w:fldChar w:fldCharType="separate"/>
      </w:r>
      <w:r>
        <w:t>136</w:t>
      </w:r>
      <w:r>
        <w:fldChar w:fldCharType="end"/>
      </w:r>
    </w:p>
    <w:p w14:paraId="441B146F" w14:textId="230E588C" w:rsidR="00E94CC0" w:rsidRDefault="00E94CC0">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_Toc77369353 \h </w:instrText>
      </w:r>
      <w:r>
        <w:fldChar w:fldCharType="separate"/>
      </w:r>
      <w:r>
        <w:t>136</w:t>
      </w:r>
      <w:r>
        <w:fldChar w:fldCharType="end"/>
      </w:r>
    </w:p>
    <w:p w14:paraId="5DEBB080" w14:textId="26AFBEDF" w:rsidR="00E94CC0" w:rsidRDefault="00E94CC0">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_Toc77369354 \h </w:instrText>
      </w:r>
      <w:r>
        <w:fldChar w:fldCharType="separate"/>
      </w:r>
      <w:r>
        <w:t>139</w:t>
      </w:r>
      <w:r>
        <w:fldChar w:fldCharType="end"/>
      </w:r>
    </w:p>
    <w:p w14:paraId="35DF17F6" w14:textId="469D0422" w:rsidR="00E94CC0" w:rsidRDefault="00E94CC0">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_Toc77369355 \h </w:instrText>
      </w:r>
      <w:r>
        <w:fldChar w:fldCharType="separate"/>
      </w:r>
      <w:r>
        <w:t>140</w:t>
      </w:r>
      <w:r>
        <w:fldChar w:fldCharType="end"/>
      </w:r>
    </w:p>
    <w:p w14:paraId="4AA6FCB4" w14:textId="0DACB9D9" w:rsidR="00E94CC0" w:rsidRDefault="00E94CC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_Toc77369356 \h </w:instrText>
      </w:r>
      <w:r>
        <w:fldChar w:fldCharType="separate"/>
      </w:r>
      <w:r>
        <w:t>142</w:t>
      </w:r>
      <w:r>
        <w:fldChar w:fldCharType="end"/>
      </w:r>
    </w:p>
    <w:p w14:paraId="0339520C" w14:textId="17369941" w:rsidR="00E94CC0" w:rsidRDefault="00E94CC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_Toc77369357 \h </w:instrText>
      </w:r>
      <w:r>
        <w:fldChar w:fldCharType="separate"/>
      </w:r>
      <w:r>
        <w:t>142</w:t>
      </w:r>
      <w:r>
        <w:fldChar w:fldCharType="end"/>
      </w:r>
    </w:p>
    <w:p w14:paraId="490D42DE" w14:textId="46D15482" w:rsidR="00E94CC0" w:rsidRDefault="00E94CC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_Toc77369358 \h </w:instrText>
      </w:r>
      <w:r>
        <w:fldChar w:fldCharType="separate"/>
      </w:r>
      <w:r>
        <w:t>143</w:t>
      </w:r>
      <w:r>
        <w:fldChar w:fldCharType="end"/>
      </w:r>
    </w:p>
    <w:p w14:paraId="1CCB1472" w14:textId="4E2993E0" w:rsidR="00E94CC0" w:rsidRDefault="00E94CC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_Toc77369359 \h </w:instrText>
      </w:r>
      <w:r>
        <w:fldChar w:fldCharType="separate"/>
      </w:r>
      <w:r>
        <w:t>144</w:t>
      </w:r>
      <w:r>
        <w:fldChar w:fldCharType="end"/>
      </w:r>
    </w:p>
    <w:p w14:paraId="35DC2312" w14:textId="320C1A4B" w:rsidR="00E94CC0" w:rsidRDefault="00E94CC0">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_Toc77369360 \h </w:instrText>
      </w:r>
      <w:r>
        <w:fldChar w:fldCharType="separate"/>
      </w:r>
      <w:r>
        <w:t>146</w:t>
      </w:r>
      <w:r>
        <w:fldChar w:fldCharType="end"/>
      </w:r>
    </w:p>
    <w:p w14:paraId="593A3238" w14:textId="37BECA45" w:rsidR="00E94CC0" w:rsidRDefault="00E94CC0">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_Toc77369361 \h </w:instrText>
      </w:r>
      <w:r>
        <w:fldChar w:fldCharType="separate"/>
      </w:r>
      <w:r>
        <w:t>146</w:t>
      </w:r>
      <w:r>
        <w:fldChar w:fldCharType="end"/>
      </w:r>
    </w:p>
    <w:p w14:paraId="28A56F87" w14:textId="34F0A99A" w:rsidR="00E94CC0" w:rsidRDefault="00E94CC0">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_Toc77369362 \h </w:instrText>
      </w:r>
      <w:r>
        <w:fldChar w:fldCharType="separate"/>
      </w:r>
      <w:r>
        <w:t>146</w:t>
      </w:r>
      <w:r>
        <w:fldChar w:fldCharType="end"/>
      </w:r>
    </w:p>
    <w:p w14:paraId="6DB45812" w14:textId="4E1ED385" w:rsidR="00E94CC0" w:rsidRDefault="00E94CC0">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_Toc77369363 \h </w:instrText>
      </w:r>
      <w:r>
        <w:fldChar w:fldCharType="separate"/>
      </w:r>
      <w:r>
        <w:t>147</w:t>
      </w:r>
      <w:r>
        <w:fldChar w:fldCharType="end"/>
      </w:r>
    </w:p>
    <w:p w14:paraId="3AA39610" w14:textId="2F76C776" w:rsidR="00E94CC0" w:rsidRDefault="00E94CC0">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_Toc77369364 \h </w:instrText>
      </w:r>
      <w:r>
        <w:fldChar w:fldCharType="separate"/>
      </w:r>
      <w:r>
        <w:t>148</w:t>
      </w:r>
      <w:r>
        <w:fldChar w:fldCharType="end"/>
      </w:r>
    </w:p>
    <w:p w14:paraId="30C0B077" w14:textId="2571D6F0" w:rsidR="00E94CC0" w:rsidRDefault="00E94CC0">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_Toc77369365 \h </w:instrText>
      </w:r>
      <w:r>
        <w:fldChar w:fldCharType="separate"/>
      </w:r>
      <w:r>
        <w:t>148</w:t>
      </w:r>
      <w:r>
        <w:fldChar w:fldCharType="end"/>
      </w:r>
    </w:p>
    <w:p w14:paraId="6B3E9819" w14:textId="61865E08" w:rsidR="00E94CC0" w:rsidRDefault="00E94CC0">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_Toc77369366 \h </w:instrText>
      </w:r>
      <w:r>
        <w:fldChar w:fldCharType="separate"/>
      </w:r>
      <w:r>
        <w:t>148</w:t>
      </w:r>
      <w:r>
        <w:fldChar w:fldCharType="end"/>
      </w:r>
    </w:p>
    <w:p w14:paraId="5B5DF33D" w14:textId="03BE634F" w:rsidR="00E94CC0" w:rsidRDefault="00E94CC0">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_Toc77369367 \h </w:instrText>
      </w:r>
      <w:r>
        <w:fldChar w:fldCharType="separate"/>
      </w:r>
      <w:r>
        <w:t>148</w:t>
      </w:r>
      <w:r>
        <w:fldChar w:fldCharType="end"/>
      </w:r>
    </w:p>
    <w:p w14:paraId="3E494440" w14:textId="7DAF36EB" w:rsidR="00E94CC0" w:rsidRDefault="00E94CC0">
      <w:pPr>
        <w:pStyle w:val="TOC5"/>
        <w:rPr>
          <w:rFonts w:asciiTheme="minorHAnsi" w:eastAsiaTheme="minorEastAsia" w:hAnsiTheme="minorHAnsi" w:cstheme="minorBidi"/>
          <w:sz w:val="22"/>
          <w:szCs w:val="22"/>
          <w:lang w:eastAsia="en-GB"/>
        </w:rPr>
      </w:pPr>
      <w:r>
        <w:t>6.4.5.</w:t>
      </w:r>
      <w:r w:rsidR="00F25A06">
        <w:t>2</w:t>
      </w:r>
      <w:r>
        <w:t>.2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_Toc77369368 \h </w:instrText>
      </w:r>
      <w:r>
        <w:fldChar w:fldCharType="separate"/>
      </w:r>
      <w:r>
        <w:t>149</w:t>
      </w:r>
      <w:r>
        <w:fldChar w:fldCharType="end"/>
      </w:r>
    </w:p>
    <w:p w14:paraId="1BCC23F8" w14:textId="3D427406" w:rsidR="00E94CC0" w:rsidRDefault="00E94CC0">
      <w:pPr>
        <w:pStyle w:val="TOC5"/>
        <w:rPr>
          <w:rFonts w:asciiTheme="minorHAnsi" w:eastAsiaTheme="minorEastAsia" w:hAnsiTheme="minorHAnsi" w:cstheme="minorBidi"/>
          <w:sz w:val="22"/>
          <w:szCs w:val="22"/>
          <w:lang w:eastAsia="en-GB"/>
        </w:rPr>
      </w:pPr>
      <w:r>
        <w:t>6.4.5.</w:t>
      </w:r>
      <w:r w:rsidR="00F25A06">
        <w:t>2</w:t>
      </w:r>
      <w:r>
        <w:t>.3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_Toc77369369 \h </w:instrText>
      </w:r>
      <w:r>
        <w:fldChar w:fldCharType="separate"/>
      </w:r>
      <w:r>
        <w:t>149</w:t>
      </w:r>
      <w:r>
        <w:fldChar w:fldCharType="end"/>
      </w:r>
    </w:p>
    <w:p w14:paraId="018C96F9" w14:textId="5623006A" w:rsidR="00E94CC0" w:rsidRDefault="00E94CC0">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_Toc77369370 \h </w:instrText>
      </w:r>
      <w:r>
        <w:fldChar w:fldCharType="separate"/>
      </w:r>
      <w:r>
        <w:t>150</w:t>
      </w:r>
      <w:r>
        <w:fldChar w:fldCharType="end"/>
      </w:r>
    </w:p>
    <w:p w14:paraId="09887293" w14:textId="5B88AF61" w:rsidR="00E94CC0" w:rsidRDefault="00E94CC0">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_Toc77369371 \h </w:instrText>
      </w:r>
      <w:r>
        <w:fldChar w:fldCharType="separate"/>
      </w:r>
      <w:r>
        <w:t>150</w:t>
      </w:r>
      <w:r>
        <w:fldChar w:fldCharType="end"/>
      </w:r>
    </w:p>
    <w:p w14:paraId="52A03A02" w14:textId="582B23A8" w:rsidR="00E94CC0" w:rsidRDefault="00E94CC0">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_Toc77369372 \h </w:instrText>
      </w:r>
      <w:r>
        <w:fldChar w:fldCharType="separate"/>
      </w:r>
      <w:r>
        <w:t>151</w:t>
      </w:r>
      <w:r>
        <w:fldChar w:fldCharType="end"/>
      </w:r>
    </w:p>
    <w:p w14:paraId="67DE4471" w14:textId="21943850" w:rsidR="00E94CC0" w:rsidRDefault="00E94CC0">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_Toc77369373 \h </w:instrText>
      </w:r>
      <w:r>
        <w:fldChar w:fldCharType="separate"/>
      </w:r>
      <w:r>
        <w:t>152</w:t>
      </w:r>
      <w:r>
        <w:fldChar w:fldCharType="end"/>
      </w:r>
    </w:p>
    <w:p w14:paraId="54F47FD0" w14:textId="5ACACBE7" w:rsidR="00E94CC0" w:rsidRDefault="00E94CC0">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_Toc77369374 \h </w:instrText>
      </w:r>
      <w:r>
        <w:fldChar w:fldCharType="separate"/>
      </w:r>
      <w:r>
        <w:t>152</w:t>
      </w:r>
      <w:r>
        <w:fldChar w:fldCharType="end"/>
      </w:r>
    </w:p>
    <w:p w14:paraId="42D82375" w14:textId="0F872B86" w:rsidR="00E94CC0" w:rsidRDefault="00E94CC0">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_Toc77369375 \h </w:instrText>
      </w:r>
      <w:r>
        <w:fldChar w:fldCharType="separate"/>
      </w:r>
      <w:r>
        <w:t>153</w:t>
      </w:r>
      <w:r>
        <w:fldChar w:fldCharType="end"/>
      </w:r>
    </w:p>
    <w:p w14:paraId="78D5119F" w14:textId="429BD9FA" w:rsidR="00E94CC0" w:rsidRDefault="00E94CC0">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_Toc77369376 \h </w:instrText>
      </w:r>
      <w:r>
        <w:fldChar w:fldCharType="separate"/>
      </w:r>
      <w:r>
        <w:t>154</w:t>
      </w:r>
      <w:r>
        <w:fldChar w:fldCharType="end"/>
      </w:r>
    </w:p>
    <w:p w14:paraId="211203F7" w14:textId="75CBA967" w:rsidR="00E94CC0" w:rsidRDefault="00E94CC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_Toc77369377 \h </w:instrText>
      </w:r>
      <w:r>
        <w:fldChar w:fldCharType="separate"/>
      </w:r>
      <w:r>
        <w:t>155</w:t>
      </w:r>
      <w:r>
        <w:fldChar w:fldCharType="end"/>
      </w:r>
    </w:p>
    <w:p w14:paraId="4B2ED04E" w14:textId="24A528A0" w:rsidR="00E94CC0" w:rsidRDefault="00E94CC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_Toc77369378 \h </w:instrText>
      </w:r>
      <w:r>
        <w:fldChar w:fldCharType="separate"/>
      </w:r>
      <w:r>
        <w:t>155</w:t>
      </w:r>
      <w:r>
        <w:fldChar w:fldCharType="end"/>
      </w:r>
    </w:p>
    <w:p w14:paraId="5DFA154E" w14:textId="1D08F0A5" w:rsidR="00E94CC0" w:rsidRDefault="00E94CC0">
      <w:pPr>
        <w:pStyle w:val="TOC3"/>
        <w:rPr>
          <w:rFonts w:asciiTheme="minorHAnsi" w:eastAsiaTheme="minorEastAsia" w:hAnsiTheme="minorHAnsi" w:cstheme="minorBidi"/>
          <w:sz w:val="22"/>
          <w:szCs w:val="22"/>
          <w:lang w:eastAsia="en-GB"/>
        </w:rPr>
      </w:pPr>
      <w:r>
        <w:lastRenderedPageBreak/>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_Toc77369379 \h </w:instrText>
      </w:r>
      <w:r>
        <w:fldChar w:fldCharType="separate"/>
      </w:r>
      <w:r>
        <w:t>155</w:t>
      </w:r>
      <w:r>
        <w:fldChar w:fldCharType="end"/>
      </w:r>
    </w:p>
    <w:p w14:paraId="5E102A6D" w14:textId="26D1ED1C" w:rsidR="00E94CC0" w:rsidRDefault="00E94CC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_Toc77369380 \h </w:instrText>
      </w:r>
      <w:r>
        <w:fldChar w:fldCharType="separate"/>
      </w:r>
      <w:r>
        <w:t>155</w:t>
      </w:r>
      <w:r>
        <w:fldChar w:fldCharType="end"/>
      </w:r>
    </w:p>
    <w:p w14:paraId="2D387050" w14:textId="5779A00A" w:rsidR="00E94CC0" w:rsidRDefault="00E94CC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_Toc77369381 \h </w:instrText>
      </w:r>
      <w:r>
        <w:fldChar w:fldCharType="separate"/>
      </w:r>
      <w:r>
        <w:t>156</w:t>
      </w:r>
      <w:r>
        <w:fldChar w:fldCharType="end"/>
      </w:r>
    </w:p>
    <w:p w14:paraId="6939894C" w14:textId="687CECF9" w:rsidR="00E94CC0" w:rsidRDefault="00E94CC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_Toc77369382 \h </w:instrText>
      </w:r>
      <w:r>
        <w:fldChar w:fldCharType="separate"/>
      </w:r>
      <w:r>
        <w:t>156</w:t>
      </w:r>
      <w:r>
        <w:fldChar w:fldCharType="end"/>
      </w:r>
    </w:p>
    <w:p w14:paraId="5F551973" w14:textId="29C4CE4D" w:rsidR="00E94CC0" w:rsidRDefault="00E94CC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_Toc77369383 \h </w:instrText>
      </w:r>
      <w:r>
        <w:fldChar w:fldCharType="separate"/>
      </w:r>
      <w:r>
        <w:t>157</w:t>
      </w:r>
      <w:r>
        <w:fldChar w:fldCharType="end"/>
      </w:r>
    </w:p>
    <w:p w14:paraId="5EBE3FBF" w14:textId="6A353EF5" w:rsidR="00E94CC0" w:rsidRDefault="00E94CC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_Toc77369384 \h </w:instrText>
      </w:r>
      <w:r>
        <w:fldChar w:fldCharType="separate"/>
      </w:r>
      <w:r>
        <w:t>157</w:t>
      </w:r>
      <w:r>
        <w:fldChar w:fldCharType="end"/>
      </w:r>
    </w:p>
    <w:p w14:paraId="43A05C9A" w14:textId="45C393C8" w:rsidR="00E94CC0" w:rsidRDefault="00E94CC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_Toc77369385 \h </w:instrText>
      </w:r>
      <w:r>
        <w:fldChar w:fldCharType="separate"/>
      </w:r>
      <w:r>
        <w:t>157</w:t>
      </w:r>
      <w:r>
        <w:fldChar w:fldCharType="end"/>
      </w:r>
    </w:p>
    <w:p w14:paraId="7A0D4E18" w14:textId="5592542C" w:rsidR="00E94CC0" w:rsidRDefault="00E94CC0">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_Toc77369386 \h </w:instrText>
      </w:r>
      <w:r>
        <w:fldChar w:fldCharType="separate"/>
      </w:r>
      <w:r>
        <w:t>159</w:t>
      </w:r>
      <w:r>
        <w:fldChar w:fldCharType="end"/>
      </w:r>
    </w:p>
    <w:p w14:paraId="6B79D9DD" w14:textId="29E04E59" w:rsidR="00E94CC0" w:rsidRDefault="00E94CC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_Toc77369387 \h </w:instrText>
      </w:r>
      <w:r>
        <w:fldChar w:fldCharType="separate"/>
      </w:r>
      <w:r>
        <w:t>160</w:t>
      </w:r>
      <w:r>
        <w:fldChar w:fldCharType="end"/>
      </w:r>
    </w:p>
    <w:p w14:paraId="3CA7E9E6" w14:textId="72FE8B59" w:rsidR="00E94CC0" w:rsidRDefault="00E94CC0">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_Toc77369388 \h </w:instrText>
      </w:r>
      <w:r>
        <w:fldChar w:fldCharType="separate"/>
      </w:r>
      <w:r>
        <w:t>160</w:t>
      </w:r>
      <w:r>
        <w:fldChar w:fldCharType="end"/>
      </w:r>
    </w:p>
    <w:p w14:paraId="10C4E4B7" w14:textId="16624B2B" w:rsidR="00E94CC0" w:rsidRDefault="00E94CC0">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_Toc77369389 \h </w:instrText>
      </w:r>
      <w:r>
        <w:fldChar w:fldCharType="separate"/>
      </w:r>
      <w:r>
        <w:t>160</w:t>
      </w:r>
      <w:r>
        <w:fldChar w:fldCharType="end"/>
      </w:r>
    </w:p>
    <w:p w14:paraId="6C86F0E2" w14:textId="01889E15" w:rsidR="00E94CC0" w:rsidRDefault="00E94CC0">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_Toc77369390 \h </w:instrText>
      </w:r>
      <w:r>
        <w:fldChar w:fldCharType="separate"/>
      </w:r>
      <w:r>
        <w:t>161</w:t>
      </w:r>
      <w:r>
        <w:fldChar w:fldCharType="end"/>
      </w:r>
    </w:p>
    <w:p w14:paraId="0FD3F4FB" w14:textId="3247B573" w:rsidR="00E94CC0" w:rsidRDefault="00E94CC0">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_Toc77369391 \h </w:instrText>
      </w:r>
      <w:r>
        <w:fldChar w:fldCharType="separate"/>
      </w:r>
      <w:r>
        <w:t>162</w:t>
      </w:r>
      <w:r>
        <w:fldChar w:fldCharType="end"/>
      </w:r>
    </w:p>
    <w:p w14:paraId="516A03CB" w14:textId="21613613" w:rsidR="00E94CC0" w:rsidRDefault="00E94CC0">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_Toc77369392 \h </w:instrText>
      </w:r>
      <w:r>
        <w:fldChar w:fldCharType="separate"/>
      </w:r>
      <w:r>
        <w:t>163</w:t>
      </w:r>
      <w:r>
        <w:fldChar w:fldCharType="end"/>
      </w:r>
    </w:p>
    <w:p w14:paraId="6B206EF1" w14:textId="7CE5D8B2" w:rsidR="00E94CC0" w:rsidRDefault="00E94CC0">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_Toc77369393 \h </w:instrText>
      </w:r>
      <w:r>
        <w:fldChar w:fldCharType="separate"/>
      </w:r>
      <w:r>
        <w:t>164</w:t>
      </w:r>
      <w:r>
        <w:fldChar w:fldCharType="end"/>
      </w:r>
    </w:p>
    <w:p w14:paraId="564CF87A" w14:textId="61078328" w:rsidR="00E94CC0" w:rsidRDefault="00E94CC0">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_Toc77369394 \h </w:instrText>
      </w:r>
      <w:r>
        <w:fldChar w:fldCharType="separate"/>
      </w:r>
      <w:r>
        <w:t>164</w:t>
      </w:r>
      <w:r>
        <w:fldChar w:fldCharType="end"/>
      </w:r>
    </w:p>
    <w:p w14:paraId="61E553EF" w14:textId="4C7E5B9F" w:rsidR="00E94CC0" w:rsidRDefault="00E94CC0">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_Toc77369395 \h </w:instrText>
      </w:r>
      <w:r>
        <w:fldChar w:fldCharType="separate"/>
      </w:r>
      <w:r>
        <w:t>164</w:t>
      </w:r>
      <w:r>
        <w:fldChar w:fldCharType="end"/>
      </w:r>
    </w:p>
    <w:p w14:paraId="35D1DC14" w14:textId="0B655989" w:rsidR="00E94CC0" w:rsidRDefault="00E94CC0">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_Toc77369396 \h </w:instrText>
      </w:r>
      <w:r>
        <w:fldChar w:fldCharType="separate"/>
      </w:r>
      <w:r>
        <w:t>165</w:t>
      </w:r>
      <w:r>
        <w:fldChar w:fldCharType="end"/>
      </w:r>
    </w:p>
    <w:p w14:paraId="4EF4C674" w14:textId="5D97C0F9" w:rsidR="00E94CC0" w:rsidRDefault="00E94CC0">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_Toc77369397 \h </w:instrText>
      </w:r>
      <w:r>
        <w:fldChar w:fldCharType="separate"/>
      </w:r>
      <w:r>
        <w:t>166</w:t>
      </w:r>
      <w:r>
        <w:fldChar w:fldCharType="end"/>
      </w:r>
    </w:p>
    <w:p w14:paraId="1F6E2C28" w14:textId="0EE71FA3" w:rsidR="00E94CC0" w:rsidRDefault="00E94CC0">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_Toc77369398 \h </w:instrText>
      </w:r>
      <w:r>
        <w:fldChar w:fldCharType="separate"/>
      </w:r>
      <w:r>
        <w:t>168</w:t>
      </w:r>
      <w:r>
        <w:fldChar w:fldCharType="end"/>
      </w:r>
    </w:p>
    <w:p w14:paraId="60A0B01A" w14:textId="3D935834" w:rsidR="00E94CC0" w:rsidRDefault="00E94CC0">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_Toc77369399 \h </w:instrText>
      </w:r>
      <w:r>
        <w:fldChar w:fldCharType="separate"/>
      </w:r>
      <w:r>
        <w:t>169</w:t>
      </w:r>
      <w:r>
        <w:fldChar w:fldCharType="end"/>
      </w:r>
    </w:p>
    <w:p w14:paraId="0F90D0C8" w14:textId="654CD942" w:rsidR="00E94CC0" w:rsidRDefault="00E94CC0">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_Toc77369400 \h </w:instrText>
      </w:r>
      <w:r>
        <w:fldChar w:fldCharType="separate"/>
      </w:r>
      <w:r>
        <w:t>170</w:t>
      </w:r>
      <w:r>
        <w:fldChar w:fldCharType="end"/>
      </w:r>
    </w:p>
    <w:p w14:paraId="41A63B62" w14:textId="1A168960" w:rsidR="00E94CC0" w:rsidRDefault="00E94CC0" w:rsidP="001A7962">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_Toc77369401 \h </w:instrText>
      </w:r>
      <w:r>
        <w:fldChar w:fldCharType="separate"/>
      </w:r>
      <w:r>
        <w:t>172</w:t>
      </w:r>
      <w:r>
        <w:fldChar w:fldCharType="end"/>
      </w:r>
    </w:p>
    <w:p w14:paraId="2140F752" w14:textId="5A2DF05B" w:rsidR="00E94CC0" w:rsidRDefault="00E94CC0" w:rsidP="001A7962">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_Toc77369402 \h </w:instrText>
      </w:r>
      <w:r>
        <w:fldChar w:fldCharType="separate"/>
      </w:r>
      <w:r>
        <w:t>173</w:t>
      </w:r>
      <w:r>
        <w:fldChar w:fldCharType="end"/>
      </w:r>
    </w:p>
    <w:p w14:paraId="039B8F61" w14:textId="007CE640" w:rsidR="00080512" w:rsidRPr="004D3578" w:rsidRDefault="00E94CC0">
      <w: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3" w:name="_Toc77369144"/>
      <w:r w:rsidRPr="004D3578">
        <w:lastRenderedPageBreak/>
        <w:t>Foreword</w:t>
      </w:r>
      <w:bookmarkEnd w:id="3"/>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4" w:name="_Toc77369145"/>
      <w:r w:rsidRPr="004D3578">
        <w:t>Introduction</w:t>
      </w:r>
      <w:bookmarkEnd w:id="4"/>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5" w:name="_Toc77369146"/>
      <w:r w:rsidRPr="004D3578">
        <w:lastRenderedPageBreak/>
        <w:t>1</w:t>
      </w:r>
      <w:r w:rsidRPr="004D3578">
        <w:tab/>
        <w:t>Scope</w:t>
      </w:r>
      <w:bookmarkEnd w:id="5"/>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6" w:name="_Toc77369147"/>
      <w:r w:rsidRPr="004D3578">
        <w:t>2</w:t>
      </w:r>
      <w:r w:rsidRPr="004D3578">
        <w:tab/>
        <w:t>References</w:t>
      </w:r>
      <w:bookmarkEnd w:id="6"/>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271BDDCB"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A61FA" w14:textId="77777777" w:rsidR="00E00F78" w:rsidRPr="00583848" w:rsidRDefault="00E00F78" w:rsidP="00962A00">
      <w:pPr>
        <w:pStyle w:val="EX"/>
      </w:pP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7" w:name="_Toc77369148"/>
      <w:r w:rsidRPr="004D3578">
        <w:t>3</w:t>
      </w:r>
      <w:r w:rsidRPr="004D3578">
        <w:tab/>
        <w:t>Definitions</w:t>
      </w:r>
      <w:r w:rsidR="00602AEA">
        <w:t xml:space="preserve"> of terms, symbols and abbreviations</w:t>
      </w:r>
      <w:bookmarkEnd w:id="7"/>
    </w:p>
    <w:p w14:paraId="568E88A0" w14:textId="77777777" w:rsidR="00080512" w:rsidRPr="004D3578" w:rsidRDefault="00080512">
      <w:pPr>
        <w:pStyle w:val="Heading2"/>
      </w:pPr>
      <w:bookmarkStart w:id="8" w:name="_Toc77369149"/>
      <w:r w:rsidRPr="004D3578">
        <w:t>3.1</w:t>
      </w:r>
      <w:r w:rsidRPr="004D3578">
        <w:tab/>
      </w:r>
      <w:r w:rsidR="002B6339">
        <w:t>Terms</w:t>
      </w:r>
      <w:bookmarkEnd w:id="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9" w:name="_Toc77369150"/>
      <w:r w:rsidRPr="004D3578">
        <w:t>3.2</w:t>
      </w:r>
      <w:r w:rsidRPr="004D3578">
        <w:tab/>
        <w:t>Symbols</w:t>
      </w:r>
      <w:bookmarkEnd w:id="9"/>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0" w:name="_Toc77369151"/>
      <w:r w:rsidRPr="004D3578">
        <w:lastRenderedPageBreak/>
        <w:t>3.3</w:t>
      </w:r>
      <w:r w:rsidRPr="004D3578">
        <w:tab/>
        <w:t>Abbreviations</w:t>
      </w:r>
      <w:bookmarkEnd w:id="1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1" w:name="_Toc77369152"/>
      <w:r>
        <w:t>4</w:t>
      </w:r>
      <w:r w:rsidR="006B43CD">
        <w:tab/>
      </w:r>
      <w:r w:rsidR="00AE1ADF">
        <w:t>Illustration of LI for IMS-based services</w:t>
      </w:r>
      <w:bookmarkEnd w:id="11"/>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2" w:name="_Toc77369153"/>
      <w:r>
        <w:t>4</w:t>
      </w:r>
      <w:r w:rsidR="00AE1ADF">
        <w:t>.1</w:t>
      </w:r>
      <w:r w:rsidR="00AE1ADF">
        <w:tab/>
        <w:t>General</w:t>
      </w:r>
      <w:bookmarkEnd w:id="12"/>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pt;height:612.3pt" o:ole="">
            <v:imagedata r:id="rId22" o:title=""/>
          </v:shape>
          <o:OLEObject Type="Embed" ProgID="Visio.Drawing.15" ShapeID="_x0000_i1025" DrawAspect="Content" ObjectID="_1687985120" r:id="rId23"/>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29356A">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29356A">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6" type="#_x0000_t75" style="width:195.85pt;height:92.15pt" o:ole="">
            <v:imagedata r:id="rId24" o:title=""/>
          </v:shape>
          <o:OLEObject Type="Embed" ProgID="Visio.Drawing.15" ShapeID="_x0000_i1026" DrawAspect="Content" ObjectID="_1687985121" r:id="rId25"/>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7" type="#_x0000_t75" style="width:3in;height:45.5pt" o:ole="">
            <v:imagedata r:id="rId26" o:title=""/>
          </v:shape>
          <o:OLEObject Type="Embed" ProgID="Visio.Drawing.15" ShapeID="_x0000_i1027" DrawAspect="Content" ObjectID="_1687985122" r:id="rId27"/>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8" type="#_x0000_t75" style="width:220.6pt;height:1in" o:ole="">
            <v:imagedata r:id="rId28" o:title=""/>
          </v:shape>
          <o:OLEObject Type="Embed" ProgID="Visio.Drawing.15" ShapeID="_x0000_i1028" DrawAspect="Content" ObjectID="_1687985123" r:id="rId29"/>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29" type="#_x0000_t75" style="width:267.85pt;height:41.45pt" o:ole="">
            <v:imagedata r:id="rId30" o:title=""/>
          </v:shape>
          <o:OLEObject Type="Embed" ProgID="Visio.Drawing.15" ShapeID="_x0000_i1029" DrawAspect="Content" ObjectID="_1687985124" r:id="rId31"/>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0" type="#_x0000_t75" style="width:154.35pt;height:57pt" o:ole="">
            <v:imagedata r:id="rId32" o:title=""/>
          </v:shape>
          <o:OLEObject Type="Embed" ProgID="Visio.Drawing.15" ShapeID="_x0000_i1030" DrawAspect="Content" ObjectID="_1687985125" r:id="rId33"/>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1" type="#_x0000_t75" style="width:92.15pt;height:35.15pt" o:ole="">
            <v:imagedata r:id="rId34" o:title=""/>
          </v:shape>
          <o:OLEObject Type="Embed" ProgID="Visio.Drawing.15" ShapeID="_x0000_i1031" DrawAspect="Content" ObjectID="_1687985126" r:id="rId35"/>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2" type="#_x0000_t75" style="width:154.35pt;height:51.85pt" o:ole="">
            <v:imagedata r:id="rId36" o:title=""/>
          </v:shape>
          <o:OLEObject Type="Embed" ProgID="Visio.Drawing.15" ShapeID="_x0000_i1032" DrawAspect="Content" ObjectID="_1687985127" r:id="rId37"/>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3" type="#_x0000_t75" style="width:161.3pt;height:118.65pt" o:ole="">
            <v:imagedata r:id="rId38" o:title=""/>
          </v:shape>
          <o:OLEObject Type="Embed" ProgID="Visio.Drawing.15" ShapeID="_x0000_i1033" DrawAspect="Content" ObjectID="_1687985128" r:id="rId39"/>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4" type="#_x0000_t75" style="width:1in;height:2in" o:ole="">
            <v:imagedata r:id="rId40" o:title=""/>
          </v:shape>
          <o:OLEObject Type="Embed" ProgID="Visio.Drawing.15" ShapeID="_x0000_i1034" DrawAspect="Content" ObjectID="_1687985129" r:id="rId41"/>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5" type="#_x0000_t75" style="width:483.85pt;height:138.8pt" o:ole="">
            <v:imagedata r:id="rId42" o:title=""/>
          </v:shape>
          <o:OLEObject Type="Embed" ProgID="Visio.Drawing.15" ShapeID="_x0000_i1035" DrawAspect="Content" ObjectID="_1687985130" r:id="rId43"/>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6" type="#_x0000_t75" style="width:139.4pt;height:98.5pt" o:ole="">
            <v:imagedata r:id="rId44" o:title=""/>
          </v:shape>
          <o:OLEObject Type="Embed" ProgID="Visio.Drawing.15" ShapeID="_x0000_i1036" DrawAspect="Content" ObjectID="_1687985131" r:id="rId45"/>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7" type="#_x0000_t75" style="width:164.75pt;height:77.2pt" o:ole="">
            <v:imagedata r:id="rId46" o:title=""/>
          </v:shape>
          <o:OLEObject Type="Embed" ProgID="Visio.Drawing.15" ShapeID="_x0000_i1037" DrawAspect="Content" ObjectID="_1687985132" r:id="rId47"/>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8" type="#_x0000_t75" style="width:149.75pt;height:76.6pt" o:ole="">
            <v:imagedata r:id="rId48" o:title=""/>
          </v:shape>
          <o:OLEObject Type="Embed" ProgID="Visio.Drawing.15" ShapeID="_x0000_i1038" DrawAspect="Content" ObjectID="_1687985133" r:id="rId49"/>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39" type="#_x0000_t75" style="width:263.8pt;height:100.2pt" o:ole="">
            <v:imagedata r:id="rId50" o:title=""/>
          </v:shape>
          <o:OLEObject Type="Embed" ProgID="Visio.Drawing.15" ShapeID="_x0000_i1039" DrawAspect="Content" ObjectID="_1687985134" r:id="rId51"/>
        </w:object>
      </w:r>
    </w:p>
    <w:p w14:paraId="6A8A459C" w14:textId="27789B77" w:rsidR="008059EE" w:rsidRDefault="008059EE" w:rsidP="008059EE">
      <w:pPr>
        <w:pStyle w:val="NO"/>
      </w:pPr>
      <w:r>
        <w:t>NOTE 15:</w:t>
      </w:r>
      <w:r w:rsidR="00CF0558">
        <w:tab/>
      </w:r>
      <w:r>
        <w:t>Different colours (e.g.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0" type="#_x0000_t75" style="width:232.7pt;height:91pt" o:ole="">
            <v:imagedata r:id="rId52" o:title=""/>
          </v:shape>
          <o:OLEObject Type="Embed" ProgID="Visio.Drawing.15" ShapeID="_x0000_i1040" DrawAspect="Content" ObjectID="_1687985135" r:id="rId53"/>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1" type="#_x0000_t75" style="width:481.55pt;height:84.65pt" o:ole="">
            <v:imagedata r:id="rId54" o:title=""/>
          </v:shape>
          <o:OLEObject Type="Embed" ProgID="Visio.Drawing.15" ShapeID="_x0000_i1041" DrawAspect="Content" ObjectID="_1687985136" r:id="rId55"/>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3" w:name="_Toc77369154"/>
      <w:r>
        <w:t>4</w:t>
      </w:r>
      <w:r w:rsidR="0061421E">
        <w:t>.2</w:t>
      </w:r>
      <w:r w:rsidR="0061421E">
        <w:tab/>
        <w:t>Intra-</w:t>
      </w:r>
      <w:r w:rsidR="00A27A3A">
        <w:t>CSP dom</w:t>
      </w:r>
      <w:r w:rsidR="009A2159">
        <w:t>ai</w:t>
      </w:r>
      <w:r w:rsidR="00A27A3A">
        <w:t xml:space="preserve">n </w:t>
      </w:r>
      <w:r w:rsidR="0061421E">
        <w:t>IMS sessions</w:t>
      </w:r>
      <w:bookmarkEnd w:id="13"/>
    </w:p>
    <w:p w14:paraId="27714168" w14:textId="51121A9D" w:rsidR="0061421E" w:rsidRDefault="0041558E" w:rsidP="0061421E">
      <w:pPr>
        <w:pStyle w:val="Heading3"/>
      </w:pPr>
      <w:bookmarkStart w:id="14" w:name="_Toc77369155"/>
      <w:r>
        <w:t>4</w:t>
      </w:r>
      <w:r w:rsidR="0061421E">
        <w:t>.2.1</w:t>
      </w:r>
      <w:r w:rsidR="0061421E">
        <w:tab/>
        <w:t>General</w:t>
      </w:r>
      <w:bookmarkEnd w:id="14"/>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5" w:name="_Toc77369156"/>
      <w:r>
        <w:lastRenderedPageBreak/>
        <w:t>4.2.2</w:t>
      </w:r>
      <w:r>
        <w:tab/>
        <w:t>Originating sessions</w:t>
      </w:r>
      <w:bookmarkEnd w:id="15"/>
    </w:p>
    <w:p w14:paraId="3DBA0584" w14:textId="77DC1136" w:rsidR="0061421E" w:rsidRPr="00E967C3" w:rsidRDefault="0041558E" w:rsidP="00677ABD">
      <w:pPr>
        <w:pStyle w:val="Heading4"/>
      </w:pPr>
      <w:bookmarkStart w:id="16" w:name="_Toc77369157"/>
      <w:r>
        <w:t>4</w:t>
      </w:r>
      <w:r w:rsidR="0061421E">
        <w:t>.2.2</w:t>
      </w:r>
      <w:r w:rsidR="00A27A3A">
        <w:t>.1</w:t>
      </w:r>
      <w:r w:rsidR="0061421E">
        <w:tab/>
        <w:t>Party A (target) calls Party B</w:t>
      </w:r>
      <w:bookmarkEnd w:id="16"/>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2" type="#_x0000_t75" style="width:483.25pt;height:246.55pt" o:ole="">
            <v:imagedata r:id="rId56" o:title=""/>
          </v:shape>
          <o:OLEObject Type="Embed" ProgID="Visio.Drawing.15" ShapeID="_x0000_i1042" DrawAspect="Content" ObjectID="_1687985137" r:id="rId57"/>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7" w:name="_Toc77369158"/>
      <w:r>
        <w:t>4</w:t>
      </w:r>
      <w:r w:rsidR="0061421E">
        <w:t>.2.</w:t>
      </w:r>
      <w:r w:rsidR="00A27A3A">
        <w:t>2.2</w:t>
      </w:r>
      <w:r w:rsidR="0061421E">
        <w:tab/>
        <w:t>Party A (target) calls Party B, redirected to Party C</w:t>
      </w:r>
      <w:bookmarkEnd w:id="17"/>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3" type="#_x0000_t75" style="width:483.85pt;height:169.9pt" o:ole="">
            <v:imagedata r:id="rId58" o:title=""/>
          </v:shape>
          <o:OLEObject Type="Embed" ProgID="Visio.Drawing.15" ShapeID="_x0000_i1043" DrawAspect="Content" ObjectID="_1687985138" r:id="rId59"/>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8" w:name="_Toc77369159"/>
      <w:r>
        <w:t>4.2.3</w:t>
      </w:r>
      <w:r>
        <w:tab/>
        <w:t>Terminating sessions</w:t>
      </w:r>
      <w:bookmarkEnd w:id="18"/>
    </w:p>
    <w:p w14:paraId="2A3FCEE6" w14:textId="5A5FF028" w:rsidR="0061421E" w:rsidRPr="00E967C3" w:rsidRDefault="0041558E" w:rsidP="00677ABD">
      <w:pPr>
        <w:pStyle w:val="Heading4"/>
      </w:pPr>
      <w:bookmarkStart w:id="19" w:name="_Toc77369160"/>
      <w:r>
        <w:t>4</w:t>
      </w:r>
      <w:r w:rsidR="0061421E">
        <w:t>.2.</w:t>
      </w:r>
      <w:r w:rsidR="00A27A3A">
        <w:t>3.1</w:t>
      </w:r>
      <w:r w:rsidR="0061421E">
        <w:tab/>
        <w:t>Party A calls Party B (target)</w:t>
      </w:r>
      <w:bookmarkEnd w:id="19"/>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4" type="#_x0000_t75" style="width:482.7pt;height:242.5pt" o:ole="">
            <v:imagedata r:id="rId60" o:title=""/>
          </v:shape>
          <o:OLEObject Type="Embed" ProgID="Visio.Drawing.15" ShapeID="_x0000_i1044" DrawAspect="Content" ObjectID="_1687985139" r:id="rId61"/>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0" w:name="_Toc77369161"/>
      <w:r>
        <w:t>4</w:t>
      </w:r>
      <w:r w:rsidR="004879FC">
        <w:t>.2.</w:t>
      </w:r>
      <w:r w:rsidR="00A27A3A">
        <w:t>3.2</w:t>
      </w:r>
      <w:r w:rsidR="0061421E">
        <w:tab/>
        <w:t>Party A calls Party B, redirected to Party C (target)</w:t>
      </w:r>
      <w:bookmarkEnd w:id="20"/>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5" type="#_x0000_t75" style="width:483.85pt;height:164.15pt" o:ole="">
            <v:imagedata r:id="rId62" o:title=""/>
          </v:shape>
          <o:OLEObject Type="Embed" ProgID="Visio.Drawing.15" ShapeID="_x0000_i1045" DrawAspect="Content" ObjectID="_1687985140" r:id="rId63"/>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1" w:name="_Toc77369162"/>
      <w:r>
        <w:t>4.2.4</w:t>
      </w:r>
      <w:r>
        <w:tab/>
        <w:t>Redirecting scenarios</w:t>
      </w:r>
      <w:bookmarkEnd w:id="21"/>
    </w:p>
    <w:p w14:paraId="478DA83E" w14:textId="7DEA766E" w:rsidR="004879FC" w:rsidRDefault="0041558E" w:rsidP="00677ABD">
      <w:pPr>
        <w:pStyle w:val="Heading4"/>
      </w:pPr>
      <w:bookmarkStart w:id="22" w:name="_Toc77369163"/>
      <w:r>
        <w:t>4</w:t>
      </w:r>
      <w:r w:rsidR="004879FC">
        <w:t>.2.</w:t>
      </w:r>
      <w:r w:rsidR="00A27A3A">
        <w:t>4.1</w:t>
      </w:r>
      <w:r w:rsidR="004879FC">
        <w:tab/>
        <w:t>Party A</w:t>
      </w:r>
      <w:r w:rsidR="00E34448">
        <w:t xml:space="preserve"> </w:t>
      </w:r>
      <w:r w:rsidR="004879FC">
        <w:t>calls Party B (target), redirected to Party C</w:t>
      </w:r>
      <w:bookmarkEnd w:id="22"/>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6" type="#_x0000_t75" style="width:483.85pt;height:164.75pt" o:ole="">
            <v:imagedata r:id="rId64" o:title=""/>
          </v:shape>
          <o:OLEObject Type="Embed" ProgID="Visio.Drawing.15" ShapeID="_x0000_i1046" DrawAspect="Content" ObjectID="_1687985141" r:id="rId65"/>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3" w:name="_Toc77369164"/>
      <w:r>
        <w:t>4.3</w:t>
      </w:r>
      <w:r>
        <w:tab/>
        <w:t>Inter-CSP domain IMS sessions</w:t>
      </w:r>
      <w:bookmarkEnd w:id="23"/>
      <w:r>
        <w:tab/>
        <w:t xml:space="preserve"> </w:t>
      </w:r>
    </w:p>
    <w:p w14:paraId="10AC7B46" w14:textId="1CAE2B33" w:rsidR="009A2159" w:rsidRDefault="009A2159" w:rsidP="009A2159">
      <w:pPr>
        <w:pStyle w:val="Heading3"/>
      </w:pPr>
      <w:bookmarkStart w:id="24" w:name="_Toc77369165"/>
      <w:r>
        <w:t>4.3.1</w:t>
      </w:r>
      <w:r>
        <w:tab/>
        <w:t>General</w:t>
      </w:r>
      <w:bookmarkEnd w:id="24"/>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5" w:name="_Toc77369166"/>
      <w:r>
        <w:lastRenderedPageBreak/>
        <w:t>4.3.2</w:t>
      </w:r>
      <w:r>
        <w:tab/>
        <w:t>Inter-CSP domain originations</w:t>
      </w:r>
      <w:bookmarkEnd w:id="25"/>
    </w:p>
    <w:p w14:paraId="6ABAFCB4" w14:textId="272537B3" w:rsidR="009A2159" w:rsidRDefault="009A2159" w:rsidP="009A2159">
      <w:pPr>
        <w:pStyle w:val="Heading4"/>
      </w:pPr>
      <w:bookmarkStart w:id="26" w:name="_Toc77369167"/>
      <w:bookmarkStart w:id="27" w:name="_Hlk29820650"/>
      <w:r>
        <w:t>4.3.2.1</w:t>
      </w:r>
      <w:r>
        <w:tab/>
        <w:t>Introduction</w:t>
      </w:r>
      <w:bookmarkEnd w:id="26"/>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8" w:name="_Toc77369168"/>
      <w:bookmarkEnd w:id="27"/>
      <w:r>
        <w:t>4.3.2.2</w:t>
      </w:r>
      <w:r>
        <w:tab/>
      </w:r>
      <w:r>
        <w:tab/>
        <w:t>Party A (CS domain) calls Party B (target)</w:t>
      </w:r>
      <w:bookmarkEnd w:id="28"/>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7" type="#_x0000_t75" style="width:478.1pt;height:226.35pt" o:ole="">
            <v:imagedata r:id="rId66" o:title=""/>
          </v:shape>
          <o:OLEObject Type="Embed" ProgID="Visio.Drawing.15" ShapeID="_x0000_i1047" DrawAspect="Content" ObjectID="_1687985142" r:id="rId67"/>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29" w:name="_Toc77369169"/>
      <w:r>
        <w:lastRenderedPageBreak/>
        <w:t>4.3.2.3</w:t>
      </w:r>
      <w:r>
        <w:tab/>
        <w:t>Party A (non-local ID target, CS domain) calls Party B</w:t>
      </w:r>
      <w:bookmarkEnd w:id="29"/>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8" type="#_x0000_t75" style="width:483.85pt;height:226.95pt" o:ole="">
            <v:imagedata r:id="rId68" o:title=""/>
          </v:shape>
          <o:OLEObject Type="Embed" ProgID="Visio.Drawing.15" ShapeID="_x0000_i1048" DrawAspect="Content" ObjectID="_1687985143" r:id="rId69"/>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0" w:name="_Toc77369170"/>
      <w:r>
        <w:t>4.3.2</w:t>
      </w:r>
      <w:r w:rsidR="00DC5DEA">
        <w:t>.</w:t>
      </w:r>
      <w:r>
        <w:t>4</w:t>
      </w:r>
      <w:r>
        <w:tab/>
        <w:t>Party A (non-local ID target, IP domain) calls Party B</w:t>
      </w:r>
      <w:bookmarkEnd w:id="30"/>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49" type="#_x0000_t75" style="width:483.85pt;height:226.95pt" o:ole="">
            <v:imagedata r:id="rId70" o:title=""/>
          </v:shape>
          <o:OLEObject Type="Embed" ProgID="Visio.Drawing.15" ShapeID="_x0000_i1049" DrawAspect="Content" ObjectID="_1687985144" r:id="rId71"/>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1" w:name="_Toc77369171"/>
      <w:r>
        <w:t>4.3.3</w:t>
      </w:r>
      <w:r>
        <w:tab/>
        <w:t>Inter-CSP domain terminations</w:t>
      </w:r>
      <w:bookmarkEnd w:id="31"/>
    </w:p>
    <w:p w14:paraId="2FB7E1F0" w14:textId="6EE6A440" w:rsidR="00CD6F4E" w:rsidRDefault="00CD6F4E" w:rsidP="00CD6F4E">
      <w:pPr>
        <w:pStyle w:val="Heading4"/>
      </w:pPr>
      <w:bookmarkStart w:id="32" w:name="_Toc77369172"/>
      <w:r>
        <w:t>4.3.3.1</w:t>
      </w:r>
      <w:r>
        <w:tab/>
        <w:t>Introduction</w:t>
      </w:r>
      <w:bookmarkEnd w:id="32"/>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3" w:name="_Toc77369173"/>
      <w:r>
        <w:t>4.3.3.2</w:t>
      </w:r>
      <w:r w:rsidR="00E03C33">
        <w:tab/>
      </w:r>
      <w:r>
        <w:t>Party A (target) calls Party B (CS domain)</w:t>
      </w:r>
      <w:bookmarkEnd w:id="33"/>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0" type="#_x0000_t75" style="width:483.85pt;height:221.2pt" o:ole="">
            <v:imagedata r:id="rId72" o:title=""/>
          </v:shape>
          <o:OLEObject Type="Embed" ProgID="Visio.Drawing.15" ShapeID="_x0000_i1050" DrawAspect="Content" ObjectID="_1687985145" r:id="rId73"/>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4" w:name="_Toc77369174"/>
      <w:r>
        <w:t>4.3.3.3</w:t>
      </w:r>
      <w:r>
        <w:tab/>
        <w:t>Party A calls Party B (non-local ID target, CS domain)</w:t>
      </w:r>
      <w:bookmarkEnd w:id="34"/>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1" type="#_x0000_t75" style="width:483.85pt;height:220.6pt" o:ole="">
            <v:imagedata r:id="rId74" o:title=""/>
          </v:shape>
          <o:OLEObject Type="Embed" ProgID="Visio.Drawing.15" ShapeID="_x0000_i1051" DrawAspect="Content" ObjectID="_1687985146" r:id="rId75"/>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5" w:name="_Toc77369175"/>
      <w:r>
        <w:t>4</w:t>
      </w:r>
      <w:r w:rsidR="00CD6F4E">
        <w:t>.</w:t>
      </w:r>
      <w:r>
        <w:t>3</w:t>
      </w:r>
      <w:r w:rsidR="00CD6F4E">
        <w:t>.</w:t>
      </w:r>
      <w:r>
        <w:t>3.4</w:t>
      </w:r>
      <w:r w:rsidR="00CD6F4E">
        <w:tab/>
        <w:t>Party A calls Party B (non-local ID target, IP domain)</w:t>
      </w:r>
      <w:bookmarkEnd w:id="35"/>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2" type="#_x0000_t75" style="width:483.25pt;height:252.3pt" o:ole="">
            <v:imagedata r:id="rId76" o:title=""/>
          </v:shape>
          <o:OLEObject Type="Embed" ProgID="Visio.Drawing.15" ShapeID="_x0000_i1052" DrawAspect="Content" ObjectID="_1687985147" r:id="rId77"/>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6" w:name="_Toc77369176"/>
      <w:r>
        <w:t>4.3.4</w:t>
      </w:r>
      <w:r>
        <w:tab/>
        <w:t>Inter-CSP domain redirections</w:t>
      </w:r>
      <w:bookmarkEnd w:id="36"/>
    </w:p>
    <w:p w14:paraId="6616DD2E" w14:textId="2CB91C86" w:rsidR="0049792E" w:rsidRDefault="0049792E" w:rsidP="0049792E">
      <w:pPr>
        <w:pStyle w:val="Heading4"/>
      </w:pPr>
      <w:bookmarkStart w:id="37" w:name="_Toc77369177"/>
      <w:r>
        <w:t>4.3.4.1</w:t>
      </w:r>
      <w:r>
        <w:tab/>
        <w:t>Introduction</w:t>
      </w:r>
      <w:bookmarkEnd w:id="37"/>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8" w:name="_Toc77369178"/>
      <w:r>
        <w:t>4.3.4.2</w:t>
      </w:r>
      <w:r w:rsidR="00024F07">
        <w:tab/>
      </w:r>
      <w:r>
        <w:t>Party A calls Party B (target) redirected to Party C (CS domain)</w:t>
      </w:r>
      <w:bookmarkEnd w:id="38"/>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3" type="#_x0000_t75" style="width:483.85pt;height:160.7pt" o:ole="">
            <v:imagedata r:id="rId78" o:title=""/>
          </v:shape>
          <o:OLEObject Type="Embed" ProgID="Visio.Drawing.15" ShapeID="_x0000_i1053" DrawAspect="Content" ObjectID="_1687985148" r:id="rId79"/>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39" w:name="_Toc77369179"/>
      <w:r>
        <w:t>4.3.4.</w:t>
      </w:r>
      <w:r w:rsidR="00E91F15">
        <w:t>3</w:t>
      </w:r>
      <w:r>
        <w:tab/>
        <w:t>Party A calls Party B (target) redirected to Party C (IP domain)</w:t>
      </w:r>
      <w:bookmarkEnd w:id="39"/>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4" type="#_x0000_t75" style="width:483.25pt;height:169.9pt" o:ole="">
            <v:imagedata r:id="rId80" o:title=""/>
          </v:shape>
          <o:OLEObject Type="Embed" ProgID="Visio.Drawing.15" ShapeID="_x0000_i1054" DrawAspect="Content" ObjectID="_1687985149" r:id="rId81"/>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lastRenderedPageBreak/>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0" w:name="_Toc77369180"/>
      <w:r>
        <w:t>4.3.4.4</w:t>
      </w:r>
      <w:r>
        <w:tab/>
        <w:t>Party A calls Party B redirected to Party C (non-local ID target, CS domain)</w:t>
      </w:r>
      <w:bookmarkEnd w:id="40"/>
    </w:p>
    <w:p w14:paraId="41B526EC" w14:textId="537A6D86"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5" type="#_x0000_t75" style="width:483.85pt;height:174.55pt" o:ole="">
            <v:imagedata r:id="rId82" o:title=""/>
          </v:shape>
          <o:OLEObject Type="Embed" ProgID="Visio.Drawing.15" ShapeID="_x0000_i1055" DrawAspect="Content" ObjectID="_1687985150" r:id="rId83"/>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1" w:name="_Toc77369181"/>
      <w:r>
        <w:t>4.3.4.5</w:t>
      </w:r>
      <w:r>
        <w:tab/>
        <w:t>Party A calls Party B redirected to Party C (non-local ID target, IP domain)</w:t>
      </w:r>
      <w:bookmarkEnd w:id="41"/>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6" type="#_x0000_t75" style="width:483.85pt;height:186.05pt" o:ole="">
            <v:imagedata r:id="rId84" o:title=""/>
          </v:shape>
          <o:OLEObject Type="Embed" ProgID="Visio.Drawing.15" ShapeID="_x0000_i1056" DrawAspect="Content" ObjectID="_1687985151" r:id="rId85"/>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2" w:name="_Toc77369182"/>
      <w:r>
        <w:t>4.3.4.</w:t>
      </w:r>
      <w:r w:rsidR="003E6D73">
        <w:t>6</w:t>
      </w:r>
      <w:r>
        <w:tab/>
        <w:t>Special case – multiple targets, inter-CSP domains at both ends of the session</w:t>
      </w:r>
      <w:bookmarkEnd w:id="42"/>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1A3C451F" w:rsidR="00E91F15" w:rsidRDefault="008059EE" w:rsidP="00677ABD">
      <w:pPr>
        <w:pStyle w:val="TH"/>
      </w:pPr>
      <w:r>
        <w:object w:dxaOrig="22098" w:dyaOrig="6900" w14:anchorId="47587705">
          <v:shape id="_x0000_i1057" type="#_x0000_t75" style="width:481.55pt;height:150.9pt" o:ole="">
            <v:imagedata r:id="rId86" o:title=""/>
          </v:shape>
          <o:OLEObject Type="Embed" ProgID="Visio.Drawing.15" ShapeID="_x0000_i1057" DrawAspect="Content" ObjectID="_1687985152" r:id="rId87"/>
        </w:object>
      </w:r>
    </w:p>
    <w:p w14:paraId="03425D09" w14:textId="3DE93DAE" w:rsidR="00E91F15" w:rsidRDefault="00E91F15" w:rsidP="00E91F15">
      <w:pPr>
        <w:pStyle w:val="TF"/>
      </w:pPr>
      <w:r>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3" w:name="_Toc77369183"/>
      <w:r>
        <w:t>4.4</w:t>
      </w:r>
      <w:r>
        <w:tab/>
        <w:t>LBO roaming scenarios</w:t>
      </w:r>
      <w:bookmarkEnd w:id="43"/>
    </w:p>
    <w:p w14:paraId="20E057E1" w14:textId="1C20885F" w:rsidR="00705E66" w:rsidRDefault="00705E66" w:rsidP="00705E66">
      <w:pPr>
        <w:pStyle w:val="Heading3"/>
      </w:pPr>
      <w:bookmarkStart w:id="44" w:name="_Toc77369184"/>
      <w:r>
        <w:t>4.4.1</w:t>
      </w:r>
      <w:r>
        <w:tab/>
        <w:t>General</w:t>
      </w:r>
      <w:bookmarkEnd w:id="44"/>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5" w:name="_Toc77369185"/>
      <w:r>
        <w:t>4.4.2</w:t>
      </w:r>
      <w:r>
        <w:tab/>
        <w:t>Roaming at the origination end</w:t>
      </w:r>
      <w:bookmarkEnd w:id="45"/>
      <w:r>
        <w:t xml:space="preserve"> </w:t>
      </w:r>
    </w:p>
    <w:p w14:paraId="18AF4288" w14:textId="05B1BAB0" w:rsidR="00705E66" w:rsidRDefault="00705E66" w:rsidP="00705E66">
      <w:pPr>
        <w:pStyle w:val="Heading4"/>
      </w:pPr>
      <w:bookmarkStart w:id="46" w:name="_Toc77369186"/>
      <w:r>
        <w:t>4.4.2.1</w:t>
      </w:r>
      <w:r>
        <w:tab/>
        <w:t>Introduction</w:t>
      </w:r>
      <w:bookmarkEnd w:id="46"/>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7" w:name="_Toc77369187"/>
      <w:r>
        <w:t>4.4.2.2</w:t>
      </w:r>
      <w:r>
        <w:tab/>
        <w:t>Roaming Party A (target in HPLMN) calls Party B</w:t>
      </w:r>
      <w:bookmarkEnd w:id="47"/>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8" type="#_x0000_t75" style="width:483.85pt;height:179.15pt" o:ole="">
            <v:imagedata r:id="rId88" o:title=""/>
          </v:shape>
          <o:OLEObject Type="Embed" ProgID="Visio.Drawing.15" ShapeID="_x0000_i1058" DrawAspect="Content" ObjectID="_1687985153" r:id="rId89"/>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8" w:name="_Toc77369188"/>
      <w:r>
        <w:t>4.4.2.3</w:t>
      </w:r>
      <w:r>
        <w:tab/>
        <w:t>Roaming Party A (target in VPLMN) calls Party B</w:t>
      </w:r>
      <w:bookmarkEnd w:id="48"/>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59" type="#_x0000_t75" style="width:483.85pt;height:205.65pt" o:ole="">
            <v:imagedata r:id="rId90" o:title=""/>
          </v:shape>
          <o:OLEObject Type="Embed" ProgID="Visio.Drawing.15" ShapeID="_x0000_i1059" DrawAspect="Content" ObjectID="_1687985154" r:id="rId91"/>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49" w:name="_Toc77369189"/>
      <w:r>
        <w:t>4.4.2.4</w:t>
      </w:r>
      <w:r>
        <w:tab/>
        <w:t>Roaming Party A (target in VPLMN and HPLMN) calls Party B</w:t>
      </w:r>
      <w:bookmarkEnd w:id="49"/>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0" type="#_x0000_t75" style="width:483.85pt;height:185.45pt" o:ole="">
            <v:imagedata r:id="rId92" o:title=""/>
          </v:shape>
          <o:OLEObject Type="Embed" ProgID="Visio.Drawing.15" ShapeID="_x0000_i1060" DrawAspect="Content" ObjectID="_1687985155" r:id="rId93"/>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0" w:name="_Toc77369190"/>
      <w:r>
        <w:t>4.4.2.5</w:t>
      </w:r>
      <w:r>
        <w:tab/>
        <w:t>Roaming Party A calls Party B (non-local ID target in VPLMN)</w:t>
      </w:r>
      <w:bookmarkEnd w:id="50"/>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1" type="#_x0000_t75" style="width:480.95pt;height:202.2pt" o:ole="">
            <v:imagedata r:id="rId94" o:title=""/>
          </v:shape>
          <o:OLEObject Type="Embed" ProgID="Visio.Drawing.15" ShapeID="_x0000_i1061" DrawAspect="Content" ObjectID="_1687985156" r:id="rId95"/>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1" w:name="_Toc77369191"/>
      <w:r>
        <w:t>4.4.2.6</w:t>
      </w:r>
      <w:r>
        <w:tab/>
        <w:t>Roaming Party A (target) calls Party B (non-local ID target in VPLMN)</w:t>
      </w:r>
      <w:bookmarkEnd w:id="51"/>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2" type="#_x0000_t75" style="width:480.95pt;height:213.1pt" o:ole="">
            <v:imagedata r:id="rId96" o:title=""/>
          </v:shape>
          <o:OLEObject Type="Embed" ProgID="Visio.Drawing.15" ShapeID="_x0000_i1062" DrawAspect="Content" ObjectID="_1687985157" r:id="rId97"/>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2" w:name="_Toc77369192"/>
      <w:r>
        <w:t>4.4.</w:t>
      </w:r>
      <w:r w:rsidR="00A652D7">
        <w:t>3</w:t>
      </w:r>
      <w:r>
        <w:tab/>
        <w:t>Roaming at the terminating end</w:t>
      </w:r>
      <w:bookmarkEnd w:id="52"/>
    </w:p>
    <w:p w14:paraId="49344379" w14:textId="33EA1933" w:rsidR="00705E66" w:rsidRDefault="00A652D7" w:rsidP="00705E66">
      <w:pPr>
        <w:pStyle w:val="Heading4"/>
      </w:pPr>
      <w:bookmarkStart w:id="53" w:name="_Toc77369193"/>
      <w:r>
        <w:t>4</w:t>
      </w:r>
      <w:r w:rsidR="00705E66">
        <w:t>.</w:t>
      </w:r>
      <w:r>
        <w:t>4</w:t>
      </w:r>
      <w:r w:rsidR="00705E66">
        <w:t>.</w:t>
      </w:r>
      <w:r>
        <w:t>3</w:t>
      </w:r>
      <w:r w:rsidR="00705E66">
        <w:t>.1</w:t>
      </w:r>
      <w:r w:rsidR="00705E66">
        <w:tab/>
        <w:t>Introduction</w:t>
      </w:r>
      <w:bookmarkEnd w:id="53"/>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4" w:name="_Toc77369194"/>
      <w:r>
        <w:t>4</w:t>
      </w:r>
      <w:r w:rsidR="00705E66">
        <w:t>.</w:t>
      </w:r>
      <w:r>
        <w:t>4</w:t>
      </w:r>
      <w:r w:rsidR="00705E66">
        <w:t>.</w:t>
      </w:r>
      <w:r>
        <w:t>3</w:t>
      </w:r>
      <w:r w:rsidR="00705E66">
        <w:t>.2</w:t>
      </w:r>
      <w:r w:rsidR="00705E66">
        <w:tab/>
      </w:r>
      <w:r w:rsidR="00786A0B">
        <w:tab/>
      </w:r>
      <w:r w:rsidR="00705E66">
        <w:t>Party A calls roaming Party B (target in HPLMN)</w:t>
      </w:r>
      <w:bookmarkEnd w:id="54"/>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3" type="#_x0000_t75" style="width:483.25pt;height:174.55pt" o:ole="">
            <v:imagedata r:id="rId98" o:title=""/>
          </v:shape>
          <o:OLEObject Type="Embed" ProgID="Visio.Drawing.15" ShapeID="_x0000_i1063" DrawAspect="Content" ObjectID="_1687985158" r:id="rId99"/>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5" w:name="_Toc77369195"/>
      <w:r>
        <w:t>4</w:t>
      </w:r>
      <w:r w:rsidR="00705E66">
        <w:t>.</w:t>
      </w:r>
      <w:r>
        <w:t>4</w:t>
      </w:r>
      <w:r w:rsidR="00705E66">
        <w:t>.</w:t>
      </w:r>
      <w:r>
        <w:t>3</w:t>
      </w:r>
      <w:r w:rsidR="00705E66">
        <w:t>.3</w:t>
      </w:r>
      <w:r w:rsidR="00705E66">
        <w:tab/>
        <w:t>Party A calls roaming Party B (target in VPLMN)</w:t>
      </w:r>
      <w:bookmarkEnd w:id="55"/>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4" type="#_x0000_t75" style="width:483.25pt;height:188.95pt" o:ole="">
            <v:imagedata r:id="rId100" o:title=""/>
          </v:shape>
          <o:OLEObject Type="Embed" ProgID="Visio.Drawing.15" ShapeID="_x0000_i1064" DrawAspect="Content" ObjectID="_1687985159" r:id="rId101"/>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lastRenderedPageBreak/>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6" w:name="_Toc77369196"/>
      <w:r>
        <w:t>4</w:t>
      </w:r>
      <w:r w:rsidR="00705E66">
        <w:t>.</w:t>
      </w:r>
      <w:r>
        <w:t>4</w:t>
      </w:r>
      <w:r w:rsidR="00705E66">
        <w:t>.</w:t>
      </w:r>
      <w:r>
        <w:t>3</w:t>
      </w:r>
      <w:r w:rsidR="00705E66">
        <w:t>.4</w:t>
      </w:r>
      <w:r w:rsidR="00705E66">
        <w:tab/>
        <w:t>Party A calls roaming Party B (target in VPLMN and HPLMN)</w:t>
      </w:r>
      <w:bookmarkEnd w:id="56"/>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5" type="#_x0000_t75" style="width:483.25pt;height:174.55pt" o:ole="">
            <v:imagedata r:id="rId102" o:title=""/>
          </v:shape>
          <o:OLEObject Type="Embed" ProgID="Visio.Drawing.15" ShapeID="_x0000_i1065" DrawAspect="Content" ObjectID="_1687985160" r:id="rId103"/>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212AA2">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212AA2">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7" w:name="_Toc77369197"/>
      <w:r>
        <w:t>4.4.3.5</w:t>
      </w:r>
      <w:r>
        <w:tab/>
        <w:t>Party A (non-local ID target in VPLMN) calls roaming Party B</w:t>
      </w:r>
      <w:bookmarkEnd w:id="57"/>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6" type="#_x0000_t75" style="width:483.25pt;height:190.1pt" o:ole="">
            <v:imagedata r:id="rId104" o:title=""/>
          </v:shape>
          <o:OLEObject Type="Embed" ProgID="Visio.Drawing.15" ShapeID="_x0000_i1066" DrawAspect="Content" ObjectID="_1687985161" r:id="rId105"/>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8" w:name="_Toc77369198"/>
      <w:r>
        <w:t>4.4.3.6</w:t>
      </w:r>
      <w:r>
        <w:tab/>
        <w:t>Party A (non-local ID target in VPLMN) calls roaming Party B (target)</w:t>
      </w:r>
      <w:bookmarkEnd w:id="58"/>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7" type="#_x0000_t75" style="width:483.25pt;height:200.45pt" o:ole="">
            <v:imagedata r:id="rId106" o:title=""/>
          </v:shape>
          <o:OLEObject Type="Embed" ProgID="Visio.Drawing.15" ShapeID="_x0000_i1067" DrawAspect="Content" ObjectID="_1687985162" r:id="rId107"/>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lastRenderedPageBreak/>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59" w:name="_Toc77369199"/>
      <w:r>
        <w:t>4.4.4</w:t>
      </w:r>
      <w:r>
        <w:tab/>
        <w:t>Roaming with redirections</w:t>
      </w:r>
      <w:bookmarkEnd w:id="59"/>
    </w:p>
    <w:p w14:paraId="4DE43FB8" w14:textId="2383EEAF" w:rsidR="00FA0DC4" w:rsidRDefault="00FA0DC4" w:rsidP="00FA0DC4">
      <w:pPr>
        <w:pStyle w:val="Heading4"/>
      </w:pPr>
      <w:bookmarkStart w:id="60" w:name="_Toc77369200"/>
      <w:r>
        <w:t>4.4.4.1</w:t>
      </w:r>
      <w:r>
        <w:tab/>
        <w:t>Introduction</w:t>
      </w:r>
      <w:bookmarkEnd w:id="60"/>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1" w:name="_Toc77369201"/>
      <w:r>
        <w:t>4.4.4.2</w:t>
      </w:r>
      <w:r w:rsidR="000709F3">
        <w:tab/>
      </w:r>
      <w:r>
        <w:t>Party A calls Party B (target) redirected to roaming Party C</w:t>
      </w:r>
      <w:bookmarkEnd w:id="61"/>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8" type="#_x0000_t75" style="width:483.85pt;height:138.8pt" o:ole="">
            <v:imagedata r:id="rId108" o:title=""/>
          </v:shape>
          <o:OLEObject Type="Embed" ProgID="Visio.Drawing.15" ShapeID="_x0000_i1068" DrawAspect="Content" ObjectID="_1687985163" r:id="rId109"/>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lastRenderedPageBreak/>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2" w:name="_Toc77369202"/>
      <w:r>
        <w:t>4.4.4.3</w:t>
      </w:r>
      <w:r>
        <w:tab/>
        <w:t>Party A</w:t>
      </w:r>
      <w:r w:rsidR="00B419D9">
        <w:t xml:space="preserve"> </w:t>
      </w:r>
      <w:r>
        <w:t>calls roaming Party B (target) redirected to Party C</w:t>
      </w:r>
      <w:bookmarkEnd w:id="62"/>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69" type="#_x0000_t75" style="width:483.25pt;height:267.85pt" o:ole="">
            <v:imagedata r:id="rId110" o:title=""/>
          </v:shape>
          <o:OLEObject Type="Embed" ProgID="Visio.Drawing.15" ShapeID="_x0000_i1069" DrawAspect="Content" ObjectID="_1687985164" r:id="rId111"/>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3" w:name="_Toc77369203"/>
      <w:r>
        <w:t>4.4.4.4</w:t>
      </w:r>
      <w:r>
        <w:tab/>
        <w:t>Party A calls roaming Party B (target) redirected to Party C (roaming)</w:t>
      </w:r>
      <w:bookmarkEnd w:id="63"/>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0" type="#_x0000_t75" style="width:483.25pt;height:206.2pt" o:ole="">
            <v:imagedata r:id="rId112" o:title=""/>
          </v:shape>
          <o:OLEObject Type="Embed" ProgID="Visio.Drawing.15" ShapeID="_x0000_i1070" DrawAspect="Content" ObjectID="_1687985165" r:id="rId113"/>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4" w:name="_Toc77369204"/>
      <w:r>
        <w:t>4.4.4.5</w:t>
      </w:r>
      <w:r w:rsidR="005F59EF">
        <w:tab/>
      </w:r>
      <w:r>
        <w:t>Party A</w:t>
      </w:r>
      <w:r w:rsidR="00B419D9">
        <w:t xml:space="preserve"> </w:t>
      </w:r>
      <w:r>
        <w:t>calls roaming Party B (target) redirected to Party C (CS domain)</w:t>
      </w:r>
      <w:bookmarkEnd w:id="64"/>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1" type="#_x0000_t75" style="width:483.25pt;height:251.7pt" o:ole="">
            <v:imagedata r:id="rId114" o:title=""/>
          </v:shape>
          <o:OLEObject Type="Embed" ProgID="Visio.Drawing.15" ShapeID="_x0000_i1071" DrawAspect="Content" ObjectID="_1687985166" r:id="rId115"/>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5" w:name="_Toc77369205"/>
      <w:r>
        <w:t>4.4.4.6</w:t>
      </w:r>
      <w:r>
        <w:tab/>
        <w:t>Party A</w:t>
      </w:r>
      <w:r w:rsidR="00B419D9">
        <w:t xml:space="preserve"> </w:t>
      </w:r>
      <w:r>
        <w:t>calls roaming Party B (target) redirected to Party C (IP domain)</w:t>
      </w:r>
      <w:bookmarkEnd w:id="65"/>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2" type="#_x0000_t75" style="width:483.85pt;height:262.1pt" o:ole="">
            <v:imagedata r:id="rId116" o:title=""/>
          </v:shape>
          <o:OLEObject Type="Embed" ProgID="Visio.Drawing.15" ShapeID="_x0000_i1072" DrawAspect="Content" ObjectID="_1687985167" r:id="rId117"/>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6" w:name="_Toc77369206"/>
      <w:r>
        <w:lastRenderedPageBreak/>
        <w:t>4.4.4.7</w:t>
      </w:r>
      <w:r>
        <w:tab/>
        <w:t>Party A (non-local ID target in VPLMN) calls Party B redirected to roaming Party C</w:t>
      </w:r>
      <w:bookmarkEnd w:id="66"/>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3" type="#_x0000_t75" style="width:483.85pt;height:138.25pt" o:ole="">
            <v:imagedata r:id="rId118" o:title=""/>
          </v:shape>
          <o:OLEObject Type="Embed" ProgID="Visio.Drawing.15" ShapeID="_x0000_i1073" DrawAspect="Content" ObjectID="_1687985168" r:id="rId119"/>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04E514BF" w:rsidR="00A30B31" w:rsidRDefault="00A30B31" w:rsidP="00A30B31">
      <w:pPr>
        <w:pStyle w:val="NO"/>
      </w:pPr>
      <w:r>
        <w:t xml:space="preserve">NOTE: </w:t>
      </w:r>
      <w:r>
        <w:tab/>
        <w:t>In the VPLMN, the Party B (the redirecting party) can also be non-local ID target and in that case, the network topology will be same as shown 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7" w:name="_Toc77369207"/>
      <w:r>
        <w:t>4.4.4.8</w:t>
      </w:r>
      <w:r>
        <w:tab/>
        <w:t>Party A (non-local ID target in VPLMN) calls Party B (non-local ID target in VPLMN) redirected to roaming Party C (target)</w:t>
      </w:r>
      <w:bookmarkEnd w:id="67"/>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4" type="#_x0000_t75" style="width:478.1pt;height:2in" o:ole="">
            <v:imagedata r:id="rId120" o:title=""/>
          </v:shape>
          <o:OLEObject Type="Embed" ProgID="Visio.Drawing.15" ShapeID="_x0000_i1074" DrawAspect="Content" ObjectID="_1687985169" r:id="rId121"/>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46C75B90" w:rsidR="00A30B31" w:rsidRDefault="00A30B31" w:rsidP="00A55250">
      <w:r>
        <w:t>The MDF2 generates the IRI messages from the xIRI and delivers them to the LEMF-1 (active intercept on Party C) and LEMF-2 (active intercept on Party A as non-local ID target) and LEMF-3 (active intercept on Party V 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8" w:name="_Toc77369208"/>
      <w:bookmarkStart w:id="69" w:name="_Hlk37348805"/>
      <w:r>
        <w:t>4.5</w:t>
      </w:r>
      <w:r>
        <w:tab/>
        <w:t>IMS based conferencing</w:t>
      </w:r>
      <w:bookmarkEnd w:id="68"/>
    </w:p>
    <w:p w14:paraId="096E8DFD" w14:textId="479CBFBB" w:rsidR="00962A00" w:rsidRDefault="00962A00" w:rsidP="00962A00">
      <w:pPr>
        <w:pStyle w:val="Heading3"/>
      </w:pPr>
      <w:bookmarkStart w:id="70" w:name="_Toc77369209"/>
      <w:r>
        <w:t>4.5.1</w:t>
      </w:r>
      <w:r>
        <w:tab/>
        <w:t>General</w:t>
      </w:r>
      <w:bookmarkEnd w:id="70"/>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1" w:name="_Toc77369210"/>
      <w:r>
        <w:lastRenderedPageBreak/>
        <w:t>4.5.2</w:t>
      </w:r>
      <w:r>
        <w:tab/>
        <w:t>Ad-hoc conferencing</w:t>
      </w:r>
      <w:bookmarkEnd w:id="71"/>
    </w:p>
    <w:p w14:paraId="4CF64251" w14:textId="1432439D" w:rsidR="00962A00" w:rsidRDefault="00962A00" w:rsidP="00962A00">
      <w:pPr>
        <w:pStyle w:val="Heading4"/>
      </w:pPr>
      <w:bookmarkStart w:id="72" w:name="_Toc77369211"/>
      <w:bookmarkEnd w:id="69"/>
      <w:r>
        <w:t>4.5.2.1</w:t>
      </w:r>
      <w:r>
        <w:tab/>
        <w:t>Introduction</w:t>
      </w:r>
      <w:bookmarkEnd w:id="72"/>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5" type="#_x0000_t75" style="width:483.25pt;height:354.8pt" o:ole="">
            <v:imagedata r:id="rId122" o:title=""/>
          </v:shape>
          <o:OLEObject Type="Embed" ProgID="Visio.Drawing.15" ShapeID="_x0000_i1075" DrawAspect="Content" ObjectID="_1687985170" r:id="rId123"/>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3" w:name="_Toc77369212"/>
      <w:r>
        <w:t>4.5.2.2</w:t>
      </w:r>
      <w:r>
        <w:tab/>
      </w:r>
      <w:bookmarkStart w:id="74" w:name="_Hlk37348877"/>
      <w:r>
        <w:t>Party A (target) initiates a conference with Party B and Party C</w:t>
      </w:r>
      <w:bookmarkEnd w:id="74"/>
      <w:r>
        <w:t xml:space="preserve"> – case 1</w:t>
      </w:r>
      <w:bookmarkEnd w:id="73"/>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6" type="#_x0000_t75" style="width:483.85pt;height:247.1pt" o:ole="">
            <v:imagedata r:id="rId124" o:title=""/>
          </v:shape>
          <o:OLEObject Type="Embed" ProgID="Visio.Drawing.15" ShapeID="_x0000_i1076" DrawAspect="Content" ObjectID="_1687985171" r:id="rId125"/>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5" w:name="_Toc77369213"/>
      <w:r>
        <w:t>4.5.2.3</w:t>
      </w:r>
      <w:r>
        <w:tab/>
        <w:t>Party A (target) initiates a conference with Party B and Party C – Case 2</w:t>
      </w:r>
      <w:bookmarkEnd w:id="75"/>
    </w:p>
    <w:p w14:paraId="0B922F2D" w14:textId="5B97A3BD" w:rsidR="00962A00" w:rsidRDefault="00962A00" w:rsidP="00962A00">
      <w:r>
        <w:t>The figure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7" type="#_x0000_t75" style="width:483.85pt;height:226.35pt" o:ole="">
            <v:imagedata r:id="rId126" o:title=""/>
          </v:shape>
          <o:OLEObject Type="Embed" ProgID="Visio.Drawing.15" ShapeID="_x0000_i1077" DrawAspect="Content" ObjectID="_1687985172" r:id="rId127"/>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6" w:name="_Toc77369214"/>
      <w:r>
        <w:lastRenderedPageBreak/>
        <w:t>4.5.2.4</w:t>
      </w:r>
      <w:r>
        <w:tab/>
        <w:t>Party A (target) initiates a conference with Party B and Party C - Alternative</w:t>
      </w:r>
      <w:bookmarkEnd w:id="76"/>
    </w:p>
    <w:p w14:paraId="02A76665" w14:textId="71AB412D" w:rsidR="00962A00" w:rsidRPr="00EE61C6" w:rsidRDefault="00962A00" w:rsidP="00962A00">
      <w:r>
        <w:t>The figure 4.5.</w:t>
      </w:r>
      <w:r w:rsidR="0044464B">
        <w:t>2</w:t>
      </w:r>
      <w:r>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8" type="#_x0000_t75" style="width:483.85pt;height:257.45pt" o:ole="">
            <v:imagedata r:id="rId128" o:title=""/>
          </v:shape>
          <o:OLEObject Type="Embed" ProgID="Visio.Drawing.15" ShapeID="_x0000_i1078" DrawAspect="Content" ObjectID="_1687985173" r:id="rId129"/>
        </w:object>
      </w:r>
    </w:p>
    <w:p w14:paraId="5AFBFF71" w14:textId="2270CE51" w:rsidR="00962A00" w:rsidRDefault="00962A00" w:rsidP="00F14607">
      <w:pPr>
        <w:pStyle w:val="TF"/>
      </w:pPr>
      <w:r>
        <w:t>Figure 4.5.2-4: Party A (target) in a conference session with Party B and Party C – alternative</w:t>
      </w:r>
    </w:p>
    <w:p w14:paraId="10837988" w14:textId="3101FE99" w:rsidR="00962A00" w:rsidRDefault="00962A00" w:rsidP="00962A00">
      <w:r>
        <w:t>The figure 4.5.2-4 shows an alternative to the figure 4.5.2-2 as far as the CC interception is concerned. In th</w:t>
      </w:r>
      <w:r w:rsidR="0044464B">
        <w:t>is</w:t>
      </w:r>
      <w:r>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7" w:name="_Toc77369215"/>
      <w:r>
        <w:t>4.5.2.5</w:t>
      </w:r>
      <w:r>
        <w:tab/>
        <w:t>Party A initiates a conference with Party B and Party C (target)</w:t>
      </w:r>
      <w:bookmarkEnd w:id="77"/>
    </w:p>
    <w:p w14:paraId="6AA724FC" w14:textId="6E3373DF" w:rsidR="00962A00" w:rsidRPr="00EE61C6" w:rsidRDefault="00962A00" w:rsidP="00962A00">
      <w:r>
        <w:t>The figure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79" type="#_x0000_t75" style="width:483.85pt;height:4in" o:ole="">
            <v:imagedata r:id="rId130" o:title=""/>
          </v:shape>
          <o:OLEObject Type="Embed" ProgID="Visio.Drawing.15" ShapeID="_x0000_i1079" DrawAspect="Content" ObjectID="_1687985174" r:id="rId131"/>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8" w:name="_Toc77369216"/>
      <w:r>
        <w:t>4.5.2.6</w:t>
      </w:r>
      <w:r>
        <w:tab/>
        <w:t>Party A initiates a conference with Party B (non-local ID target) and Party C</w:t>
      </w:r>
      <w:bookmarkEnd w:id="78"/>
    </w:p>
    <w:p w14:paraId="62958362" w14:textId="6A0E2158" w:rsidR="00962A00" w:rsidRPr="00EE61C6" w:rsidRDefault="00962A00" w:rsidP="00962A00">
      <w:r>
        <w:t>The figure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0" type="#_x0000_t75" style="width:483.25pt;height:272.45pt" o:ole="">
            <v:imagedata r:id="rId132" o:title=""/>
          </v:shape>
          <o:OLEObject Type="Embed" ProgID="Visio.Drawing.15" ShapeID="_x0000_i1080" DrawAspect="Content" ObjectID="_1687985175" r:id="rId133"/>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79" w:name="_Toc77369217"/>
      <w:r>
        <w:t>4.5.3</w:t>
      </w:r>
      <w:r>
        <w:tab/>
        <w:t>Group conferencing</w:t>
      </w:r>
      <w:bookmarkEnd w:id="79"/>
    </w:p>
    <w:p w14:paraId="4B7FC7A8" w14:textId="4E0DF765" w:rsidR="00962A00" w:rsidRDefault="00962A00" w:rsidP="00962A00">
      <w:pPr>
        <w:pStyle w:val="Heading4"/>
      </w:pPr>
      <w:bookmarkStart w:id="80" w:name="_Toc77369218"/>
      <w:r>
        <w:t>4.5.3.1</w:t>
      </w:r>
      <w:r>
        <w:tab/>
        <w:t>Introduction</w:t>
      </w:r>
      <w:bookmarkEnd w:id="80"/>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1" type="#_x0000_t75" style="width:483.85pt;height:159.55pt" o:ole="">
            <v:imagedata r:id="rId134" o:title=""/>
          </v:shape>
          <o:OLEObject Type="Embed" ProgID="Visio.Drawing.15" ShapeID="_x0000_i1081" DrawAspect="Content" ObjectID="_1687985176" r:id="rId135"/>
        </w:object>
      </w:r>
    </w:p>
    <w:p w14:paraId="0AE84019" w14:textId="2777C00C" w:rsidR="00962A00" w:rsidRDefault="00962A00" w:rsidP="00EA74D9">
      <w:pPr>
        <w:pStyle w:val="TF"/>
      </w:pPr>
      <w:r>
        <w:t>Figure 4.5.3-1: Group Conferencing LI scenarios</w:t>
      </w:r>
    </w:p>
    <w:p w14:paraId="2757587F" w14:textId="3346C94B" w:rsidR="00962A00" w:rsidRDefault="00962A00" w:rsidP="002A6683">
      <w:r>
        <w:t>The illustrations show that either the conference URI, or one or more of the conference participants as 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1" w:name="_Toc77369219"/>
      <w:r>
        <w:t>4.</w:t>
      </w:r>
      <w:r w:rsidR="00CF0992">
        <w:t>5</w:t>
      </w:r>
      <w:r>
        <w:t>.3.2</w:t>
      </w:r>
      <w:r>
        <w:tab/>
        <w:t>Party A, Party B and Party C in a group conference (conference URI target) – case 1</w:t>
      </w:r>
      <w:bookmarkEnd w:id="81"/>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2" type="#_x0000_t75" style="width:457.9pt;height:329.45pt" o:ole="">
            <v:imagedata r:id="rId136" o:title=""/>
          </v:shape>
          <o:OLEObject Type="Embed" ProgID="Visio.Drawing.15" ShapeID="_x0000_i1082" DrawAspect="Content" ObjectID="_1687985177" r:id="rId137"/>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77777777" w:rsidR="00DD4F60" w:rsidRDefault="00962A00" w:rsidP="00BD66A2">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5A052EEF"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2" w:name="_Toc77369220"/>
      <w:r>
        <w:t>4.</w:t>
      </w:r>
      <w:r w:rsidR="00814D12">
        <w:t>5</w:t>
      </w:r>
      <w:r>
        <w:t>.3.3</w:t>
      </w:r>
      <w:r>
        <w:tab/>
        <w:t>Party A, Party B and Party C in a group conference (conference URI target) – case 2</w:t>
      </w:r>
      <w:bookmarkEnd w:id="82"/>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3" type="#_x0000_t75" style="width:483.25pt;height:231.55pt" o:ole="">
            <v:imagedata r:id="rId138" o:title=""/>
          </v:shape>
          <o:OLEObject Type="Embed" ProgID="Visio.Drawing.15" ShapeID="_x0000_i1083" DrawAspect="Content" ObjectID="_1687985178" r:id="rId139"/>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58B26CAA" w:rsidR="00962A00" w:rsidRDefault="00962A00" w:rsidP="002A6683">
      <w:r>
        <w:t>As shown in figure 4.</w:t>
      </w:r>
      <w:r w:rsidR="00814D12">
        <w:t>5</w:t>
      </w:r>
      <w:r>
        <w:t xml:space="preserve">.3-3, the interception </w:t>
      </w:r>
      <w:r w:rsidR="00AF798F">
        <w:t xml:space="preserve">is </w:t>
      </w:r>
      <w:r>
        <w:t>in the CSP domain that serves the conference URI, the target.Party A, Party B and Party C are in different IMS domains.</w:t>
      </w:r>
    </w:p>
    <w:p w14:paraId="391C9D77" w14:textId="2A2AE787" w:rsidR="008E49AC" w:rsidRDefault="00962A00" w:rsidP="002A6683">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3" w:name="_Toc77369221"/>
      <w:r>
        <w:t>4.5.3.4</w:t>
      </w:r>
      <w:r>
        <w:tab/>
        <w:t>Party A (target), Party B, Party C in a group conference</w:t>
      </w:r>
      <w:bookmarkEnd w:id="83"/>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4" type="#_x0000_t75" style="width:483.85pt;height:226.35pt" o:ole="">
            <v:imagedata r:id="rId140" o:title=""/>
          </v:shape>
          <o:OLEObject Type="Embed" ProgID="Visio.Drawing.15" ShapeID="_x0000_i1084" DrawAspect="Content" ObjectID="_1687985179" r:id="rId141"/>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2676CEB7" w:rsidR="00814D12" w:rsidRDefault="00814D12" w:rsidP="002A6683">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4" w:name="_Toc77369222"/>
      <w:r>
        <w:t>4.5.3.5</w:t>
      </w:r>
      <w:r>
        <w:tab/>
        <w:t>Party A (target), Party B, Party C (target) in a group conference (conference URI (target)</w:t>
      </w:r>
      <w:bookmarkEnd w:id="84"/>
    </w:p>
    <w:p w14:paraId="492DBEEB" w14:textId="3B89D74E" w:rsidR="00814D12" w:rsidRDefault="00814D12" w:rsidP="00814D12">
      <w:r>
        <w:t>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target</w:t>
      </w:r>
      <w:r w:rsidR="00020381">
        <w:t>'</w:t>
      </w:r>
      <w:r>
        <w:t>s in the respective CSP domains.</w:t>
      </w:r>
    </w:p>
    <w:p w14:paraId="7B020C44" w14:textId="77777777" w:rsidR="00814D12" w:rsidRDefault="00814D12" w:rsidP="00EA74D9">
      <w:pPr>
        <w:pStyle w:val="TH"/>
      </w:pPr>
      <w:r>
        <w:object w:dxaOrig="27054" w:dyaOrig="11748" w14:anchorId="3CE8C45B">
          <v:shape id="_x0000_i1085" type="#_x0000_t75" style="width:482.7pt;height:210.8pt" o:ole="">
            <v:imagedata r:id="rId142" o:title=""/>
          </v:shape>
          <o:OLEObject Type="Embed" ProgID="Visio.Drawing.15" ShapeID="_x0000_i1085" DrawAspect="Content" ObjectID="_1687985180" r:id="rId143"/>
        </w:object>
      </w:r>
    </w:p>
    <w:p w14:paraId="189D972C" w14:textId="20729E0D" w:rsidR="00814D12" w:rsidRDefault="00814D12" w:rsidP="00814D12">
      <w:pPr>
        <w:pStyle w:val="TF"/>
      </w:pPr>
      <w:r>
        <w:t>Figure 4.5.3-5: Party A (target), Party B, Party C (target) in a group conference (conference URI target)</w:t>
      </w:r>
    </w:p>
    <w:p w14:paraId="70BD403C" w14:textId="737BFFC5" w:rsidR="00814D12" w:rsidRDefault="00814D12" w:rsidP="002A6683">
      <w:r>
        <w:t xml:space="preserve">As shown in figure 4.5.3-5, in the CSP domain that serves the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the Party C (target), the interception </w:t>
      </w:r>
      <w:r w:rsidR="00AF798F">
        <w:t xml:space="preserve">is </w:t>
      </w:r>
      <w:r>
        <w:t>on the C-side of the session. Party B is in another IP domain.</w:t>
      </w:r>
    </w:p>
    <w:p w14:paraId="420C66D8" w14:textId="77777777" w:rsidR="00020381" w:rsidRDefault="00814D12" w:rsidP="002A6683">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CD731C7"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5" w:name="_Toc77369223"/>
      <w:r>
        <w:t>4.6</w:t>
      </w:r>
      <w:r>
        <w:tab/>
        <w:t>IMS session hold</w:t>
      </w:r>
      <w:bookmarkEnd w:id="85"/>
    </w:p>
    <w:p w14:paraId="15527719" w14:textId="0389421D" w:rsidR="00814D12" w:rsidRDefault="00814D12" w:rsidP="00814D12">
      <w:pPr>
        <w:pStyle w:val="Heading3"/>
      </w:pPr>
      <w:bookmarkStart w:id="86" w:name="_Toc77369224"/>
      <w:r>
        <w:t>4.6.1</w:t>
      </w:r>
      <w:r>
        <w:tab/>
        <w:t>General</w:t>
      </w:r>
      <w:bookmarkEnd w:id="86"/>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7" w:name="_Toc77369225"/>
      <w:r>
        <w:t>4.6.2</w:t>
      </w:r>
      <w:r>
        <w:tab/>
        <w:t>Single Party on hold</w:t>
      </w:r>
      <w:bookmarkEnd w:id="87"/>
    </w:p>
    <w:p w14:paraId="4F6DFF1A" w14:textId="25DDB2FA" w:rsidR="00814D12" w:rsidRDefault="00814D12" w:rsidP="00814D12">
      <w:pPr>
        <w:pStyle w:val="Heading4"/>
      </w:pPr>
      <w:bookmarkStart w:id="88" w:name="_Toc77369226"/>
      <w:r>
        <w:t>4.6.2.1</w:t>
      </w:r>
      <w:r>
        <w:tab/>
        <w:t>Introduction</w:t>
      </w:r>
      <w:bookmarkEnd w:id="88"/>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6" type="#_x0000_t75" style="width:483.85pt;height:339.25pt" o:ole="">
            <v:imagedata r:id="rId144" o:title=""/>
          </v:shape>
          <o:OLEObject Type="Embed" ProgID="Visio.Drawing.15" ShapeID="_x0000_i1086" DrawAspect="Content" ObjectID="_1687985181" r:id="rId145"/>
        </w:object>
      </w:r>
    </w:p>
    <w:p w14:paraId="6887CBC0" w14:textId="68F60D57" w:rsidR="00814D12" w:rsidRDefault="00814D12" w:rsidP="00EA74D9">
      <w:pPr>
        <w:pStyle w:val="TF"/>
      </w:pPr>
      <w:r>
        <w:t>Figure 4.6.2-1: Single Party on hold scenarios</w:t>
      </w:r>
    </w:p>
    <w:p w14:paraId="3CA062DC" w14:textId="24B79165" w:rsidR="00814D12" w:rsidRDefault="00814D12" w:rsidP="002A6683">
      <w:r>
        <w:lastRenderedPageBreak/>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89" w:name="_Toc77369227"/>
      <w:r>
        <w:t>4.6.2.2</w:t>
      </w:r>
      <w:r>
        <w:tab/>
        <w:t>Party A (target) in session with Party C with Party B on hold</w:t>
      </w:r>
      <w:bookmarkEnd w:id="89"/>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7" type="#_x0000_t75" style="width:483.85pt;height:226.35pt" o:ole="">
            <v:imagedata r:id="rId146" o:title=""/>
          </v:shape>
          <o:OLEObject Type="Embed" ProgID="Visio.Drawing.15" ShapeID="_x0000_i1087" DrawAspect="Content" ObjectID="_1687985182" r:id="rId147"/>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0" w:name="_Toc77369228"/>
      <w:r>
        <w:lastRenderedPageBreak/>
        <w:t>4.6.2.3</w:t>
      </w:r>
      <w:r>
        <w:tab/>
        <w:t>Party A (target) in session with Party C with Party B on hold - alternative</w:t>
      </w:r>
      <w:bookmarkEnd w:id="90"/>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8" type="#_x0000_t75" style="width:483.85pt;height:226.35pt" o:ole="">
            <v:imagedata r:id="rId148" o:title=""/>
          </v:shape>
          <o:OLEObject Type="Embed" ProgID="Visio.Drawing.15" ShapeID="_x0000_i1088" DrawAspect="Content" ObjectID="_1687985183" r:id="rId149"/>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1"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2" w:name="_Toc77369229"/>
      <w:bookmarkEnd w:id="91"/>
      <w:r>
        <w:t>4.6.2.4</w:t>
      </w:r>
      <w:r>
        <w:tab/>
        <w:t>Party A in session with Party C with Party B (non-local ID target) on hold – case 1</w:t>
      </w:r>
      <w:bookmarkEnd w:id="92"/>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89" type="#_x0000_t75" style="width:483.85pt;height:277.65pt" o:ole="">
            <v:imagedata r:id="rId150" o:title=""/>
          </v:shape>
          <o:OLEObject Type="Embed" ProgID="Visio.Drawing.15" ShapeID="_x0000_i1089" DrawAspect="Content" ObjectID="_1687985184" r:id="rId151"/>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3" w:name="_Toc77369230"/>
      <w:r>
        <w:t>4.6.2.5</w:t>
      </w:r>
      <w:r>
        <w:tab/>
        <w:t>Party A in session with Party C with Party B (target) on hold – case 2</w:t>
      </w:r>
      <w:bookmarkEnd w:id="93"/>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0" type="#_x0000_t75" style="width:483.25pt;height:241.9pt" o:ole="">
            <v:imagedata r:id="rId152" o:title=""/>
          </v:shape>
          <o:OLEObject Type="Embed" ProgID="Visio.Drawing.15" ShapeID="_x0000_i1090" DrawAspect="Content" ObjectID="_1687985185" r:id="rId153"/>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4" w:name="_Toc77369231"/>
      <w:r>
        <w:t>4.6.2.6</w:t>
      </w:r>
      <w:r>
        <w:tab/>
        <w:t>Party A in session with Party C with Party B (target in other CSP domain) on hold – case 3</w:t>
      </w:r>
      <w:bookmarkEnd w:id="94"/>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1" type="#_x0000_t75" style="width:483.25pt;height:225.8pt" o:ole="">
            <v:imagedata r:id="rId154" o:title=""/>
          </v:shape>
          <o:OLEObject Type="Embed" ProgID="Visio.Drawing.15" ShapeID="_x0000_i1091" DrawAspect="Content" ObjectID="_1687985186" r:id="rId155"/>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5" w:name="_Toc77369232"/>
      <w:r>
        <w:t>4.6.3</w:t>
      </w:r>
      <w:r>
        <w:tab/>
        <w:t>Conference on hold</w:t>
      </w:r>
      <w:bookmarkEnd w:id="95"/>
    </w:p>
    <w:p w14:paraId="3C57CECA" w14:textId="59D1783B" w:rsidR="00B326A2" w:rsidRDefault="00B326A2" w:rsidP="00B326A2">
      <w:pPr>
        <w:pStyle w:val="Heading4"/>
      </w:pPr>
      <w:bookmarkStart w:id="96" w:name="_Toc77369233"/>
      <w:r>
        <w:t>4.6.3.1</w:t>
      </w:r>
      <w:r>
        <w:tab/>
        <w:t>Introduction</w:t>
      </w:r>
      <w:bookmarkEnd w:id="96"/>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2" type="#_x0000_t75" style="width:482.7pt;height:354.8pt" o:ole="">
            <v:imagedata r:id="rId156" o:title=""/>
          </v:shape>
          <o:OLEObject Type="Embed" ProgID="Visio.Drawing.15" ShapeID="_x0000_i1092" DrawAspect="Content" ObjectID="_1687985187" r:id="rId157"/>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7"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8" w:name="_Toc77369234"/>
      <w:bookmarkEnd w:id="97"/>
      <w:r>
        <w:t>4.6.3.2</w:t>
      </w:r>
      <w:r>
        <w:tab/>
        <w:t>Party A (target) in session with Party D, with conference on hold – case 1</w:t>
      </w:r>
      <w:bookmarkEnd w:id="98"/>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3" type="#_x0000_t75" style="width:483.25pt;height:319.1pt" o:ole="">
            <v:imagedata r:id="rId158" o:title=""/>
          </v:shape>
          <o:OLEObject Type="Embed" ProgID="Visio.Drawing.15" ShapeID="_x0000_i1093" DrawAspect="Content" ObjectID="_1687985188" r:id="rId159"/>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6A2BECF1" w:rsidR="00B326A2" w:rsidRDefault="00B326A2" w:rsidP="00BD66A2">
      <w:r>
        <w:t>Two separate copies of CC are delivered to the LEMF: one that includes the Party A communication content with Party D and the other 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99" w:name="_Toc77369235"/>
      <w:r>
        <w:t>4.6.3.3</w:t>
      </w:r>
      <w:r>
        <w:tab/>
        <w:t>Party A (target) in session with Party D, with conference on hold – case 1 (alternative)</w:t>
      </w:r>
      <w:bookmarkEnd w:id="99"/>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4" type="#_x0000_t75" style="width:483.25pt;height:319.1pt" o:ole="">
            <v:imagedata r:id="rId160" o:title=""/>
          </v:shape>
          <o:OLEObject Type="Embed" ProgID="Visio.Drawing.15" ShapeID="_x0000_i1094" DrawAspect="Content" ObjectID="_1687985189" r:id="rId161"/>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0" w:name="_Toc77369236"/>
      <w:r>
        <w:t>4.6.3.4</w:t>
      </w:r>
      <w:r>
        <w:tab/>
        <w:t>Party A (target) in session with Party D, with conference on hold – case 2</w:t>
      </w:r>
      <w:bookmarkEnd w:id="100"/>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5" type="#_x0000_t75" style="width:483.25pt;height:319.1pt" o:ole="">
            <v:imagedata r:id="rId162" o:title=""/>
          </v:shape>
          <o:OLEObject Type="Embed" ProgID="Visio.Drawing.15" ShapeID="_x0000_i1095" DrawAspect="Content" ObjectID="_1687985190" r:id="rId163"/>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5A71A3">
      <w:r>
        <w:t>This illustration is applicable to the scenario where communication content of a held conference session is not to be delivered.</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The IRI-POI present in the S-CSCF accesses the SIP messages and generates the xIRI. The IRI-POI present in the AS/MRFC accesses the SIP messages and generates the required xIRI for the held conference. No xCC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1" w:name="_Toc77369237"/>
      <w:r>
        <w:t>4.</w:t>
      </w:r>
      <w:r w:rsidR="00AE260A">
        <w:t>6</w:t>
      </w:r>
      <w:r>
        <w:t>.3.5</w:t>
      </w:r>
      <w:r>
        <w:tab/>
        <w:t>Party A (target) in session with Party D, with conference on hold – case 2 (alternative)</w:t>
      </w:r>
      <w:bookmarkEnd w:id="101"/>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6" type="#_x0000_t75" style="width:481.55pt;height:319.7pt" o:ole="">
            <v:imagedata r:id="rId164" o:title=""/>
          </v:shape>
          <o:OLEObject Type="Embed" ProgID="Visio.Drawing.15" ShapeID="_x0000_i1096" DrawAspect="Content" ObjectID="_1687985191" r:id="rId165"/>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2" w:name="_Toc77369238"/>
      <w:r>
        <w:t>4.6.3.6</w:t>
      </w:r>
      <w:r>
        <w:tab/>
        <w:t>Party A in session with Party D, with a Party C (non-local ID target) on the held conference leg</w:t>
      </w:r>
      <w:bookmarkEnd w:id="102"/>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7" type="#_x0000_t75" style="width:481.55pt;height:254pt" o:ole="">
            <v:imagedata r:id="rId166" o:title=""/>
          </v:shape>
          <o:OLEObject Type="Embed" ProgID="Visio.Drawing.15" ShapeID="_x0000_i1097" DrawAspect="Content" ObjectID="_1687985192" r:id="rId167"/>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3" w:name="_Toc77369239"/>
      <w:r>
        <w:lastRenderedPageBreak/>
        <w:t>4.6.3.</w:t>
      </w:r>
      <w:r w:rsidR="0054707B">
        <w:t>7</w:t>
      </w:r>
      <w:r>
        <w:tab/>
        <w:t>Party A in session with Party D, with a Party C (target) on the held conference leg</w:t>
      </w:r>
      <w:bookmarkEnd w:id="103"/>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8" type="#_x0000_t75" style="width:481.55pt;height:239.05pt" o:ole="">
            <v:imagedata r:id="rId168" o:title=""/>
          </v:shape>
          <o:OLEObject Type="Embed" ProgID="Visio.Drawing.15" ShapeID="_x0000_i1098" DrawAspect="Content" ObjectID="_1687985193" r:id="rId169"/>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4" w:name="_Toc77369240"/>
      <w:r>
        <w:lastRenderedPageBreak/>
        <w:t>4.6.3.8</w:t>
      </w:r>
      <w:r>
        <w:tab/>
        <w:t>Party A in session with Party D, with a Party C (in a different CSP domain, target) on the held conference leg</w:t>
      </w:r>
      <w:bookmarkEnd w:id="104"/>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099" type="#_x0000_t75" style="width:480.95pt;height:214.85pt" o:ole="">
            <v:imagedata r:id="rId170" o:title=""/>
          </v:shape>
          <o:OLEObject Type="Embed" ProgID="Visio.Drawing.15" ShapeID="_x0000_i1099" DrawAspect="Content" ObjectID="_1687985194" r:id="rId171"/>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5" w:name="_Toc77369241"/>
      <w:r>
        <w:lastRenderedPageBreak/>
        <w:t>4.6.4</w:t>
      </w:r>
      <w:r>
        <w:tab/>
        <w:t>Group conference on hold</w:t>
      </w:r>
      <w:bookmarkEnd w:id="105"/>
    </w:p>
    <w:p w14:paraId="2A40DD7A" w14:textId="6278B015" w:rsidR="00AE260A" w:rsidRDefault="00AE260A" w:rsidP="00AE260A">
      <w:pPr>
        <w:pStyle w:val="Heading4"/>
      </w:pPr>
      <w:bookmarkStart w:id="106" w:name="_Toc77369242"/>
      <w:r>
        <w:t>4.6.4.1</w:t>
      </w:r>
      <w:r>
        <w:tab/>
        <w:t>Introduction</w:t>
      </w:r>
      <w:bookmarkEnd w:id="106"/>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0" type="#_x0000_t75" style="width:481.55pt;height:490.2pt" o:ole="">
            <v:imagedata r:id="rId172" o:title=""/>
          </v:shape>
          <o:OLEObject Type="Embed" ProgID="Visio.Drawing.15" ShapeID="_x0000_i1100" DrawAspect="Content" ObjectID="_1687985195" r:id="rId173"/>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7" w:name="_Toc77369243"/>
      <w:r>
        <w:lastRenderedPageBreak/>
        <w:t>4.6.4.2</w:t>
      </w:r>
      <w:r>
        <w:tab/>
        <w:t>Party A (target) in communication with Party D, with group conference on hold</w:t>
      </w:r>
      <w:bookmarkEnd w:id="107"/>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1" type="#_x0000_t75" style="width:481.55pt;height:191.8pt" o:ole="">
            <v:imagedata r:id="rId174" o:title=""/>
          </v:shape>
          <o:OLEObject Type="Embed" ProgID="Visio.Drawing.15" ShapeID="_x0000_i1101" DrawAspect="Content" ObjectID="_1687985196" r:id="rId175"/>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F41664">
      <w:r>
        <w:t>As shown in figure 4.</w:t>
      </w:r>
      <w:r w:rsidR="007E2137">
        <w:t>6</w:t>
      </w:r>
      <w:r>
        <w:t>.4-2, only the network functions that handle the A-side (target side) of the session are involved in handling the LI functions. Conference server is in a different CSP domain. Party B and Party C are in different IP domains. Party D is in the same CSP domain as that of Party A.</w:t>
      </w:r>
    </w:p>
    <w:p w14:paraId="0D29C9E5" w14:textId="1A4E18D5" w:rsidR="00573AC2" w:rsidRDefault="00AE260A" w:rsidP="00F41664">
      <w:bookmarkStart w:id="108"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8"/>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09" w:name="_Toc77369244"/>
      <w:r>
        <w:lastRenderedPageBreak/>
        <w:t>4.</w:t>
      </w:r>
      <w:r w:rsidR="007E2137">
        <w:t>6</w:t>
      </w:r>
      <w:r>
        <w:t>.4.3</w:t>
      </w:r>
      <w:r>
        <w:tab/>
        <w:t>Party A (target) in communication with Party D, with group conference on hold (alternative)</w:t>
      </w:r>
      <w:bookmarkEnd w:id="109"/>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2" type="#_x0000_t75" style="width:481.55pt;height:191.8pt" o:ole="">
            <v:imagedata r:id="rId176" o:title=""/>
          </v:shape>
          <o:OLEObject Type="Embed" ProgID="Visio.Drawing.15" ShapeID="_x0000_i1102" DrawAspect="Content" ObjectID="_1687985197" r:id="rId177"/>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0" w:name="_Toc77369245"/>
      <w:r>
        <w:t>4.6.4.4</w:t>
      </w:r>
      <w:r>
        <w:tab/>
        <w:t>Party A places a group conference on hold, conference URI target</w:t>
      </w:r>
      <w:bookmarkEnd w:id="110"/>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3" type="#_x0000_t75" style="width:481.55pt;height:190.1pt" o:ole="">
            <v:imagedata r:id="rId178" o:title=""/>
          </v:shape>
          <o:OLEObject Type="Embed" ProgID="Visio.Drawing.15" ShapeID="_x0000_i1103" DrawAspect="Content" ObjectID="_1687985198" r:id="rId179"/>
        </w:object>
      </w:r>
    </w:p>
    <w:p w14:paraId="27BA7C47" w14:textId="652B419A" w:rsidR="007E2137" w:rsidRDefault="007E2137" w:rsidP="007E2137">
      <w:pPr>
        <w:pStyle w:val="TF"/>
      </w:pPr>
      <w:r>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lastRenderedPageBreak/>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1" w:name="_Toc77369246"/>
      <w:r>
        <w:t>4.6.4.5</w:t>
      </w:r>
      <w:r>
        <w:tab/>
        <w:t>Party A and Party C place a group conference on hold, conference URI target</w:t>
      </w:r>
      <w:bookmarkEnd w:id="111"/>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4" type="#_x0000_t75" style="width:480.95pt;height:153.8pt" o:ole="">
            <v:imagedata r:id="rId180" o:title=""/>
          </v:shape>
          <o:OLEObject Type="Embed" ProgID="Visio.Drawing.15" ShapeID="_x0000_i1104" DrawAspect="Content" ObjectID="_1687985199" r:id="rId181"/>
        </w:object>
      </w:r>
    </w:p>
    <w:p w14:paraId="5DB29482" w14:textId="586753C5" w:rsidR="007E2137" w:rsidRDefault="007E2137" w:rsidP="007E2137">
      <w:pPr>
        <w:pStyle w:val="TF"/>
      </w:pPr>
      <w:r>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lastRenderedPageBreak/>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2" w:name="_Toc77369247"/>
      <w:r>
        <w:t>4.6.4.6</w:t>
      </w:r>
      <w:r>
        <w:tab/>
        <w:t>Party A places a group conference with Party B and Party C (target) on hold</w:t>
      </w:r>
      <w:bookmarkEnd w:id="112"/>
    </w:p>
    <w:p w14:paraId="75BB2F87" w14:textId="0959389F" w:rsidR="007E2137" w:rsidRPr="00344E07" w:rsidRDefault="007E2137" w:rsidP="007E2137">
      <w:r>
        <w:t>The figure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5" type="#_x0000_t75" style="width:481.55pt;height:173.95pt" o:ole="">
            <v:imagedata r:id="rId182" o:title=""/>
          </v:shape>
          <o:OLEObject Type="Embed" ProgID="Visio.Drawing.15" ShapeID="_x0000_i1105" DrawAspect="Content" ObjectID="_1687985200" r:id="rId183"/>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lastRenderedPageBreak/>
        <w:t>The details of the above LI functions and the interfaces are described in TS 33.127 [3] and TS 33.128 [4].</w:t>
      </w:r>
    </w:p>
    <w:p w14:paraId="503713F2" w14:textId="3F9E65B6" w:rsidR="007E2137" w:rsidRDefault="007E2137" w:rsidP="007E2137">
      <w:pPr>
        <w:pStyle w:val="Heading4"/>
      </w:pPr>
      <w:bookmarkStart w:id="113" w:name="_Toc77369248"/>
      <w:r>
        <w:t>4.6.4.7</w:t>
      </w:r>
      <w:r>
        <w:tab/>
        <w:t>Special case – multiple targets</w:t>
      </w:r>
      <w:bookmarkEnd w:id="113"/>
    </w:p>
    <w:p w14:paraId="6C04FDDB" w14:textId="2C69D762" w:rsidR="007E2137" w:rsidRPr="00344E07" w:rsidRDefault="005F563C" w:rsidP="007E2137">
      <w:r>
        <w:t>F</w:t>
      </w:r>
      <w:r w:rsidR="007E2137">
        <w:t>igure 4.6</w:t>
      </w:r>
      <w:r w:rsidR="0054707B">
        <w:t>.</w:t>
      </w:r>
      <w:r w:rsidR="007E2137">
        <w:t>4-7 shows a scenario where Party A is in an IMS session with Party D with group conference on hold. In this illustration, Party A, Party C and conference URI are the targets in the respective CSP domains.</w:t>
      </w:r>
    </w:p>
    <w:p w14:paraId="168BBDB0" w14:textId="77777777" w:rsidR="007E2137" w:rsidRDefault="007E2137" w:rsidP="00EA74D9">
      <w:pPr>
        <w:pStyle w:val="TH"/>
      </w:pPr>
      <w:r>
        <w:object w:dxaOrig="17745" w:dyaOrig="6612" w14:anchorId="7E16EAB5">
          <v:shape id="_x0000_i1106" type="#_x0000_t75" style="width:481.55pt;height:179.7pt" o:ole="">
            <v:imagedata r:id="rId184" o:title=""/>
          </v:shape>
          <o:OLEObject Type="Embed" ProgID="Visio.Drawing.15" ShapeID="_x0000_i1106" DrawAspect="Content" ObjectID="_1687985201" r:id="rId185"/>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119CD1FF" w:rsidR="007E2137" w:rsidRDefault="007E2137" w:rsidP="00F41664">
      <w:r>
        <w:t>As shown in figure 4.6.4-7,</w:t>
      </w:r>
      <w:r w:rsidRPr="005E7A79">
        <w:t xml:space="preserve"> </w:t>
      </w:r>
      <w:r>
        <w:t xml:space="preserve">the interception </w:t>
      </w:r>
      <w:r w:rsidR="008005B1">
        <w:t xml:space="preserve">is </w:t>
      </w:r>
      <w:r>
        <w:t>in the CSP domains that serve the targets Party A, conference URI and Party C. Conference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lastRenderedPageBreak/>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110F3F1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20D0F8CA" w:rsidR="007E2137" w:rsidRDefault="00802DB9" w:rsidP="00EA74D9">
      <w:pPr>
        <w:pStyle w:val="B1"/>
      </w:pPr>
      <w:r>
        <w:t>-</w:t>
      </w:r>
      <w:r>
        <w:tab/>
      </w:r>
      <w:r w:rsidR="007E2137">
        <w:t>The MDF2 generates the IRI messages from the xIRI and delivers the</w:t>
      </w:r>
      <w:r w:rsidR="00FE34B8">
        <w:t>m</w:t>
      </w:r>
      <w:r w:rsidR="007E2137">
        <w:t xml:space="preserve"> to the LEMF. The MDF3 generates the CC from the received xCC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4" w:name="_Toc77369249"/>
      <w:r>
        <w:t>4.7</w:t>
      </w:r>
      <w:r>
        <w:tab/>
        <w:t>Special media on target terminating sessions</w:t>
      </w:r>
      <w:bookmarkEnd w:id="114"/>
    </w:p>
    <w:p w14:paraId="2DF5F72B" w14:textId="1D096FC6" w:rsidR="00F7355B" w:rsidRDefault="00F7355B" w:rsidP="00F7355B">
      <w:pPr>
        <w:pStyle w:val="Heading3"/>
      </w:pPr>
      <w:bookmarkStart w:id="115" w:name="_Toc77369250"/>
      <w:r>
        <w:t>4.7.1</w:t>
      </w:r>
      <w:r>
        <w:tab/>
        <w:t>General</w:t>
      </w:r>
      <w:bookmarkEnd w:id="115"/>
    </w:p>
    <w:p w14:paraId="5017FCA5" w14:textId="0E11B3E8" w:rsidR="00F7355B" w:rsidRDefault="00F7355B" w:rsidP="00F7355B">
      <w:r>
        <w:t>The subsequent clauses illustrate the scenarios where special media (e.g. early media with special tones, music, announcement) are applied to 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6" w:name="_Toc77369251"/>
      <w:r>
        <w:t>4.7.2</w:t>
      </w:r>
      <w:r>
        <w:tab/>
        <w:t>Special media with intra-office terminating sessions</w:t>
      </w:r>
      <w:bookmarkEnd w:id="116"/>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7" type="#_x0000_t75" style="width:481.55pt;height:316.2pt" o:ole="">
            <v:imagedata r:id="rId186" o:title=""/>
          </v:shape>
          <o:OLEObject Type="Embed" ProgID="Visio.Drawing.15" ShapeID="_x0000_i1107" DrawAspect="Content" ObjectID="_1687985202" r:id="rId187"/>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3C9D12A4" w:rsidR="00F7355B" w:rsidRDefault="00F7355B" w:rsidP="00F7355B">
      <w:pPr>
        <w:pStyle w:val="NO"/>
      </w:pPr>
      <w:r>
        <w:t>NOTE:</w:t>
      </w:r>
      <w:r>
        <w:tab/>
        <w:t>The figure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02B390BC" w:rsidR="00F7355B" w:rsidRDefault="00F7355B" w:rsidP="00F7355B">
      <w:r>
        <w:t xml:space="preserve">It is also possible that the session may get redirected to due to no answer. The redirection may be intra-office, or inter-office, or to an outbound roaming party. The figure 4.2.4-1 (clause 4.2.4) shows an architecture diagram for intra-office redirected sessions, the figure 4.3.4-1 and 4.3.4-2 (clause 4.3.4) show the architecture diagrams for inter-office redirected sessions and the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7" w:name="_Toc77369252"/>
      <w:r>
        <w:t>4.7.3</w:t>
      </w:r>
      <w:r>
        <w:tab/>
        <w:t>Special media with inter-office terminating sessions</w:t>
      </w:r>
      <w:bookmarkEnd w:id="117"/>
    </w:p>
    <w:p w14:paraId="6DD3270A" w14:textId="77CA103D" w:rsidR="00F7355B" w:rsidRDefault="00F7355B" w:rsidP="00F7355B">
      <w:r>
        <w:t>Figure 4.7.3-1 shows a scenario where Party A from an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8" type="#_x0000_t75" style="width:481.55pt;height:291.45pt" o:ole="">
            <v:imagedata r:id="rId188" o:title=""/>
          </v:shape>
          <o:OLEObject Type="Embed" ProgID="Visio.Drawing.15" ShapeID="_x0000_i1108" DrawAspect="Content" ObjectID="_1687985203" r:id="rId189"/>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1FC01A5B" w:rsidR="00F7355B" w:rsidRDefault="00F7355B" w:rsidP="00F7355B">
      <w:pPr>
        <w:pStyle w:val="NO"/>
      </w:pPr>
      <w:r>
        <w:t>NOTE:</w:t>
      </w:r>
      <w:r>
        <w:tab/>
        <w:t>The figure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8" w:name="_Toc77369253"/>
      <w:r>
        <w:t>4.8</w:t>
      </w:r>
      <w:r>
        <w:tab/>
        <w:t>Home routed roaming architecture</w:t>
      </w:r>
      <w:bookmarkEnd w:id="118"/>
    </w:p>
    <w:p w14:paraId="771D1DA5" w14:textId="77361704" w:rsidR="00184B57" w:rsidRDefault="00184B57" w:rsidP="00184B57">
      <w:pPr>
        <w:pStyle w:val="Heading3"/>
      </w:pPr>
      <w:bookmarkStart w:id="119" w:name="_Toc77369254"/>
      <w:r>
        <w:t>4.8.1</w:t>
      </w:r>
      <w:r>
        <w:tab/>
        <w:t>Introduction</w:t>
      </w:r>
      <w:bookmarkEnd w:id="119"/>
    </w:p>
    <w:p w14:paraId="33073E33" w14:textId="77777777" w:rsidR="00184B57" w:rsidRDefault="00184B57" w:rsidP="00184B57">
      <w:r>
        <w:t>This clause gives an overview of the principles of LI functions to be provided within the visited CSP domain for voice communications involving a target when 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66E6E03B" w:rsidR="00184B57" w:rsidRDefault="00184B57" w:rsidP="00184B57">
      <w:r>
        <w:lastRenderedPageBreak/>
        <w:t>With 5GC as the packet core network, 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6E362C5" w:rsidR="00184B57" w:rsidRDefault="00184B57" w:rsidP="00184B57">
      <w:r>
        <w:t>N9HR LI refers to the LI functions provided in the visited CSP domain for voice services involving a target with 5GC based packet core network. Similarly, S8HR LI refers to the LI functions provided in the visited CSP domain for voice services involving a target with EPC based packet core network.</w:t>
      </w:r>
    </w:p>
    <w:p w14:paraId="6A830ED9" w14:textId="35B42809" w:rsidR="00184B57" w:rsidRDefault="00184B57" w:rsidP="00184B57">
      <w:r>
        <w:t>In 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5B70C260" w:rsidR="00184B57" w:rsidRDefault="00184B57" w:rsidP="00184B57">
      <w:pPr>
        <w:pStyle w:val="NO"/>
      </w:pPr>
      <w:r>
        <w:t>NOTE:</w:t>
      </w:r>
      <w:r>
        <w:tab/>
        <w:t>As an alternate to the introduction of a new term S8UHR LI , the same can be named S8HR LI when EPC is deployed with CUPS. This alternate approach is preferred in the TR.</w:t>
      </w:r>
    </w:p>
    <w:p w14:paraId="61851BAB" w14:textId="39A40AE8" w:rsidR="00184B57" w:rsidRDefault="00184B57" w:rsidP="00184B57">
      <w:pPr>
        <w:pStyle w:val="Heading3"/>
      </w:pPr>
      <w:bookmarkStart w:id="120" w:name="_Toc77369255"/>
      <w:r>
        <w:t>4.8.2</w:t>
      </w:r>
      <w:r>
        <w:tab/>
        <w:t>Topology overviews</w:t>
      </w:r>
      <w:bookmarkEnd w:id="120"/>
    </w:p>
    <w:p w14:paraId="4A8368BB" w14:textId="4F566B72" w:rsidR="00184B57" w:rsidRPr="00CA2546" w:rsidRDefault="00184B57" w:rsidP="00184B57">
      <w:pPr>
        <w:pStyle w:val="Heading4"/>
      </w:pPr>
      <w:bookmarkStart w:id="121" w:name="_Toc77369256"/>
      <w:r>
        <w:t>4.8.2.1</w:t>
      </w:r>
      <w:r>
        <w:tab/>
        <w:t>N9HR LI</w:t>
      </w:r>
      <w:bookmarkEnd w:id="121"/>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09" type="#_x0000_t75" style="width:481.55pt;height:201.6pt" o:ole="">
            <v:imagedata r:id="rId190" o:title=""/>
          </v:shape>
          <o:OLEObject Type="Embed" ProgID="Visio.Drawing.15" ShapeID="_x0000_i1109" DrawAspect="Content" ObjectID="_1687985204" r:id="rId191"/>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Default="00184B57" w:rsidP="00184B57">
      <w: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2" w:name="_Toc77369257"/>
      <w:r>
        <w:t>4.8.2.2</w:t>
      </w:r>
      <w:r>
        <w:tab/>
        <w:t>S8HR LI, EPC with CUPS</w:t>
      </w:r>
      <w:bookmarkEnd w:id="122"/>
    </w:p>
    <w:p w14:paraId="3F672E5E" w14:textId="426F486D"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0" type="#_x0000_t75" style="width:481.55pt;height:229.25pt" o:ole="">
            <v:imagedata r:id="rId192" o:title=""/>
          </v:shape>
          <o:OLEObject Type="Embed" ProgID="Visio.Drawing.15" ShapeID="_x0000_i1110" DrawAspect="Content" ObjectID="_1687985205" r:id="rId193"/>
        </w:object>
      </w:r>
    </w:p>
    <w:p w14:paraId="3CAD92B8" w14:textId="74751EF6" w:rsidR="00855181" w:rsidRPr="00583848" w:rsidRDefault="00855181" w:rsidP="003752E8">
      <w:pPr>
        <w:pStyle w:val="TF"/>
      </w:pPr>
      <w:r>
        <w:t>Figure 4.8.2-2: Topology view of S8HR LI (with CUPS)</w:t>
      </w:r>
    </w:p>
    <w:p w14:paraId="69E263CC" w14:textId="423A605A" w:rsidR="00855181" w:rsidRDefault="00855181" w:rsidP="003752E8">
      <w:r>
        <w:t>As specified in TS 33.127 [2], the S8HR LI introduces new LI specifics functions referred to as LMISF-IRI and LMISF-CC (together referred to as LMISF) and BBIFF-C and BBIFF-U (together referred to as BBIFF). The BBIFF-C is present in the SGW-C and the BBIFF-U is present in the SGW-U.</w:t>
      </w:r>
    </w:p>
    <w:p w14:paraId="2D1B89D6" w14:textId="1549478D" w:rsidR="00855181" w:rsidRDefault="00855181" w:rsidP="00855181">
      <w: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3" w:name="_Toc77369258"/>
      <w:r>
        <w:t>4.8.2.3</w:t>
      </w:r>
      <w:r>
        <w:tab/>
        <w:t>S8HR LI, EPC without CUPS</w:t>
      </w:r>
      <w:bookmarkEnd w:id="123"/>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1" type="#_x0000_t75" style="width:480.95pt;height:191.25pt" o:ole="">
            <v:imagedata r:id="rId194" o:title=""/>
          </v:shape>
          <o:OLEObject Type="Embed" ProgID="Visio.Drawing.15" ShapeID="_x0000_i1111" DrawAspect="Content" ObjectID="_1687985206" r:id="rId195"/>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Default="00855181" w:rsidP="00855181">
      <w: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4" w:name="_Toc77369259"/>
      <w:r w:rsidRPr="00916939">
        <w:lastRenderedPageBreak/>
        <w:t>4.</w:t>
      </w:r>
      <w:r>
        <w:t>8</w:t>
      </w:r>
      <w:r w:rsidRPr="00916939">
        <w:t>.</w:t>
      </w:r>
      <w:r>
        <w:t>3</w:t>
      </w:r>
      <w:r w:rsidRPr="00916939">
        <w:tab/>
      </w:r>
      <w:r>
        <w:t>HR LI principles</w:t>
      </w:r>
      <w:bookmarkEnd w:id="124"/>
    </w:p>
    <w:p w14:paraId="082BDFA7" w14:textId="6FB654C4" w:rsidR="008A039D" w:rsidRDefault="008A039D" w:rsidP="003752E8">
      <w:pPr>
        <w:pStyle w:val="Heading4"/>
      </w:pPr>
      <w:bookmarkStart w:id="125" w:name="_Toc77369260"/>
      <w:r>
        <w:t>4.8.3.1</w:t>
      </w:r>
      <w:r>
        <w:tab/>
        <w:t>N9HR LI</w:t>
      </w:r>
      <w:bookmarkEnd w:id="125"/>
    </w:p>
    <w:p w14:paraId="162FB162" w14:textId="5FF39961"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IMS media packets</w:t>
      </w:r>
      <w:r w:rsidRPr="00B55D5B">
        <w:t xml:space="preserve"> are </w:t>
      </w:r>
      <w:r>
        <w:t>transported as User Plane (UP) packets over different QoS flows within 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particular type of UP packet (e.g. IMS signalling, IMS media).</w:t>
      </w:r>
    </w:p>
    <w:p w14:paraId="3EB4BA6B" w14:textId="77777777" w:rsidR="008A039D" w:rsidRDefault="008A039D" w:rsidP="003752E8">
      <w:pPr>
        <w:pStyle w:val="TH"/>
      </w:pPr>
      <w:r>
        <w:object w:dxaOrig="11496" w:dyaOrig="4020" w14:anchorId="6CE98CA9">
          <v:shape id="_x0000_i1112" type="#_x0000_t75" style="width:481.55pt;height:168.75pt" o:ole="">
            <v:imagedata r:id="rId196" o:title=""/>
          </v:shape>
          <o:OLEObject Type="Embed" ProgID="Visio.Drawing.15" ShapeID="_x0000_i1112" DrawAspect="Content" ObjectID="_1687985207" r:id="rId197"/>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44299791" w:rsidR="008A039D" w:rsidRDefault="008A039D" w:rsidP="008A039D">
      <w:r>
        <w:t>The process of providing the LI functions are described in TS 33.127 [2]. This clause depicts the same using the flow diagrams observing the following points:</w:t>
      </w:r>
    </w:p>
    <w:p w14:paraId="758C026F" w14:textId="1597C5E4"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and use default QoS flow of the PDU session</w:t>
      </w:r>
      <w:r w:rsidR="008A039D" w:rsidRPr="00197878">
        <w:t>.</w:t>
      </w:r>
    </w:p>
    <w:p w14:paraId="1746411B" w14:textId="0AA85DE9"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1B415B36" w:rsidR="008A039D" w:rsidRPr="0007531E" w:rsidRDefault="0041342A" w:rsidP="003752E8">
      <w:pPr>
        <w:pStyle w:val="B1"/>
        <w:rPr>
          <w:lang w:val="en-US"/>
        </w:rPr>
      </w:pPr>
      <w:r>
        <w:t>-</w:t>
      </w:r>
      <w:r>
        <w:tab/>
      </w:r>
      <w:r w:rsidR="008A039D" w:rsidRPr="00197878">
        <w:t xml:space="preserve">H-SMF in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6"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6"/>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84AD94D"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7" w:name="_Toc77369261"/>
      <w:r>
        <w:t>4.8.3.2</w:t>
      </w:r>
      <w:r>
        <w:tab/>
        <w:t>S8HR LI, EPC with CUPS</w:t>
      </w:r>
      <w:bookmarkEnd w:id="127"/>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3" type="#_x0000_t75" style="width:481.55pt;height:168.75pt" o:ole="">
            <v:imagedata r:id="rId198" o:title=""/>
          </v:shape>
          <o:OLEObject Type="Embed" ProgID="Visio.Drawing.15" ShapeID="_x0000_i1113" DrawAspect="Content" ObjectID="_1687985208" r:id="rId199"/>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5526E7BD" w:rsidR="008A039D" w:rsidRDefault="008A039D" w:rsidP="008A039D">
      <w:r>
        <w:t>The process of providing the LI functions are described in TS 33.127 [2]. This clause depicts the same using the flow diagrams observing the following points:</w:t>
      </w:r>
    </w:p>
    <w:p w14:paraId="213B3DE2" w14:textId="54FE2BB5" w:rsidR="008A039D" w:rsidRPr="00197878" w:rsidRDefault="00494201"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D1D91D3" w:rsidR="008A039D" w:rsidRPr="0007531E" w:rsidRDefault="00494201" w:rsidP="003752E8">
      <w:pPr>
        <w:pStyle w:val="B1"/>
        <w:rPr>
          <w:lang w:val="en-US"/>
        </w:rPr>
      </w:pPr>
      <w:r>
        <w:t>-</w:t>
      </w:r>
      <w:r>
        <w:tab/>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SGW-C</w:t>
      </w:r>
      <w:r w:rsidR="008A039D" w:rsidRPr="00197878">
        <w:t xml:space="preserve"> during the </w:t>
      </w:r>
      <w:r w:rsidR="008A039D">
        <w:t xml:space="preserve">bearer activation </w:t>
      </w:r>
      <w:r w:rsidR="008A039D" w:rsidRPr="00197878">
        <w:t>steps.</w:t>
      </w:r>
    </w:p>
    <w:p w14:paraId="4C3A6B0E" w14:textId="335F6CE7" w:rsidR="008A039D" w:rsidRPr="004B34E7" w:rsidRDefault="00494201" w:rsidP="003752E8">
      <w:pPr>
        <w:pStyle w:val="B1"/>
        <w:rPr>
          <w:lang w:val="en-US"/>
        </w:rPr>
      </w:pPr>
      <w:r>
        <w:t>-</w:t>
      </w:r>
      <w:r>
        <w:tab/>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75950C80" w:rsidR="008A039D" w:rsidRDefault="00494201" w:rsidP="003752E8">
      <w:pPr>
        <w:pStyle w:val="B1"/>
      </w:pPr>
      <w:r>
        <w:lastRenderedPageBreak/>
        <w:t>-</w:t>
      </w:r>
      <w:r>
        <w:tab/>
      </w:r>
      <w:r w:rsidR="008A039D">
        <w:t>Within the SGW-U, the IMS signal</w:t>
      </w:r>
      <w:r w:rsidR="009F76CA">
        <w:t>l</w:t>
      </w:r>
      <w:r w:rsidR="008A039D">
        <w:t xml:space="preserve">ing packets and 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8" w:name="_Toc77369262"/>
      <w:r>
        <w:t>4.8.3.3</w:t>
      </w:r>
      <w:r>
        <w:tab/>
        <w:t>S8HR LI, EPC without CUPS</w:t>
      </w:r>
      <w:bookmarkEnd w:id="128"/>
    </w:p>
    <w:p w14:paraId="78EC6A07" w14:textId="726588A6" w:rsidR="008A039D" w:rsidRDefault="008A039D" w:rsidP="003752E8">
      <w:r>
        <w:t>When the EPC system is deployed without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4" type="#_x0000_t75" style="width:481.55pt;height:168.75pt" o:ole="">
            <v:imagedata r:id="rId200" o:title=""/>
          </v:shape>
          <o:OLEObject Type="Embed" ProgID="Visio.Drawing.15" ShapeID="_x0000_i1114" DrawAspect="Content" ObjectID="_1687985209" r:id="rId201"/>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04651C64" w:rsidR="008A039D" w:rsidRDefault="008A039D" w:rsidP="008A039D">
      <w:r>
        <w:t>The process of providing the LI functions are described in TS 33.127 [2]. This clause depicts the same using the flow diagrams observing the following points:</w:t>
      </w:r>
    </w:p>
    <w:p w14:paraId="230A7C7D" w14:textId="548AA8D6" w:rsidR="008A039D" w:rsidRPr="00197878" w:rsidRDefault="008C2932"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2C6B3790" w:rsidR="008A039D" w:rsidRPr="0007531E" w:rsidRDefault="008C2932" w:rsidP="003752E8">
      <w:pPr>
        <w:pStyle w:val="B1"/>
        <w:rPr>
          <w:lang w:val="en-US"/>
        </w:rPr>
      </w:pPr>
      <w:r>
        <w:t>-</w:t>
      </w:r>
      <w:r>
        <w:tab/>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3ADA1BF9" w:rsidR="008A039D" w:rsidRPr="004B34E7" w:rsidRDefault="008C2932" w:rsidP="003752E8">
      <w:pPr>
        <w:pStyle w:val="B1"/>
        <w:rPr>
          <w:lang w:val="en-US"/>
        </w:rPr>
      </w:pPr>
      <w:r>
        <w:t>-</w:t>
      </w:r>
      <w:r>
        <w:tab/>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6DCAB45C" w:rsidR="008A039D" w:rsidRDefault="008C2932" w:rsidP="003752E8">
      <w:pPr>
        <w:pStyle w:val="B1"/>
      </w:pPr>
      <w:r>
        <w:lastRenderedPageBreak/>
        <w:t>-</w:t>
      </w:r>
      <w:r>
        <w:tab/>
      </w:r>
      <w:r w:rsidR="008A039D">
        <w:t>Within the SGW, the IMS signa</w:t>
      </w:r>
      <w:r w:rsidR="009F76CA">
        <w:t>l</w:t>
      </w:r>
      <w:r w:rsidR="008A039D">
        <w:t xml:space="preserve">ling packets and 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29" w:name="_Toc77369263"/>
      <w:r w:rsidRPr="00916939">
        <w:t>4.</w:t>
      </w:r>
      <w:r>
        <w:t>8</w:t>
      </w:r>
      <w:r w:rsidRPr="00916939">
        <w:t>.</w:t>
      </w:r>
      <w:r>
        <w:t>4</w:t>
      </w:r>
      <w:r w:rsidRPr="00916939">
        <w:tab/>
      </w:r>
      <w:r>
        <w:t>HR LI process</w:t>
      </w:r>
      <w:bookmarkEnd w:id="129"/>
    </w:p>
    <w:p w14:paraId="42818FB3" w14:textId="0E861051" w:rsidR="008A039D" w:rsidRDefault="008A039D" w:rsidP="008A039D">
      <w:pPr>
        <w:pStyle w:val="Heading4"/>
      </w:pPr>
      <w:bookmarkStart w:id="130" w:name="_Toc77369264"/>
      <w:r>
        <w:t>4.8.4.1</w:t>
      </w:r>
      <w:r>
        <w:tab/>
        <w:t>N9HR LI</w:t>
      </w:r>
      <w:bookmarkEnd w:id="130"/>
    </w:p>
    <w:p w14:paraId="7F729E5D" w14:textId="26811DE3" w:rsidR="008A039D" w:rsidRPr="0006365E" w:rsidRDefault="008A039D" w:rsidP="008A039D">
      <w:pPr>
        <w:pStyle w:val="Heading5"/>
      </w:pPr>
      <w:bookmarkStart w:id="131" w:name="_Toc77369265"/>
      <w:r>
        <w:t>4.8.4.1.1</w:t>
      </w:r>
      <w:r>
        <w:tab/>
        <w:t>Initial configuration - applicable to all inbound roamers</w:t>
      </w:r>
      <w:bookmarkEnd w:id="131"/>
    </w:p>
    <w:p w14:paraId="6B325BE8" w14:textId="5979FEF2" w:rsidR="008A039D" w:rsidRDefault="008A039D" w:rsidP="008A039D">
      <w:r>
        <w:t>The N9HR LI process applicable to all inbound roamers with home-routed roaming is illustrated in figure 4.8.4-1.</w:t>
      </w:r>
    </w:p>
    <w:p w14:paraId="05FCB285" w14:textId="77777777" w:rsidR="008A039D" w:rsidRDefault="008A039D" w:rsidP="003752E8">
      <w:pPr>
        <w:pStyle w:val="TH"/>
      </w:pPr>
      <w:r>
        <w:object w:dxaOrig="30877" w:dyaOrig="13872" w14:anchorId="0E0E02AB">
          <v:shape id="_x0000_i1115" type="#_x0000_t75" style="width:481.55pt;height:217.15pt" o:ole="">
            <v:imagedata r:id="rId202" o:title=""/>
          </v:shape>
          <o:OLEObject Type="Embed" ProgID="Visio.Drawing.15" ShapeID="_x0000_i1115" DrawAspect="Content" ObjectID="_1687985210" r:id="rId203"/>
        </w:object>
      </w:r>
    </w:p>
    <w:p w14:paraId="4A5946B2" w14:textId="79B6979D" w:rsidR="008A039D" w:rsidRDefault="008A039D" w:rsidP="003752E8">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C2477B0" w:rsidR="008A039D" w:rsidRDefault="008A039D" w:rsidP="00780B52">
      <w:pPr>
        <w:pStyle w:val="List"/>
        <w:numPr>
          <w:ilvl w:val="0"/>
          <w:numId w:val="38"/>
        </w:numPr>
      </w:pPr>
      <w:r>
        <w:t>LIPF initiates the N9HR LI process by provisioning the LMISF-IRI (over the LI_X1 reference point) with NSSAI + N9HR DNN as the target identity. However, there is no DID specified in the Activate Task as the LMISF-IRI is not supposed to forward of any of the received notifications.</w:t>
      </w:r>
    </w:p>
    <w:p w14:paraId="292E00C7" w14:textId="3E106DCF" w:rsidR="008A039D" w:rsidRDefault="008A039D" w:rsidP="00780B52">
      <w:pPr>
        <w:pStyle w:val="List"/>
        <w:numPr>
          <w:ilvl w:val="0"/>
          <w:numId w:val="38"/>
        </w:numPr>
      </w:pPr>
      <w:r>
        <w:t>LIPF provisions the BBIFF-C present in the SMF (over the LI_X1 reference point) with the NSSAI + N9HR DNN as the target identity and IRI+CC as the intercept type, however, the CC being limited to IMS signalling. The LMISF-IRI is the DID for both.</w:t>
      </w:r>
    </w:p>
    <w:p w14:paraId="64E0A756" w14:textId="29ED87FB" w:rsidR="008A039D" w:rsidRDefault="008A039D" w:rsidP="00780B52">
      <w:pPr>
        <w:pStyle w:val="List"/>
        <w:numPr>
          <w:ilvl w:val="0"/>
          <w:numId w:val="38"/>
        </w:numPr>
      </w:pPr>
      <w:r>
        <w:t>The BBIFF-C present in the SMF detects that PDU sessions are being established for the inbound roaming UEs with home-routed roaming (i.e. for N9HR DNN).</w:t>
      </w:r>
    </w:p>
    <w:p w14:paraId="19806E4E" w14:textId="2ADBB04A" w:rsidR="008A039D" w:rsidRDefault="008A039D" w:rsidP="00780B52">
      <w:pPr>
        <w:pStyle w:val="List"/>
        <w:numPr>
          <w:ilvl w:val="0"/>
          <w:numId w:val="38"/>
        </w:numPr>
      </w:pPr>
      <w:r>
        <w:t>The BBIFF-C notifies the LMISF-IRI about the PDU session establishments over the LI_LITE reference point. The notifications include the PDU session ID and the UE location information. LMISF stores the PDU session ID and the UE location information.</w:t>
      </w:r>
    </w:p>
    <w:p w14:paraId="6F145490" w14:textId="4906D8A1" w:rsidR="008A039D" w:rsidRDefault="008A039D" w:rsidP="00780B52">
      <w:pPr>
        <w:pStyle w:val="List"/>
        <w:numPr>
          <w:ilvl w:val="0"/>
          <w:numId w:val="38"/>
        </w:numPr>
      </w:pPr>
      <w:r>
        <w:lastRenderedPageBreak/>
        <w:t>Based on the 5QI value of 5, the BBIFF-C present in the SMF determines that the QoS flow is for IMS signalling. The BBIFF-C sends a trigger over LI_T3 to the BBIFF-U present in the UPF to capture and deliver the UP packets associated with the QoS flow. The trigger includes the PDU session ID and the QFI. The DID is the LMISF-IRI.</w:t>
      </w:r>
    </w:p>
    <w:p w14:paraId="79FD1B49" w14:textId="26B178D9" w:rsidR="008A039D" w:rsidRDefault="008A039D" w:rsidP="00780B52">
      <w:pPr>
        <w:pStyle w:val="List"/>
        <w:numPr>
          <w:ilvl w:val="0"/>
          <w:numId w:val="38"/>
        </w:numPr>
      </w:pPr>
      <w:r>
        <w:t>The BBIFF-U present in the UPF captures and delivers the UP packets from the PDU session that have the indicated QFI to the LMISF-IRI over the LI_LITE_S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780B52">
      <w:pPr>
        <w:pStyle w:val="List"/>
        <w:numPr>
          <w:ilvl w:val="0"/>
          <w:numId w:val="38"/>
        </w:numPr>
      </w:pPr>
      <w:r>
        <w:t>The BBIFF-C present in the SMF detects that PDU sessions are modified for inbound roaming UEs with home-routed roaming.</w:t>
      </w:r>
    </w:p>
    <w:p w14:paraId="474F8E8B" w14:textId="23295151" w:rsidR="008A039D" w:rsidRDefault="008A039D" w:rsidP="00780B52">
      <w:pPr>
        <w:pStyle w:val="List"/>
        <w:numPr>
          <w:ilvl w:val="0"/>
          <w:numId w:val="38"/>
        </w:numPr>
      </w:pPr>
      <w:r>
        <w:t>The BBIFF-C present in the SMF notifies the LMISF-IRI about the PDU session modifications over the LI_LITE reference point. The notifications include the PDU session ID and the UE location information. LMISF stores the 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315BADE2" w:rsidR="008A039D" w:rsidRDefault="008A039D" w:rsidP="008A039D">
      <w:pPr>
        <w:pStyle w:val="NO"/>
      </w:pPr>
      <w:r>
        <w:t>NOTE 2:</w:t>
      </w:r>
      <w:r w:rsidR="00AD2BB9">
        <w:tab/>
      </w:r>
      <w:r>
        <w:t>The BBIFF-C would notify the LMISF-IRI whenever a PDU session is established, modified or deleted independent of the associated QoS flows.</w:t>
      </w:r>
    </w:p>
    <w:p w14:paraId="40BEFCD7" w14:textId="36E68C36" w:rsidR="008A039D" w:rsidRPr="00916939" w:rsidRDefault="008A039D" w:rsidP="008A039D">
      <w:pPr>
        <w:pStyle w:val="Heading5"/>
      </w:pPr>
      <w:bookmarkStart w:id="132" w:name="_Toc77369266"/>
      <w:bookmarkStart w:id="133" w:name="_Hlk61622292"/>
      <w:r w:rsidRPr="00916939">
        <w:t>4.</w:t>
      </w:r>
      <w:r>
        <w:t>8</w:t>
      </w:r>
      <w:r w:rsidRPr="00916939">
        <w:t>.</w:t>
      </w:r>
      <w:r>
        <w:t>4.1.2</w:t>
      </w:r>
      <w:r w:rsidRPr="00916939">
        <w:tab/>
      </w:r>
      <w:r>
        <w:t>Intercept activation - applicable to target UE with IRI + CC</w:t>
      </w:r>
      <w:bookmarkEnd w:id="132"/>
    </w:p>
    <w:p w14:paraId="79F69A6B" w14:textId="252A75C9" w:rsidR="008A039D" w:rsidRDefault="008A039D" w:rsidP="008A039D">
      <w:r>
        <w:t>The N9HR LI process applicable to target UE with home-routed roaming is illustrated in figure 4.8.4-2.</w:t>
      </w:r>
    </w:p>
    <w:p w14:paraId="048F04AB" w14:textId="4EB7C77A" w:rsidR="008A039D" w:rsidRDefault="00096113" w:rsidP="003752E8">
      <w:pPr>
        <w:pStyle w:val="TH"/>
      </w:pPr>
      <w:r w:rsidRPr="00096113">
        <w:t xml:space="preserve"> </w:t>
      </w:r>
      <w:r>
        <w:object w:dxaOrig="25422" w:dyaOrig="9042" w14:anchorId="2ECE4D92">
          <v:shape id="_x0000_i1116" type="#_x0000_t75" style="width:481.55pt;height:171.65pt" o:ole="">
            <v:imagedata r:id="rId204" o:title=""/>
          </v:shape>
          <o:OLEObject Type="Embed" ProgID="Visio.Drawing.15" ShapeID="_x0000_i1116" DrawAspect="Content" ObjectID="_1687985211" r:id="rId205"/>
        </w:object>
      </w:r>
    </w:p>
    <w:p w14:paraId="7DB2C918" w14:textId="379F103B" w:rsidR="008A039D" w:rsidRDefault="008A039D" w:rsidP="003752E8">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1330C231" w:rsidR="008A039D" w:rsidRDefault="008A039D" w:rsidP="00780B52">
      <w:pPr>
        <w:pStyle w:val="List"/>
        <w:numPr>
          <w:ilvl w:val="0"/>
          <w:numId w:val="37"/>
        </w:numPr>
      </w:pPr>
      <w:r>
        <w:t>LIPF provisions the LMISF-IRI, MDF2 and MDF3 for IMS based voice interception with IRI + CC. The target identity is IMPU, IMPI or the PEI as they are the identities supported with the IMS LI.</w:t>
      </w:r>
    </w:p>
    <w:p w14:paraId="67B1AD62" w14:textId="58C76181" w:rsidR="008A039D" w:rsidRDefault="008A039D" w:rsidP="00780B52">
      <w:pPr>
        <w:pStyle w:val="List"/>
        <w:numPr>
          <w:ilvl w:val="0"/>
          <w:numId w:val="37"/>
        </w:numPr>
      </w:pPr>
      <w:r>
        <w:t>As per the procedures illustrated in flow of figure 4.</w:t>
      </w:r>
      <w:r w:rsidR="00AF3D98">
        <w:rPr>
          <w:lang w:val="en-US"/>
        </w:rPr>
        <w:t>8</w:t>
      </w:r>
      <w:r>
        <w:t xml:space="preserve">.4-1, the BBIFF-U present in the UPF captures and delivers the UP packets from the PDU session to the LMISF-IRI over LI_LITE_S reference point according to the trigger previously received from the LMISF-IRI. The UP packets </w:t>
      </w:r>
      <w:r w:rsidR="008005B1">
        <w:rPr>
          <w:lang w:val="en-GB"/>
        </w:rPr>
        <w:t>are</w:t>
      </w:r>
      <w:r>
        <w:t xml:space="preserve"> associated with the IMS signalling related QoS flow.</w:t>
      </w:r>
    </w:p>
    <w:p w14:paraId="265578C5" w14:textId="73F473DE" w:rsidR="008A039D" w:rsidRDefault="008A039D" w:rsidP="00780B52">
      <w:pPr>
        <w:pStyle w:val="List"/>
        <w:numPr>
          <w:ilvl w:val="0"/>
          <w:numId w:val="37"/>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3806F42F" w14:textId="040DFBF8" w:rsidR="008A039D" w:rsidRDefault="008A039D" w:rsidP="00780B52">
      <w:pPr>
        <w:pStyle w:val="List"/>
        <w:numPr>
          <w:ilvl w:val="0"/>
          <w:numId w:val="37"/>
        </w:numPr>
      </w:pPr>
      <w:r>
        <w:t>MDF2 delivers the IRI containing the encapsulated SIP message to the LEMF.</w:t>
      </w:r>
    </w:p>
    <w:p w14:paraId="7DD28803" w14:textId="2788175C" w:rsidR="008A039D" w:rsidRDefault="008A039D" w:rsidP="00780B52">
      <w:pPr>
        <w:pStyle w:val="List"/>
        <w:numPr>
          <w:ilvl w:val="0"/>
          <w:numId w:val="37"/>
        </w:numPr>
      </w:pPr>
      <w:r>
        <w:lastRenderedPageBreak/>
        <w:t>This interception requires CC interception and therefore, the LMISF-IRI sends a trigger to the BBIFF-C (over LI_T1) present in the SMF for the interception of IMS voice media (see NOTE 1). The trigger includes the PDU session ID previously received from the BBIFF-C. The DID included in the trigger is LMISF-CC.</w:t>
      </w:r>
    </w:p>
    <w:p w14:paraId="10B8CC3C" w14:textId="2AF4FC17" w:rsidR="008A039D" w:rsidRDefault="008A039D" w:rsidP="00780B52">
      <w:pPr>
        <w:pStyle w:val="List"/>
        <w:numPr>
          <w:ilvl w:val="0"/>
          <w:numId w:val="37"/>
        </w:numPr>
      </w:pPr>
      <w:r>
        <w:t>The BBIFF-C present in the SMF detects that PDU session is modified.</w:t>
      </w:r>
    </w:p>
    <w:p w14:paraId="1C7FD811" w14:textId="1377C5C4" w:rsidR="008A039D" w:rsidRDefault="008A039D" w:rsidP="00780B52">
      <w:pPr>
        <w:pStyle w:val="List"/>
        <w:numPr>
          <w:ilvl w:val="0"/>
          <w:numId w:val="37"/>
        </w:numPr>
      </w:pPr>
      <w:r>
        <w:t>The BBIFF-C present in the SMF notifies the LMISF-IRI about the PDU session modification over the LI_LITE reference point. The notification includes the PDU session ID and the UE location information. LMISF stores the PDU session ID and the UE location information.</w:t>
      </w:r>
    </w:p>
    <w:p w14:paraId="6F90B57A" w14:textId="289DE637" w:rsidR="008A039D" w:rsidRDefault="008A039D" w:rsidP="00780B52">
      <w:pPr>
        <w:pStyle w:val="List"/>
        <w:numPr>
          <w:ilvl w:val="0"/>
          <w:numId w:val="37"/>
        </w:numPr>
      </w:pPr>
      <w:r>
        <w:t>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PDU session ID and the QFI. The DID is LMISF-CC.</w:t>
      </w:r>
    </w:p>
    <w:p w14:paraId="1D8EF718" w14:textId="22E11760" w:rsidR="008A039D" w:rsidRDefault="008A039D" w:rsidP="00780B52">
      <w:pPr>
        <w:pStyle w:val="List"/>
        <w:numPr>
          <w:ilvl w:val="0"/>
          <w:numId w:val="37"/>
        </w:numPr>
      </w:pPr>
      <w:r>
        <w:t xml:space="preserve">The BBIFF-U captures and delivers the UP packets from the PDU session that have the indicated QFI to the LMISF-CC over the LI_LITE_M reference point. </w:t>
      </w:r>
    </w:p>
    <w:p w14:paraId="10AA0B3E" w14:textId="39EC0612" w:rsidR="008A039D" w:rsidRDefault="008A039D" w:rsidP="00780B52">
      <w:pPr>
        <w:pStyle w:val="List"/>
        <w:numPr>
          <w:ilvl w:val="0"/>
          <w:numId w:val="37"/>
        </w:numPr>
      </w:pPr>
      <w:r>
        <w:t>The LMISF-CC interacts with the LMISF-IRI (this reference point is not standardized) to obtain the correlation information to be used in the xCC.</w:t>
      </w:r>
    </w:p>
    <w:p w14:paraId="667E13DA" w14:textId="692E7507" w:rsidR="008A039D" w:rsidRDefault="008A039D" w:rsidP="00780B52">
      <w:pPr>
        <w:pStyle w:val="List"/>
        <w:numPr>
          <w:ilvl w:val="0"/>
          <w:numId w:val="37"/>
        </w:numPr>
      </w:pPr>
      <w:r>
        <w:t>The LMISF-CC generates and delivers the xCC to the MDF3.</w:t>
      </w:r>
    </w:p>
    <w:p w14:paraId="0DCC733B" w14:textId="364C72C6" w:rsidR="008A039D" w:rsidRDefault="008A039D" w:rsidP="00780B52">
      <w:pPr>
        <w:pStyle w:val="List"/>
        <w:numPr>
          <w:ilvl w:val="0"/>
          <w:numId w:val="37"/>
        </w:numPr>
      </w:pPr>
      <w:r>
        <w:t>The MDF3 forwards the CC to the LEMF.</w:t>
      </w:r>
    </w:p>
    <w:p w14:paraId="776D5A86" w14:textId="2DDBD89E" w:rsidR="008A039D" w:rsidRDefault="008A039D" w:rsidP="008A039D">
      <w:pPr>
        <w:pStyle w:val="NO"/>
      </w:pPr>
      <w:r>
        <w:t>NOTE 1:</w:t>
      </w:r>
      <w:r w:rsidR="00AD2BB9">
        <w:tab/>
      </w:r>
      <w:r>
        <w:t>At step 5, the LMISF-IRI and the BBIFF-C present in the SMF do not know the QFI to be associated with the IMS media related QoS flow. That information SMF in VPLMN would receive from the SMF present in the HPLMN when the PDU session is modified (step 6).</w:t>
      </w:r>
      <w:bookmarkEnd w:id="133"/>
    </w:p>
    <w:p w14:paraId="3936BA72" w14:textId="5670527F" w:rsidR="008A039D" w:rsidRPr="00457388" w:rsidRDefault="008A039D" w:rsidP="008A039D">
      <w:pPr>
        <w:pStyle w:val="NO"/>
      </w:pPr>
      <w:bookmarkStart w:id="134" w:name="_Hlk61946588"/>
      <w:r>
        <w:t xml:space="preserve">NOTE 2: </w:t>
      </w:r>
      <w:r>
        <w:tab/>
        <w:t>A QoS flow may carry the packets of one or more IMS session legs. In this case, it is responsibility of LMISF-IRI and LMISF-CC to determine and use proper correlation information.</w:t>
      </w:r>
    </w:p>
    <w:p w14:paraId="039B7352" w14:textId="7BFB0212" w:rsidR="008A039D" w:rsidRPr="00916939" w:rsidRDefault="008A039D" w:rsidP="008A039D">
      <w:pPr>
        <w:pStyle w:val="Heading5"/>
      </w:pPr>
      <w:bookmarkStart w:id="135" w:name="_Toc77369267"/>
      <w:bookmarkEnd w:id="134"/>
      <w:r w:rsidRPr="00916939">
        <w:t>4.</w:t>
      </w:r>
      <w:r>
        <w:t>8</w:t>
      </w:r>
      <w:r w:rsidRPr="00916939">
        <w:t>.</w:t>
      </w:r>
      <w:r>
        <w:t>4.1.3</w:t>
      </w:r>
      <w:r w:rsidRPr="00916939">
        <w:tab/>
      </w:r>
      <w:r>
        <w:t>Intercept de-activation - applicable to target UE with IRI + CC</w:t>
      </w:r>
      <w:bookmarkEnd w:id="135"/>
    </w:p>
    <w:p w14:paraId="7DA3C456" w14:textId="44CF889F" w:rsidR="008A039D" w:rsidRDefault="008A039D" w:rsidP="008A039D">
      <w:r>
        <w:t>When an interception is stopped the N9HR LI process applicable to the same is illustrated in figure 4.8.4-3.</w:t>
      </w:r>
    </w:p>
    <w:p w14:paraId="0EB01640" w14:textId="77777777" w:rsidR="008A039D" w:rsidRDefault="008A039D" w:rsidP="003752E8">
      <w:pPr>
        <w:pStyle w:val="TH"/>
      </w:pPr>
      <w:r>
        <w:object w:dxaOrig="21132" w:dyaOrig="8664" w14:anchorId="074E7316">
          <v:shape id="_x0000_i1117" type="#_x0000_t75" style="width:481.55pt;height:197.55pt" o:ole="">
            <v:imagedata r:id="rId206" o:title=""/>
          </v:shape>
          <o:OLEObject Type="Embed" ProgID="Visio.Drawing.15" ShapeID="_x0000_i1117" DrawAspect="Content" ObjectID="_1687985212" r:id="rId207"/>
        </w:object>
      </w:r>
    </w:p>
    <w:p w14:paraId="1452443C" w14:textId="3AD062FC"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200E4027" w:rsidR="008A039D" w:rsidRDefault="008A039D" w:rsidP="00780B52">
      <w:pPr>
        <w:pStyle w:val="List"/>
        <w:numPr>
          <w:ilvl w:val="0"/>
          <w:numId w:val="36"/>
        </w:numPr>
      </w:pPr>
      <w:r>
        <w:t>LIPF de-provisions (i.e. deactivates) a previously provisioned intercept at the LMISF-IRI, MDF2 and MDF3. The target identity is IMPU, IMPI or the PEI as they are the identities supported with the IMS LI.</w:t>
      </w:r>
    </w:p>
    <w:p w14:paraId="68052B11" w14:textId="5DBFE352" w:rsidR="008A039D" w:rsidRDefault="008A039D" w:rsidP="00780B52">
      <w:pPr>
        <w:pStyle w:val="List"/>
        <w:numPr>
          <w:ilvl w:val="0"/>
          <w:numId w:val="36"/>
        </w:numPr>
      </w:pPr>
      <w:r>
        <w:lastRenderedPageBreak/>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 The trigger includes the PDU session ID previously received from the BBIFF-C.</w:t>
      </w:r>
    </w:p>
    <w:p w14:paraId="29520A69" w14:textId="2580A1C0" w:rsidR="008A039D" w:rsidRDefault="008A039D" w:rsidP="00780B52">
      <w:pPr>
        <w:pStyle w:val="List"/>
        <w:numPr>
          <w:ilvl w:val="0"/>
          <w:numId w:val="36"/>
        </w:numPr>
      </w:pPr>
      <w:r>
        <w:t>The BBIFF-C present in the SMF sends a trigger over LI_T3 to the BBIFF-U present in the UPF to deactivate the delivery of UP packets associated with the IMS media related QFI to the LMISF-CC. The trigger includes the PDU session ID and the QFI.</w:t>
      </w:r>
    </w:p>
    <w:p w14:paraId="4B6632D0" w14:textId="3B031AE6" w:rsidR="008A039D" w:rsidRDefault="008A039D" w:rsidP="00780B52">
      <w:pPr>
        <w:pStyle w:val="List"/>
        <w:numPr>
          <w:ilvl w:val="0"/>
          <w:numId w:val="36"/>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LI_LITE_S reference point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 media related packets are not delivered to the LMISF-CC.</w:t>
      </w:r>
    </w:p>
    <w:p w14:paraId="2AB83925" w14:textId="4282CC02" w:rsidR="008A039D" w:rsidRDefault="008A039D" w:rsidP="00780B52">
      <w:pPr>
        <w:pStyle w:val="List"/>
        <w:numPr>
          <w:ilvl w:val="0"/>
          <w:numId w:val="36"/>
        </w:numPr>
      </w:pPr>
      <w:r>
        <w:t>The BBIFF-C present in the SMF detects that PDU sessions are modified for inbound roaming UEs with home-routed roaming.</w:t>
      </w:r>
    </w:p>
    <w:p w14:paraId="78750346" w14:textId="2ED93F32"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LI_LITE reference point. The notifications include the PDU session ID and the UE location information. LMISF stores the PDU session ID and the UE location information.</w:t>
      </w:r>
    </w:p>
    <w:p w14:paraId="3353CC06" w14:textId="1AC95B11" w:rsidR="008A039D" w:rsidRPr="00C3630C" w:rsidRDefault="008A039D" w:rsidP="008A039D">
      <w:pPr>
        <w:pStyle w:val="Heading4"/>
      </w:pPr>
      <w:bookmarkStart w:id="136" w:name="_Toc77369268"/>
      <w:r>
        <w:t>4.8.4.2</w:t>
      </w:r>
      <w:r>
        <w:tab/>
        <w:t>S8HR LI, EPC with CUPS</w:t>
      </w:r>
      <w:bookmarkEnd w:id="136"/>
    </w:p>
    <w:p w14:paraId="30C6CD2F" w14:textId="7D7E0353" w:rsidR="008A039D" w:rsidRPr="00916939" w:rsidRDefault="008A039D" w:rsidP="008A039D">
      <w:pPr>
        <w:pStyle w:val="Heading5"/>
      </w:pPr>
      <w:bookmarkStart w:id="137" w:name="_Toc77369269"/>
      <w:r>
        <w:t>4.8.4.2.1</w:t>
      </w:r>
      <w:r>
        <w:tab/>
        <w:t>Initial configuration - appli</w:t>
      </w:r>
      <w:r w:rsidR="00AF3D98">
        <w:t>c</w:t>
      </w:r>
      <w:r>
        <w:t>able to all inbound roamers</w:t>
      </w:r>
      <w:bookmarkEnd w:id="137"/>
    </w:p>
    <w:p w14:paraId="55BA5718" w14:textId="0C889A09" w:rsidR="008A039D" w:rsidRDefault="008A039D" w:rsidP="008A039D">
      <w:r>
        <w:t>The S8HR LI process applicable to all inbound roamers with home-routed roaming is illustrated in figure 4.8.4-4.</w:t>
      </w:r>
    </w:p>
    <w:p w14:paraId="68AC1772" w14:textId="0DF3706F" w:rsidR="008A039D" w:rsidRDefault="00A92E2C" w:rsidP="003752E8">
      <w:pPr>
        <w:pStyle w:val="TH"/>
      </w:pPr>
      <w:r w:rsidRPr="00A92E2C">
        <w:t xml:space="preserve"> </w:t>
      </w:r>
      <w:r>
        <w:object w:dxaOrig="30432" w:dyaOrig="13872" w14:anchorId="7EEDD505">
          <v:shape id="_x0000_i1118" type="#_x0000_t75" style="width:480.95pt;height:219.45pt" o:ole="">
            <v:imagedata r:id="rId208" o:title=""/>
          </v:shape>
          <o:OLEObject Type="Embed" ProgID="Visio.Drawing.15" ShapeID="_x0000_i1118" DrawAspect="Content" ObjectID="_1687985213" r:id="rId209"/>
        </w:object>
      </w:r>
    </w:p>
    <w:p w14:paraId="2D0C678D" w14:textId="40F0F2F5"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1B15E189" w:rsidR="008A039D" w:rsidRDefault="008A039D" w:rsidP="00780B52">
      <w:pPr>
        <w:pStyle w:val="List"/>
        <w:numPr>
          <w:ilvl w:val="0"/>
          <w:numId w:val="35"/>
        </w:numPr>
      </w:pPr>
      <w:r>
        <w:t>LIPF initiates the S8HR LI process by provisioning the LMISF-IRI with S8HR APN as the target identity. However, there is no DID specified in the Activate Task as the LMISF-IRI is not supposed to forward of any of the received notifications.</w:t>
      </w:r>
    </w:p>
    <w:p w14:paraId="1A8EF627" w14:textId="317A12C5" w:rsidR="008A039D" w:rsidRDefault="008A039D" w:rsidP="00780B52">
      <w:pPr>
        <w:pStyle w:val="List"/>
        <w:numPr>
          <w:ilvl w:val="0"/>
          <w:numId w:val="35"/>
        </w:numPr>
      </w:pPr>
      <w:r>
        <w:t>LIPF provisions the BBIFF-C present in the SGW-C with the S8HR APN as the target identity and IRI+CC as the intercept type, however, the CC being limited to IMS signalling. The LMISF-IRI is the DID for both.</w:t>
      </w:r>
    </w:p>
    <w:p w14:paraId="7986060A" w14:textId="72D9D612" w:rsidR="008A039D" w:rsidRDefault="008A039D" w:rsidP="00780B52">
      <w:pPr>
        <w:pStyle w:val="List"/>
        <w:numPr>
          <w:ilvl w:val="0"/>
          <w:numId w:val="35"/>
        </w:numPr>
      </w:pPr>
      <w:r>
        <w:lastRenderedPageBreak/>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55B970A4" w:rsidR="008A039D" w:rsidRDefault="008A039D" w:rsidP="00780B52">
      <w:pPr>
        <w:pStyle w:val="List"/>
        <w:numPr>
          <w:ilvl w:val="0"/>
          <w:numId w:val="35"/>
        </w:numPr>
      </w:pPr>
      <w:r>
        <w:t xml:space="preserve">The BBIFF-C present in the SGW-C notifies the LMISF-IRI about the IMS </w:t>
      </w:r>
      <w:r w:rsidR="002612FF">
        <w:t>signalling</w:t>
      </w:r>
      <w:r>
        <w:t xml:space="preserve"> bearer information over the LI_LITE reference point. The notifications include the bearer information (e.g. bearer ID) and the UE location information. LMISF stores the bearer information and the UE location information.</w:t>
      </w:r>
    </w:p>
    <w:p w14:paraId="6AD1950F" w14:textId="4C6DC89E" w:rsidR="008A039D" w:rsidRDefault="008A039D" w:rsidP="00780B52">
      <w:pPr>
        <w:pStyle w:val="List"/>
        <w:numPr>
          <w:ilvl w:val="0"/>
          <w:numId w:val="35"/>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2DA321C7" w:rsidR="008A039D" w:rsidRDefault="008A039D" w:rsidP="00780B52">
      <w:pPr>
        <w:pStyle w:val="List"/>
        <w:numPr>
          <w:ilvl w:val="0"/>
          <w:numId w:val="35"/>
        </w:numPr>
      </w:pPr>
      <w:r>
        <w:t xml:space="preserve">The BBIFF-U present in the SGW-U captures and delivers the UP packets from the indicated bearer (i.e. IMS </w:t>
      </w:r>
      <w:r w:rsidR="002612FF">
        <w:t>signalling</w:t>
      </w:r>
      <w:r>
        <w:t xml:space="preserve"> bearer) to the LMISF-IRI over the LI_LITE_S reference point. The LMISF-IRI examines the received UP packets and examines the SIP message included within those packets for any target match. When there is no target match, the LMISF-IRI extracts and stores the SIP message.</w:t>
      </w:r>
    </w:p>
    <w:p w14:paraId="752EB424" w14:textId="14CF9036" w:rsidR="008A039D" w:rsidRDefault="008A039D" w:rsidP="00780B52">
      <w:pPr>
        <w:pStyle w:val="List"/>
        <w:numPr>
          <w:ilvl w:val="0"/>
          <w:numId w:val="35"/>
        </w:numPr>
      </w:pPr>
      <w:r>
        <w:t>The BBIFF-C present in the SGW-C detects that IMS voice media bearer is created (based on the QCI value 1) for inbound roaming UE with home-routed roaming (i.e. for S8HR APN).</w:t>
      </w:r>
    </w:p>
    <w:p w14:paraId="1BC1CC81" w14:textId="79DC2D13" w:rsidR="008A039D" w:rsidRDefault="008A039D" w:rsidP="00780B52">
      <w:pPr>
        <w:pStyle w:val="List"/>
        <w:numPr>
          <w:ilvl w:val="0"/>
          <w:numId w:val="35"/>
        </w:numPr>
      </w:pPr>
      <w:r>
        <w:t>The BBIFF-C present in the SGW-C notifies the LMISF-IRI about the IMS voice media bearer information over the LI_LITE reference point. The notifications include the bearer information (e.g. bearer ID, the linked bearer ID) and the UE location information. LMISF stores the 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1491D0A1" w:rsidR="008A039D" w:rsidRDefault="008A039D" w:rsidP="008A039D">
      <w:pPr>
        <w:pStyle w:val="NO"/>
      </w:pPr>
      <w:r>
        <w:t>NOTE 2:</w:t>
      </w:r>
      <w:r w:rsidR="00A432CA">
        <w:tab/>
      </w:r>
      <w:r>
        <w:t>The BBIFF-U would notify the LMISF-IRI whenever an IMS bearer is created, modified or deleted.</w:t>
      </w:r>
    </w:p>
    <w:p w14:paraId="76ECB6A7" w14:textId="24ECC789" w:rsidR="008A039D" w:rsidRPr="00916939" w:rsidRDefault="008A039D" w:rsidP="008A039D">
      <w:pPr>
        <w:pStyle w:val="Heading5"/>
      </w:pPr>
      <w:bookmarkStart w:id="138" w:name="_Toc77369270"/>
      <w:r w:rsidRPr="00916939">
        <w:t>4.</w:t>
      </w:r>
      <w:r w:rsidR="009C07E6">
        <w:t>8</w:t>
      </w:r>
      <w:r w:rsidRPr="00916939">
        <w:t>.</w:t>
      </w:r>
      <w:r>
        <w:t>4.2.2</w:t>
      </w:r>
      <w:r w:rsidRPr="00916939">
        <w:tab/>
      </w:r>
      <w:r>
        <w:t>Intercept activation - applicable to target UE with IRI + CC</w:t>
      </w:r>
      <w:bookmarkEnd w:id="138"/>
    </w:p>
    <w:p w14:paraId="7228277D" w14:textId="68ECFE4E" w:rsidR="008A039D" w:rsidRDefault="008A039D" w:rsidP="008A039D">
      <w:r>
        <w:t>The S8HR LI process applicable to target UE with home-routed roaming is illustrated in figure 4.</w:t>
      </w:r>
      <w:r w:rsidR="009C07E6">
        <w:t>8</w:t>
      </w:r>
      <w:r>
        <w:t>.4-5</w:t>
      </w:r>
    </w:p>
    <w:p w14:paraId="097FEC50" w14:textId="009BBC6B" w:rsidR="008A039D" w:rsidRDefault="00A92E2C" w:rsidP="003752E8">
      <w:pPr>
        <w:pStyle w:val="TH"/>
      </w:pPr>
      <w:r w:rsidRPr="00A92E2C">
        <w:t xml:space="preserve"> </w:t>
      </w:r>
      <w:r>
        <w:object w:dxaOrig="25494" w:dyaOrig="9042" w14:anchorId="26C34D08">
          <v:shape id="_x0000_i1119" type="#_x0000_t75" style="width:482.1pt;height:171.05pt" o:ole="">
            <v:imagedata r:id="rId210" o:title=""/>
          </v:shape>
          <o:OLEObject Type="Embed" ProgID="Visio.Drawing.15" ShapeID="_x0000_i1119" DrawAspect="Content" ObjectID="_1687985214" r:id="rId211"/>
        </w:object>
      </w:r>
    </w:p>
    <w:p w14:paraId="0B995CF5" w14:textId="66E4DB56"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0FA073EE" w:rsidR="008A039D" w:rsidRDefault="008A039D" w:rsidP="00780B52">
      <w:pPr>
        <w:pStyle w:val="List"/>
        <w:numPr>
          <w:ilvl w:val="0"/>
          <w:numId w:val="34"/>
        </w:numPr>
      </w:pPr>
      <w:r>
        <w:t>LIPF provisions the LMISF-IRI, MDF2 and MDF3 for IMS based voice interception with IRI + CC. The target identity is IMPU, IMPI or the IMEI as they are the identities supported with the IMS LI.</w:t>
      </w:r>
    </w:p>
    <w:p w14:paraId="2CB5001F" w14:textId="2FF16D07" w:rsidR="008A039D" w:rsidRDefault="008A039D" w:rsidP="00780B52">
      <w:pPr>
        <w:pStyle w:val="List"/>
        <w:numPr>
          <w:ilvl w:val="0"/>
          <w:numId w:val="34"/>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LI_LITE_S reference point according to the trigger previously received from the BBIFF-C.</w:t>
      </w:r>
    </w:p>
    <w:p w14:paraId="36D2749D" w14:textId="60A7783B" w:rsidR="008A039D" w:rsidRDefault="008A039D" w:rsidP="00780B52">
      <w:pPr>
        <w:pStyle w:val="List"/>
        <w:numPr>
          <w:ilvl w:val="0"/>
          <w:numId w:val="34"/>
        </w:numPr>
      </w:pPr>
      <w:r>
        <w:t xml:space="preserve">The LMISF-IRI examines the received UP packets and examines the SIP message included within those packets for any target match. With a target match, the LMISF-IRI in the role of IRI-POI for IMS signalling </w:t>
      </w:r>
      <w:r>
        <w:lastRenderedPageBreak/>
        <w:t>related messages, generates the xIRI that contains the encapsulated SIP message and delivers the same to MDF2.</w:t>
      </w:r>
    </w:p>
    <w:p w14:paraId="42D06C39" w14:textId="13BC5F61" w:rsidR="008A039D" w:rsidRDefault="008A039D" w:rsidP="00780B52">
      <w:pPr>
        <w:pStyle w:val="List"/>
        <w:numPr>
          <w:ilvl w:val="0"/>
          <w:numId w:val="34"/>
        </w:numPr>
      </w:pPr>
      <w:r>
        <w:t>MDF2 delivers the IRI containing the encapsulated SIP message to the LEMF.</w:t>
      </w:r>
    </w:p>
    <w:p w14:paraId="50D4A198" w14:textId="15095666" w:rsidR="008A039D" w:rsidRDefault="008A039D" w:rsidP="00780B52">
      <w:pPr>
        <w:pStyle w:val="List"/>
        <w:numPr>
          <w:ilvl w:val="0"/>
          <w:numId w:val="34"/>
        </w:numPr>
      </w:pPr>
      <w:r>
        <w:t>This interception requires CC interception and therefore, the LMISF-IRI sends a trigger to the BBIFF-C (over LI_T1) present in the SGW-C for the interception of IMS voice media. The trigger includes the bearer ID of the IMS signal</w:t>
      </w:r>
      <w:r w:rsidR="009F76CA">
        <w:rPr>
          <w:lang w:val="en-GB"/>
        </w:rPr>
        <w:t>l</w:t>
      </w:r>
      <w:r>
        <w:t>ing bearer previously received from the BBIFF-C. The DID included in the trigger is LMISF-CC.</w:t>
      </w:r>
    </w:p>
    <w:p w14:paraId="08482AB9" w14:textId="7320C894" w:rsidR="008A039D" w:rsidRDefault="008A039D" w:rsidP="00780B52">
      <w:pPr>
        <w:pStyle w:val="List"/>
        <w:numPr>
          <w:ilvl w:val="0"/>
          <w:numId w:val="34"/>
        </w:numPr>
      </w:pPr>
      <w:r>
        <w:t>The BBIFF-C present in the SGW-C detects that IMS media bearer is created.</w:t>
      </w:r>
    </w:p>
    <w:p w14:paraId="539BC144" w14:textId="5E736B22" w:rsidR="008A039D" w:rsidRDefault="008A039D" w:rsidP="00780B52">
      <w:pPr>
        <w:pStyle w:val="List"/>
        <w:numPr>
          <w:ilvl w:val="0"/>
          <w:numId w:val="34"/>
        </w:numPr>
      </w:pPr>
      <w:r>
        <w:t>The BBIFF-C present in the SGW-C notifies the LMISF-IRI about the IMS media bearer creation over the LI_LITE reference point. The notification includes the 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780B52">
      <w:pPr>
        <w:pStyle w:val="List"/>
        <w:numPr>
          <w:ilvl w:val="0"/>
          <w:numId w:val="34"/>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69E92C14" w:rsidR="008A039D" w:rsidRDefault="008A039D" w:rsidP="00780B52">
      <w:pPr>
        <w:pStyle w:val="List"/>
        <w:numPr>
          <w:ilvl w:val="0"/>
          <w:numId w:val="34"/>
        </w:numPr>
      </w:pPr>
      <w:r>
        <w:t>The BBIFF-U captures and delivers the UP packets from the IMS voice media bearer to the LMISF-CC over the LI_LITE_M reference point.</w:t>
      </w:r>
    </w:p>
    <w:p w14:paraId="78DB0F4D" w14:textId="314CE7B0" w:rsidR="008A039D" w:rsidRDefault="008A039D" w:rsidP="00780B52">
      <w:pPr>
        <w:pStyle w:val="List"/>
        <w:numPr>
          <w:ilvl w:val="0"/>
          <w:numId w:val="34"/>
        </w:numPr>
      </w:pPr>
      <w:r>
        <w:t>The LMISF-CC interacts with the LMISF-IRI (this reference point is not standardized) to obtain the correlation information to be used in the xCC.</w:t>
      </w:r>
    </w:p>
    <w:p w14:paraId="06E6F815" w14:textId="6E611E68" w:rsidR="008A039D" w:rsidRDefault="008A039D" w:rsidP="00780B52">
      <w:pPr>
        <w:pStyle w:val="List"/>
        <w:numPr>
          <w:ilvl w:val="0"/>
          <w:numId w:val="34"/>
        </w:numPr>
      </w:pPr>
      <w:r>
        <w:t>The LMISF-CC generates and delivers the xCC to the MDF3.</w:t>
      </w:r>
    </w:p>
    <w:p w14:paraId="65C801E3" w14:textId="1ED862F6" w:rsidR="008A039D" w:rsidRDefault="008A039D" w:rsidP="00780B52">
      <w:pPr>
        <w:pStyle w:val="List"/>
        <w:numPr>
          <w:ilvl w:val="0"/>
          <w:numId w:val="34"/>
        </w:numPr>
      </w:pPr>
      <w:r>
        <w:t>The MDF3 forwards the CC to the LEMF.</w:t>
      </w:r>
    </w:p>
    <w:p w14:paraId="44FD4D83" w14:textId="77ABF768" w:rsidR="008A039D" w:rsidRPr="00610182" w:rsidRDefault="008A039D" w:rsidP="008A039D">
      <w:pPr>
        <w:pStyle w:val="NO"/>
      </w:pPr>
      <w:bookmarkStart w:id="139" w:name="_Hlk61877784"/>
      <w:r w:rsidRPr="00610182">
        <w:t>NOTE:</w:t>
      </w:r>
      <w:r w:rsidRPr="00610182">
        <w:tab/>
        <w:t xml:space="preserve">A bearer within the </w:t>
      </w:r>
      <w:r>
        <w:t xml:space="preserve">EPC </w:t>
      </w:r>
      <w:r w:rsidRPr="00610182">
        <w:t>may carry the packets of one or more IMS session legs. In this case, it is responsibility of LMISF-IRI and LMISF-CC to determine and use proper correlation information.</w:t>
      </w:r>
    </w:p>
    <w:p w14:paraId="6779368C" w14:textId="59873AF7" w:rsidR="008A039D" w:rsidRPr="00916939" w:rsidRDefault="008A039D" w:rsidP="008A039D">
      <w:pPr>
        <w:pStyle w:val="Heading5"/>
      </w:pPr>
      <w:bookmarkStart w:id="140" w:name="_Toc77369271"/>
      <w:r w:rsidRPr="00916939">
        <w:t>4.</w:t>
      </w:r>
      <w:r w:rsidR="009C07E6">
        <w:t>8</w:t>
      </w:r>
      <w:r w:rsidRPr="00916939">
        <w:t>.</w:t>
      </w:r>
      <w:r>
        <w:t>4.2.3</w:t>
      </w:r>
      <w:r w:rsidRPr="00916939">
        <w:tab/>
      </w:r>
      <w:r>
        <w:t>Intercept de-activation - applicable to target UE with IRI + CC</w:t>
      </w:r>
      <w:bookmarkEnd w:id="140"/>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77777777" w:rsidR="008A039D" w:rsidRDefault="008A039D" w:rsidP="003752E8">
      <w:pPr>
        <w:pStyle w:val="TH"/>
      </w:pPr>
      <w:r>
        <w:object w:dxaOrig="21132" w:dyaOrig="8664" w14:anchorId="59B296E6">
          <v:shape id="_x0000_i1120" type="#_x0000_t75" style="width:481.55pt;height:197.55pt" o:ole="">
            <v:imagedata r:id="rId212" o:title=""/>
          </v:shape>
          <o:OLEObject Type="Embed" ProgID="Visio.Drawing.15" ShapeID="_x0000_i1120" DrawAspect="Content" ObjectID="_1687985215" r:id="rId213"/>
        </w:object>
      </w:r>
    </w:p>
    <w:p w14:paraId="096EA67C" w14:textId="7546CAC3"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63E73E77" w:rsidR="008A039D" w:rsidRDefault="008A039D" w:rsidP="00780B52">
      <w:pPr>
        <w:pStyle w:val="List"/>
        <w:numPr>
          <w:ilvl w:val="0"/>
          <w:numId w:val="33"/>
        </w:numPr>
      </w:pPr>
      <w:r>
        <w:t>LIPF de-provisions (i.e. deactivates) a previously provisioned intercept at the LMISF-IRI, MDF2 and MDF3.</w:t>
      </w:r>
      <w:r w:rsidR="00474C0A">
        <w:rPr>
          <w:lang w:val="en-US"/>
        </w:rPr>
        <w:t xml:space="preserve"> </w:t>
      </w:r>
      <w:r>
        <w:t>The target identity is IMPU, IMPI or the PEI as they are the identities supported with the IMS LI.</w:t>
      </w:r>
    </w:p>
    <w:p w14:paraId="2D5C3D9D" w14:textId="395439CA" w:rsidR="008A039D" w:rsidRDefault="008A039D" w:rsidP="00780B52">
      <w:pPr>
        <w:pStyle w:val="List"/>
        <w:numPr>
          <w:ilvl w:val="0"/>
          <w:numId w:val="33"/>
        </w:numPr>
      </w:pPr>
      <w:r>
        <w:lastRenderedPageBreak/>
        <w:t>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media.</w:t>
      </w:r>
    </w:p>
    <w:p w14:paraId="46B47F4F" w14:textId="6F39DD10" w:rsidR="008A039D" w:rsidRDefault="008A039D" w:rsidP="00780B52">
      <w:pPr>
        <w:pStyle w:val="List"/>
        <w:numPr>
          <w:ilvl w:val="0"/>
          <w:numId w:val="33"/>
        </w:numPr>
      </w:pPr>
      <w:r>
        <w:t>The BBIFF-C present in the SGW-C sends a trigger over LI_T3 to the BBIFF-U present in the UPF to deactivate the delivery of UP packets associated with the IMS media bearer to the LMISF-CC.</w:t>
      </w:r>
    </w:p>
    <w:p w14:paraId="1584DA49" w14:textId="33CF6A39" w:rsidR="008A039D" w:rsidRDefault="008A039D" w:rsidP="00780B52">
      <w:pPr>
        <w:pStyle w:val="List"/>
        <w:numPr>
          <w:ilvl w:val="0"/>
          <w:numId w:val="33"/>
        </w:numPr>
      </w:pPr>
      <w:r>
        <w:t xml:space="preserve">The BBIFF-U present in the SGW-C continues to capture and deliver the UP packets from the IMS </w:t>
      </w:r>
      <w:r w:rsidR="002612FF">
        <w:t>signalling</w:t>
      </w:r>
      <w:r>
        <w:t xml:space="preserve"> bearer to the LMISF-IRI over the LI_LITE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1BF6171F" w:rsidR="008A039D" w:rsidRDefault="008A039D" w:rsidP="00780B52">
      <w:pPr>
        <w:pStyle w:val="List"/>
        <w:numPr>
          <w:ilvl w:val="0"/>
          <w:numId w:val="33"/>
        </w:numPr>
      </w:pPr>
      <w:r>
        <w:t>The BBIFF-C present in the SGW-C detects that IMS media bearer is released for inbound roaming UEs with home-routed roaming.</w:t>
      </w:r>
    </w:p>
    <w:p w14:paraId="0189B184" w14:textId="1ED56A29" w:rsidR="00D56B90" w:rsidRDefault="00D56B90" w:rsidP="00780B52">
      <w:pPr>
        <w:pStyle w:val="List"/>
        <w:numPr>
          <w:ilvl w:val="0"/>
          <w:numId w:val="33"/>
        </w:numPr>
      </w:pPr>
      <w:r>
        <w:t>The BBIFF-C present in the SGW-C notifies the LMISF-IRI about the Bearer Deactivation notification over the LI_LITE reference point. The notifications include the linked IMS signa</w:t>
      </w:r>
      <w:r>
        <w:rPr>
          <w:lang w:val="en-GB"/>
        </w:rPr>
        <w:t>l</w:t>
      </w:r>
      <w:r>
        <w:t>ling bearer ID, UE location information. LMISF-IRI stores the bearer information and the UE location information.</w:t>
      </w:r>
    </w:p>
    <w:p w14:paraId="35173216" w14:textId="1DDF8065" w:rsidR="009C07E6" w:rsidRPr="00C3630C" w:rsidRDefault="009C07E6" w:rsidP="009C07E6">
      <w:pPr>
        <w:pStyle w:val="Heading4"/>
      </w:pPr>
      <w:bookmarkStart w:id="141" w:name="_Toc77369272"/>
      <w:bookmarkEnd w:id="139"/>
      <w:r>
        <w:t>4.8.4.3</w:t>
      </w:r>
      <w:r>
        <w:tab/>
        <w:t>S8HR LI, EPC without CUPS</w:t>
      </w:r>
      <w:bookmarkEnd w:id="141"/>
    </w:p>
    <w:p w14:paraId="55E932D5" w14:textId="25F6F443" w:rsidR="009C07E6" w:rsidRPr="00916939" w:rsidRDefault="009C07E6" w:rsidP="009C07E6">
      <w:pPr>
        <w:pStyle w:val="Heading5"/>
      </w:pPr>
      <w:bookmarkStart w:id="142" w:name="_Toc77369273"/>
      <w:r>
        <w:t>4.8.4.3.1</w:t>
      </w:r>
      <w:r>
        <w:tab/>
        <w:t>Initial configuration - appli</w:t>
      </w:r>
      <w:r w:rsidR="00AF3D98">
        <w:t>c</w:t>
      </w:r>
      <w:r>
        <w:t>able to all inbound roamers</w:t>
      </w:r>
      <w:bookmarkEnd w:id="142"/>
    </w:p>
    <w:p w14:paraId="6E500219" w14:textId="49DD180C" w:rsidR="009C07E6" w:rsidRDefault="009C07E6" w:rsidP="009C07E6">
      <w:r>
        <w:t>The S8HR LI process applicable to all inbound roamers with home-routed roaming is illustrated in figure 4.8.4-7.</w:t>
      </w:r>
    </w:p>
    <w:p w14:paraId="0E6D686E" w14:textId="77777777" w:rsidR="009C07E6" w:rsidRDefault="009C07E6" w:rsidP="003752E8">
      <w:pPr>
        <w:pStyle w:val="TH"/>
      </w:pPr>
      <w:r>
        <w:object w:dxaOrig="23977" w:dyaOrig="15613" w14:anchorId="4B0E33D8">
          <v:shape id="_x0000_i1121" type="#_x0000_t75" style="width:480.95pt;height:312.75pt" o:ole="">
            <v:imagedata r:id="rId214" o:title=""/>
          </v:shape>
          <o:OLEObject Type="Embed" ProgID="Visio.Drawing.15" ShapeID="_x0000_i1121" DrawAspect="Content" ObjectID="_1687985216" r:id="rId215"/>
        </w:object>
      </w:r>
    </w:p>
    <w:p w14:paraId="164BF471" w14:textId="239EAB16"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3DCAB728" w:rsidR="009C07E6" w:rsidRDefault="009C07E6" w:rsidP="00780B52">
      <w:pPr>
        <w:pStyle w:val="List"/>
        <w:numPr>
          <w:ilvl w:val="0"/>
          <w:numId w:val="32"/>
        </w:numPr>
      </w:pPr>
      <w:r>
        <w:lastRenderedPageBreak/>
        <w:t>LIPF initiates the S8HR LI process by provisioning the LMISF-IRI with S8HR APN as the target identity. However, there is no DID specified in the Activate Task as the LMISF-IRI is not supposed to forward of any of the received notifications.</w:t>
      </w:r>
    </w:p>
    <w:p w14:paraId="4C5C08C0" w14:textId="24E14BA8" w:rsidR="009C07E6" w:rsidRDefault="009C07E6" w:rsidP="00780B52">
      <w:pPr>
        <w:pStyle w:val="List"/>
        <w:numPr>
          <w:ilvl w:val="0"/>
          <w:numId w:val="32"/>
        </w:numPr>
      </w:pPr>
      <w:r>
        <w:t>LIPF provisions the BBIFF present in the SGW with the S8HR APN as the target identity and IRI+CC as the intercept type, however, the CC being limited to IMS signalling. The LMISF-IRI is the DID for both.</w:t>
      </w:r>
    </w:p>
    <w:p w14:paraId="01C89A53" w14:textId="7FD72B8B" w:rsidR="009C07E6" w:rsidRDefault="009C07E6" w:rsidP="00780B52">
      <w:pPr>
        <w:pStyle w:val="List"/>
        <w:numPr>
          <w:ilvl w:val="0"/>
          <w:numId w:val="32"/>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4165F9A9" w:rsidR="009C07E6" w:rsidRDefault="009C07E6" w:rsidP="00780B52">
      <w:pPr>
        <w:pStyle w:val="List"/>
        <w:numPr>
          <w:ilvl w:val="0"/>
          <w:numId w:val="32"/>
        </w:numPr>
      </w:pPr>
      <w:r>
        <w:t xml:space="preserve">The BBIFF present in the SGW notifies the LMISF-IRI about the IMS </w:t>
      </w:r>
      <w:r w:rsidR="002612FF">
        <w:t>signalling</w:t>
      </w:r>
      <w:r>
        <w:t xml:space="preserve"> bearer information over the LI_LITE reference point. The notifications include the bearer information (e.g. bearer ID) and the UE location information. LMISF stores the bearer information and the UE location information.</w:t>
      </w:r>
    </w:p>
    <w:p w14:paraId="15CDE61A" w14:textId="3476683B" w:rsidR="009C07E6" w:rsidRDefault="009C07E6" w:rsidP="00780B52">
      <w:pPr>
        <w:pStyle w:val="List"/>
        <w:numPr>
          <w:ilvl w:val="0"/>
          <w:numId w:val="32"/>
        </w:numPr>
      </w:pPr>
      <w:r>
        <w:t>Based on the QCI value of 5, the BBIFF present in the SGW determines that the bearer is created for IMS signalling.</w:t>
      </w:r>
    </w:p>
    <w:p w14:paraId="1701433D" w14:textId="7A14B2AC" w:rsidR="009C07E6" w:rsidRDefault="009C07E6" w:rsidP="00780B52">
      <w:pPr>
        <w:pStyle w:val="List"/>
        <w:numPr>
          <w:ilvl w:val="0"/>
          <w:numId w:val="32"/>
        </w:numPr>
      </w:pPr>
      <w:r>
        <w:t xml:space="preserve">The BBIFF present in the SGW captures and delivers the UP packets from the IMS </w:t>
      </w:r>
      <w:r w:rsidR="002612FF">
        <w:t>signalling</w:t>
      </w:r>
      <w:r>
        <w:t xml:space="preserve"> bearer to the LMISF-IRI over the LI_LITE_S reference point. The LMISF-IRI examines the received UP packets and examines the SIP message included within those packets for any target match. When there is no target match, the LMISF-IRI extracts and stores the SIP message.</w:t>
      </w:r>
    </w:p>
    <w:p w14:paraId="267D308C" w14:textId="0029D087" w:rsidR="009C07E6" w:rsidRDefault="009C07E6" w:rsidP="00780B52">
      <w:pPr>
        <w:pStyle w:val="List"/>
        <w:numPr>
          <w:ilvl w:val="0"/>
          <w:numId w:val="32"/>
        </w:numPr>
      </w:pPr>
      <w:r>
        <w:t>The BBIFF present in the SGW detects that IMS voice media bearer is created (based on the QCI value 1) for inbound roaming UE with home-routed roaming (i.e. for S8HR APN).</w:t>
      </w:r>
    </w:p>
    <w:p w14:paraId="2BBC4197" w14:textId="7761E6FD" w:rsidR="009C07E6" w:rsidRDefault="009C07E6" w:rsidP="00780B52">
      <w:pPr>
        <w:pStyle w:val="List"/>
        <w:numPr>
          <w:ilvl w:val="0"/>
          <w:numId w:val="32"/>
        </w:numPr>
      </w:pPr>
      <w:r>
        <w:t xml:space="preserve">The BBIFF present in the SGW notifies the LMISF-IRI about the IMS media bearer information over the LI_LITE reference point. The notifications include the bearer information (e.g. bearer ID, bearer ID of the IMS </w:t>
      </w:r>
      <w:r w:rsidR="002612FF">
        <w:t>signalling</w:t>
      </w:r>
      <w:r>
        <w:t xml:space="preserve"> bearer) and the UE location information. LMISF-IRI stores the bearer information and the UE location information.</w:t>
      </w:r>
    </w:p>
    <w:p w14:paraId="702D0E10" w14:textId="062644A5" w:rsidR="009C07E6" w:rsidRDefault="009C07E6" w:rsidP="009C07E6">
      <w:pPr>
        <w:pStyle w:val="NO"/>
      </w:pPr>
      <w:r>
        <w:t xml:space="preserve">NOTE 1: </w:t>
      </w:r>
      <w:r>
        <w:tab/>
        <w:t>The UP packets for IMS media bearer is not delivered to the LMISF-IRI when there is no active interception for involved UE.</w:t>
      </w:r>
    </w:p>
    <w:p w14:paraId="0B8179F5" w14:textId="05241A9A" w:rsidR="009C07E6" w:rsidRDefault="009C07E6" w:rsidP="009C07E6">
      <w:pPr>
        <w:pStyle w:val="NO"/>
      </w:pPr>
      <w:r>
        <w:t>NOTE 2:</w:t>
      </w:r>
      <w:r w:rsidR="00780B52">
        <w:tab/>
      </w:r>
      <w:r>
        <w:t>The BBIFF would notify the LMISF-IRI whenever an IMS bearer is created, modified or deleted.</w:t>
      </w:r>
    </w:p>
    <w:p w14:paraId="01306AB9" w14:textId="4EA63CC6" w:rsidR="009C07E6" w:rsidRPr="00916939" w:rsidRDefault="009C07E6" w:rsidP="009C07E6">
      <w:pPr>
        <w:pStyle w:val="Heading5"/>
      </w:pPr>
      <w:bookmarkStart w:id="143" w:name="_Toc77369274"/>
      <w:r w:rsidRPr="00916939">
        <w:t>4.</w:t>
      </w:r>
      <w:r>
        <w:t>8</w:t>
      </w:r>
      <w:r w:rsidRPr="00916939">
        <w:t>.</w:t>
      </w:r>
      <w:r>
        <w:t>4.3.2</w:t>
      </w:r>
      <w:r w:rsidRPr="00916939">
        <w:tab/>
      </w:r>
      <w:r>
        <w:t>Intercept activation - applicable to target UE with IRI + CC</w:t>
      </w:r>
      <w:bookmarkEnd w:id="143"/>
    </w:p>
    <w:p w14:paraId="397AEFF5" w14:textId="67B7EDB6" w:rsidR="009C07E6" w:rsidRDefault="009C07E6" w:rsidP="009C07E6">
      <w:r>
        <w:t>The S8HR LI process applicable to target UE with home-routed roaming is illustrated in figure 4.8.4-8</w:t>
      </w:r>
    </w:p>
    <w:p w14:paraId="3C545F0D" w14:textId="52E566DC" w:rsidR="009C07E6" w:rsidRDefault="00A256E1" w:rsidP="003752E8">
      <w:pPr>
        <w:pStyle w:val="TH"/>
      </w:pPr>
      <w:r w:rsidRPr="00A256E1">
        <w:t xml:space="preserve"> </w:t>
      </w:r>
      <w:r>
        <w:object w:dxaOrig="20994" w:dyaOrig="9042" w14:anchorId="71A130C9">
          <v:shape id="_x0000_i1122" type="#_x0000_t75" style="width:481.55pt;height:207.35pt" o:ole="">
            <v:imagedata r:id="rId216" o:title=""/>
          </v:shape>
          <o:OLEObject Type="Embed" ProgID="Visio.Drawing.15" ShapeID="_x0000_i1122" DrawAspect="Content" ObjectID="_1687985217" r:id="rId217"/>
        </w:object>
      </w:r>
    </w:p>
    <w:p w14:paraId="0BCF3AE3" w14:textId="19ECAF64" w:rsidR="009C07E6" w:rsidRDefault="009C07E6" w:rsidP="003752E8">
      <w:pPr>
        <w:pStyle w:val="TF"/>
      </w:pPr>
      <w:r>
        <w:t>Figure 4.8.4-</w:t>
      </w:r>
      <w:r w:rsidR="00780B52">
        <w:t>8</w:t>
      </w:r>
      <w:r>
        <w:t>: S8HR LI (EPC without CUPS) process – applicable to target UE with IRI + CC</w:t>
      </w:r>
    </w:p>
    <w:p w14:paraId="2812BCAE" w14:textId="1627580E" w:rsidR="009C07E6" w:rsidRDefault="009C07E6" w:rsidP="003752E8">
      <w:r>
        <w:t>The following describe the steps shown in figure 4.8.4-8:</w:t>
      </w:r>
    </w:p>
    <w:p w14:paraId="71DD2B1C" w14:textId="7E69CB01" w:rsidR="009C07E6" w:rsidRDefault="009C07E6" w:rsidP="00780B52">
      <w:pPr>
        <w:pStyle w:val="List"/>
        <w:numPr>
          <w:ilvl w:val="0"/>
          <w:numId w:val="31"/>
        </w:numPr>
      </w:pPr>
      <w:r>
        <w:lastRenderedPageBreak/>
        <w:t>LIPF provisions the LMISF-IRI, MDF2 and MDF3 for IMS based voice interception with IRI + CC. The target identity is IMPU, IMPI or the IMEI as they are the identities supported with the IMS LI.</w:t>
      </w:r>
    </w:p>
    <w:p w14:paraId="4CCBD173" w14:textId="2825C037" w:rsidR="009C07E6" w:rsidRDefault="009C07E6" w:rsidP="00780B52">
      <w:pPr>
        <w:pStyle w:val="List"/>
        <w:numPr>
          <w:ilvl w:val="0"/>
          <w:numId w:val="31"/>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LI_LITE_S reference.</w:t>
      </w:r>
    </w:p>
    <w:p w14:paraId="422F016B" w14:textId="3015C489" w:rsidR="009C07E6" w:rsidRDefault="009C07E6" w:rsidP="00780B52">
      <w:pPr>
        <w:pStyle w:val="List"/>
        <w:numPr>
          <w:ilvl w:val="0"/>
          <w:numId w:val="31"/>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4E2183DA" w:rsidR="009C07E6" w:rsidRDefault="009C07E6" w:rsidP="00780B52">
      <w:pPr>
        <w:pStyle w:val="List"/>
        <w:numPr>
          <w:ilvl w:val="0"/>
          <w:numId w:val="31"/>
        </w:numPr>
      </w:pPr>
      <w:r>
        <w:t>MDF2 delivers the IRI containing the encapsulated SIP message to the LEMF.</w:t>
      </w:r>
    </w:p>
    <w:p w14:paraId="2727A2AE" w14:textId="347BC04E" w:rsidR="009C07E6" w:rsidRDefault="009C07E6" w:rsidP="00780B52">
      <w:pPr>
        <w:pStyle w:val="List"/>
        <w:numPr>
          <w:ilvl w:val="0"/>
          <w:numId w:val="31"/>
        </w:numPr>
      </w:pPr>
      <w:r>
        <w:t xml:space="preserve">This interception requires CC interception and therefore, the LMISF-IRI sends a trigger to the BBIFF (over LI_T1) present in the SGW for the interception of IMS voice media. The trigger includes the bearer ID of the IMS </w:t>
      </w:r>
      <w:r w:rsidR="002612FF">
        <w:t>signalling</w:t>
      </w:r>
      <w:r>
        <w:t xml:space="preserve"> bearer previously received from the BBIFF. The DID included in the trigger is LMISF-CC.</w:t>
      </w:r>
    </w:p>
    <w:p w14:paraId="3698B571" w14:textId="0DDB2846" w:rsidR="009C07E6" w:rsidRDefault="009C07E6" w:rsidP="00780B52">
      <w:pPr>
        <w:pStyle w:val="List"/>
        <w:numPr>
          <w:ilvl w:val="0"/>
          <w:numId w:val="31"/>
        </w:numPr>
      </w:pPr>
      <w:r>
        <w:t>The BBIFF present in the SGW detects that IMS media bearer is created.</w:t>
      </w:r>
    </w:p>
    <w:p w14:paraId="1B758DCA" w14:textId="69077628" w:rsidR="009C07E6" w:rsidRDefault="009C07E6" w:rsidP="00780B52">
      <w:pPr>
        <w:pStyle w:val="List"/>
        <w:numPr>
          <w:ilvl w:val="0"/>
          <w:numId w:val="31"/>
        </w:numPr>
      </w:pPr>
      <w:r>
        <w:t xml:space="preserve">The BBIFF present in the SGW notifies the LMISF-IRI about the IMS media bearer creation over the LI_LITE reference point. The notification includes the bearer information (bearer ID, the linked bearer ID of the IMS </w:t>
      </w:r>
      <w:r w:rsidR="002612FF">
        <w:t>signalling</w:t>
      </w:r>
      <w:r>
        <w:t xml:space="preserve"> bearer and the UE location information). LMISF stores the bearer information and the UE location information.</w:t>
      </w:r>
    </w:p>
    <w:p w14:paraId="07CD3AC7" w14:textId="426FCFFE" w:rsidR="009C07E6" w:rsidRDefault="009C07E6" w:rsidP="00780B52">
      <w:pPr>
        <w:pStyle w:val="List"/>
        <w:numPr>
          <w:ilvl w:val="0"/>
          <w:numId w:val="31"/>
        </w:numPr>
      </w:pPr>
      <w:r>
        <w:t xml:space="preserve">The BBIFF present in the SGW determines that the bearer created (detected in step 6) is for IMS voice media related QoS flow (QCI = 1) and is linked to the IMS </w:t>
      </w:r>
      <w:r w:rsidR="002612FF">
        <w:t>signalling</w:t>
      </w:r>
      <w:r>
        <w:t xml:space="preserve"> bearer based on the bearer ID indicated within the trigger received from the LMISF-IRI.</w:t>
      </w:r>
    </w:p>
    <w:p w14:paraId="6754A734" w14:textId="21AE159A" w:rsidR="009C07E6" w:rsidRDefault="009C07E6" w:rsidP="00780B52">
      <w:pPr>
        <w:pStyle w:val="List"/>
        <w:numPr>
          <w:ilvl w:val="0"/>
          <w:numId w:val="31"/>
        </w:numPr>
      </w:pPr>
      <w:r>
        <w:t>The BBIFF captures and delivers the UP packets from the IMS voice media bearer to the LMISF-CC over the LI_LITE_M reference point.</w:t>
      </w:r>
    </w:p>
    <w:p w14:paraId="359F5799" w14:textId="2E7F7FF3" w:rsidR="009C07E6" w:rsidRDefault="009C07E6" w:rsidP="00780B52">
      <w:pPr>
        <w:pStyle w:val="List"/>
        <w:numPr>
          <w:ilvl w:val="0"/>
          <w:numId w:val="31"/>
        </w:numPr>
      </w:pPr>
      <w:r>
        <w:t>The LMISF-CC interacts with the LMISF-IRI (this reference point is not standardized) to obtain the correlation information to be used in the xCC.</w:t>
      </w:r>
    </w:p>
    <w:p w14:paraId="3CF05D07" w14:textId="6C5C604C" w:rsidR="009C07E6" w:rsidRDefault="009C07E6" w:rsidP="00780B52">
      <w:pPr>
        <w:pStyle w:val="List"/>
        <w:numPr>
          <w:ilvl w:val="0"/>
          <w:numId w:val="31"/>
        </w:numPr>
      </w:pPr>
      <w:r>
        <w:t>The LMISF-CC generates and delivers the xCC to the MDF3.</w:t>
      </w:r>
    </w:p>
    <w:p w14:paraId="6C2DA437" w14:textId="2EE72757" w:rsidR="009C07E6" w:rsidRDefault="009C07E6" w:rsidP="00780B52">
      <w:pPr>
        <w:pStyle w:val="List"/>
        <w:numPr>
          <w:ilvl w:val="0"/>
          <w:numId w:val="31"/>
        </w:numPr>
      </w:pPr>
      <w:r>
        <w:t>The MDF3 forwards the CC to the LEMF.</w:t>
      </w:r>
    </w:p>
    <w:p w14:paraId="2E01C78B" w14:textId="74DD0573" w:rsidR="009C07E6" w:rsidRPr="00457388" w:rsidRDefault="009C07E6" w:rsidP="009C07E6">
      <w:pPr>
        <w:pStyle w:val="NO"/>
      </w:pPr>
      <w:bookmarkStart w:id="144" w:name="_Hlk61948019"/>
      <w:r>
        <w:t>NOTE:</w:t>
      </w:r>
      <w:r>
        <w:tab/>
        <w:t>A bearer within the EPC may carry the packets of one or more IMS session legs. In this case, it is responsibility of LMISF-IRI and LMISF-CC to determine and use proper correlation information.</w:t>
      </w:r>
    </w:p>
    <w:p w14:paraId="1550F930" w14:textId="162FEC69" w:rsidR="009C07E6" w:rsidRPr="00916939" w:rsidRDefault="009C07E6" w:rsidP="009C07E6">
      <w:pPr>
        <w:pStyle w:val="Heading5"/>
      </w:pPr>
      <w:bookmarkStart w:id="145" w:name="_Toc77369275"/>
      <w:bookmarkEnd w:id="144"/>
      <w:r w:rsidRPr="00916939">
        <w:t>4.</w:t>
      </w:r>
      <w:r>
        <w:t>8</w:t>
      </w:r>
      <w:r w:rsidRPr="00916939">
        <w:t>.</w:t>
      </w:r>
      <w:r>
        <w:t>4.3.3</w:t>
      </w:r>
      <w:r w:rsidRPr="00916939">
        <w:tab/>
      </w:r>
      <w:r>
        <w:t>Intercept de-activation - applicable to target UE with IRI + CC</w:t>
      </w:r>
      <w:bookmarkEnd w:id="145"/>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77777777" w:rsidR="009C07E6" w:rsidRDefault="009C07E6" w:rsidP="003752E8">
      <w:pPr>
        <w:pStyle w:val="TH"/>
      </w:pPr>
      <w:r>
        <w:object w:dxaOrig="16554" w:dyaOrig="8664" w14:anchorId="26E833C7">
          <v:shape id="_x0000_i1123" type="#_x0000_t75" style="width:481.55pt;height:252.3pt" o:ole="">
            <v:imagedata r:id="rId218" o:title=""/>
          </v:shape>
          <o:OLEObject Type="Embed" ProgID="Visio.Drawing.15" ShapeID="_x0000_i1123" DrawAspect="Content" ObjectID="_1687985218" r:id="rId219"/>
        </w:object>
      </w:r>
    </w:p>
    <w:p w14:paraId="06D6A9E1" w14:textId="0DB1982F"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71FF1247" w:rsidR="009C07E6" w:rsidRDefault="009C07E6" w:rsidP="00780B52">
      <w:pPr>
        <w:pStyle w:val="List"/>
        <w:numPr>
          <w:ilvl w:val="0"/>
          <w:numId w:val="30"/>
        </w:numPr>
      </w:pPr>
      <w:r>
        <w:t>LIPF de-provisions (i.e. deactivates) a previously provisioned intercept at the LMISF-IRI, MDF2 and MDF3. The target identity is IMPU, IMPI or the IMEI as they are the identities supported with the IMS LI.</w:t>
      </w:r>
    </w:p>
    <w:p w14:paraId="26D5C156" w14:textId="3E530C9E" w:rsidR="009C07E6" w:rsidRDefault="009C07E6" w:rsidP="00780B52">
      <w:pPr>
        <w:pStyle w:val="List"/>
        <w:numPr>
          <w:ilvl w:val="0"/>
          <w:numId w:val="30"/>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p>
    <w:p w14:paraId="7166D19D" w14:textId="2F704FA9" w:rsidR="009C07E6" w:rsidRDefault="009C07E6" w:rsidP="00780B52">
      <w:pPr>
        <w:pStyle w:val="List"/>
        <w:numPr>
          <w:ilvl w:val="0"/>
          <w:numId w:val="30"/>
        </w:numPr>
      </w:pPr>
      <w:r>
        <w:t xml:space="preserve">The BBIFF present in the SGW continues to capture and deliver the UP packets from the IMS </w:t>
      </w:r>
      <w:r w:rsidR="002612FF">
        <w:t>signalling</w:t>
      </w:r>
      <w:r>
        <w:t xml:space="preserve"> bearer to the LMISF-IRI over the LI_LITE_S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AF5888F" w:rsidR="009C07E6" w:rsidRDefault="00780B52" w:rsidP="00780B52">
      <w:pPr>
        <w:pStyle w:val="List"/>
      </w:pPr>
      <w:r>
        <w:rPr>
          <w:lang w:val="en-US"/>
        </w:rPr>
        <w:t>4.</w:t>
      </w:r>
      <w:r>
        <w:rPr>
          <w:lang w:val="en-US"/>
        </w:rPr>
        <w:tab/>
      </w:r>
      <w:r w:rsidR="009C07E6">
        <w:t xml:space="preserve">The BBIFF present in the SGW detects that IMS media bearer is released for inbound roaming UEs with home-routed roaming and notifies the same to the LMISF-IRI over the LI_LITE reference point. The notification includes the linked IMS </w:t>
      </w:r>
      <w:r w:rsidR="002612FF">
        <w:t>signalling</w:t>
      </w:r>
      <w:r w:rsidR="009C07E6">
        <w:t xml:space="preserve"> bearer ID, UE location information. LMISF-IRI stores the bearer information and the UE location information.</w:t>
      </w:r>
    </w:p>
    <w:p w14:paraId="2E642D5E" w14:textId="7DBBBB28" w:rsidR="009C07E6" w:rsidRDefault="009C07E6" w:rsidP="009C07E6">
      <w:pPr>
        <w:pStyle w:val="Heading3"/>
      </w:pPr>
      <w:bookmarkStart w:id="146" w:name="_Toc77369276"/>
      <w:r>
        <w:t>4.</w:t>
      </w:r>
      <w:r w:rsidR="00780B52">
        <w:t>8</w:t>
      </w:r>
      <w:r>
        <w:t>.5</w:t>
      </w:r>
      <w:r>
        <w:tab/>
        <w:t>Correlation principles</w:t>
      </w:r>
      <w:bookmarkEnd w:id="146"/>
    </w:p>
    <w:p w14:paraId="542D4A2F" w14:textId="5A291757" w:rsidR="009C07E6" w:rsidRDefault="009C07E6" w:rsidP="009C07E6">
      <w:pPr>
        <w:pStyle w:val="Heading4"/>
      </w:pPr>
      <w:bookmarkStart w:id="147" w:name="_Toc77369277"/>
      <w:r>
        <w:t>4.</w:t>
      </w:r>
      <w:r w:rsidR="00780B52">
        <w:t>8</w:t>
      </w:r>
      <w:r>
        <w:t>.5.1 Correlating the IRI</w:t>
      </w:r>
      <w:bookmarkEnd w:id="147"/>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lastRenderedPageBreak/>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8" w:name="_Toc77369278"/>
      <w:r>
        <w:t>4.</w:t>
      </w:r>
      <w:r w:rsidR="00780B52">
        <w:t>8</w:t>
      </w:r>
      <w:r>
        <w:t>.5.2</w:t>
      </w:r>
      <w:r>
        <w:tab/>
        <w:t>Correlating the IRI and CC</w:t>
      </w:r>
      <w:bookmarkEnd w:id="148"/>
    </w:p>
    <w:p w14:paraId="6FA80C00" w14:textId="3FDF9C78" w:rsidR="009C07E6" w:rsidRPr="000C1A6A" w:rsidRDefault="009C07E6" w:rsidP="009C07E6">
      <w:r w:rsidRPr="000C1A6A">
        <w:t>When an IMS session is establ</w:t>
      </w:r>
      <w:r>
        <w:t>ished, the media information is</w:t>
      </w:r>
      <w:r w:rsidRPr="000C1A6A">
        <w:t xml:space="preserve"> exchanged between the two end p</w:t>
      </w:r>
      <w:r>
        <w:t>oints of the media stream (e.g. target'</w:t>
      </w:r>
      <w:r w:rsidRPr="000C1A6A">
        <w:t>s UE and IMS-AGW in HPLMN) through the SDP offer and answer process. The combination of IP</w:t>
      </w:r>
      <w:r>
        <w:t xml:space="preserve"> address of the end point (e.g.</w:t>
      </w:r>
      <w:r w:rsidRPr="000C1A6A">
        <w:t xml:space="preserve"> UE and IMS AGW) and UDP port numbers used to transport the RTP and RTCP are part of this SDP offer and answer along with other things like Codec infor</w:t>
      </w:r>
      <w:r>
        <w:t>mation. The media packets (i.e.</w:t>
      </w:r>
      <w:r w:rsidRPr="000C1A6A">
        <w:t xml:space="preserve"> RTP streams) exchanged between the two end points of the media use those IP addresses and the port numbers (assigned for RTP).</w:t>
      </w:r>
    </w:p>
    <w:p w14:paraId="1CE1602D" w14:textId="008276B9" w:rsidR="009C07E6" w:rsidRDefault="009C07E6" w:rsidP="009C07E6">
      <w:r w:rsidRPr="000C1A6A">
        <w:t>LMISF</w:t>
      </w:r>
      <w:r>
        <w:t xml:space="preserve">-IRI </w:t>
      </w:r>
      <w:r w:rsidRPr="000C1A6A">
        <w:t xml:space="preserve">will also examine the SIP messages that carry the SDP offer and </w:t>
      </w:r>
      <w:r>
        <w:t xml:space="preserve">SDP </w:t>
      </w:r>
      <w:r w:rsidRPr="000C1A6A">
        <w:t>answer to determine the media information related to an IMS session.</w:t>
      </w:r>
      <w:r>
        <w:t xml:space="preserve"> 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3A750199" w:rsidR="009C07E6" w:rsidRDefault="009C07E6" w:rsidP="009C07E6">
      <w:r>
        <w:t xml:space="preserve">That is exactly what will be done at the LMISF-CC: </w:t>
      </w:r>
      <w:r w:rsidRPr="000C1A6A">
        <w:t xml:space="preserve">When the </w:t>
      </w:r>
      <w:r>
        <w:t xml:space="preserve">UP packets that represent the IMS </w:t>
      </w:r>
      <w:r w:rsidRPr="000C1A6A">
        <w:t>media packets are received, LMISF</w:t>
      </w:r>
      <w:r>
        <w:t>-CC</w:t>
      </w:r>
      <w:r w:rsidRPr="000C1A6A">
        <w:t xml:space="preserve"> will examine the </w:t>
      </w:r>
      <w:r>
        <w:t>UP m</w:t>
      </w:r>
      <w:r w:rsidRPr="000C1A6A">
        <w:t xml:space="preserve">edia packets to determine 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49" w:name="_Toc77369279"/>
      <w:r>
        <w:t>4.8.6</w:t>
      </w:r>
      <w:r>
        <w:tab/>
        <w:t>UE location reporting</w:t>
      </w:r>
      <w:bookmarkEnd w:id="149"/>
    </w:p>
    <w:p w14:paraId="4BF914F2" w14:textId="766BBFBF" w:rsidR="006A0A41" w:rsidRDefault="006A0A41" w:rsidP="006A0A41">
      <w:r>
        <w:t xml:space="preserve">Within the 5GC, 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DE0587B" w:rsidR="006A0A41" w:rsidRDefault="006A0A41" w:rsidP="006A0A41">
      <w:r>
        <w:t>The MDF2 delivers the UE Location to the LEMF (when required) as it is done for the non-roaming scenario or in a roaming with LBO scenario.</w:t>
      </w:r>
    </w:p>
    <w:p w14:paraId="522BC954" w14:textId="4713E39B" w:rsidR="004879FC" w:rsidRDefault="0041558E" w:rsidP="004879FC">
      <w:pPr>
        <w:pStyle w:val="Heading1"/>
      </w:pPr>
      <w:bookmarkStart w:id="150" w:name="_Toc77369280"/>
      <w:r>
        <w:lastRenderedPageBreak/>
        <w:t>5</w:t>
      </w:r>
      <w:r w:rsidR="004879FC">
        <w:tab/>
        <w:t>Example call flows of LI for I</w:t>
      </w:r>
      <w:r w:rsidR="004879FC" w:rsidRPr="009F28B4">
        <w:t xml:space="preserve">MS-based </w:t>
      </w:r>
      <w:r w:rsidR="004879FC">
        <w:t>services</w:t>
      </w:r>
      <w:bookmarkEnd w:id="150"/>
    </w:p>
    <w:p w14:paraId="74D76A43" w14:textId="7B40D286" w:rsidR="004879FC" w:rsidRDefault="0041558E" w:rsidP="004879FC">
      <w:pPr>
        <w:pStyle w:val="Heading2"/>
      </w:pPr>
      <w:bookmarkStart w:id="151" w:name="_Toc77369281"/>
      <w:r>
        <w:t>5</w:t>
      </w:r>
      <w:r w:rsidR="004879FC">
        <w:t>.1</w:t>
      </w:r>
      <w:r w:rsidR="004879FC">
        <w:tab/>
        <w:t>General remarks</w:t>
      </w:r>
      <w:bookmarkEnd w:id="151"/>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2BAFA53F"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52" w:name="_Toc77369282"/>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52"/>
    </w:p>
    <w:p w14:paraId="62E2496A" w14:textId="63B94D82" w:rsidR="00B21396" w:rsidRDefault="0041558E" w:rsidP="00B21396">
      <w:pPr>
        <w:pStyle w:val="Heading3"/>
      </w:pPr>
      <w:bookmarkStart w:id="153" w:name="_Toc77369283"/>
      <w:r>
        <w:t>5</w:t>
      </w:r>
      <w:r w:rsidR="00B21396">
        <w:t>.2.1</w:t>
      </w:r>
      <w:r w:rsidR="00B21396">
        <w:tab/>
        <w:t>Introduction</w:t>
      </w:r>
      <w:bookmarkEnd w:id="153"/>
    </w:p>
    <w:p w14:paraId="0D6D18C9" w14:textId="395A70B5"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154" w:name="_Toc77369284"/>
      <w:r>
        <w:lastRenderedPageBreak/>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54"/>
    </w:p>
    <w:p w14:paraId="377391DA" w14:textId="35446E70" w:rsidR="00767A16" w:rsidRDefault="00184B57" w:rsidP="00365B04">
      <w:pPr>
        <w:pStyle w:val="TH"/>
      </w:pPr>
      <w:r>
        <w:object w:dxaOrig="17232" w:dyaOrig="14280" w14:anchorId="43118F1F">
          <v:shape id="_x0000_i1124" type="#_x0000_t75" style="width:481.55pt;height:399.15pt" o:ole="">
            <v:imagedata r:id="rId220" o:title=""/>
          </v:shape>
          <o:OLEObject Type="Embed" ProgID="Visio.Drawing.15" ShapeID="_x0000_i1124" DrawAspect="Content" ObjectID="_1687985219" r:id="rId221"/>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55" w:name="_Toc77369285"/>
      <w:r>
        <w:lastRenderedPageBreak/>
        <w:t>5</w:t>
      </w:r>
      <w:r w:rsidR="00B21396">
        <w:t>.2.3</w:t>
      </w:r>
      <w:r w:rsidR="00B21396">
        <w:tab/>
      </w:r>
      <w:r w:rsidR="00372AB2">
        <w:t>Party_A (target)</w:t>
      </w:r>
      <w:r w:rsidR="00B21396">
        <w:t xml:space="preserve"> dials a </w:t>
      </w:r>
      <w:r w:rsidR="00372AB2">
        <w:t>special number</w:t>
      </w:r>
      <w:bookmarkEnd w:id="155"/>
    </w:p>
    <w:p w14:paraId="0BFDB442" w14:textId="3C2978A6" w:rsidR="0048277D" w:rsidRDefault="0048277D" w:rsidP="00EA74D9">
      <w:pPr>
        <w:pStyle w:val="TH"/>
      </w:pPr>
    </w:p>
    <w:p w14:paraId="169C2C7E" w14:textId="112092A3" w:rsidR="00767A16" w:rsidRDefault="00861D4E" w:rsidP="00365B04">
      <w:pPr>
        <w:pStyle w:val="TH"/>
      </w:pPr>
      <w:r>
        <w:object w:dxaOrig="18384" w:dyaOrig="14401" w14:anchorId="5B46BFC2">
          <v:shape id="_x0000_i1125" type="#_x0000_t75" style="width:481.55pt;height:377.3pt" o:ole="">
            <v:imagedata r:id="rId222" o:title=""/>
          </v:shape>
          <o:OLEObject Type="Embed" ProgID="Visio.Drawing.15" ShapeID="_x0000_i1125" DrawAspect="Content" ObjectID="_1687985220" r:id="rId223"/>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56" w:name="_Toc77369286"/>
      <w:r>
        <w:t>5.3</w:t>
      </w:r>
      <w:r>
        <w:tab/>
        <w:t xml:space="preserve">Terminating </w:t>
      </w:r>
      <w:r w:rsidR="006B3EB1">
        <w:t xml:space="preserve">IMS sessions </w:t>
      </w:r>
      <w:r>
        <w:t>to the target</w:t>
      </w:r>
      <w:r w:rsidR="006B3EB1">
        <w:t xml:space="preserve"> – non-roaming</w:t>
      </w:r>
      <w:bookmarkEnd w:id="156"/>
    </w:p>
    <w:p w14:paraId="1B481707" w14:textId="0FD162BB" w:rsidR="004E3202" w:rsidRDefault="004E3202" w:rsidP="004E3202">
      <w:pPr>
        <w:pStyle w:val="Heading3"/>
      </w:pPr>
      <w:bookmarkStart w:id="157" w:name="_Toc77369287"/>
      <w:r>
        <w:t>5.3.1</w:t>
      </w:r>
      <w:r>
        <w:tab/>
        <w:t>Introduction</w:t>
      </w:r>
      <w:bookmarkEnd w:id="157"/>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7A9AB851" w:rsidR="004E3202" w:rsidRDefault="004E3202" w:rsidP="004E3202">
      <w:pPr>
        <w:pStyle w:val="Heading3"/>
      </w:pPr>
      <w:bookmarkStart w:id="158" w:name="_Toc77369288"/>
      <w:r>
        <w:lastRenderedPageBreak/>
        <w:t>5.3.2</w:t>
      </w:r>
      <w:r>
        <w:tab/>
        <w:t>Party_A calls Party_B (target)</w:t>
      </w:r>
      <w:bookmarkEnd w:id="158"/>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26" type="#_x0000_t75" style="width:482.1pt;height:385.35pt" o:ole="">
            <v:imagedata r:id="rId224" o:title=""/>
          </v:shape>
          <o:OLEObject Type="Embed" ProgID="Visio.Drawing.15" ShapeID="_x0000_i1126" DrawAspect="Content" ObjectID="_1687985221" r:id="rId225"/>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59" w:name="_Toc77369289"/>
      <w:r>
        <w:t>5.4</w:t>
      </w:r>
      <w:r>
        <w:tab/>
      </w:r>
      <w:r w:rsidR="006B3EB1">
        <w:t xml:space="preserve">Redirected IMS sessions </w:t>
      </w:r>
      <w:r>
        <w:t>– no roaming</w:t>
      </w:r>
      <w:bookmarkEnd w:id="159"/>
    </w:p>
    <w:p w14:paraId="18383248" w14:textId="5ACFA26B" w:rsidR="00F624F2" w:rsidRDefault="00F624F2" w:rsidP="00F624F2">
      <w:pPr>
        <w:pStyle w:val="Heading3"/>
      </w:pPr>
      <w:bookmarkStart w:id="160" w:name="_Toc77369290"/>
      <w:r>
        <w:t>5.4.1</w:t>
      </w:r>
      <w:r>
        <w:tab/>
        <w:t>Introduction</w:t>
      </w:r>
      <w:bookmarkEnd w:id="160"/>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563FC953" w:rsidR="00EC2EB7" w:rsidRDefault="00EC2EB7" w:rsidP="00EC2EB7">
      <w:r>
        <w:t>In the case of inter-CSP redirections, the CC interception is done in the CC-POI present in the network functions (TrGW/IM-MGW) that have access to the media associated with the redirected IMS session. The CC-TF functions are provided by IBCF (when the CC-POI is in TrGW) and by MGCF (when the CC-POI is in IM-MGW). The IRI interception is done in the network function (S-CSCF) that serves the target (Party B).</w:t>
      </w:r>
    </w:p>
    <w:p w14:paraId="3593F4A4" w14:textId="1D54E06B" w:rsidR="00F624F2" w:rsidRDefault="00F624F2" w:rsidP="00F624F2">
      <w:pPr>
        <w:pStyle w:val="Heading3"/>
      </w:pPr>
      <w:bookmarkStart w:id="161" w:name="_Toc77369291"/>
      <w:r>
        <w:lastRenderedPageBreak/>
        <w:t>5.4.2</w:t>
      </w:r>
      <w:r>
        <w:tab/>
        <w:t>Intra-CSP redirection unconditional – Party_A calls Party_B (target) redirected to Party_C</w:t>
      </w:r>
      <w:bookmarkEnd w:id="161"/>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27" type="#_x0000_t75" style="width:480.95pt;height:384.75pt" o:ole="">
            <v:imagedata r:id="rId226" o:title=""/>
          </v:shape>
          <o:OLEObject Type="Embed" ProgID="Visio.Drawing.15" ShapeID="_x0000_i1127" DrawAspect="Content" ObjectID="_1687985222" r:id="rId227"/>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62" w:name="_Toc77369292"/>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62"/>
    </w:p>
    <w:p w14:paraId="2C621DC6" w14:textId="610DCE9A" w:rsidR="00843056" w:rsidRDefault="00861D4E" w:rsidP="00365B04">
      <w:pPr>
        <w:pStyle w:val="TH"/>
      </w:pPr>
      <w:r>
        <w:object w:dxaOrig="16524" w:dyaOrig="14101" w14:anchorId="6F177AAA">
          <v:shape id="_x0000_i1128" type="#_x0000_t75" style="width:481.55pt;height:411.25pt" o:ole="">
            <v:imagedata r:id="rId228" o:title=""/>
          </v:shape>
          <o:OLEObject Type="Embed" ProgID="Visio.Drawing.15" ShapeID="_x0000_i1128" DrawAspect="Content" ObjectID="_1687985223" r:id="rId229"/>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63" w:name="_Toc77369293"/>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63"/>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29" type="#_x0000_t75" style="width:480.95pt;height:345pt" o:ole="">
            <v:imagedata r:id="rId230" o:title=""/>
          </v:shape>
          <o:OLEObject Type="Embed" ProgID="Visio.Drawing.15" ShapeID="_x0000_i1129" DrawAspect="Content" ObjectID="_1687985224" r:id="rId231"/>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64" w:name="_Toc77369294"/>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64"/>
    </w:p>
    <w:p w14:paraId="6145CB09" w14:textId="7C6BA544" w:rsidR="00843056" w:rsidRDefault="00861D4E" w:rsidP="00365B04">
      <w:pPr>
        <w:pStyle w:val="TH"/>
      </w:pPr>
      <w:r>
        <w:object w:dxaOrig="18061" w:dyaOrig="14784" w14:anchorId="448ED26E">
          <v:shape id="_x0000_i1130" type="#_x0000_t75" style="width:481.55pt;height:394pt" o:ole="">
            <v:imagedata r:id="rId232" o:title=""/>
          </v:shape>
          <o:OLEObject Type="Embed" ProgID="Visio.Drawing.15" ShapeID="_x0000_i1130" DrawAspect="Content" ObjectID="_1687985225" r:id="rId233"/>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165" w:name="_Toc77369295"/>
      <w:r>
        <w:t>5.5</w:t>
      </w:r>
      <w:r>
        <w:tab/>
        <w:t>Originating IMS sessions from the target – roaming</w:t>
      </w:r>
      <w:bookmarkEnd w:id="165"/>
    </w:p>
    <w:p w14:paraId="6904A4E1" w14:textId="340795F9" w:rsidR="002556C0" w:rsidRDefault="002556C0" w:rsidP="002556C0">
      <w:pPr>
        <w:pStyle w:val="Heading3"/>
      </w:pPr>
      <w:bookmarkStart w:id="166" w:name="_Toc77369296"/>
      <w:r>
        <w:t>5.5.1</w:t>
      </w:r>
      <w:r>
        <w:tab/>
        <w:t>Introduction</w:t>
      </w:r>
      <w:bookmarkEnd w:id="166"/>
    </w:p>
    <w:p w14:paraId="72363E3A" w14:textId="718657E1" w:rsidR="002556C0" w:rsidRDefault="00027F5C" w:rsidP="002556C0">
      <w:r>
        <w:t>C</w:t>
      </w:r>
      <w:r w:rsidR="002556C0">
        <w:t>lause 5.5 describes the call flows to illustrate the scenarios of IMS sessions originated by a roaming target. The flows assume that roaming architecture in use is Local Breakout (LBO).</w:t>
      </w:r>
    </w:p>
    <w:p w14:paraId="25FE25E4" w14:textId="49E64EF8" w:rsidR="002556C0" w:rsidRDefault="002556C0" w:rsidP="002556C0">
      <w:r>
        <w:t>In all flows, when the CSP domain of interest is the Home CSP, the CC interception trigger from CC-TF in IBCF is sent to the CC-POI in TrGW when the IBCF sends the H.248 requests to provide the SDP information related to the IMS media sessions to the TrGW.</w:t>
      </w:r>
    </w:p>
    <w:p w14:paraId="2200682F" w14:textId="77777777" w:rsidR="002556C0" w:rsidRDefault="002556C0" w:rsidP="002556C0">
      <w:r>
        <w:t>When the CSP domain of interest is the Visited CSP, the CC interception trigger from CC-TF in P-CSCF is sent to the CC-POI in IMS-AGW when the P-CSCF sends the H.248 requests to provide the SDP information related to the IMS media sessions to the IMS-AGW.</w:t>
      </w:r>
    </w:p>
    <w:p w14:paraId="04A98A13" w14:textId="2370603B" w:rsidR="002556C0" w:rsidRDefault="002556C0" w:rsidP="002556C0">
      <w:r>
        <w:lastRenderedPageBreak/>
        <w:t>In the Home CSP domain, the IRI-POI in S-CSCF generates the xIRI using the SIP messages. In the Visited CSP domain, the P-CSCF generates the xIRI using the SIP messages.</w:t>
      </w:r>
    </w:p>
    <w:p w14:paraId="7722BAD0" w14:textId="6C1016D8" w:rsidR="002556C0" w:rsidRDefault="002556C0" w:rsidP="002556C0">
      <w:pPr>
        <w:pStyle w:val="Heading3"/>
      </w:pPr>
      <w:bookmarkStart w:id="167" w:name="_Toc77369297"/>
      <w:r>
        <w:t>5.5.2</w:t>
      </w:r>
      <w:r>
        <w:tab/>
        <w:t>Party_A (outbound roaming target) calls Party_B</w:t>
      </w:r>
      <w:bookmarkEnd w:id="167"/>
    </w:p>
    <w:p w14:paraId="0A65BB72" w14:textId="3C86E433" w:rsidR="002556C0" w:rsidRDefault="00861D4E" w:rsidP="002556C0">
      <w:pPr>
        <w:pStyle w:val="TH"/>
      </w:pPr>
      <w:r>
        <w:object w:dxaOrig="18349" w:dyaOrig="13932" w14:anchorId="6BBFFEE0">
          <v:shape id="_x0000_i1131" type="#_x0000_t75" style="width:481.55pt;height:365.75pt" o:ole="">
            <v:imagedata r:id="rId234" o:title=""/>
          </v:shape>
          <o:OLEObject Type="Embed" ProgID="Visio.Drawing.15" ShapeID="_x0000_i1131" DrawAspect="Content" ObjectID="_1687985226" r:id="rId235"/>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168" w:name="_Toc77369298"/>
      <w:r>
        <w:lastRenderedPageBreak/>
        <w:t>5.5.3</w:t>
      </w:r>
      <w:r>
        <w:tab/>
        <w:t>Party_A (outbound roaming target) dials a special number</w:t>
      </w:r>
      <w:bookmarkEnd w:id="168"/>
    </w:p>
    <w:p w14:paraId="0C4B4D25" w14:textId="0F5E03E5" w:rsidR="002556C0" w:rsidRDefault="00861D4E" w:rsidP="002556C0">
      <w:pPr>
        <w:pStyle w:val="TH"/>
      </w:pPr>
      <w:r>
        <w:object w:dxaOrig="17868" w:dyaOrig="14076" w14:anchorId="5279CAAC">
          <v:shape id="_x0000_i1132" type="#_x0000_t75" style="width:481.55pt;height:379.6pt" o:ole="">
            <v:imagedata r:id="rId236" o:title=""/>
          </v:shape>
          <o:OLEObject Type="Embed" ProgID="Visio.Drawing.15" ShapeID="_x0000_i1132" DrawAspect="Content" ObjectID="_1687985227" r:id="rId237"/>
        </w:object>
      </w:r>
    </w:p>
    <w:p w14:paraId="3FDB2C01" w14:textId="5861597B" w:rsidR="002556C0" w:rsidRDefault="002556C0" w:rsidP="002556C0">
      <w:pPr>
        <w:pStyle w:val="TF"/>
      </w:pPr>
      <w:r>
        <w:t>Figure 5.5-2: Party_A (outbound roaming target) dials a special number (translated to Party_B)</w:t>
      </w:r>
    </w:p>
    <w:p w14:paraId="5633F89B" w14:textId="0EDC5B5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 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169" w:name="_Toc77369299"/>
      <w:r>
        <w:lastRenderedPageBreak/>
        <w:t>5.5.4</w:t>
      </w:r>
      <w:r>
        <w:tab/>
        <w:t>CC Unavailable in home CSP due to optimal media routing</w:t>
      </w:r>
      <w:bookmarkEnd w:id="169"/>
      <w:r>
        <w:t xml:space="preserve"> </w:t>
      </w:r>
    </w:p>
    <w:p w14:paraId="52C6BEE2" w14:textId="5A86F207" w:rsidR="002556C0" w:rsidRDefault="00905B16" w:rsidP="00365B04">
      <w:pPr>
        <w:pStyle w:val="TH"/>
      </w:pPr>
      <w:r>
        <w:object w:dxaOrig="18925" w:dyaOrig="13537" w14:anchorId="05059955">
          <v:shape id="_x0000_i1133" type="#_x0000_t75" style="width:481.55pt;height:344.45pt" o:ole="">
            <v:imagedata r:id="rId238" o:title=""/>
          </v:shape>
          <o:OLEObject Type="Embed" ProgID="Visio.Drawing.15" ShapeID="_x0000_i1133" DrawAspect="Content" ObjectID="_1687985228" r:id="rId239"/>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ABFAB59" w:rsidR="002556C0" w:rsidRDefault="002556C0" w:rsidP="002556C0">
      <w:pPr>
        <w:pStyle w:val="NO"/>
      </w:pPr>
      <w:r>
        <w:t>NOTE:</w:t>
      </w:r>
      <w:r w:rsidR="00027F5C">
        <w:tab/>
      </w:r>
      <w:r>
        <w:t>Different implementations can be employed to trigger the generation of CCUnavailable IRI message.</w:t>
      </w:r>
    </w:p>
    <w:p w14:paraId="7FD8F073" w14:textId="7880BAA2" w:rsidR="00947064" w:rsidRDefault="00947064" w:rsidP="00947064">
      <w:pPr>
        <w:pStyle w:val="Heading3"/>
      </w:pPr>
      <w:bookmarkStart w:id="170" w:name="_Toc77369300"/>
      <w:r>
        <w:lastRenderedPageBreak/>
        <w:t>5.5.5</w:t>
      </w:r>
      <w:r>
        <w:tab/>
        <w:t>Party_A (inbound roaming target) calls Party_B</w:t>
      </w:r>
      <w:bookmarkEnd w:id="170"/>
    </w:p>
    <w:p w14:paraId="408D5FEB" w14:textId="5C69E46F" w:rsidR="00947064" w:rsidRDefault="00905B16" w:rsidP="00947064">
      <w:pPr>
        <w:pStyle w:val="TH"/>
      </w:pPr>
      <w:r>
        <w:object w:dxaOrig="18925" w:dyaOrig="15384" w14:anchorId="3E394130">
          <v:shape id="_x0000_i1134" type="#_x0000_t75" style="width:481.55pt;height:391.7pt" o:ole="">
            <v:imagedata r:id="rId240" o:title=""/>
          </v:shape>
          <o:OLEObject Type="Embed" ProgID="Visio.Drawing.15" ShapeID="_x0000_i1134" DrawAspect="Content" ObjectID="_1687985229" r:id="rId241"/>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171" w:name="_Toc77369301"/>
      <w:r>
        <w:lastRenderedPageBreak/>
        <w:t>5.5.6</w:t>
      </w:r>
      <w:r>
        <w:tab/>
        <w:t>Party_A (inbound roaming target) dials a special number</w:t>
      </w:r>
      <w:bookmarkEnd w:id="171"/>
    </w:p>
    <w:p w14:paraId="278530B4" w14:textId="4898585C" w:rsidR="00947064" w:rsidRDefault="00905B16" w:rsidP="00947064">
      <w:pPr>
        <w:pStyle w:val="TH"/>
      </w:pPr>
      <w:r>
        <w:object w:dxaOrig="18925" w:dyaOrig="15384" w14:anchorId="5E6414CC">
          <v:shape id="_x0000_i1135" type="#_x0000_t75" style="width:481.55pt;height:391.7pt" o:ole="">
            <v:imagedata r:id="rId242" o:title=""/>
          </v:shape>
          <o:OLEObject Type="Embed" ProgID="Visio.Drawing.15" ShapeID="_x0000_i1135" DrawAspect="Content" ObjectID="_1687985230" r:id="rId243"/>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172" w:name="_Toc77369302"/>
      <w:r>
        <w:t>5.6</w:t>
      </w:r>
      <w:r>
        <w:tab/>
        <w:t>Terminating IMS sessions to the target – roaming</w:t>
      </w:r>
      <w:bookmarkEnd w:id="172"/>
    </w:p>
    <w:p w14:paraId="424228F0" w14:textId="3871047C" w:rsidR="00947064" w:rsidRDefault="00947064" w:rsidP="00947064">
      <w:pPr>
        <w:pStyle w:val="Heading3"/>
      </w:pPr>
      <w:bookmarkStart w:id="173" w:name="_Toc77369303"/>
      <w:r>
        <w:t>5.6.1</w:t>
      </w:r>
      <w:r>
        <w:tab/>
        <w:t>Introduction</w:t>
      </w:r>
      <w:bookmarkEnd w:id="173"/>
    </w:p>
    <w:p w14:paraId="7F295DAB" w14:textId="1A2E7E1D" w:rsidR="00947064" w:rsidRDefault="003B3295" w:rsidP="00947064">
      <w:r>
        <w:t>C</w:t>
      </w:r>
      <w:r w:rsidR="00947064">
        <w:t>lause 5.6 describes the call flows to illustrate the scenarios of IMS sessions terminated to a roaming target. The flows assume that 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77777777" w:rsidR="00947064" w:rsidRDefault="00947064" w:rsidP="00947064">
      <w:r>
        <w:t>When the CSP domain of interest is the Visited CSP, the CC interception trigger from CC-TF in P-CSCF is sent to the CC-POI in IMS-AGW when the P-CSCF sends the H.248 requests to provide the SDP information related to the IMS media sessions to the IMS-AGW.</w:t>
      </w:r>
    </w:p>
    <w:p w14:paraId="20C9DD63" w14:textId="04A8F12F" w:rsidR="00947064" w:rsidRDefault="00947064" w:rsidP="00947064">
      <w:r>
        <w:lastRenderedPageBreak/>
        <w:t>In the Home CSP domain, the IRI-POI in S-CSCF generates the xIRI using the SIP messages. In the Visited CSP domain, the P-CSCF generates the xIRI using the SIP messages.</w:t>
      </w:r>
    </w:p>
    <w:p w14:paraId="7B3ED73C" w14:textId="00770F33" w:rsidR="00947064" w:rsidRDefault="00947064" w:rsidP="00947064">
      <w:pPr>
        <w:pStyle w:val="Heading3"/>
      </w:pPr>
      <w:bookmarkStart w:id="174" w:name="_Toc77369304"/>
      <w:r>
        <w:t>5.6.2</w:t>
      </w:r>
      <w:r>
        <w:tab/>
        <w:t>Party_A calls Party_B (outbound roaming target)</w:t>
      </w:r>
      <w:bookmarkEnd w:id="174"/>
    </w:p>
    <w:p w14:paraId="34D40272" w14:textId="35926F74" w:rsidR="00947064" w:rsidRDefault="00905B16" w:rsidP="00947064">
      <w:pPr>
        <w:pStyle w:val="TH"/>
      </w:pPr>
      <w:r>
        <w:object w:dxaOrig="16812" w:dyaOrig="12612" w14:anchorId="3E44A992">
          <v:shape id="_x0000_i1136" type="#_x0000_t75" style="width:481.55pt;height:361.15pt" o:ole="">
            <v:imagedata r:id="rId244" o:title=""/>
          </v:shape>
          <o:OLEObject Type="Embed" ProgID="Visio.Drawing.15" ShapeID="_x0000_i1136" DrawAspect="Content" ObjectID="_1687985231" r:id="rId245"/>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175" w:name="_Toc77369305"/>
      <w:r>
        <w:lastRenderedPageBreak/>
        <w:t>5.6.3</w:t>
      </w:r>
      <w:r>
        <w:tab/>
        <w:t>Party_A calls Party_B (outbound roaming target), redirected due to no answer</w:t>
      </w:r>
      <w:bookmarkEnd w:id="175"/>
    </w:p>
    <w:p w14:paraId="73181DE7" w14:textId="75FE3AEC" w:rsidR="00947064" w:rsidRDefault="00905B16" w:rsidP="00365B04">
      <w:pPr>
        <w:pStyle w:val="TH"/>
      </w:pPr>
      <w:r>
        <w:object w:dxaOrig="16812" w:dyaOrig="13416" w14:anchorId="4AB24FE4">
          <v:shape id="_x0000_i1137" type="#_x0000_t75" style="width:481.55pt;height:384.75pt" o:ole="">
            <v:imagedata r:id="rId246" o:title=""/>
          </v:shape>
          <o:OLEObject Type="Embed" ProgID="Visio.Drawing.15" ShapeID="_x0000_i1137" DrawAspect="Content" ObjectID="_1687985232" r:id="rId247"/>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6A070202" w:rsidR="00947064" w:rsidRDefault="00947064" w:rsidP="00947064">
      <w:pPr>
        <w:pStyle w:val="NO"/>
      </w:pPr>
      <w:r>
        <w:t xml:space="preserve">NOTE: </w:t>
      </w:r>
      <w:r>
        <w:tab/>
        <w:t>The redirection steps along with the LI aspects for those steps are same as shown 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176" w:name="_Toc77369306"/>
      <w:r>
        <w:lastRenderedPageBreak/>
        <w:t>5.6.4</w:t>
      </w:r>
      <w:r>
        <w:tab/>
        <w:t>Party_A calls Party_B (inbound roaming target)</w:t>
      </w:r>
      <w:bookmarkEnd w:id="176"/>
    </w:p>
    <w:p w14:paraId="1E691D19" w14:textId="21E56F85" w:rsidR="008F7614" w:rsidRDefault="00905B16" w:rsidP="008F7614">
      <w:pPr>
        <w:pStyle w:val="TH"/>
      </w:pPr>
      <w:r>
        <w:object w:dxaOrig="17544" w:dyaOrig="15312" w14:anchorId="0E103B42">
          <v:shape id="_x0000_i1138" type="#_x0000_t75" style="width:481.55pt;height:420.5pt" o:ole="">
            <v:imagedata r:id="rId248" o:title=""/>
          </v:shape>
          <o:OLEObject Type="Embed" ProgID="Visio.Drawing.15" ShapeID="_x0000_i1138" DrawAspect="Content" ObjectID="_1687985233" r:id="rId249"/>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177" w:name="_Toc77369307"/>
      <w:r>
        <w:lastRenderedPageBreak/>
        <w:t>5.6.5</w:t>
      </w:r>
      <w:r>
        <w:tab/>
        <w:t>Party_A calls Party_B (inbound roaming target), redirected due to no answer</w:t>
      </w:r>
      <w:bookmarkEnd w:id="177"/>
    </w:p>
    <w:p w14:paraId="0F9FCF7C" w14:textId="11A8E9D6" w:rsidR="008F7614" w:rsidRDefault="00905B16" w:rsidP="00365B04">
      <w:pPr>
        <w:pStyle w:val="TH"/>
      </w:pPr>
      <w:r>
        <w:object w:dxaOrig="17544" w:dyaOrig="16956" w14:anchorId="211947DA">
          <v:shape id="_x0000_i1139" type="#_x0000_t75" style="width:481.55pt;height:465.4pt" o:ole="">
            <v:imagedata r:id="rId250" o:title=""/>
          </v:shape>
          <o:OLEObject Type="Embed" ProgID="Visio.Drawing.15" ShapeID="_x0000_i1139" DrawAspect="Content" ObjectID="_1687985234" r:id="rId251"/>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1B057DAE" w:rsidR="008F7614" w:rsidRDefault="008F7614" w:rsidP="008F7614">
      <w:pPr>
        <w:pStyle w:val="NO"/>
      </w:pPr>
      <w:r>
        <w:t xml:space="preserve">NOTE: </w:t>
      </w:r>
      <w:r>
        <w:tab/>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178" w:name="_Toc77369308"/>
      <w:r>
        <w:t>5.7</w:t>
      </w:r>
      <w:r>
        <w:tab/>
        <w:t>Ad-hoc IMS conference established by the target</w:t>
      </w:r>
      <w:bookmarkEnd w:id="178"/>
    </w:p>
    <w:p w14:paraId="422B8ED2" w14:textId="3DAD5491" w:rsidR="00980297" w:rsidRDefault="00980297" w:rsidP="00980297">
      <w:pPr>
        <w:pStyle w:val="Heading3"/>
      </w:pPr>
      <w:bookmarkStart w:id="179" w:name="_Toc77369309"/>
      <w:r>
        <w:t>5.7.1</w:t>
      </w:r>
      <w:r>
        <w:tab/>
        <w:t>Introduction</w:t>
      </w:r>
      <w:bookmarkEnd w:id="179"/>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6CFDF644" w:rsidR="00980297" w:rsidRDefault="00980297" w:rsidP="00980297">
      <w:r>
        <w:t>The Figure 5.7-8 and Figure 5.7-9 are not really part of the conferencing steps, however, included here to show how the content of a held conference (a requirement in some countries) is delivered to the LEMFs.</w:t>
      </w:r>
    </w:p>
    <w:p w14:paraId="7E769B4B" w14:textId="725ABE7E" w:rsidR="00980297" w:rsidRDefault="00980297" w:rsidP="00980297">
      <w:pPr>
        <w:pStyle w:val="Heading2"/>
      </w:pPr>
      <w:bookmarkStart w:id="180" w:name="_Toc77369310"/>
      <w:r>
        <w:t>5.7.2</w:t>
      </w:r>
      <w:r>
        <w:tab/>
        <w:t>Party_A (target) creates the conference</w:t>
      </w:r>
      <w:bookmarkEnd w:id="180"/>
    </w:p>
    <w:p w14:paraId="27309AE9" w14:textId="28330C20" w:rsidR="00980297" w:rsidRDefault="00905B16" w:rsidP="00980297">
      <w:pPr>
        <w:pStyle w:val="TH"/>
      </w:pPr>
      <w:r>
        <w:object w:dxaOrig="17688" w:dyaOrig="13537" w14:anchorId="72640E9A">
          <v:shape id="_x0000_i1140" type="#_x0000_t75" style="width:482.1pt;height:368.65pt" o:ole="">
            <v:imagedata r:id="rId252" o:title=""/>
          </v:shape>
          <o:OLEObject Type="Embed" ProgID="Visio.Drawing.15" ShapeID="_x0000_i1140" DrawAspect="Content" ObjectID="_1687985235" r:id="rId253"/>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181" w:name="_Toc77369311"/>
      <w:r>
        <w:t>5.7.3</w:t>
      </w:r>
      <w:r>
        <w:tab/>
        <w:t>Party_C (conferee) joins the conference</w:t>
      </w:r>
      <w:bookmarkEnd w:id="181"/>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41" type="#_x0000_t75" style="width:480.95pt;height:260.95pt" o:ole="">
            <v:imagedata r:id="rId254" o:title=""/>
          </v:shape>
          <o:OLEObject Type="Embed" ProgID="Visio.Drawing.15" ShapeID="_x0000_i1141" DrawAspect="Content" ObjectID="_1687985236" r:id="rId255"/>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42" type="#_x0000_t75" style="width:480.95pt;height:358.85pt" o:ole="">
            <v:imagedata r:id="rId256" o:title=""/>
          </v:shape>
          <o:OLEObject Type="Embed" ProgID="Visio.Drawing.15" ShapeID="_x0000_i1142" DrawAspect="Content" ObjectID="_1687985237" r:id="rId257"/>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182" w:name="_Toc77369312"/>
      <w:r>
        <w:t>5.7.4</w:t>
      </w:r>
      <w:r>
        <w:tab/>
        <w:t>Party_B joins the conference</w:t>
      </w:r>
      <w:bookmarkEnd w:id="182"/>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43" type="#_x0000_t75" style="width:480.95pt;height:216.6pt" o:ole="">
            <v:imagedata r:id="rId258" o:title=""/>
          </v:shape>
          <o:OLEObject Type="Embed" ProgID="Visio.Drawing.15" ShapeID="_x0000_i1143" DrawAspect="Content" ObjectID="_1687985238" r:id="rId259"/>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44" type="#_x0000_t75" style="width:481.55pt;height:357.1pt" o:ole="">
            <v:imagedata r:id="rId260" o:title=""/>
          </v:shape>
          <o:OLEObject Type="Embed" ProgID="Visio.Drawing.15" ShapeID="_x0000_i1144" DrawAspect="Content" ObjectID="_1687985239" r:id="rId261"/>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183" w:name="_Toc77369313"/>
      <w:r>
        <w:lastRenderedPageBreak/>
        <w:t>5.7.5</w:t>
      </w:r>
      <w:r>
        <w:tab/>
        <w:t>Party C drops out of the conference</w:t>
      </w:r>
      <w:bookmarkEnd w:id="183"/>
    </w:p>
    <w:p w14:paraId="678902B4" w14:textId="59631661" w:rsidR="00C708FA" w:rsidRDefault="00482B2C" w:rsidP="00C708FA">
      <w:pPr>
        <w:pStyle w:val="TH"/>
      </w:pPr>
      <w:r>
        <w:object w:dxaOrig="17688" w:dyaOrig="11161" w14:anchorId="49009E90">
          <v:shape id="_x0000_i1145" type="#_x0000_t75" style="width:482.1pt;height:304.15pt" o:ole="">
            <v:imagedata r:id="rId262" o:title=""/>
          </v:shape>
          <o:OLEObject Type="Embed" ProgID="Visio.Drawing.15" ShapeID="_x0000_i1145" DrawAspect="Content" ObjectID="_1687985240" r:id="rId263"/>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184" w:name="_Toc77369314"/>
      <w:r>
        <w:lastRenderedPageBreak/>
        <w:t>5.7.6</w:t>
      </w:r>
      <w:r>
        <w:tab/>
        <w:t>Reconfiguration from conference to two-party session</w:t>
      </w:r>
      <w:bookmarkEnd w:id="184"/>
    </w:p>
    <w:p w14:paraId="518AD217" w14:textId="7612B66A" w:rsidR="006948D3" w:rsidRDefault="00905B16" w:rsidP="006948D3">
      <w:pPr>
        <w:pStyle w:val="TH"/>
      </w:pPr>
      <w:r>
        <w:object w:dxaOrig="17688" w:dyaOrig="14101" w14:anchorId="42BA079E">
          <v:shape id="_x0000_i1146" type="#_x0000_t75" style="width:482.1pt;height:384.2pt" o:ole="">
            <v:imagedata r:id="rId264" o:title=""/>
          </v:shape>
          <o:OLEObject Type="Embed" ProgID="Visio.Drawing.15" ShapeID="_x0000_i1146" DrawAspect="Content" ObjectID="_1687985241" r:id="rId265"/>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185" w:name="_Toc77369315"/>
      <w:r>
        <w:lastRenderedPageBreak/>
        <w:t>5.7.7</w:t>
      </w:r>
      <w:r>
        <w:tab/>
        <w:t>Party_A (target) places conference on hold</w:t>
      </w:r>
      <w:bookmarkEnd w:id="185"/>
    </w:p>
    <w:p w14:paraId="7F9D8C03" w14:textId="7EBB6482" w:rsidR="006948D3" w:rsidRDefault="00F72C4B" w:rsidP="006948D3">
      <w:pPr>
        <w:pStyle w:val="TH"/>
      </w:pPr>
      <w:r>
        <w:object w:dxaOrig="17641" w:dyaOrig="10836" w14:anchorId="4D73F4AD">
          <v:shape id="_x0000_i1147" type="#_x0000_t75" style="width:481.55pt;height:296.05pt" o:ole="">
            <v:imagedata r:id="rId266" o:title=""/>
          </v:shape>
          <o:OLEObject Type="Embed" ProgID="Visio.Drawing.15" ShapeID="_x0000_i1147" DrawAspect="Content" ObjectID="_1687985242" r:id="rId267"/>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186" w:name="_Toc77369316"/>
      <w:r>
        <w:lastRenderedPageBreak/>
        <w:t>5.7.8</w:t>
      </w:r>
      <w:r>
        <w:tab/>
        <w:t>Party_A (target) retrieves conference from hold</w:t>
      </w:r>
      <w:bookmarkEnd w:id="186"/>
    </w:p>
    <w:p w14:paraId="0C0B70A9" w14:textId="77777777" w:rsidR="00F72C4B" w:rsidRDefault="00F72C4B" w:rsidP="00F72C4B">
      <w:pPr>
        <w:pStyle w:val="TH"/>
      </w:pPr>
      <w:r>
        <w:object w:dxaOrig="17641" w:dyaOrig="10836" w14:anchorId="14CAE938">
          <v:shape id="_x0000_i1148" type="#_x0000_t75" style="width:481.55pt;height:296.05pt" o:ole="">
            <v:imagedata r:id="rId268" o:title=""/>
          </v:shape>
          <o:OLEObject Type="Embed" ProgID="Visio.Drawing.15" ShapeID="_x0000_i1148" DrawAspect="Content" ObjectID="_1687985243" r:id="rId269"/>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187" w:name="_Toc77369317"/>
      <w:r>
        <w:t>5.8</w:t>
      </w:r>
      <w:r>
        <w:tab/>
        <w:t>Home routed roaming architecture</w:t>
      </w:r>
      <w:bookmarkEnd w:id="187"/>
    </w:p>
    <w:p w14:paraId="2B695348" w14:textId="5CC17A71" w:rsidR="006A0A41" w:rsidRDefault="006A0A41" w:rsidP="006A0A41">
      <w:pPr>
        <w:pStyle w:val="Heading3"/>
      </w:pPr>
      <w:bookmarkStart w:id="188" w:name="_Toc77369318"/>
      <w:r>
        <w:t>5.8.1</w:t>
      </w:r>
      <w:r>
        <w:tab/>
        <w:t>General</w:t>
      </w:r>
      <w:bookmarkEnd w:id="188"/>
    </w:p>
    <w:p w14:paraId="02ACB9EA" w14:textId="77777777" w:rsidR="006A0A41" w:rsidRDefault="006A0A41" w:rsidP="006A0A41">
      <w:r>
        <w:t>Five category call flows are presented in this clause:</w:t>
      </w:r>
    </w:p>
    <w:p w14:paraId="376507CC" w14:textId="3B39613B" w:rsidR="006A0A41" w:rsidRPr="006A0A41" w:rsidRDefault="00BB5B16" w:rsidP="003752E8">
      <w:pPr>
        <w:pStyle w:val="B1"/>
      </w:pPr>
      <w:r>
        <w:t>-</w:t>
      </w:r>
      <w:r>
        <w:tab/>
      </w:r>
      <w:r w:rsidR="006A0A41" w:rsidRPr="006A0A41">
        <w:t>Inbound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05BCF1F9" w:rsidR="006A0A41" w:rsidRDefault="006A0A41" w:rsidP="006A0A41">
      <w:r>
        <w:t>In all the call flows, the target identity is the IMPU or IMPI or the PEI (or IMEI). All the call flows assume that the SIP messages and the media are not encrypted at 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51D0C501"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SGW/SGW-C receives from the MME in the case of S8HR and SMF receives from the AMF in the case of N9HR). The LMISF-IRI includes the latest UE location information in the applicable xIRI that it sends to the MDF2 for active intercepts.</w:t>
      </w:r>
    </w:p>
    <w:p w14:paraId="7E5A2E35" w14:textId="610E6B16" w:rsidR="006A0A41" w:rsidRDefault="006A0A41" w:rsidP="006A0A41">
      <w:pPr>
        <w:pStyle w:val="NO"/>
      </w:pPr>
      <w:r>
        <w:t xml:space="preserve">NOTE 2: </w:t>
      </w:r>
      <w:r w:rsidR="00AB65EF">
        <w:tab/>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189" w:name="_Toc77369319"/>
      <w:r>
        <w:t>5.8.2</w:t>
      </w:r>
      <w:r>
        <w:tab/>
        <w:t>Call origination</w:t>
      </w:r>
      <w:r w:rsidR="00AD4DB1">
        <w:t xml:space="preserve"> (IRI + CC)</w:t>
      </w:r>
      <w:bookmarkEnd w:id="189"/>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49" type="#_x0000_t75" style="width:481.55pt;height:297.2pt" o:ole="">
            <v:imagedata r:id="rId270" o:title=""/>
          </v:shape>
          <o:OLEObject Type="Embed" ProgID="Visio.Drawing.15" ShapeID="_x0000_i1149" DrawAspect="Content" ObjectID="_1687985244" r:id="rId271"/>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399EA1BB" w:rsidR="006A0A41" w:rsidRDefault="006A0A41" w:rsidP="006A0A41">
      <w:r>
        <w:t xml:space="preserve">The LMISF-IRI examines the SIP message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190" w:name="_Toc77369320"/>
      <w:r>
        <w:t>5.8.3</w:t>
      </w:r>
      <w:r>
        <w:tab/>
        <w:t>Call Origination (IRI only)</w:t>
      </w:r>
      <w:bookmarkEnd w:id="190"/>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50" type="#_x0000_t75" style="width:481.55pt;height:256.3pt" o:ole="">
            <v:imagedata r:id="rId272" o:title=""/>
          </v:shape>
          <o:OLEObject Type="Embed" ProgID="Visio.Drawing.15" ShapeID="_x0000_i1150" DrawAspect="Content" ObjectID="_1687985245" r:id="rId273"/>
        </w:object>
      </w:r>
    </w:p>
    <w:p w14:paraId="1B6C19E5" w14:textId="7BFEBD5B" w:rsidR="00AD4DB1" w:rsidRDefault="00AD4DB1" w:rsidP="00AD4DB1">
      <w:pPr>
        <w:pStyle w:val="TF"/>
      </w:pPr>
      <w:r>
        <w:t>Figure 5.8-2: Call Origination from an inbound roaming target with HR – IRI only</w:t>
      </w:r>
    </w:p>
    <w:p w14:paraId="1D2A389D" w14:textId="02F73012" w:rsidR="00AD4DB1" w:rsidRDefault="00AD4DB1" w:rsidP="00AD4DB1">
      <w:r>
        <w:t xml:space="preserve">As described in clause 5.8.2, for call originations from a target, the LMISF-IRI examines the SIP message present within the IMS </w:t>
      </w:r>
      <w:r w:rsidR="002612FF">
        <w:t>signalling</w:t>
      </w:r>
      <w:r>
        <w:t xml:space="preserve"> packets received from the BBIFF_U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191" w:name="_Toc77369321"/>
      <w:r>
        <w:t>5.8.</w:t>
      </w:r>
      <w:r w:rsidR="00BB5B16">
        <w:t>4</w:t>
      </w:r>
      <w:r>
        <w:tab/>
        <w:t>Call termination (IRI + CC)</w:t>
      </w:r>
      <w:bookmarkEnd w:id="191"/>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51" type="#_x0000_t75" style="width:481.55pt;height:322pt" o:ole="">
            <v:imagedata r:id="rId274" o:title=""/>
          </v:shape>
          <o:OLEObject Type="Embed" ProgID="Visio.Drawing.15" ShapeID="_x0000_i1151" DrawAspect="Content" ObjectID="_1687985246" r:id="rId275"/>
        </w:object>
      </w:r>
    </w:p>
    <w:p w14:paraId="2C8B40DA" w14:textId="1AADDB30" w:rsidR="00AD4DB1" w:rsidRDefault="00AD4DB1" w:rsidP="00AD4DB1">
      <w:pPr>
        <w:pStyle w:val="TF"/>
      </w:pPr>
      <w:r>
        <w:t>Figure 5.8-3: Call termination to an inbound roaming target with HR – IRI + CC</w:t>
      </w:r>
    </w:p>
    <w:p w14:paraId="7543B599" w14:textId="5D5F1154" w:rsidR="00AD4DB1" w:rsidRDefault="00AD4DB1" w:rsidP="00AD4DB1">
      <w:bookmarkStart w:id="192" w:name="_Hlk61868215"/>
      <w:r>
        <w:t xml:space="preserve">The LMISF-IRI examines the SIP message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193" w:name="_Toc77369322"/>
      <w:bookmarkEnd w:id="192"/>
      <w:r>
        <w:t>5.8.5</w:t>
      </w:r>
      <w:r>
        <w:tab/>
        <w:t>Mid-call interception</w:t>
      </w:r>
      <w:bookmarkEnd w:id="193"/>
    </w:p>
    <w:p w14:paraId="1E047E07" w14:textId="4FA55D1F" w:rsidR="007C3496" w:rsidRPr="003B01A5" w:rsidRDefault="007C3496" w:rsidP="007C3496">
      <w:pPr>
        <w:pStyle w:val="Heading4"/>
      </w:pPr>
      <w:bookmarkStart w:id="194" w:name="_Toc77369323"/>
      <w:r>
        <w:t>5.8.5.1</w:t>
      </w:r>
      <w:r>
        <w:tab/>
        <w:t>Before the call is completely answered</w:t>
      </w:r>
      <w:bookmarkEnd w:id="194"/>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52" type="#_x0000_t75" style="width:481.55pt;height:297.2pt" o:ole="">
            <v:imagedata r:id="rId276" o:title=""/>
          </v:shape>
          <o:OLEObject Type="Embed" ProgID="Visio.Drawing.15" ShapeID="_x0000_i1152" DrawAspect="Content" ObjectID="_1687985247" r:id="rId277"/>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195" w:name="_Toc77369324"/>
      <w:r>
        <w:t>5.8.5.2</w:t>
      </w:r>
      <w:r>
        <w:tab/>
        <w:t>After the call is completely answered</w:t>
      </w:r>
      <w:bookmarkEnd w:id="195"/>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53" type="#_x0000_t75" style="width:481.55pt;height:353.1pt" o:ole="">
            <v:imagedata r:id="rId278" o:title=""/>
          </v:shape>
          <o:OLEObject Type="Embed" ProgID="Visio.Drawing.15" ShapeID="_x0000_i1153" DrawAspect="Content" ObjectID="_1687985248" r:id="rId279"/>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77AAA60" w:rsidR="007C3496" w:rsidRDefault="007C3496" w:rsidP="007C3496">
      <w:r>
        <w:t>In this illustration, a lawful interception is activated on the inbound roaming user well after the call is answered. The flow illustrates that in such a scenario, it is possible that the IRI may include just the SIP BYE and SIP 200 OK. The trigger between LMISF-IRI and BBIFF-C and between BBIFF-C and BBIFF-U may encounter a case where the IMS media channel is already released by the time BBIFF-C has a chance to send the trigger of Deactivate Task to stop the delivery of IMS media packets from BBIFF-U to LMISF-CC.</w:t>
      </w:r>
    </w:p>
    <w:p w14:paraId="08A731CC" w14:textId="37423533" w:rsidR="007C3496" w:rsidRDefault="007C3496" w:rsidP="007C3496">
      <w:pPr>
        <w:pStyle w:val="Heading3"/>
      </w:pPr>
      <w:bookmarkStart w:id="196" w:name="_Toc77369325"/>
      <w:r>
        <w:t>5.8.6</w:t>
      </w:r>
      <w:r>
        <w:tab/>
        <w:t>BBIFF relocation scenarios</w:t>
      </w:r>
      <w:bookmarkEnd w:id="196"/>
    </w:p>
    <w:p w14:paraId="112E2639" w14:textId="63AE5600" w:rsidR="007C3496" w:rsidRDefault="007C3496" w:rsidP="007C3496">
      <w:pPr>
        <w:pStyle w:val="Heading4"/>
      </w:pPr>
      <w:bookmarkStart w:id="197" w:name="_Toc77369326"/>
      <w:r>
        <w:t>5.8.6.1</w:t>
      </w:r>
      <w:r>
        <w:tab/>
        <w:t>BBIFF-U relocation</w:t>
      </w:r>
      <w:bookmarkEnd w:id="197"/>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54" type="#_x0000_t75" style="width:480.95pt;height:377.85pt" o:ole="">
            <v:imagedata r:id="rId280" o:title=""/>
          </v:shape>
          <o:OLEObject Type="Embed" ProgID="Visio.Drawing.15" ShapeID="_x0000_i1154" DrawAspect="Content" ObjectID="_1687985249" r:id="rId281"/>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198" w:name="_Toc77369327"/>
      <w:r>
        <w:t>5.8.6.2</w:t>
      </w:r>
      <w:r>
        <w:tab/>
        <w:t>BBIFF-C relocation</w:t>
      </w:r>
      <w:bookmarkEnd w:id="198"/>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55" type="#_x0000_t75" style="width:480.95pt;height:312.75pt" o:ole="">
            <v:imagedata r:id="rId282" o:title=""/>
          </v:shape>
          <o:OLEObject Type="Embed" ProgID="Visio.Drawing.15" ShapeID="_x0000_i1155" DrawAspect="Content" ObjectID="_1687985250" r:id="rId283"/>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199" w:name="_Toc77369328"/>
      <w:r>
        <w:lastRenderedPageBreak/>
        <w:t>6</w:t>
      </w:r>
      <w:r>
        <w:tab/>
        <w:t>ID Association Caching</w:t>
      </w:r>
      <w:bookmarkEnd w:id="199"/>
    </w:p>
    <w:p w14:paraId="78C43C32" w14:textId="77777777" w:rsidR="0001061C" w:rsidRDefault="0001061C" w:rsidP="0001061C">
      <w:pPr>
        <w:pStyle w:val="Heading2"/>
      </w:pPr>
      <w:bookmarkStart w:id="200" w:name="_Toc77369329"/>
      <w:r>
        <w:t>6.1</w:t>
      </w:r>
      <w:r>
        <w:tab/>
        <w:t>Introduction</w:t>
      </w:r>
      <w:bookmarkEnd w:id="200"/>
    </w:p>
    <w:p w14:paraId="1B464CB2" w14:textId="2E6812BC" w:rsidR="0001061C" w:rsidRDefault="0001061C" w:rsidP="0001061C">
      <w:r>
        <w:t>With the advent of 5G, the permanent IDs are not freely circulated within the network or 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1C62BEA4" w:rsidR="0001061C" w:rsidRDefault="0001061C" w:rsidP="0001061C">
      <w:r>
        <w:t>An overview of 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56" type="#_x0000_t75" style="width:481.55pt;height:114.6pt" o:ole="">
            <v:imagedata r:id="rId284" o:title=""/>
          </v:shape>
          <o:OLEObject Type="Embed" ProgID="Visio.Drawing.15" ShapeID="_x0000_i1156" DrawAspect="Content" ObjectID="_1687985251" r:id="rId285"/>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01" w:name="_Toc77369330"/>
      <w:r>
        <w:t>6.2</w:t>
      </w:r>
      <w:r>
        <w:tab/>
        <w:t>IDs</w:t>
      </w:r>
      <w:bookmarkEnd w:id="201"/>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1E7666B" w:rsidR="0001061C" w:rsidRDefault="0001061C" w:rsidP="00AB284F">
      <w:r>
        <w:t>5G-S-TMSI is always be part of the 5G-GUTI as shown figure 6.2-1 below</w:t>
      </w:r>
      <w:r w:rsidR="009E6220">
        <w:t>.</w:t>
      </w:r>
    </w:p>
    <w:p w14:paraId="24FF2446" w14:textId="77777777" w:rsidR="0001061C" w:rsidRDefault="0001061C" w:rsidP="001A7962">
      <w:pPr>
        <w:pStyle w:val="TH"/>
      </w:pPr>
      <w:r>
        <w:rPr>
          <w:lang w:eastAsia="ja-JP"/>
        </w:rPr>
        <w:object w:dxaOrig="8736" w:dyaOrig="2220" w14:anchorId="17353CBB">
          <v:shape id="_x0000_i1157" type="#_x0000_t75" style="width:436.6pt;height:111.15pt" o:ole="">
            <v:imagedata r:id="rId286" o:title=""/>
          </v:shape>
          <o:OLEObject Type="Embed" ProgID="Visio.Drawing.15" ShapeID="_x0000_i1157" DrawAspect="Content" ObjectID="_1687985252" r:id="rId287"/>
        </w:object>
      </w:r>
    </w:p>
    <w:p w14:paraId="6B1F5EAE" w14:textId="77777777" w:rsidR="0001061C" w:rsidRDefault="0001061C" w:rsidP="001A7962">
      <w:pPr>
        <w:pStyle w:val="TF"/>
      </w:pPr>
      <w:r>
        <w:t>Figure 6.2-1: Structure of 5G-GUTI and 5G-S-TMSI</w:t>
      </w:r>
    </w:p>
    <w:p w14:paraId="2D801D77" w14:textId="77777777" w:rsidR="0001061C" w:rsidRDefault="0001061C" w:rsidP="001A7962">
      <w:r>
        <w:t xml:space="preserve">LEAs may include SUCI or 5G-S-TMSI or 5G-GUTI in the Request to retrieve the associated SUPI and PEI. As a different scenario, LEAs may instead include SUPI in the Request to retrieve the associated 5G-GUTI. </w:t>
      </w:r>
    </w:p>
    <w:p w14:paraId="26F73992" w14:textId="77777777" w:rsidR="0001061C" w:rsidRDefault="0001061C" w:rsidP="0001061C">
      <w:pPr>
        <w:pStyle w:val="Heading2"/>
      </w:pPr>
      <w:bookmarkStart w:id="202" w:name="_Toc77369331"/>
      <w:r>
        <w:t>6.3</w:t>
      </w:r>
      <w:r>
        <w:tab/>
        <w:t>Caching Principles</w:t>
      </w:r>
      <w:bookmarkEnd w:id="202"/>
    </w:p>
    <w:p w14:paraId="7568599F" w14:textId="77777777" w:rsidR="0001061C" w:rsidRDefault="0001061C" w:rsidP="009C0600">
      <w:pPr>
        <w:pStyle w:val="Heading3"/>
      </w:pPr>
      <w:bookmarkStart w:id="203" w:name="_Toc77369332"/>
      <w:r>
        <w:t>6.3.1</w:t>
      </w:r>
      <w:r>
        <w:tab/>
        <w:t>Background</w:t>
      </w:r>
      <w:bookmarkEnd w:id="203"/>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04" w:name="_Toc77369333"/>
      <w:r>
        <w:t>6.3.2</w:t>
      </w:r>
      <w:r>
        <w:tab/>
        <w:t>Caching</w:t>
      </w:r>
      <w:bookmarkEnd w:id="204"/>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626D8D23" w:rsidR="0001061C" w:rsidRDefault="0001061C" w:rsidP="0001061C">
      <w:r>
        <w:t>The SUCI (when known) and the PEI (when known) may also be tagged along with the 5G-GUTI to SUPI association.  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7C788538" w:rsidR="0001061C" w:rsidRDefault="0001061C" w:rsidP="0001061C">
      <w:r>
        <w:t>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not reported.</w:t>
      </w:r>
    </w:p>
    <w:p w14:paraId="3EA8FF00" w14:textId="77777777" w:rsidR="0001061C" w:rsidRDefault="0001061C" w:rsidP="0001061C">
      <w:pPr>
        <w:pStyle w:val="Heading3"/>
      </w:pPr>
      <w:bookmarkStart w:id="205" w:name="_Toc77369334"/>
      <w:bookmarkStart w:id="206" w:name="_Hlk76654757"/>
      <w:r>
        <w:t>6.3.3</w:t>
      </w:r>
      <w:r>
        <w:tab/>
        <w:t>De-caching</w:t>
      </w:r>
      <w:bookmarkEnd w:id="205"/>
    </w:p>
    <w:p w14:paraId="744B6B27" w14:textId="369BBA7E" w:rsidR="0001061C" w:rsidRDefault="0001061C" w:rsidP="0001061C">
      <w:bookmarkStart w:id="207" w:name="_Hlk76626378"/>
      <w:r>
        <w:t>The term "de-caching" is used to refer to the process of deleting the ID association from the cache after a short time-period, which in turn, is referred to as de-caching period.</w:t>
      </w:r>
    </w:p>
    <w:p w14:paraId="0C5AB44D" w14:textId="0F4E4513" w:rsidR="0001061C" w:rsidRDefault="0001061C" w:rsidP="0001061C">
      <w:r>
        <w:t>The de-caching process begins with 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07"/>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08" w:name="_Toc77369335"/>
      <w:r>
        <w:t>6.3.4</w:t>
      </w:r>
      <w:r>
        <w:tab/>
        <w:t>Summary of the terms used within the caching principles</w:t>
      </w:r>
      <w:bookmarkEnd w:id="208"/>
    </w:p>
    <w:p w14:paraId="331E57A9" w14:textId="77777777" w:rsidR="0001061C" w:rsidRDefault="0001061C" w:rsidP="001A7962">
      <w:pPr>
        <w:pStyle w:val="Heading4"/>
      </w:pPr>
      <w:bookmarkStart w:id="209" w:name="_Toc77369336"/>
      <w:r>
        <w:t>6.3.4.1</w:t>
      </w:r>
      <w:r>
        <w:tab/>
        <w:t>Illustration</w:t>
      </w:r>
      <w:bookmarkEnd w:id="209"/>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58" type="#_x0000_t75" style="width:480.95pt;height:439.5pt" o:ole="">
            <v:imagedata r:id="rId288" o:title=""/>
          </v:shape>
          <o:OLEObject Type="Embed" ProgID="Visio.Drawing.15" ShapeID="_x0000_i1158" DrawAspect="Content" ObjectID="_1687985253" r:id="rId289"/>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10" w:name="_Toc77369337"/>
      <w:r>
        <w:t>6.3.4.2</w:t>
      </w:r>
      <w:r>
        <w:tab/>
        <w:t>ID association</w:t>
      </w:r>
      <w:bookmarkEnd w:id="210"/>
    </w:p>
    <w:p w14:paraId="58EF69CF" w14:textId="77777777" w:rsidR="0001061C" w:rsidRDefault="0001061C" w:rsidP="001A7962">
      <w:r>
        <w:t xml:space="preserve">An association between the permanent ID and non-permanent ID is cached in the ICF. ICF receives the ID association within the IEF Identity Association Record message from the IEF. </w:t>
      </w:r>
    </w:p>
    <w:p w14:paraId="73BB1BB6" w14:textId="77777777" w:rsidR="0001061C" w:rsidRDefault="0001061C" w:rsidP="0001061C">
      <w:pPr>
        <w:pStyle w:val="Heading4"/>
      </w:pPr>
      <w:bookmarkStart w:id="211" w:name="_Toc77369338"/>
      <w:r>
        <w:lastRenderedPageBreak/>
        <w:t>6.3.4.3</w:t>
      </w:r>
      <w:r>
        <w:tab/>
        <w:t>Caching</w:t>
      </w:r>
      <w:bookmarkEnd w:id="211"/>
    </w:p>
    <w:p w14:paraId="6C231C6F" w14:textId="2E0D6424" w:rsidR="0001061C" w:rsidRDefault="0001061C" w:rsidP="0001061C">
      <w:r>
        <w:t>The process of 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12" w:name="_Toc77369339"/>
      <w:r>
        <w:t>6.3.4.4</w:t>
      </w:r>
      <w:r>
        <w:tab/>
        <w:t>De-caching</w:t>
      </w:r>
      <w:bookmarkEnd w:id="212"/>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13" w:name="_Toc77369340"/>
      <w:r>
        <w:t>6.3.4.5</w:t>
      </w:r>
      <w:r>
        <w:tab/>
        <w:t>De-caching period</w:t>
      </w:r>
      <w:bookmarkEnd w:id="213"/>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14" w:name="_Toc77369341"/>
      <w:r>
        <w:t>6.3.4.6</w:t>
      </w:r>
      <w:r>
        <w:tab/>
        <w:t>Active ID association</w:t>
      </w:r>
      <w:bookmarkEnd w:id="214"/>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15" w:name="_Toc77369342"/>
      <w:r>
        <w:t>6.3.4.7</w:t>
      </w:r>
      <w:r>
        <w:tab/>
        <w:t>ID association in a de-caching phase</w:t>
      </w:r>
      <w:bookmarkEnd w:id="215"/>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16" w:name="_Toc77369343"/>
      <w:r>
        <w:t>6.3.4.8</w:t>
      </w:r>
      <w:r>
        <w:tab/>
        <w:t>Inactive ID association</w:t>
      </w:r>
      <w:bookmarkEnd w:id="216"/>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17" w:name="_Toc77369344"/>
      <w:r>
        <w:t>6.3.4.9</w:t>
      </w:r>
      <w:r>
        <w:tab/>
        <w:t xml:space="preserve">Association Start Time and Association </w:t>
      </w:r>
      <w:bookmarkEnd w:id="206"/>
      <w:r>
        <w:t>End Time</w:t>
      </w:r>
      <w:bookmarkEnd w:id="217"/>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3562D03C" w:rsidR="0001061C" w:rsidRDefault="0001061C" w:rsidP="0001061C">
      <w:r>
        <w:t>When an ID association is marked for deletion in the ICF due to the reception of a new ID association, the Association Start Time of a new cached ID association is same as the Association End Time of a previously cached ID association. Association Start Time is included within the IEF Association Record message that IEF sends to the ICF.</w:t>
      </w:r>
    </w:p>
    <w:p w14:paraId="104BD529" w14:textId="2ADB708E" w:rsidR="0001061C" w:rsidRDefault="0001061C" w:rsidP="0001061C">
      <w:r>
        <w:t>As described in 6.3.3, the 5G-GUTI disassociation from a SUPI in the AMF may also happen without a new 5G-GUTI association (e.g. UE de-registering from the network). In other words, 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59" type="#_x0000_t75" style="width:480.4pt;height:311.05pt" o:ole="">
            <v:imagedata r:id="rId290" o:title=""/>
          </v:shape>
          <o:OLEObject Type="Embed" ProgID="Visio.Drawing.15" ShapeID="_x0000_i1159" DrawAspect="Content" ObjectID="_1687985254" r:id="rId291"/>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18" w:name="_Toc77369345"/>
      <w:r>
        <w:t>6.3.5</w:t>
      </w:r>
      <w:r>
        <w:tab/>
        <w:t>Illustrations of caching and de-caching principles</w:t>
      </w:r>
      <w:bookmarkEnd w:id="218"/>
    </w:p>
    <w:p w14:paraId="469D7D7F" w14:textId="77777777" w:rsidR="0001061C" w:rsidRDefault="0001061C" w:rsidP="0001061C">
      <w:pPr>
        <w:pStyle w:val="Heading4"/>
      </w:pPr>
      <w:bookmarkStart w:id="219" w:name="_Toc77369346"/>
      <w:r>
        <w:t>6.3.5.1</w:t>
      </w:r>
      <w:r>
        <w:tab/>
        <w:t>Multiple ID associations for a SUPI</w:t>
      </w:r>
      <w:bookmarkEnd w:id="219"/>
    </w:p>
    <w:p w14:paraId="22E43DDE" w14:textId="2DAA5226" w:rsidR="0001061C" w:rsidRDefault="0001061C" w:rsidP="0001061C">
      <w:r>
        <w:t>When a new IEF Association Record message is received, the ICF de-caches (see clause 6.3.3) the previous ID association. , During the de-caching phase of the previous ID association (s), it is possible that ICF may have new ID association for that SUPI. In other words, at any given time, multiple ID associations for a SUPI may be present within the ICF. But,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60" type="#_x0000_t75" style="width:481.55pt;height:512.05pt" o:ole="">
            <v:imagedata r:id="rId292" o:title=""/>
          </v:shape>
          <o:OLEObject Type="Embed" ProgID="Visio.Drawing.15" ShapeID="_x0000_i1160" DrawAspect="Content" ObjectID="_1687985255" r:id="rId293"/>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422738A2" w:rsidR="0001061C" w:rsidRDefault="0001061C" w:rsidP="001A7962">
      <w:r>
        <w:t>As shown in figure 6.3.5-1, at time T2, T3, T4, T5 and T6 more than one ID associations are in ICF for the same SUPI. But, only one ID association is active at all those times.</w:t>
      </w:r>
    </w:p>
    <w:p w14:paraId="19BC1FA2" w14:textId="39607383" w:rsidR="0001061C" w:rsidRDefault="0001061C" w:rsidP="0001061C">
      <w:pPr>
        <w:pStyle w:val="Heading4"/>
        <w:rPr>
          <w:lang w:eastAsia="ja-JP"/>
        </w:rPr>
      </w:pPr>
      <w:bookmarkStart w:id="220" w:name="_Toc77369347"/>
      <w:r>
        <w:t>6.3.5.2</w:t>
      </w:r>
      <w:r>
        <w:tab/>
        <w:t>5G-GUTI in multiple ID associations</w:t>
      </w:r>
      <w:bookmarkEnd w:id="220"/>
    </w:p>
    <w:p w14:paraId="6116445E" w14:textId="443C2E33" w:rsidR="0001061C" w:rsidRDefault="0001061C" w:rsidP="0001061C">
      <w:r>
        <w:t>A 5G-GUTI that is no longer in use may be re-assigned to a new UE (i.e. to a new SUPI) over time by the AMF.</w:t>
      </w:r>
    </w:p>
    <w:p w14:paraId="2E49C508" w14:textId="53C52A8D" w:rsidR="0001061C" w:rsidRDefault="0001061C" w:rsidP="0001061C">
      <w:r>
        <w:t xml:space="preserve">When a new IEF Association Record message is received, the ICF de-caches (see clause 6.3.3) the previous ID association. ,. However, since AMF that re-assigns the 5G-GUTI to a new SUPI is unaware of the ICF existence, or its handling of the ID association de-caching, it is possible that the same 5G-GUTI is present in multiple ID associations, at </w:t>
      </w:r>
      <w:r>
        <w:lastRenderedPageBreak/>
        <w:t>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61" type="#_x0000_t75" style="width:480.95pt;height:395.15pt" o:ole="">
            <v:imagedata r:id="rId294" o:title=""/>
          </v:shape>
          <o:OLEObject Type="Embed" ProgID="Visio.Drawing.15" ShapeID="_x0000_i1161" DrawAspect="Content" ObjectID="_1687985256" r:id="rId295"/>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7777777"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 This again is theoretical possibility, however, the ICF implementations should not dismiss the possibility. </w:t>
      </w:r>
    </w:p>
    <w:p w14:paraId="4AB53B61" w14:textId="4D47FEDD" w:rsidR="0001061C" w:rsidRDefault="0001061C" w:rsidP="0001061C">
      <w:pPr>
        <w:pStyle w:val="Heading4"/>
        <w:rPr>
          <w:lang w:eastAsia="ja-JP"/>
        </w:rPr>
      </w:pPr>
      <w:bookmarkStart w:id="221" w:name="_Toc77369348"/>
      <w:r>
        <w:t>6.3.5.3</w:t>
      </w:r>
      <w:r>
        <w:tab/>
        <w:t>ID association caching aspects</w:t>
      </w:r>
      <w:bookmarkEnd w:id="221"/>
    </w:p>
    <w:p w14:paraId="25B3DCDE" w14:textId="77777777" w:rsidR="0001061C" w:rsidRDefault="0001061C" w:rsidP="0001061C">
      <w:pPr>
        <w:pStyle w:val="Heading5"/>
      </w:pPr>
      <w:bookmarkStart w:id="222" w:name="_Toc77369349"/>
      <w:r>
        <w:t>6.3.5.3.1</w:t>
      </w:r>
      <w:r>
        <w:tab/>
        <w:t>Overview</w:t>
      </w:r>
      <w:bookmarkEnd w:id="222"/>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23" w:name="_Toc77369350"/>
      <w:r>
        <w:t>6.3.5.3.2</w:t>
      </w:r>
      <w:r>
        <w:tab/>
        <w:t>Illustration 1</w:t>
      </w:r>
      <w:bookmarkEnd w:id="223"/>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62" type="#_x0000_t75" style="width:480.95pt;height:449.85pt" o:ole="">
            <v:imagedata r:id="rId296" o:title=""/>
          </v:shape>
          <o:OLEObject Type="Embed" ProgID="Visio.Drawing.15" ShapeID="_x0000_i1162" DrawAspect="Content" ObjectID="_1687985257" r:id="rId297"/>
        </w:object>
      </w:r>
    </w:p>
    <w:p w14:paraId="32130AE5" w14:textId="4755B6E2" w:rsidR="0001061C" w:rsidRDefault="0001061C" w:rsidP="001A7962">
      <w:pPr>
        <w:pStyle w:val="TF"/>
      </w:pPr>
      <w:r>
        <w:t>Figure 6.3.5-3: Caching and de-caching principles</w:t>
      </w:r>
    </w:p>
    <w:p w14:paraId="1F95C8B0" w14:textId="6AD266F2" w:rsidR="0001061C" w:rsidRDefault="00EA6EA6" w:rsidP="0001061C">
      <w:r>
        <w:lastRenderedPageBreak/>
        <w:t>F</w:t>
      </w:r>
      <w:r w:rsidR="0001061C">
        <w:t>igure 6.3.5-3 shows 5 scenarios of 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24" w:name="_Toc77369351"/>
      <w:r>
        <w:t>6.3.5.3.3</w:t>
      </w:r>
      <w:r>
        <w:tab/>
        <w:t>Illustration 2</w:t>
      </w:r>
      <w:bookmarkEnd w:id="224"/>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63" type="#_x0000_t75" style="width:480.95pt;height:307.6pt" o:ole="">
            <v:imagedata r:id="rId298" o:title=""/>
          </v:shape>
          <o:OLEObject Type="Embed" ProgID="Visio.Drawing.15" ShapeID="_x0000_i1163" DrawAspect="Content" ObjectID="_1687985258" r:id="rId299"/>
        </w:object>
      </w:r>
    </w:p>
    <w:p w14:paraId="6AFB6654" w14:textId="41ED654E" w:rsidR="0001061C" w:rsidRDefault="0001061C" w:rsidP="001A7962">
      <w:pPr>
        <w:pStyle w:val="TF"/>
      </w:pPr>
      <w:r>
        <w:t>Figure 6.3.5-4: Caching and de-caching principles</w:t>
      </w:r>
    </w:p>
    <w:p w14:paraId="49919DD3" w14:textId="70C33411" w:rsidR="0001061C" w:rsidRDefault="00EA6EA6" w:rsidP="0001061C">
      <w:r>
        <w:lastRenderedPageBreak/>
        <w:t>F</w:t>
      </w:r>
      <w:r w:rsidR="0001061C">
        <w:t>igure 6.3.5-4 shows 4 scenarios of 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25" w:name="_Toc77369352"/>
      <w:bookmarkStart w:id="226" w:name="_Hlk76131221"/>
      <w:r>
        <w:t>6.3.6</w:t>
      </w:r>
      <w:r>
        <w:tab/>
        <w:t>ID association caching and de-caching scenarios</w:t>
      </w:r>
      <w:bookmarkEnd w:id="225"/>
    </w:p>
    <w:p w14:paraId="6649DD34" w14:textId="77777777" w:rsidR="0001061C" w:rsidRDefault="0001061C" w:rsidP="0001061C">
      <w:pPr>
        <w:pStyle w:val="Heading4"/>
      </w:pPr>
      <w:bookmarkStart w:id="227" w:name="_Toc77369353"/>
      <w:r>
        <w:t>6.3.6.1</w:t>
      </w:r>
      <w:r>
        <w:tab/>
        <w:t>Caching scenarios</w:t>
      </w:r>
      <w:bookmarkEnd w:id="227"/>
    </w:p>
    <w:p w14:paraId="3AB812BF" w14:textId="2DA10206" w:rsidR="0001061C" w:rsidRDefault="0001061C" w:rsidP="0001061C">
      <w:r>
        <w:t>A new 5G-GUTI may be assigned to a SUPI when the UE registers with the 5GC or sends a new service request. The multiple possible scenarios are depicted in the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64" type="#_x0000_t75" style="width:481.55pt;height:482.7pt" o:ole="">
            <v:imagedata r:id="rId300" o:title=""/>
          </v:shape>
          <o:OLEObject Type="Embed" ProgID="Visio.Drawing.15" ShapeID="_x0000_i1164" DrawAspect="Content" ObjectID="_1687985259" r:id="rId301"/>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The IEF present in the AMF detects the assignment of a new 5G-GUTI and sends the IEF Association Record message to the ICF that includes the 5G-GUTI, SUCI, SUPI, PEI, Time-stamp = Tg, N-CGI, TAI, N-CGI Time (see clause 6.3.5.3) to the ICF.</w:t>
      </w:r>
    </w:p>
    <w:p w14:paraId="01DA0E93" w14:textId="4628B510" w:rsidR="0001061C" w:rsidRDefault="0001061C" w:rsidP="001A7962">
      <w:pPr>
        <w:pStyle w:val="B2"/>
      </w:pPr>
      <w:r>
        <w:t>f)</w:t>
      </w:r>
      <w:r>
        <w:tab/>
        <w:t>ICF caches the received information as ID association for the SUPI.</w:t>
      </w:r>
    </w:p>
    <w:p w14:paraId="256DCB1C" w14:textId="22B70154" w:rsidR="0001061C" w:rsidRDefault="0001061C" w:rsidP="001A7962">
      <w:pPr>
        <w:pStyle w:val="B2"/>
      </w:pPr>
      <w:r>
        <w:t>g)</w:t>
      </w:r>
      <w:r>
        <w:tab/>
        <w:t>The UE acknowledges the receipt of 5G-GUTI to the AMF using the REGISTRATION COMPLETE message. At this, the assignment of 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495C8DC5" w:rsidR="0001061C" w:rsidRDefault="0001061C" w:rsidP="001A7962">
      <w:pPr>
        <w:pStyle w:val="B2"/>
      </w:pPr>
      <w:r>
        <w:t>f)</w:t>
      </w:r>
      <w:r>
        <w:tab/>
        <w:t>ICF caches the received information as ID association for the SUPI. The ICF begins the de-caching process for the previous ID association.</w:t>
      </w:r>
    </w:p>
    <w:p w14:paraId="31DC00B5" w14:textId="7EB789F1" w:rsidR="0001061C" w:rsidRDefault="0001061C" w:rsidP="001A7962">
      <w:pPr>
        <w:pStyle w:val="B2"/>
      </w:pPr>
      <w:r>
        <w:t>g)</w:t>
      </w:r>
      <w:r>
        <w:tab/>
        <w:t>The UE acknowledges the receipt of 5G-GUTI to the AMF using the COFIGURATION UPDATE COMPLETE message. At this, the assignment of 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77777777" w:rsidR="0001061C" w:rsidRDefault="0001061C" w:rsidP="001A7962">
      <w:pPr>
        <w:pStyle w:val="B2"/>
      </w:pPr>
      <w:r>
        <w:t>f)</w:t>
      </w:r>
      <w:r>
        <w:tab/>
        <w:t xml:space="preserve">ICF caches the received information as ID association for the SUPI. The ICF begins the de-caching process for the previous ID association. </w:t>
      </w:r>
    </w:p>
    <w:p w14:paraId="291C1650" w14:textId="77777777" w:rsidR="0001061C" w:rsidRDefault="0001061C" w:rsidP="001A7962">
      <w:pPr>
        <w:pStyle w:val="B2"/>
      </w:pPr>
      <w:r>
        <w:t>g)</w:t>
      </w:r>
      <w:r>
        <w:tab/>
        <w:t xml:space="preserve">The UE acknowledges the receipt of 5G-GUTI to the AMF using the COFIGURATION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7A0229B4" w:rsidR="0001061C" w:rsidRDefault="0001061C" w:rsidP="001A7962">
      <w:pPr>
        <w:pStyle w:val="B2"/>
      </w:pPr>
      <w:r>
        <w:t>a)</w:t>
      </w:r>
      <w:r>
        <w:tab/>
        <w:t>The AMF may also receive a subsequent REGISTRAION REQUEST message from the UE. The REGISTRAION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6E244C8B" w:rsidR="0001061C" w:rsidRDefault="0001061C" w:rsidP="001A7962">
      <w:pPr>
        <w:pStyle w:val="B2"/>
      </w:pPr>
      <w:r>
        <w:t>f)</w:t>
      </w:r>
      <w:r>
        <w:tab/>
        <w:t>ICF caches the received information as ID association for the SUPI. The ICF begins the de-caching process for the previous ID association.</w:t>
      </w:r>
    </w:p>
    <w:p w14:paraId="0227B0B7" w14:textId="019963F7" w:rsidR="0001061C" w:rsidRDefault="0001061C" w:rsidP="001A7962">
      <w:pPr>
        <w:pStyle w:val="B2"/>
      </w:pPr>
      <w:r>
        <w:t>g)</w:t>
      </w:r>
      <w:r>
        <w:tab/>
        <w:t>The UE acknowledges the receipt of 5G-GUTI to the AMF using the REGISTRATION COMMPLETE message. At this, the assignment of new 5G-GUTI is successful.</w:t>
      </w:r>
      <w:bookmarkEnd w:id="226"/>
    </w:p>
    <w:p w14:paraId="47B3168D" w14:textId="3DCD4D60" w:rsidR="0001061C" w:rsidRDefault="0001061C" w:rsidP="0001061C">
      <w:pPr>
        <w:pStyle w:val="Heading4"/>
      </w:pPr>
      <w:bookmarkStart w:id="228" w:name="_Toc77369354"/>
      <w:r>
        <w:lastRenderedPageBreak/>
        <w:t>6.3.6.2</w:t>
      </w:r>
      <w:r>
        <w:tab/>
        <w:t>De-caching scenarios</w:t>
      </w:r>
      <w:bookmarkEnd w:id="228"/>
    </w:p>
    <w:p w14:paraId="3C74F04C" w14:textId="081E3B6A" w:rsidR="0001061C" w:rsidRDefault="0001061C" w:rsidP="0001061C">
      <w:r>
        <w:t>As explained in clause 6.3.3, there are two ways an ID association in the ICF can be de-cached. The first method based on the caching of a new ID association is illustrated as a part of the caching scenarios in clause 6.3.6.1. This clauses illustrates the second method where the IEF sends a IEF Disassociation Record message. Multiple possible scenarios in reference to this are depicted in the figure 6.3.6-2 below</w:t>
      </w:r>
      <w:r w:rsidR="004548F5">
        <w:t>.</w:t>
      </w:r>
    </w:p>
    <w:p w14:paraId="6D33729E" w14:textId="77777777" w:rsidR="0001061C" w:rsidRDefault="0001061C" w:rsidP="001A7962">
      <w:pPr>
        <w:pStyle w:val="TH"/>
      </w:pPr>
      <w:r>
        <w:rPr>
          <w:lang w:eastAsia="ja-JP"/>
        </w:rPr>
        <w:object w:dxaOrig="9624" w:dyaOrig="9720" w14:anchorId="0E651B04">
          <v:shape id="_x0000_i1165" type="#_x0000_t75" style="width:480.95pt;height:486.15pt" o:ole="">
            <v:imagedata r:id="rId302" o:title=""/>
          </v:shape>
          <o:OLEObject Type="Embed" ProgID="Visio.Drawing.15" ShapeID="_x0000_i1165" DrawAspect="Content" ObjectID="_1687985260" r:id="rId303"/>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386BCE77" w:rsidR="0001061C" w:rsidRDefault="0001061C" w:rsidP="001A7962">
      <w:pPr>
        <w:pStyle w:val="B2"/>
      </w:pPr>
      <w:r>
        <w:lastRenderedPageBreak/>
        <w:t>c)</w:t>
      </w:r>
      <w:r>
        <w:tab/>
        <w:t>The IEF present in the AMF detects the removal of 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7F50B744" w:rsidR="0001061C" w:rsidRDefault="0001061C" w:rsidP="001A7962">
      <w:pPr>
        <w:pStyle w:val="B2"/>
      </w:pPr>
      <w:r>
        <w:t>a)</w:t>
      </w:r>
      <w:r>
        <w:tab/>
        <w:t>The AMF when determines to deregister a UE, removes the 5G-GUTI assigned for the SUPI and sends a DEREGISTRATION REQUEST to the UE.</w:t>
      </w:r>
    </w:p>
    <w:p w14:paraId="521B3B3A" w14:textId="5693A011" w:rsidR="0001061C" w:rsidRDefault="0001061C" w:rsidP="001A7962">
      <w:pPr>
        <w:pStyle w:val="B2"/>
      </w:pPr>
      <w:r>
        <w:t>b)</w:t>
      </w:r>
      <w:r>
        <w:tab/>
        <w:t>The IEF present in the AMF detects the removal of 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56156301" w:rsidR="0001061C" w:rsidRDefault="0001061C" w:rsidP="001A7962">
      <w:pPr>
        <w:pStyle w:val="B2"/>
      </w:pPr>
      <w:r>
        <w:t>a)</w:t>
      </w:r>
      <w:r>
        <w:tab/>
        <w:t>When the network detects that the UE is no longer reachable may remove the associated 5G-GUTI for the SUPI.</w:t>
      </w:r>
    </w:p>
    <w:p w14:paraId="07EB2D4E" w14:textId="1D0AFC68" w:rsidR="0001061C" w:rsidRDefault="0001061C" w:rsidP="001A7962">
      <w:pPr>
        <w:pStyle w:val="B2"/>
      </w:pPr>
      <w:r>
        <w:t>b)</w:t>
      </w:r>
      <w:r>
        <w:tab/>
        <w:t>The IEF present in the AMF detects the removal of 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29" w:name="_Toc77369355"/>
      <w:r>
        <w:t>6.3.6.3</w:t>
      </w:r>
      <w:r>
        <w:tab/>
        <w:t>ID association and unsuccessful 5G-GUTI assignments</w:t>
      </w:r>
      <w:bookmarkEnd w:id="229"/>
    </w:p>
    <w:p w14:paraId="03A4A31F" w14:textId="26DEA4E8" w:rsidR="0001061C" w:rsidRDefault="0001061C" w:rsidP="0001061C">
      <w:r>
        <w:t>This is an error scenario where the 5G-GUTI assignment is unsuccessful. It can happen when UE fails to receive message that carries the new 5G-GUTI or the AMF fails to receive the acknowledgement from the UE. The two scenarios are illustrated below in figures 6.3.6-3.</w:t>
      </w:r>
    </w:p>
    <w:p w14:paraId="5E128672" w14:textId="77777777" w:rsidR="0001061C" w:rsidRDefault="0001061C" w:rsidP="001A7962">
      <w:pPr>
        <w:pStyle w:val="TH"/>
        <w:rPr>
          <w:lang w:eastAsia="ja-JP"/>
        </w:rPr>
      </w:pPr>
      <w:r>
        <w:rPr>
          <w:lang w:eastAsia="ja-JP"/>
        </w:rPr>
        <w:object w:dxaOrig="9624" w:dyaOrig="8088" w14:anchorId="57CA32B5">
          <v:shape id="_x0000_i1166" type="#_x0000_t75" style="width:480.95pt;height:404.35pt" o:ole="">
            <v:imagedata r:id="rId304" o:title=""/>
          </v:shape>
          <o:OLEObject Type="Embed" ProgID="Visio.Drawing.15" ShapeID="_x0000_i1166" DrawAspect="Content" ObjectID="_1687985261" r:id="rId305"/>
        </w:object>
      </w:r>
    </w:p>
    <w:p w14:paraId="07BCA75F" w14:textId="77777777" w:rsidR="0001061C" w:rsidRDefault="0001061C" w:rsidP="001A7962">
      <w:pPr>
        <w:pStyle w:val="TF"/>
      </w:pPr>
      <w:r>
        <w:t>Figure 6.3.6-3: ID association and unsuccessful 5G-GUTI assignments</w:t>
      </w:r>
    </w:p>
    <w:p w14:paraId="6B6DA6D3" w14:textId="46690E74" w:rsidR="0001061C" w:rsidRDefault="0001061C" w:rsidP="0001061C">
      <w:pPr>
        <w:spacing w:before="120"/>
      </w:pPr>
      <w:r>
        <w:t>The figure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57B03F5D" w:rsidR="0001061C" w:rsidRDefault="0001061C" w:rsidP="001A7962">
      <w:pPr>
        <w:pStyle w:val="B2"/>
      </w:pPr>
      <w:r>
        <w:t>c)</w:t>
      </w:r>
      <w:r>
        <w:tab/>
        <w:t>ICF caches the received information as ID association for the SUPI.</w:t>
      </w:r>
    </w:p>
    <w:p w14:paraId="13B98873" w14:textId="1F7BB83E" w:rsidR="0001061C" w:rsidRDefault="0001061C" w:rsidP="001A7962">
      <w:pPr>
        <w:pStyle w:val="B2"/>
      </w:pPr>
      <w:r>
        <w:t>d)</w:t>
      </w:r>
      <w:r>
        <w:tab/>
        <w:t>The UE acknowledges the receipt of 5G-GUTI to the AMF using the REGISTRATION COMPLETE message. At this, the assignment of 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204AC7A1" w:rsidR="0001061C" w:rsidRDefault="0001061C" w:rsidP="001A7962">
      <w:pPr>
        <w:pStyle w:val="B2"/>
      </w:pPr>
      <w:r>
        <w:t>i)</w:t>
      </w:r>
      <w:r>
        <w:tab/>
        <w:t>The CONFIGURATION UPDATE COMMAND does not reach the UE. The AMF, upon failing to receive the expected CONFIGURATION UPDATE COMPLETE message, keeps both previous 5G-GUTI (first choice) and the new 5G-GUTI (second choice) as still being associated to the SUPI.</w:t>
      </w:r>
    </w:p>
    <w:p w14:paraId="31CCE10C" w14:textId="6FD93BE2" w:rsidR="0001061C" w:rsidRDefault="0001061C" w:rsidP="0001061C">
      <w:r>
        <w:t>Within the ICF, the previous ID association will be deleted after the de-caching period. In this scenario, the active ID association in ICF contains the second choice 5G-GUTI that 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4CF393A7" w:rsidR="0001061C" w:rsidRDefault="0001061C" w:rsidP="001A7962">
      <w:pPr>
        <w:pStyle w:val="B2"/>
      </w:pPr>
      <w:r>
        <w:t>d)</w:t>
      </w:r>
      <w:r>
        <w:tab/>
        <w:t>ICF caches the received information as ID association for the SUPI. ICF begins the de-caching process for the previous ID association.</w:t>
      </w:r>
    </w:p>
    <w:p w14:paraId="55C76DFD" w14:textId="37744F73" w:rsidR="0001061C" w:rsidRDefault="0001061C" w:rsidP="001A7962">
      <w:pPr>
        <w:pStyle w:val="B2"/>
      </w:pPr>
      <w:r>
        <w:t>f)</w:t>
      </w:r>
      <w:r>
        <w:tab/>
        <w:t>The UE acknowledges the receipt of 5G-GUTI to the AMF using the CONFIGURATION UPDATE COMPLETE message. However, CONFIGURATION UPDATE COMPLETE message does not reach the AMF. The AMF keeps both previous 5G-GUTI (first choice) and the new 5G-GUTI (second choice) as still being associated to the SUPI.</w:t>
      </w:r>
    </w:p>
    <w:p w14:paraId="5ED35FE5" w14:textId="0418CA32" w:rsidR="0001061C" w:rsidRDefault="0001061C" w:rsidP="001A7962">
      <w:r>
        <w:t>Within the ICF, the previous ID association will be deleted after the de-caching period. In this scenario, the active ID association in ICF does not contain the 5G-GUTI that AMF is associating as the first choice 5G-GUTI to the SUPI. However, the active ID association in the ICF does correspond to the 5G-GUTI has 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F395471" w:rsidR="0001061C" w:rsidRDefault="0001061C" w:rsidP="001A7962">
      <w:pPr>
        <w:pStyle w:val="B2"/>
      </w:pPr>
      <w:r>
        <w:t>k)</w:t>
      </w:r>
      <w:r>
        <w:tab/>
        <w:t>ICF caches the received information as ID association for the SUPI. ICF begins the de-caching process for the previous ID association.</w:t>
      </w:r>
    </w:p>
    <w:p w14:paraId="0E46EDB0" w14:textId="45693450" w:rsidR="0001061C" w:rsidRDefault="0001061C" w:rsidP="001A7962">
      <w:pPr>
        <w:pStyle w:val="B2"/>
      </w:pPr>
      <w:r>
        <w:t>l)</w:t>
      </w:r>
      <w:r>
        <w:tab/>
        <w:t>The UE acknowledges the receipt of 5G-GUTI to the AMF using the CONFIGURATION UPDATE COMPLETE message. At this, the assignment of 5G-GUTI is successful.</w:t>
      </w:r>
    </w:p>
    <w:p w14:paraId="52193F4B" w14:textId="7008C2EB" w:rsidR="0001061C" w:rsidRDefault="0001061C" w:rsidP="0001061C">
      <w:pPr>
        <w:pStyle w:val="Heading2"/>
      </w:pPr>
      <w:bookmarkStart w:id="230" w:name="_Toc77369356"/>
      <w:r>
        <w:t>6.4</w:t>
      </w:r>
      <w:r>
        <w:tab/>
        <w:t>Retrieval principles</w:t>
      </w:r>
      <w:bookmarkEnd w:id="230"/>
    </w:p>
    <w:p w14:paraId="2D9E0F97" w14:textId="77777777" w:rsidR="0001061C" w:rsidRDefault="0001061C" w:rsidP="0001061C">
      <w:pPr>
        <w:pStyle w:val="Heading3"/>
      </w:pPr>
      <w:bookmarkStart w:id="231" w:name="_Toc77369357"/>
      <w:r>
        <w:t>6.4.1</w:t>
      </w:r>
      <w:r>
        <w:tab/>
        <w:t>Overview</w:t>
      </w:r>
      <w:bookmarkEnd w:id="231"/>
    </w:p>
    <w:p w14:paraId="23C8EA8D" w14:textId="44A4ECAE" w:rsidR="0001061C" w:rsidRDefault="0001061C" w:rsidP="001A7962">
      <w:r>
        <w:t>The second part of ID Association Caching is the retrieval of cached ID association by the LEAs for a specific UE. The retrieval process is handled using request and response procedures between the LEAs and the CSP.</w:t>
      </w:r>
    </w:p>
    <w:p w14:paraId="2E3AF508" w14:textId="77777777" w:rsidR="00A57B8F" w:rsidRDefault="0001061C" w:rsidP="000D2879">
      <w:r>
        <w:t>LEA can submit six type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2AA242A3" w:rsidR="0001061C" w:rsidRDefault="0001061C" w:rsidP="001A7962">
      <w:r>
        <w:t>The first three are also referred to retrieval of permanent ID from the non-permanent ID and the next two are referred as 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00637D5C" w:rsidR="0001061C" w:rsidRDefault="0001061C" w:rsidP="001A7962">
      <w:r>
        <w:t>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32" w:name="_Toc77369358"/>
      <w:r>
        <w:t>6.4.2</w:t>
      </w:r>
      <w:r>
        <w:tab/>
        <w:t>LI_HIQR</w:t>
      </w:r>
      <w:bookmarkEnd w:id="232"/>
    </w:p>
    <w:p w14:paraId="7976A28D" w14:textId="34F3578C" w:rsidR="0001061C" w:rsidRDefault="0001061C" w:rsidP="001A7962">
      <w:r>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2016D750" w:rsidR="0001061C" w:rsidRDefault="0001061C" w:rsidP="001A7962">
      <w:r>
        <w:t>LI_HIQR Request shall always carry the Observed Time field when the ID included in the message is 5G-S-TMSI or 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E46D4FA" w:rsidR="0001061C" w:rsidRDefault="0001061C" w:rsidP="001A7962">
      <w:pPr>
        <w:rPr>
          <w:lang w:eastAsia="ja-JP"/>
        </w:rPr>
      </w:pPr>
      <w:r>
        <w:t>In table 6.4-1, the Request Type of Identity Association with Request Values of SUCI, 5G-S-TMSI, and 5G-GUTI may also be viewed as a request for non-permanent ID to permanent ID. The Request Type of Identity Association with Request Values of SUPI and the Ongoing Identity Association may also be viewed as a request for permanent ID to 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3E65496C" w:rsidR="0001061C" w:rsidRDefault="0001061C" w:rsidP="0001061C">
      <w:pPr>
        <w:pStyle w:val="NO"/>
      </w:pPr>
      <w:r>
        <w:t>NOTE 1:</w:t>
      </w:r>
      <w:r>
        <w:tab/>
        <w:t>LI_HIQR Updates will have at most one Identity Association Record. LI_HIQR Response may have more than one Identity Association Records.</w:t>
      </w:r>
    </w:p>
    <w:p w14:paraId="50985F3C" w14:textId="4EBE7C77" w:rsidR="0001061C" w:rsidRDefault="0001061C" w:rsidP="001A7962">
      <w:r>
        <w:t>In table 6.4-2, the Association Start Time included in the LI_HIQR Response and LI_HIQR Updates reflects the time at which the 5G-GUTI is assigned to the SUPI in the AMF. Association End Time is included in the LI_HIQR Response and 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7CDFEC7C" w:rsidR="0001061C" w:rsidRDefault="0001061C" w:rsidP="001A7962">
      <w:r>
        <w:t>On the LI_HIQR interface, every message is acknowledged by the receiving function. For example: 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33" w:name="_Toc77369359"/>
      <w:bookmarkStart w:id="234" w:name="_Hlk76370338"/>
      <w:r>
        <w:t>6.4.3</w:t>
      </w:r>
      <w:r>
        <w:tab/>
        <w:t>LI_XQR</w:t>
      </w:r>
      <w:bookmarkEnd w:id="233"/>
    </w:p>
    <w:p w14:paraId="3941424C" w14:textId="35803A79" w:rsidR="0001061C" w:rsidRDefault="0001061C" w:rsidP="001A7962">
      <w:r>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124D4F65" w:rsidR="0001061C" w:rsidRDefault="00DA6CFE" w:rsidP="001A7962">
      <w:r>
        <w:t>T</w:t>
      </w:r>
      <w:r w:rsidR="0001061C">
        <w:t>able 6.4-3 provides a mapped LI_HIQR messages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3AEB7F94" w:rsidR="0001061C" w:rsidRDefault="0001061C" w:rsidP="001A7962">
      <w:r>
        <w:t>As shown in table 6.4-3, the Identity Association Update Acknowledgement is an acknowledgement from the IQF to ICF for the receipt of Identity Association Update Message. This is not seen on the LI_HIQR interface. Also, Deactivate Association Update Acknowledgement message which is a response from ICF to IQF for indicating successfully stopping on the further reporting of new 5G-GUTI assignments is not relayed to the LEA over LI_HIQR.</w:t>
      </w:r>
    </w:p>
    <w:p w14:paraId="363E7E3E" w14:textId="07E80CA2" w:rsidR="0001061C" w:rsidRDefault="00B9742A" w:rsidP="001A7962">
      <w:bookmarkStart w:id="235"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35"/>
    </w:tbl>
    <w:p w14:paraId="5BEAD63C" w14:textId="77777777" w:rsidR="0001061C" w:rsidRDefault="0001061C" w:rsidP="0001061C">
      <w:pPr>
        <w:keepNext/>
        <w:tabs>
          <w:tab w:val="left" w:pos="2660"/>
        </w:tabs>
        <w:jc w:val="both"/>
        <w:rPr>
          <w:bCs/>
          <w:color w:val="000000"/>
          <w:sz w:val="22"/>
          <w:szCs w:val="22"/>
          <w:lang w:eastAsia="ja-JP"/>
        </w:rPr>
      </w:pPr>
    </w:p>
    <w:p w14:paraId="5B29A90A" w14:textId="3525AA2D" w:rsidR="0001061C" w:rsidRDefault="0001061C" w:rsidP="001A7962">
      <w:r>
        <w:t>Identity Association Update Acknowledgement and the Deactivate Association Update Acknowledgement message are not seen on the LI_HIQR interface and therefore, the details of the same are not shown in table 6.4-6.</w:t>
      </w:r>
    </w:p>
    <w:p w14:paraId="6846DE64" w14:textId="77777777" w:rsidR="0001061C" w:rsidRDefault="0001061C" w:rsidP="001A7962">
      <w:r>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34"/>
    </w:p>
    <w:p w14:paraId="01CE828A" w14:textId="0C0DC75A" w:rsidR="0001061C" w:rsidRDefault="0001061C" w:rsidP="0001061C">
      <w:pPr>
        <w:pStyle w:val="Heading3"/>
      </w:pPr>
      <w:bookmarkStart w:id="236" w:name="_Toc77369360"/>
      <w:r>
        <w:t>6.4.4</w:t>
      </w:r>
      <w:r>
        <w:tab/>
        <w:t>Illustration of retrieval principles</w:t>
      </w:r>
      <w:bookmarkEnd w:id="236"/>
    </w:p>
    <w:p w14:paraId="6A72A44C" w14:textId="77777777" w:rsidR="0001061C" w:rsidRDefault="0001061C" w:rsidP="0001061C">
      <w:pPr>
        <w:pStyle w:val="Heading4"/>
      </w:pPr>
      <w:bookmarkStart w:id="237" w:name="_Toc77369361"/>
      <w:r>
        <w:t>6.4.4.1</w:t>
      </w:r>
      <w:r>
        <w:tab/>
        <w:t>General</w:t>
      </w:r>
      <w:bookmarkEnd w:id="237"/>
    </w:p>
    <w:p w14:paraId="4B15F258" w14:textId="4D909177" w:rsidR="0001061C" w:rsidRDefault="0001061C" w:rsidP="0001061C">
      <w:r>
        <w:t>The LEA may send a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38" w:name="_Toc77369362"/>
      <w:r>
        <w:t>6.4.4.2</w:t>
      </w:r>
      <w:r>
        <w:tab/>
        <w:t>Retrieval with Observed Time</w:t>
      </w:r>
      <w:bookmarkEnd w:id="238"/>
    </w:p>
    <w:p w14:paraId="0796F578" w14:textId="1FD0B265" w:rsidR="0001061C" w:rsidRDefault="0001061C" w:rsidP="0001061C">
      <w:r>
        <w:t>When the Observed Time is in the LI_XQR: Identity Association Request, the ICF uses 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67" type="#_x0000_t75" style="width:480.4pt;height:226.35pt" o:ole="">
            <v:imagedata r:id="rId306" o:title=""/>
          </v:shape>
          <o:OLEObject Type="Embed" ProgID="Visio.Drawing.15" ShapeID="_x0000_i1167" DrawAspect="Content" ObjectID="_1687985262" r:id="rId307"/>
        </w:object>
      </w:r>
    </w:p>
    <w:p w14:paraId="369F13D3" w14:textId="77777777" w:rsidR="0001061C" w:rsidRDefault="0001061C" w:rsidP="001A7962">
      <w:pPr>
        <w:pStyle w:val="TF"/>
      </w:pPr>
      <w:r>
        <w:t>Figure 6.4.4-1: Retrieval with Observed Time</w:t>
      </w:r>
    </w:p>
    <w:p w14:paraId="0FC852AF" w14:textId="245894D9" w:rsidR="0001061C" w:rsidRDefault="0001061C" w:rsidP="001A7962">
      <w:pPr>
        <w:pStyle w:val="NO"/>
      </w:pPr>
      <w:r>
        <w:t>NOTE:</w:t>
      </w:r>
      <w:r>
        <w:tab/>
        <w:t>The focus of the above figure is retrieval that includes LEA, IQF and the ICF. That is why the arrows between the IEF and 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30715085" w:rsidR="0001061C" w:rsidRDefault="0001061C" w:rsidP="001A7962">
      <w:pPr>
        <w:pStyle w:val="B1"/>
      </w:pPr>
      <w:r>
        <w:lastRenderedPageBreak/>
        <w:t>The request is received while 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309CF747" w:rsidR="0001061C" w:rsidRDefault="0001061C" w:rsidP="0001061C">
      <w:pPr>
        <w:pStyle w:val="B1"/>
        <w:ind w:firstLine="0"/>
      </w:pPr>
      <w:r>
        <w:t>The request is received while the ID association of 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4658AA93" w:rsidR="0001061C" w:rsidRDefault="0001061C" w:rsidP="0001061C">
      <w:pPr>
        <w:pStyle w:val="B1"/>
        <w:ind w:firstLine="0"/>
      </w:pPr>
      <w:r>
        <w:t>The request is received while 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39" w:name="_Toc77369363"/>
      <w:r>
        <w:t>6.4.4.3</w:t>
      </w:r>
      <w:r>
        <w:tab/>
        <w:t>Retrieval without Observed Time</w:t>
      </w:r>
      <w:bookmarkEnd w:id="239"/>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68" type="#_x0000_t75" style="width:480.4pt;height:289.15pt" o:ole="">
            <v:imagedata r:id="rId308" o:title=""/>
          </v:shape>
          <o:OLEObject Type="Embed" ProgID="Visio.Drawing.15" ShapeID="_x0000_i1168" DrawAspect="Content" ObjectID="_1687985263" r:id="rId309"/>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6D7AA241" w:rsidR="0001061C" w:rsidRDefault="0001061C" w:rsidP="0001061C">
      <w:pPr>
        <w:pStyle w:val="B1"/>
        <w:ind w:firstLine="0"/>
      </w:pPr>
      <w:r>
        <w:t>The request is received while 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2C4C621C" w:rsidR="0001061C" w:rsidRDefault="0001061C" w:rsidP="0001061C">
      <w:pPr>
        <w:pStyle w:val="B1"/>
        <w:ind w:firstLine="0"/>
      </w:pPr>
      <w:r>
        <w:lastRenderedPageBreak/>
        <w:t>The request is received while the ID association of 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095C96CE" w:rsidR="0001061C" w:rsidRDefault="0001061C" w:rsidP="0001061C">
      <w:pPr>
        <w:pStyle w:val="B1"/>
        <w:ind w:firstLine="0"/>
      </w:pPr>
      <w:r>
        <w:t>The request is received while the ID association of 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40" w:name="_Toc77369364"/>
      <w:r>
        <w:t>6.4.5</w:t>
      </w:r>
      <w:r>
        <w:tab/>
        <w:t>Illustration of time-window principles</w:t>
      </w:r>
      <w:bookmarkEnd w:id="240"/>
    </w:p>
    <w:p w14:paraId="41D36897" w14:textId="77777777" w:rsidR="0001061C" w:rsidRDefault="0001061C" w:rsidP="0001061C">
      <w:pPr>
        <w:pStyle w:val="Heading4"/>
      </w:pPr>
      <w:bookmarkStart w:id="241" w:name="_Toc77369365"/>
      <w:r>
        <w:t>6.4.5.1</w:t>
      </w:r>
      <w:r>
        <w:tab/>
        <w:t>Overview</w:t>
      </w:r>
      <w:bookmarkEnd w:id="241"/>
    </w:p>
    <w:p w14:paraId="66603D73" w14:textId="77777777" w:rsidR="0001061C" w:rsidRDefault="0001061C" w:rsidP="001A7962">
      <w:r>
        <w:t xml:space="preserve">The concept of 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6C349F60" w:rsidR="0001061C" w:rsidRDefault="0001061C" w:rsidP="0001061C">
      <w:pPr>
        <w:pStyle w:val="NO"/>
      </w:pPr>
      <w:r>
        <w:t>NOTE 2:</w:t>
      </w:r>
      <w:r>
        <w:tab/>
        <w:t>The illustrations assume that the message transfers and caching happen instantaneously.</w:t>
      </w:r>
    </w:p>
    <w:p w14:paraId="7401AAE1" w14:textId="77777777" w:rsidR="0001061C" w:rsidRDefault="0001061C" w:rsidP="0001061C">
      <w:pPr>
        <w:pStyle w:val="Heading4"/>
      </w:pPr>
      <w:bookmarkStart w:id="242" w:name="_Toc77369366"/>
      <w:r>
        <w:t>6.4.5.2</w:t>
      </w:r>
      <w:r>
        <w:tab/>
        <w:t>No short time-window</w:t>
      </w:r>
      <w:bookmarkEnd w:id="242"/>
    </w:p>
    <w:p w14:paraId="7F057C2F" w14:textId="02672222" w:rsidR="0001061C" w:rsidRDefault="0001061C" w:rsidP="0001061C">
      <w:pPr>
        <w:pStyle w:val="Heading5"/>
      </w:pPr>
      <w:bookmarkStart w:id="243" w:name="_Toc77369367"/>
      <w:r>
        <w:t>6.4.5.2.1</w:t>
      </w:r>
      <w:r>
        <w:tab/>
        <w:t>Scenario 1 – two clocks are synched</w:t>
      </w:r>
      <w:bookmarkEnd w:id="243"/>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69" type="#_x0000_t75" style="width:480.95pt;height:273pt" o:ole="">
            <v:imagedata r:id="rId310" o:title=""/>
          </v:shape>
          <o:OLEObject Type="Embed" ProgID="Visio.Drawing.15" ShapeID="_x0000_i1169" DrawAspect="Content" ObjectID="_1687985264" r:id="rId311"/>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78CD3A30" w:rsidR="0001061C" w:rsidRDefault="0001061C" w:rsidP="001A7962">
      <w:r>
        <w:t>In the illustration shown in figure 6.4.5-1, one ID association is 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44" w:name="_Toc77369368"/>
      <w:r>
        <w:lastRenderedPageBreak/>
        <w:t>6.4.5.</w:t>
      </w:r>
      <w:r w:rsidR="00644E09">
        <w:t>2</w:t>
      </w:r>
      <w:r>
        <w:t>.2</w:t>
      </w:r>
      <w:r>
        <w:tab/>
        <w:t>Scenario 2 – CSP clock lags LEA clock</w:t>
      </w:r>
      <w:bookmarkEnd w:id="244"/>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70" type="#_x0000_t75" style="width:480.95pt;height:273pt" o:ole="">
            <v:imagedata r:id="rId312" o:title=""/>
          </v:shape>
          <o:OLEObject Type="Embed" ProgID="Visio.Drawing.15" ShapeID="_x0000_i1170" DrawAspect="Content" ObjectID="_1687985265" r:id="rId313"/>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25C55367" w:rsidR="0001061C" w:rsidRDefault="0001061C" w:rsidP="001A7962">
      <w:r>
        <w:t>In the illustration shown in figure 6.4.5-2, since the CSP clock lags the LEA clock, the time T1 in 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45" w:name="_Toc77369369"/>
      <w:r>
        <w:t>6.4.5.</w:t>
      </w:r>
      <w:r w:rsidR="00644E09">
        <w:t>2</w:t>
      </w:r>
      <w:r>
        <w:t>.3</w:t>
      </w:r>
      <w:r>
        <w:tab/>
        <w:t>Scenario 3 – LEA clock lags CSP clock</w:t>
      </w:r>
      <w:bookmarkEnd w:id="245"/>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71" type="#_x0000_t75" style="width:480.4pt;height:272.45pt" o:ole="">
            <v:imagedata r:id="rId314" o:title=""/>
          </v:shape>
          <o:OLEObject Type="Embed" ProgID="Visio.Drawing.15" ShapeID="_x0000_i1171" DrawAspect="Content" ObjectID="_1687985266" r:id="rId315"/>
        </w:object>
      </w:r>
    </w:p>
    <w:p w14:paraId="47831768" w14:textId="77777777" w:rsidR="0001061C" w:rsidRDefault="0001061C" w:rsidP="001A7962">
      <w:pPr>
        <w:pStyle w:val="TF"/>
        <w:rPr>
          <w:bCs/>
          <w:sz w:val="22"/>
          <w:szCs w:val="22"/>
        </w:rPr>
      </w:pPr>
      <w:r>
        <w:t xml:space="preserve">Figure 6.4.5-3: Scenario 3 – LEA clock lags CSP clock – no short time-window in ICF  </w:t>
      </w:r>
    </w:p>
    <w:p w14:paraId="0B25CBF9" w14:textId="77777777" w:rsidR="0001061C" w:rsidRDefault="0001061C" w:rsidP="001A7962">
      <w:r>
        <w:t>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same as the scenario 1.</w:t>
      </w:r>
    </w:p>
    <w:p w14:paraId="440EC51B" w14:textId="77777777" w:rsidR="0001061C" w:rsidRDefault="0001061C" w:rsidP="0001061C">
      <w:pPr>
        <w:pStyle w:val="Heading4"/>
        <w:rPr>
          <w:lang w:eastAsia="ja-JP"/>
        </w:rPr>
      </w:pPr>
      <w:bookmarkStart w:id="246" w:name="_Toc77369370"/>
      <w:r>
        <w:t>6.4.5.3</w:t>
      </w:r>
      <w:r>
        <w:tab/>
        <w:t>Short time-window</w:t>
      </w:r>
      <w:bookmarkEnd w:id="246"/>
    </w:p>
    <w:p w14:paraId="05AC78C0" w14:textId="0D8CB605" w:rsidR="0001061C" w:rsidRDefault="0001061C" w:rsidP="001A7962">
      <w:pPr>
        <w:pStyle w:val="Heading5"/>
      </w:pPr>
      <w:bookmarkStart w:id="247" w:name="_Toc77369371"/>
      <w:r>
        <w:t>6.4.5.3.1</w:t>
      </w:r>
      <w:r>
        <w:tab/>
        <w:t>Scenario 1 – two clocks are synched</w:t>
      </w:r>
      <w:bookmarkEnd w:id="247"/>
    </w:p>
    <w:p w14:paraId="44A10C5B" w14:textId="6A2F9F9A" w:rsidR="0001061C" w:rsidRDefault="0001061C" w:rsidP="001A7962">
      <w:r>
        <w:t>The figure 6.4.5-4 illustrates a scenario where the two clocks (CSP and LEA) are synchronized and ICF has implemented the short time-window concept.</w:t>
      </w:r>
    </w:p>
    <w:p w14:paraId="4AA18585" w14:textId="77777777" w:rsidR="005E6434" w:rsidRDefault="0001061C" w:rsidP="005E6434">
      <w:pPr>
        <w:pStyle w:val="TH"/>
      </w:pPr>
      <w:r>
        <w:object w:dxaOrig="9624" w:dyaOrig="5460" w14:anchorId="06FC4DE1">
          <v:shape id="_x0000_i1172" type="#_x0000_t75" style="width:480.95pt;height:273pt" o:ole="">
            <v:imagedata r:id="rId316" o:title=""/>
          </v:shape>
          <o:OLEObject Type="Embed" ProgID="Visio.Drawing.15" ShapeID="_x0000_i1172" DrawAspect="Content" ObjectID="_1687985267" r:id="rId317"/>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77F000E0" w:rsidR="0001061C" w:rsidRDefault="0001061C" w:rsidP="001A7962">
      <w:r>
        <w:t>In the illustration shown in figure 6.4.5-4, one ID association is the ICF (cached at Tg) at the time T1. However, when the ICF is scanned with a short time-window, the ID association (cached at Tp) can also be viewed as the ID association at time T1, The response will, therefore, have two Identity Association Records.</w:t>
      </w:r>
    </w:p>
    <w:p w14:paraId="1735848E" w14:textId="77777777" w:rsidR="0001061C" w:rsidRDefault="0001061C" w:rsidP="001A7962">
      <w:pPr>
        <w:pStyle w:val="Heading5"/>
        <w:rPr>
          <w:lang w:eastAsia="ja-JP"/>
        </w:rPr>
      </w:pPr>
      <w:bookmarkStart w:id="248" w:name="_Toc77369372"/>
      <w:r>
        <w:t>6.4.5.3.2</w:t>
      </w:r>
      <w:r>
        <w:tab/>
        <w:t>Scenario 2 – CSP clock lags LEA clock</w:t>
      </w:r>
      <w:bookmarkEnd w:id="248"/>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73" type="#_x0000_t75" style="width:480.95pt;height:273pt" o:ole="">
            <v:imagedata r:id="rId318" o:title=""/>
          </v:shape>
          <o:OLEObject Type="Embed" ProgID="Visio.Drawing.15" ShapeID="_x0000_i1173" DrawAspect="Content" ObjectID="_1687985268" r:id="rId319"/>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6393CCB6" w:rsidR="0001061C" w:rsidRDefault="0001061C" w:rsidP="001A7962">
      <w:r>
        <w:lastRenderedPageBreak/>
        <w:t>In the illustration shown in figure 6.4.5-5, since the CSP clock lags the LEA clock, the time T1 in ICF is yet to happen in reference to the Observed Time T1 per LEA clock. At time T1 (per the CSP clock), two ID associations are in the ICF (cached at Tg and Tp) and both can be considered to be active when Time-Window is applied. The response will, therefore, have two Identity Association Records.</w:t>
      </w:r>
    </w:p>
    <w:p w14:paraId="3FB99AEF" w14:textId="77777777" w:rsidR="0001061C" w:rsidRDefault="0001061C" w:rsidP="001A7962">
      <w:pPr>
        <w:pStyle w:val="Heading5"/>
        <w:rPr>
          <w:lang w:eastAsia="ja-JP"/>
        </w:rPr>
      </w:pPr>
      <w:bookmarkStart w:id="249" w:name="_Toc77369373"/>
      <w:r>
        <w:t>6.4.5.3.3</w:t>
      </w:r>
      <w:r>
        <w:tab/>
        <w:t>Scenario 3 – LEA clock lags CSP clock</w:t>
      </w:r>
      <w:bookmarkEnd w:id="249"/>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74" type="#_x0000_t75" style="width:480.4pt;height:272.45pt" o:ole="">
            <v:imagedata r:id="rId320" o:title=""/>
          </v:shape>
          <o:OLEObject Type="Embed" ProgID="Visio.Drawing.15" ShapeID="_x0000_i1174" DrawAspect="Content" ObjectID="_1687985269" r:id="rId321"/>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4C612D3C" w:rsidR="0001061C" w:rsidRDefault="0001061C" w:rsidP="001A7962">
      <w:r>
        <w:t xml:space="preserve">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  </w:t>
      </w:r>
    </w:p>
    <w:p w14:paraId="3D5C725D" w14:textId="77777777" w:rsidR="0001061C" w:rsidRDefault="0001061C" w:rsidP="001A7962">
      <w:pPr>
        <w:pStyle w:val="Heading5"/>
      </w:pPr>
      <w:bookmarkStart w:id="250" w:name="_Toc77369374"/>
      <w:r>
        <w:t>6.4.5.3.4</w:t>
      </w:r>
      <w:r>
        <w:tab/>
        <w:t>Scenario 4 - no previous ID association in the ICF (LEA clock lags)</w:t>
      </w:r>
      <w:bookmarkEnd w:id="250"/>
    </w:p>
    <w:p w14:paraId="1E9C2B16" w14:textId="77777777" w:rsidR="0001061C" w:rsidRDefault="0001061C" w:rsidP="001A7962">
      <w:r>
        <w:t>If there is no prior ID association cached in the ICF, then the scenario 3 illustrated in figure 6.4.5-6 may not find any ID association in the ICF. In that case, the response will have zero Identity Association Records even if 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75" type="#_x0000_t75" style="width:480.4pt;height:269.55pt" o:ole="">
            <v:imagedata r:id="rId322" o:title=""/>
          </v:shape>
          <o:OLEObject Type="Embed" ProgID="Visio.Drawing.15" ShapeID="_x0000_i1175" DrawAspect="Content" ObjectID="_1687985270" r:id="rId323"/>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77777777" w:rsidR="0001061C" w:rsidRDefault="0001061C" w:rsidP="001A7962">
      <w:r>
        <w:t xml:space="preserve">As shown, at the time T1 even with a short time-window, no ID association in the ICF. Therefore, even though the ICF may have an ID association when the LI_XQR Request received, the response which should be based on the Observed Time T1, will have to have zero Identity Association Records. </w:t>
      </w:r>
    </w:p>
    <w:p w14:paraId="631774CB" w14:textId="77777777" w:rsidR="0001061C" w:rsidRDefault="0001061C" w:rsidP="001A7962">
      <w:pPr>
        <w:pStyle w:val="Heading5"/>
      </w:pPr>
      <w:bookmarkStart w:id="251" w:name="_Toc77369375"/>
      <w:r>
        <w:t>6.4.5.3.5</w:t>
      </w:r>
      <w:r>
        <w:tab/>
        <w:t>Scenario 5 - no previous ID association in the ICF (CSP clock lags)</w:t>
      </w:r>
      <w:bookmarkEnd w:id="251"/>
    </w:p>
    <w:p w14:paraId="15E88144" w14:textId="521A4BA4" w:rsidR="0001061C" w:rsidRDefault="0001061C" w:rsidP="001A7962">
      <w:r>
        <w:t>If there is no prior ID association cached in the ICF, then the scenario 4 illustrated in figure 6.4.5-7 may still find 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76" type="#_x0000_t75" style="width:481.55pt;height:300.1pt" o:ole="">
            <v:imagedata r:id="rId324" o:title=""/>
          </v:shape>
          <o:OLEObject Type="Embed" ProgID="Visio.Drawing.15" ShapeID="_x0000_i1176" DrawAspect="Content" ObjectID="_1687985271" r:id="rId325"/>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52" w:name="_Toc77369376"/>
      <w:r>
        <w:t>6.4.5.3.6</w:t>
      </w:r>
      <w:r>
        <w:tab/>
        <w:t>Scenario 6 – longer time-window is a possible implementation</w:t>
      </w:r>
      <w:bookmarkEnd w:id="252"/>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77" type="#_x0000_t75" style="width:480.95pt;height:273.6pt" o:ole="">
            <v:imagedata r:id="rId326" o:title=""/>
          </v:shape>
          <o:OLEObject Type="Embed" ProgID="Visio.Drawing.15" ShapeID="_x0000_i1177" DrawAspect="Content" ObjectID="_1687985272" r:id="rId327"/>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65958DC8" w:rsidR="0001061C" w:rsidRDefault="0001061C" w:rsidP="0001061C">
      <w:r>
        <w:t>As shown, the even though no ID association is cached in ICF at the time T1 per ICF time, with the time-window concept, the ICF may be able to find the ID association record,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53" w:name="_Toc77369377"/>
      <w:r>
        <w:t>6.5</w:t>
      </w:r>
      <w:r>
        <w:tab/>
        <w:t>Flow diagrams</w:t>
      </w:r>
      <w:bookmarkEnd w:id="253"/>
    </w:p>
    <w:p w14:paraId="317B48A5" w14:textId="77777777" w:rsidR="0001061C" w:rsidRDefault="0001061C" w:rsidP="0001061C">
      <w:pPr>
        <w:pStyle w:val="Heading3"/>
      </w:pPr>
      <w:bookmarkStart w:id="254" w:name="_Toc77369378"/>
      <w:r>
        <w:t>6.5.1</w:t>
      </w:r>
      <w:r>
        <w:tab/>
        <w:t>General</w:t>
      </w:r>
      <w:bookmarkEnd w:id="254"/>
    </w:p>
    <w:p w14:paraId="619EBA94" w14:textId="318AA2E9" w:rsidR="0001061C" w:rsidRDefault="0001061C" w:rsidP="0001061C">
      <w:r>
        <w:t>The purpose of this clause is to show end-to-end flow diagrams depicting the scenarios of ID Association Caching with scope of showing various caching scenarios combined with the retrieval scenarios.</w:t>
      </w:r>
    </w:p>
    <w:p w14:paraId="2168BB66" w14:textId="2E989E7C" w:rsidR="0001061C" w:rsidRDefault="0001061C" w:rsidP="0001061C">
      <w:r>
        <w:t>For the simplicity of drawings, all the flow-diagrams assume that LEA clock and CSP clock are aligned. The ICF may still have the short time window, described and illustrated in clause 6.4.</w:t>
      </w:r>
    </w:p>
    <w:p w14:paraId="49EA06A7" w14:textId="5FEE2239" w:rsidR="0001061C" w:rsidRDefault="0001061C" w:rsidP="0001061C">
      <w:pPr>
        <w:pStyle w:val="Heading3"/>
      </w:pPr>
      <w:bookmarkStart w:id="255" w:name="_Toc77369379"/>
      <w:r>
        <w:t>6.5.2</w:t>
      </w:r>
      <w:r>
        <w:tab/>
        <w:t>SUCI to SUPI retrieval</w:t>
      </w:r>
      <w:bookmarkEnd w:id="255"/>
    </w:p>
    <w:p w14:paraId="320E2343" w14:textId="77777777" w:rsidR="0001061C" w:rsidRDefault="0001061C" w:rsidP="0001061C">
      <w:pPr>
        <w:pStyle w:val="Heading4"/>
      </w:pPr>
      <w:bookmarkStart w:id="256" w:name="_Toc77369380"/>
      <w:r>
        <w:t>6.5.2.1</w:t>
      </w:r>
      <w:r>
        <w:tab/>
        <w:t>General</w:t>
      </w:r>
      <w:bookmarkEnd w:id="256"/>
    </w:p>
    <w:p w14:paraId="636B9F13" w14:textId="373B0E80" w:rsidR="0001061C" w:rsidRDefault="0001061C" w:rsidP="0001061C">
      <w:r>
        <w:t>As illustrated in the caching principles, the ID association is cached in the ICF whenever a 5G-GUTI is assigned to the SUPI.</w:t>
      </w:r>
    </w:p>
    <w:p w14:paraId="32C27EA9" w14:textId="6FA81F89" w:rsidR="0001061C" w:rsidRDefault="0001061C" w:rsidP="0001061C">
      <w:r>
        <w:t>The association of a SUPI to 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1FCEBF36" w:rsidR="0001061C" w:rsidRDefault="0001061C" w:rsidP="0001061C">
      <w:r>
        <w:t>The LEA may submit a request with a later time, for example, the time of 5G-GUTI assignment observation. In that case, the Identity Association Response may carry the Identity Association Records.</w:t>
      </w:r>
    </w:p>
    <w:p w14:paraId="12ED7E0C" w14:textId="77777777" w:rsidR="0001061C" w:rsidRDefault="0001061C" w:rsidP="0001061C">
      <w:pPr>
        <w:pStyle w:val="Heading4"/>
      </w:pPr>
      <w:bookmarkStart w:id="257" w:name="_Toc77369381"/>
      <w:r>
        <w:lastRenderedPageBreak/>
        <w:t>6.5.2.2</w:t>
      </w:r>
      <w:r>
        <w:tab/>
        <w:t>Illustration 1</w:t>
      </w:r>
      <w:bookmarkEnd w:id="257"/>
    </w:p>
    <w:p w14:paraId="3C094071" w14:textId="355863F7" w:rsidR="0001061C" w:rsidRDefault="00FF558C" w:rsidP="0001061C">
      <w:r>
        <w:t>F</w:t>
      </w:r>
      <w:r w:rsidR="0001061C">
        <w:t>igure 6.5.2-1 illustrates the two scenarios of SUCI to SUPI retrieval handling case with the Observed Time happens before the Association Start Time of first cached ID association.</w:t>
      </w:r>
    </w:p>
    <w:p w14:paraId="49F9FDBA" w14:textId="77777777" w:rsidR="0001061C" w:rsidRDefault="0001061C" w:rsidP="001A7962">
      <w:pPr>
        <w:pStyle w:val="TH"/>
        <w:rPr>
          <w:lang w:eastAsia="ja-JP"/>
        </w:rPr>
      </w:pPr>
      <w:r>
        <w:rPr>
          <w:lang w:eastAsia="ja-JP"/>
        </w:rPr>
        <w:object w:dxaOrig="9636" w:dyaOrig="4032" w14:anchorId="25C30835">
          <v:shape id="_x0000_i1178" type="#_x0000_t75" style="width:481.55pt;height:201.6pt" o:ole="">
            <v:imagedata r:id="rId328" o:title=""/>
          </v:shape>
          <o:OLEObject Type="Embed" ProgID="Visio.Drawing.15" ShapeID="_x0000_i1178" DrawAspect="Content" ObjectID="_1687985273" r:id="rId329"/>
        </w:object>
      </w:r>
    </w:p>
    <w:p w14:paraId="168797C6" w14:textId="77777777" w:rsidR="0001061C" w:rsidRDefault="0001061C" w:rsidP="001A7962">
      <w:pPr>
        <w:pStyle w:val="TF"/>
      </w:pPr>
      <w:r>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660EB4D9" w:rsidR="0001061C" w:rsidRDefault="0001061C" w:rsidP="0001061C">
      <w:pPr>
        <w:pStyle w:val="B1"/>
        <w:ind w:firstLine="0"/>
      </w:pPr>
      <w:r>
        <w:t>The Identity Association Request is received at the ICF before 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58" w:name="_Toc77369382"/>
      <w:r>
        <w:t>6.5.2.3</w:t>
      </w:r>
      <w:r>
        <w:tab/>
        <w:t>Illustration 2</w:t>
      </w:r>
      <w:bookmarkEnd w:id="258"/>
    </w:p>
    <w:p w14:paraId="779DD34E" w14:textId="08AE55D3" w:rsidR="0001061C" w:rsidRDefault="004714E7" w:rsidP="0001061C">
      <w:r>
        <w:t>F</w:t>
      </w:r>
      <w:r w:rsidR="0001061C">
        <w:t>igure 6.5.2-2 illustrates the two scenarios of SUCI to SUPI retrieval handling case with the Observed Time happens after the Association Start Time of first cached ID association.</w:t>
      </w:r>
    </w:p>
    <w:p w14:paraId="7CC04C12" w14:textId="77777777" w:rsidR="0001061C" w:rsidRDefault="0001061C" w:rsidP="001A7962">
      <w:pPr>
        <w:pStyle w:val="TH"/>
        <w:rPr>
          <w:lang w:eastAsia="ja-JP"/>
        </w:rPr>
      </w:pPr>
      <w:r>
        <w:rPr>
          <w:lang w:eastAsia="ja-JP"/>
        </w:rPr>
        <w:object w:dxaOrig="9636" w:dyaOrig="5916" w14:anchorId="461E9B91">
          <v:shape id="_x0000_i1179" type="#_x0000_t75" style="width:481.55pt;height:296.05pt" o:ole="">
            <v:imagedata r:id="rId330" o:title=""/>
          </v:shape>
          <o:OLEObject Type="Embed" ProgID="Visio.Drawing.15" ShapeID="_x0000_i1179" DrawAspect="Content" ObjectID="_1687985274" r:id="rId331"/>
        </w:object>
      </w:r>
    </w:p>
    <w:p w14:paraId="78334EBD" w14:textId="77777777" w:rsidR="0001061C" w:rsidRDefault="0001061C" w:rsidP="001A7962">
      <w:pPr>
        <w:pStyle w:val="TF"/>
      </w:pPr>
      <w:r>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59" w:name="_Toc77369383"/>
      <w:r>
        <w:t>6.5.3</w:t>
      </w:r>
      <w:r>
        <w:tab/>
        <w:t>5G-S-TMSI to SUPI retrieval</w:t>
      </w:r>
      <w:bookmarkEnd w:id="259"/>
    </w:p>
    <w:p w14:paraId="61075044" w14:textId="77777777" w:rsidR="0001061C" w:rsidRDefault="0001061C" w:rsidP="0001061C">
      <w:pPr>
        <w:pStyle w:val="Heading4"/>
      </w:pPr>
      <w:bookmarkStart w:id="260" w:name="_Toc77369384"/>
      <w:r>
        <w:t>6.5.3.1</w:t>
      </w:r>
      <w:r>
        <w:tab/>
        <w:t>General</w:t>
      </w:r>
      <w:bookmarkEnd w:id="260"/>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028420E7" w:rsidR="0001061C" w:rsidRDefault="0001061C" w:rsidP="0001061C">
      <w:r>
        <w:t>If the LEA request with a 5G-S-TMSI is received at the ICF after the corresponding cached ID association is deleted, the response will have not have Identity Association Records</w:t>
      </w:r>
    </w:p>
    <w:p w14:paraId="7F38B4A9" w14:textId="77777777" w:rsidR="0001061C" w:rsidRDefault="0001061C" w:rsidP="0001061C">
      <w:pPr>
        <w:pStyle w:val="Heading4"/>
      </w:pPr>
      <w:bookmarkStart w:id="261" w:name="_Toc77369385"/>
      <w:r>
        <w:t>6.5.3.2</w:t>
      </w:r>
      <w:r>
        <w:tab/>
        <w:t>Illustration 1</w:t>
      </w:r>
      <w:bookmarkEnd w:id="261"/>
    </w:p>
    <w:p w14:paraId="3D77C2B0" w14:textId="300FEDA8" w:rsidR="0001061C" w:rsidRDefault="00D31737" w:rsidP="0001061C">
      <w:r>
        <w:t>F</w:t>
      </w:r>
      <w:r w:rsidR="0001061C">
        <w:t>igure 6.5.3-1 illustrates a flow-diagram that shows the 5G-S-TMSI to SUPI retrieval handling. The flow has three scenarios based on the time which the Request is sent and the Observed Time.</w:t>
      </w:r>
    </w:p>
    <w:p w14:paraId="3674A731" w14:textId="77777777" w:rsidR="0001061C" w:rsidRDefault="0001061C" w:rsidP="001A7962">
      <w:pPr>
        <w:pStyle w:val="TH"/>
        <w:rPr>
          <w:lang w:eastAsia="ja-JP"/>
        </w:rPr>
      </w:pPr>
      <w:r>
        <w:rPr>
          <w:lang w:eastAsia="ja-JP"/>
        </w:rPr>
        <w:object w:dxaOrig="9612" w:dyaOrig="7512" w14:anchorId="1F42DA00">
          <v:shape id="_x0000_i1180" type="#_x0000_t75" style="width:480.4pt;height:375.55pt" o:ole="">
            <v:imagedata r:id="rId332" o:title=""/>
          </v:shape>
          <o:OLEObject Type="Embed" ProgID="Visio.Drawing.15" ShapeID="_x0000_i1180" DrawAspect="Content" ObjectID="_1687985275" r:id="rId333"/>
        </w:object>
      </w:r>
    </w:p>
    <w:p w14:paraId="343EC0B1" w14:textId="77777777" w:rsidR="0001061C" w:rsidRDefault="0001061C" w:rsidP="001A7962">
      <w:pPr>
        <w:pStyle w:val="TF"/>
      </w:pPr>
      <w:r>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57C61EAE"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6AB72280"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3C59E7B7" w14:textId="0EB38B1A" w:rsidR="0001061C" w:rsidRDefault="0001061C" w:rsidP="0001061C">
      <w:pPr>
        <w:pStyle w:val="B1"/>
        <w:ind w:firstLine="0"/>
      </w:pPr>
      <w:r>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262" w:name="_Toc77369386"/>
      <w:r>
        <w:lastRenderedPageBreak/>
        <w:t>6.5.3.3</w:t>
      </w:r>
      <w:r>
        <w:tab/>
        <w:t>Illustration 2</w:t>
      </w:r>
      <w:bookmarkEnd w:id="262"/>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181" type="#_x0000_t75" style="width:484.4pt;height:332.35pt" o:ole="">
            <v:imagedata r:id="rId334" o:title=""/>
          </v:shape>
          <o:OLEObject Type="Embed" ProgID="Visio.Drawing.15" ShapeID="_x0000_i1181" DrawAspect="Content" ObjectID="_1687985276" r:id="rId335"/>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2FDE0104" w:rsidR="0001061C" w:rsidRDefault="0001061C" w:rsidP="0001061C">
      <w:pPr>
        <w:pStyle w:val="B1"/>
        <w:ind w:firstLine="0"/>
      </w:pPr>
      <w:r>
        <w:t>The Identity Association Request is received at the ICF with an Observed Time of T1. When the Identity Association Request is received, ID association that has the 5G-S-TMSI is already deleted from the ICF.</w:t>
      </w:r>
    </w:p>
    <w:p w14:paraId="76EEA8BE" w14:textId="72D9B10B" w:rsidR="0001061C" w:rsidRDefault="0001061C" w:rsidP="0001061C">
      <w:pPr>
        <w:pStyle w:val="B1"/>
        <w:ind w:firstLine="0"/>
      </w:pPr>
      <w:r>
        <w:t>Therefore, Identity Association Response will have no Identity Association Records.</w:t>
      </w:r>
    </w:p>
    <w:p w14:paraId="3CCC680D" w14:textId="2469F4D9" w:rsidR="0001061C" w:rsidRDefault="0001061C" w:rsidP="0001061C">
      <w:r>
        <w:t>Scenario 2:</w:t>
      </w:r>
    </w:p>
    <w:p w14:paraId="08C08B46" w14:textId="0FE2FA6F" w:rsidR="0001061C" w:rsidRDefault="0001061C" w:rsidP="0001061C">
      <w:pPr>
        <w:pStyle w:val="B1"/>
        <w:ind w:firstLine="0"/>
      </w:pPr>
      <w:r>
        <w:t>The Identity Association Request is received at the ICF with an Observed Time of T2. When the Identity Association Request is received, ID association that has the 5G-S-TMSI is already deleted from the ICF.</w:t>
      </w:r>
    </w:p>
    <w:p w14:paraId="5DABBA05" w14:textId="77777777" w:rsidR="0001061C" w:rsidRDefault="0001061C" w:rsidP="0001061C">
      <w:pPr>
        <w:pStyle w:val="B1"/>
        <w:ind w:firstLine="0"/>
      </w:pPr>
      <w:r>
        <w:t xml:space="preserve">Therefore, Identity Association Response will have no Identity Association Records.  </w:t>
      </w:r>
    </w:p>
    <w:p w14:paraId="200C377F" w14:textId="11AE2063" w:rsidR="0001061C" w:rsidRDefault="0001061C" w:rsidP="0001061C">
      <w:r>
        <w:t>Scenario 3:</w:t>
      </w:r>
    </w:p>
    <w:p w14:paraId="0FB9C946" w14:textId="601D21F2" w:rsidR="0001061C" w:rsidRDefault="0001061C" w:rsidP="0001061C">
      <w:pPr>
        <w:pStyle w:val="B1"/>
        <w:ind w:firstLine="0"/>
      </w:pPr>
      <w:r>
        <w:lastRenderedPageBreak/>
        <w:t>The Identity Association Request is received at the ICF with an Observed Time of T3. When the Identity Association Request is received, the ID association that has the 5G-S-TMSI is in the de-caching phase and 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63" w:name="_Toc77369387"/>
      <w:r>
        <w:t>6.5.4</w:t>
      </w:r>
      <w:r>
        <w:tab/>
        <w:t>SUPI to 5G-GUTI retrieval</w:t>
      </w:r>
      <w:bookmarkEnd w:id="263"/>
    </w:p>
    <w:p w14:paraId="50197728" w14:textId="77777777" w:rsidR="0001061C" w:rsidRDefault="0001061C" w:rsidP="0001061C">
      <w:pPr>
        <w:pStyle w:val="Heading4"/>
      </w:pPr>
      <w:bookmarkStart w:id="264" w:name="_Toc77369388"/>
      <w:r>
        <w:t>6.5.4.1</w:t>
      </w:r>
      <w:r>
        <w:tab/>
        <w:t>General</w:t>
      </w:r>
      <w:bookmarkEnd w:id="264"/>
    </w:p>
    <w:p w14:paraId="7BFD0AC0" w14:textId="0CF7E854" w:rsidR="0001061C" w:rsidRDefault="0001061C" w:rsidP="0001061C">
      <w:r>
        <w:t>This clause illustrates the retrieval scenarios where the LI_HIQR Request has the SUPI with a Request Type of Identity Association Request.</w:t>
      </w:r>
    </w:p>
    <w:p w14:paraId="3592640F" w14:textId="1D9894B1" w:rsidR="0001061C" w:rsidRDefault="0001061C" w:rsidP="0001061C">
      <w:r>
        <w:t>The LEA in the LI_HIQR Request include an Observed Time which is used within the ICF to active 5G-GUTI at that time.</w:t>
      </w:r>
    </w:p>
    <w:p w14:paraId="4C15541D" w14:textId="77777777" w:rsidR="0001061C" w:rsidRDefault="0001061C" w:rsidP="0001061C">
      <w:pPr>
        <w:pStyle w:val="Heading4"/>
      </w:pPr>
      <w:bookmarkStart w:id="265" w:name="_Toc77369389"/>
      <w:r>
        <w:t>6.5.4.2</w:t>
      </w:r>
      <w:r>
        <w:tab/>
        <w:t>Illustration 1</w:t>
      </w:r>
      <w:bookmarkEnd w:id="265"/>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77777777" w:rsidR="0001061C" w:rsidRDefault="0001061C" w:rsidP="001A7962">
      <w:pPr>
        <w:pStyle w:val="TH"/>
        <w:rPr>
          <w:lang w:eastAsia="ja-JP"/>
        </w:rPr>
      </w:pPr>
      <w:r>
        <w:rPr>
          <w:lang w:eastAsia="ja-JP"/>
        </w:rPr>
        <w:object w:dxaOrig="9624" w:dyaOrig="6276" w14:anchorId="61DF1B66">
          <v:shape id="_x0000_i1182" type="#_x0000_t75" style="width:480.95pt;height:313.9pt" o:ole="">
            <v:imagedata r:id="rId336" o:title=""/>
          </v:shape>
          <o:OLEObject Type="Embed" ProgID="Visio.Drawing.15" ShapeID="_x0000_i1182" DrawAspect="Content" ObjectID="_1687985277" r:id="rId337"/>
        </w:object>
      </w:r>
    </w:p>
    <w:p w14:paraId="47CEE9EA" w14:textId="77777777" w:rsidR="0001061C" w:rsidRDefault="0001061C" w:rsidP="001A7962">
      <w:pPr>
        <w:pStyle w:val="TF"/>
      </w:pPr>
      <w:r>
        <w:t>Figure 6.5.4-1: SUPI to 5G-GUTI retrieval – illustration 1</w:t>
      </w:r>
    </w:p>
    <w:p w14:paraId="67F0A221" w14:textId="71A28121" w:rsidR="0001061C" w:rsidRDefault="0001061C" w:rsidP="0001061C">
      <w:r>
        <w:t>Scenario 1:</w:t>
      </w:r>
    </w:p>
    <w:p w14:paraId="1588A9F4" w14:textId="0240B8A4" w:rsidR="0001061C" w:rsidRDefault="0001061C" w:rsidP="0001061C">
      <w:pPr>
        <w:pStyle w:val="B1"/>
        <w:ind w:firstLine="0"/>
      </w:pPr>
      <w:r>
        <w:t>The Identity Association Request (with SUPI in the Request Details) is received at the ICF with an Observed Time of T1.</w:t>
      </w:r>
    </w:p>
    <w:p w14:paraId="36ECA093" w14:textId="07F8238E" w:rsidR="0001061C" w:rsidRDefault="0001061C" w:rsidP="0001061C">
      <w:pPr>
        <w:pStyle w:val="B1"/>
        <w:ind w:firstLine="0"/>
      </w:pPr>
      <w:r>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lastRenderedPageBreak/>
        <w:t>Scenario 2:</w:t>
      </w:r>
    </w:p>
    <w:p w14:paraId="20AA4213" w14:textId="6027AF53" w:rsidR="0001061C" w:rsidRDefault="0001061C" w:rsidP="0001061C">
      <w:pPr>
        <w:pStyle w:val="B1"/>
        <w:ind w:firstLine="0"/>
      </w:pPr>
      <w:r>
        <w:t>The Identity Association Request (with 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266" w:name="_Toc77369390"/>
      <w:r>
        <w:t>6.5.4.3</w:t>
      </w:r>
      <w:r>
        <w:tab/>
        <w:t>Illustration 2</w:t>
      </w:r>
      <w:bookmarkEnd w:id="266"/>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77777777" w:rsidR="0001061C" w:rsidRDefault="0001061C" w:rsidP="001A7962">
      <w:pPr>
        <w:pStyle w:val="TH"/>
        <w:rPr>
          <w:lang w:eastAsia="ja-JP"/>
        </w:rPr>
      </w:pPr>
      <w:r>
        <w:rPr>
          <w:lang w:eastAsia="ja-JP"/>
        </w:rPr>
        <w:object w:dxaOrig="9624" w:dyaOrig="6852" w14:anchorId="472B036D">
          <v:shape id="_x0000_i1183" type="#_x0000_t75" style="width:480.95pt;height:342.7pt" o:ole="">
            <v:imagedata r:id="rId338" o:title=""/>
          </v:shape>
          <o:OLEObject Type="Embed" ProgID="Visio.Drawing.15" ShapeID="_x0000_i1183" DrawAspect="Content" ObjectID="_1687985278" r:id="rId339"/>
        </w:object>
      </w:r>
    </w:p>
    <w:p w14:paraId="6F2E7F70" w14:textId="77777777" w:rsidR="0001061C" w:rsidRDefault="0001061C" w:rsidP="001A7962">
      <w:pPr>
        <w:pStyle w:val="TF"/>
      </w:pPr>
      <w:r>
        <w:t>Figure 6.5.4-2: SUPI to 5G-GUTI retrieval – illustration 2</w:t>
      </w:r>
    </w:p>
    <w:p w14:paraId="65DBE884" w14:textId="084EF2E7" w:rsidR="0001061C" w:rsidRDefault="0001061C" w:rsidP="0001061C">
      <w:r>
        <w:t>Scenario 1:</w:t>
      </w:r>
    </w:p>
    <w:p w14:paraId="40740178" w14:textId="57C948CE" w:rsidR="0001061C" w:rsidRDefault="0001061C" w:rsidP="0001061C">
      <w:pPr>
        <w:pStyle w:val="B1"/>
        <w:ind w:firstLine="0"/>
      </w:pPr>
      <w:r>
        <w:t>The Identity Association Request (with SUPI in the Request Details) is received at the ICF with an Observed Time of T1.</w:t>
      </w:r>
    </w:p>
    <w:p w14:paraId="3D69398D" w14:textId="5FFAEC36" w:rsidR="0001061C" w:rsidRDefault="0001061C" w:rsidP="0001061C">
      <w:pPr>
        <w:pStyle w:val="B1"/>
        <w:ind w:firstLine="0"/>
      </w:pPr>
      <w:r>
        <w:t>The ICF has an ID association for that SUPI with an active 5G-GUTI, the Association Start Time Tg of that ID association is before the Observed Time of T1.</w:t>
      </w:r>
    </w:p>
    <w:p w14:paraId="08D1B1B7" w14:textId="3844CA9B" w:rsidR="0001061C" w:rsidRDefault="0001061C" w:rsidP="0001061C">
      <w:pPr>
        <w:pStyle w:val="B1"/>
        <w:ind w:firstLine="0"/>
      </w:pPr>
      <w:r>
        <w:t>Accordingly, the Identity Association Response will have the Identity Association Record with the 5G-GUTI (also includes SUCI, PEI, SUPI) with an Association Start Time of Tg.</w:t>
      </w:r>
    </w:p>
    <w:p w14:paraId="6F9B64A3" w14:textId="421D60DE" w:rsidR="0001061C" w:rsidRDefault="0001061C" w:rsidP="0001061C">
      <w:r>
        <w:t>Scenario 2:</w:t>
      </w:r>
    </w:p>
    <w:p w14:paraId="3770B308" w14:textId="7C1A0634" w:rsidR="0001061C" w:rsidRDefault="0001061C" w:rsidP="0001061C">
      <w:pPr>
        <w:pStyle w:val="B1"/>
        <w:ind w:firstLine="0"/>
      </w:pPr>
      <w:r>
        <w:lastRenderedPageBreak/>
        <w:t>The Identity Association Request (with 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23F00CD" w:rsidR="0001061C" w:rsidRDefault="0001061C" w:rsidP="0001061C">
      <w:pPr>
        <w:pStyle w:val="B1"/>
        <w:ind w:firstLine="0"/>
      </w:pPr>
      <w:r>
        <w:t>Accordingly, the Identity Association Response will have the Identity Association Record with the 5G-GUTI (also includes SUPI, SUCI, PEI) with an Association Start Time of Tg and Association End Time of Tp.</w:t>
      </w:r>
    </w:p>
    <w:p w14:paraId="36C4CD27" w14:textId="460E6EA5" w:rsidR="0001061C" w:rsidRDefault="0001061C" w:rsidP="0001061C">
      <w:r>
        <w:t>Scenario 3:</w:t>
      </w:r>
    </w:p>
    <w:p w14:paraId="36FF162E" w14:textId="32B7964C" w:rsidR="0001061C" w:rsidRDefault="0001061C" w:rsidP="0001061C">
      <w:pPr>
        <w:pStyle w:val="B1"/>
        <w:ind w:firstLine="0"/>
      </w:pPr>
      <w:r>
        <w:t>The Identity Association Request (with 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0C787ACE" w:rsidR="0001061C" w:rsidRDefault="0001061C" w:rsidP="0001061C">
      <w:pPr>
        <w:pStyle w:val="B1"/>
        <w:ind w:firstLine="0"/>
      </w:pPr>
      <w:r>
        <w:t>Accordingly, the Identity Association Response will have the Identity Association Record with the 5G-GUTI (also includes SUPI and PEI) with an Association Start Time of Tp and Association End Time of Ty.</w:t>
      </w:r>
    </w:p>
    <w:p w14:paraId="37C1FFC2" w14:textId="77777777" w:rsidR="0001061C" w:rsidRDefault="0001061C" w:rsidP="0001061C">
      <w:pPr>
        <w:pStyle w:val="Heading4"/>
      </w:pPr>
      <w:bookmarkStart w:id="267" w:name="_Toc77369391"/>
      <w:r>
        <w:t>6.5.4.4</w:t>
      </w:r>
      <w:r>
        <w:tab/>
        <w:t>Illustration 3</w:t>
      </w:r>
      <w:bookmarkEnd w:id="267"/>
    </w:p>
    <w:p w14:paraId="287D80B5" w14:textId="3B88EBD8" w:rsidR="0001061C" w:rsidRDefault="00AF0E96" w:rsidP="0001061C">
      <w:r>
        <w:t>F</w:t>
      </w:r>
      <w:r w:rsidR="0001061C">
        <w:t>igure 6.5.4-3 illustrates a scenario that shows the impact of Time-Window used within the ICF for a SUPI to 5G-GUTI retrieval case.</w:t>
      </w:r>
    </w:p>
    <w:p w14:paraId="71BF6150" w14:textId="77777777" w:rsidR="0001061C" w:rsidRDefault="0001061C" w:rsidP="001A7962">
      <w:pPr>
        <w:pStyle w:val="TH"/>
        <w:rPr>
          <w:lang w:eastAsia="ja-JP"/>
        </w:rPr>
      </w:pPr>
      <w:r>
        <w:rPr>
          <w:lang w:eastAsia="ja-JP"/>
        </w:rPr>
        <w:object w:dxaOrig="9600" w:dyaOrig="6720" w14:anchorId="582F519A">
          <v:shape id="_x0000_i1184" type="#_x0000_t75" style="width:479.8pt;height:335.8pt" o:ole="">
            <v:imagedata r:id="rId340" o:title=""/>
          </v:shape>
          <o:OLEObject Type="Embed" ProgID="Visio.Drawing.15" ShapeID="_x0000_i1184" DrawAspect="Content" ObjectID="_1687985279" r:id="rId341"/>
        </w:object>
      </w:r>
    </w:p>
    <w:p w14:paraId="560537CB" w14:textId="77777777" w:rsidR="0001061C" w:rsidRDefault="0001061C" w:rsidP="001A7962">
      <w:pPr>
        <w:pStyle w:val="TF"/>
      </w:pPr>
      <w:r>
        <w:t>Figure 6.5.4-3: SUPI to 5G-GUTI retrieval – impact of Time-Window</w:t>
      </w:r>
    </w:p>
    <w:p w14:paraId="213A38CB" w14:textId="0ECC9E21" w:rsidR="0001061C" w:rsidRDefault="0001061C" w:rsidP="0001061C">
      <w:r>
        <w:lastRenderedPageBreak/>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222550F4" w:rsidR="0001061C" w:rsidRDefault="0001061C" w:rsidP="0001061C">
      <w:r>
        <w:t>The ICF has an ID association for that SUPI with an active 5G-GUTI, the Association Start Time Ty is before the Observed Time T1, if 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29294D05" w:rsidR="0001061C" w:rsidRPr="001A7962" w:rsidRDefault="0001061C" w:rsidP="001A7962">
      <w:pPr>
        <w:pStyle w:val="B1"/>
      </w:pPr>
      <w:r>
        <w:t>1)</w:t>
      </w:r>
      <w:r w:rsidR="00AF0E96">
        <w:tab/>
      </w:r>
      <w:r>
        <w:t>5G</w:t>
      </w:r>
      <w:r w:rsidRPr="00AF0E96">
        <w:t>-GUTI (also includes the SUPI and the PEI) along with the Association Start Time of Tp and Association End Time of Ty.</w:t>
      </w:r>
    </w:p>
    <w:p w14:paraId="548006C6" w14:textId="30DD44B6" w:rsidR="0001061C" w:rsidRDefault="0001061C" w:rsidP="001A7962">
      <w:pPr>
        <w:pStyle w:val="B1"/>
      </w:pPr>
      <w:r w:rsidRPr="001A7962">
        <w:t>2)</w:t>
      </w:r>
      <w:r w:rsidR="00AF0E96">
        <w:tab/>
      </w:r>
      <w:r w:rsidRPr="001A7962">
        <w:t>5G-GU</w:t>
      </w:r>
      <w:r>
        <w:t>TI (also includes the SUPI and the PEI) along with the Association Start Time of Ty.</w:t>
      </w:r>
    </w:p>
    <w:p w14:paraId="4E90CD8B" w14:textId="77777777" w:rsidR="0001061C" w:rsidRDefault="0001061C" w:rsidP="0001061C">
      <w:pPr>
        <w:pStyle w:val="Heading4"/>
      </w:pPr>
      <w:bookmarkStart w:id="268" w:name="_Toc77369392"/>
      <w:r>
        <w:t>6.5.4.5</w:t>
      </w:r>
      <w:r>
        <w:tab/>
        <w:t>Illustration 4</w:t>
      </w:r>
      <w:bookmarkEnd w:id="268"/>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185" type="#_x0000_t75" style="width:481.55pt;height:344.45pt" o:ole="">
            <v:imagedata r:id="rId342" o:title=""/>
          </v:shape>
          <o:OLEObject Type="Embed" ProgID="Visio.Drawing.15" ShapeID="_x0000_i1185" DrawAspect="Content" ObjectID="_1687985280" r:id="rId343"/>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lastRenderedPageBreak/>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77777777" w:rsidR="0001061C" w:rsidRDefault="0001061C" w:rsidP="0001061C">
      <w:pPr>
        <w:pStyle w:val="B1"/>
        <w:ind w:firstLine="0"/>
      </w:pPr>
      <w:r>
        <w:t xml:space="preserve">Accordingly, the Identity Association Response will have the Identity Association Record with the 5G-GUTI (also includes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07D8517" w:rsidR="0001061C" w:rsidRDefault="0001061C" w:rsidP="0001061C">
      <w:pPr>
        <w:pStyle w:val="B1"/>
        <w:ind w:firstLine="0"/>
      </w:pPr>
      <w:r>
        <w:t>Accordingly, the Identity Association Response will have the Identity Association Record with the 5G-GUTI (also includes SUPI) with an Association Start Time of Tp.</w:t>
      </w:r>
    </w:p>
    <w:p w14:paraId="01669C9E" w14:textId="2A67A597" w:rsidR="0001061C" w:rsidRDefault="0001061C" w:rsidP="0001061C">
      <w:pPr>
        <w:pStyle w:val="NO"/>
      </w:pPr>
      <w:r>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44C8FBD8" w:rsidR="0001061C" w:rsidRDefault="0001061C" w:rsidP="0001061C">
      <w:pPr>
        <w:pStyle w:val="B1"/>
        <w:ind w:firstLine="0"/>
      </w:pPr>
      <w:r>
        <w:t>Accordingly, the Identity Association Response will have the Identity Association Record with the 5G-GUTI (also includes SUPI) with an Association Start Time of Ty.</w:t>
      </w:r>
    </w:p>
    <w:p w14:paraId="4D3E67F5" w14:textId="6D7279E3" w:rsidR="0001061C" w:rsidRDefault="0001061C" w:rsidP="0001061C">
      <w:pPr>
        <w:pStyle w:val="NO"/>
      </w:pPr>
      <w:r>
        <w:t>NOTE:</w:t>
      </w:r>
      <w:r>
        <w:tab/>
        <w:t>Since the associated CONFIGURATION UPDATE COMPLETE (Scenario B) never reached the AMF, the AMF would first try 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269" w:name="_Toc77369393"/>
      <w:r>
        <w:t>6.5.5</w:t>
      </w:r>
      <w:r>
        <w:tab/>
        <w:t>Ongoing identity association scenarios</w:t>
      </w:r>
      <w:bookmarkEnd w:id="269"/>
    </w:p>
    <w:p w14:paraId="69C351B0" w14:textId="77777777" w:rsidR="0001061C" w:rsidRDefault="0001061C" w:rsidP="0001061C">
      <w:pPr>
        <w:pStyle w:val="Heading4"/>
      </w:pPr>
      <w:bookmarkStart w:id="270" w:name="_Toc77369394"/>
      <w:r>
        <w:t>6.5.5.1</w:t>
      </w:r>
      <w:r>
        <w:tab/>
        <w:t>General</w:t>
      </w:r>
      <w:bookmarkEnd w:id="270"/>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271" w:name="_Toc77369395"/>
      <w:r>
        <w:t>6.5.5.2</w:t>
      </w:r>
      <w:r>
        <w:tab/>
        <w:t>Illustration 1</w:t>
      </w:r>
      <w:bookmarkEnd w:id="271"/>
      <w:r>
        <w:t xml:space="preserve"> </w:t>
      </w:r>
    </w:p>
    <w:p w14:paraId="6D598AB9" w14:textId="106E66F2" w:rsidR="0001061C" w:rsidRDefault="002607CC" w:rsidP="0001061C">
      <w:r>
        <w:t>F</w:t>
      </w:r>
      <w:r w:rsidR="0001061C">
        <w:t>igure 6.5.5-1 shows one example of ongoing identity association handling.</w:t>
      </w:r>
    </w:p>
    <w:p w14:paraId="1F2BBF17" w14:textId="77777777" w:rsidR="0001061C" w:rsidRDefault="0001061C" w:rsidP="001A7962">
      <w:pPr>
        <w:pStyle w:val="TH"/>
        <w:rPr>
          <w:lang w:eastAsia="ja-JP"/>
        </w:rPr>
      </w:pPr>
      <w:r>
        <w:rPr>
          <w:lang w:eastAsia="ja-JP"/>
        </w:rPr>
        <w:object w:dxaOrig="9624" w:dyaOrig="6624" w14:anchorId="667F2C85">
          <v:shape id="_x0000_i1186" type="#_x0000_t75" style="width:480.95pt;height:331.2pt" o:ole="">
            <v:imagedata r:id="rId344" o:title=""/>
          </v:shape>
          <o:OLEObject Type="Embed" ProgID="Visio.Drawing.15" ShapeID="_x0000_i1186" DrawAspect="Content" ObjectID="_1687985281" r:id="rId345"/>
        </w:object>
      </w:r>
    </w:p>
    <w:p w14:paraId="6C4E8DC6" w14:textId="77777777" w:rsidR="0001061C" w:rsidRDefault="0001061C" w:rsidP="001A7962">
      <w:pPr>
        <w:pStyle w:val="TF"/>
      </w:pPr>
      <w:r>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40C8534E"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6BD7FD24" w14:textId="6030ABA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8173DF2"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272" w:name="_Toc77369396"/>
      <w:r>
        <w:t>6.5.5.3</w:t>
      </w:r>
      <w:r>
        <w:tab/>
        <w:t>Illustration 2</w:t>
      </w:r>
      <w:bookmarkEnd w:id="272"/>
    </w:p>
    <w:p w14:paraId="1CB0DF1D" w14:textId="5E8011DE" w:rsidR="0001061C" w:rsidRDefault="002607CC" w:rsidP="0001061C">
      <w:r>
        <w:t>F</w:t>
      </w:r>
      <w:r w:rsidR="0001061C">
        <w:t>igure 6.5.5-2 shows another example of ongoing identity association handling. In this example, the ICF has two ID associations, and illustration shows that the ICF would respond with the currently active 5G-GUTI.</w:t>
      </w:r>
    </w:p>
    <w:p w14:paraId="486C20B2" w14:textId="77777777" w:rsidR="0001061C" w:rsidRDefault="0001061C" w:rsidP="001A7962">
      <w:pPr>
        <w:pStyle w:val="TH"/>
        <w:rPr>
          <w:lang w:eastAsia="ja-JP"/>
        </w:rPr>
      </w:pPr>
      <w:r>
        <w:rPr>
          <w:lang w:eastAsia="ja-JP"/>
        </w:rPr>
        <w:object w:dxaOrig="9624" w:dyaOrig="6624" w14:anchorId="37DBCA00">
          <v:shape id="_x0000_i1187" type="#_x0000_t75" style="width:480.95pt;height:331.2pt" o:ole="">
            <v:imagedata r:id="rId346" o:title=""/>
          </v:shape>
          <o:OLEObject Type="Embed" ProgID="Visio.Drawing.15" ShapeID="_x0000_i1187" DrawAspect="Content" ObjectID="_1687985282" r:id="rId347"/>
        </w:object>
      </w:r>
    </w:p>
    <w:p w14:paraId="772F193D" w14:textId="77777777" w:rsidR="0001061C" w:rsidRDefault="0001061C" w:rsidP="001A7962">
      <w:pPr>
        <w:pStyle w:val="TF"/>
      </w:pPr>
      <w:r>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68022697" w14:textId="7EC59041" w:rsidR="0001061C" w:rsidRDefault="0001061C" w:rsidP="0001061C">
      <w:pPr>
        <w:pStyle w:val="Heading4"/>
      </w:pPr>
      <w:bookmarkStart w:id="273" w:name="_Toc77369397"/>
      <w:r>
        <w:t>6.5.5.4</w:t>
      </w:r>
      <w:r>
        <w:tab/>
        <w:t>Illustration 3</w:t>
      </w:r>
      <w:bookmarkEnd w:id="273"/>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77777777" w:rsidR="0001061C" w:rsidRDefault="0001061C" w:rsidP="001A7962">
      <w:pPr>
        <w:pStyle w:val="TH"/>
        <w:rPr>
          <w:lang w:eastAsia="ja-JP"/>
        </w:rPr>
      </w:pPr>
      <w:r>
        <w:rPr>
          <w:lang w:eastAsia="ja-JP"/>
        </w:rPr>
        <w:object w:dxaOrig="9624" w:dyaOrig="7224" w14:anchorId="05E13A1F">
          <v:shape id="_x0000_i1188" type="#_x0000_t75" style="width:480.95pt;height:361.15pt" o:ole="">
            <v:imagedata r:id="rId348" o:title=""/>
          </v:shape>
          <o:OLEObject Type="Embed" ProgID="Visio.Drawing.15" ShapeID="_x0000_i1188" DrawAspect="Content" ObjectID="_1687985283" r:id="rId349"/>
        </w:object>
      </w:r>
    </w:p>
    <w:p w14:paraId="7B77A4B7" w14:textId="77777777" w:rsidR="0001061C" w:rsidRDefault="0001061C" w:rsidP="001A7962">
      <w:pPr>
        <w:pStyle w:val="TF"/>
      </w:pPr>
      <w:r>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5B8E6B8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081B9BEB" w14:textId="01C0CCE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6393700" w14:textId="5C80803F"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(also includes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48C4C6AF"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(also includes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274" w:name="_Toc77369398"/>
      <w:r>
        <w:lastRenderedPageBreak/>
        <w:t>6.5.5.5</w:t>
      </w:r>
      <w:r>
        <w:tab/>
        <w:t>Illustration 4</w:t>
      </w:r>
      <w:bookmarkEnd w:id="274"/>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77777777" w:rsidR="0001061C" w:rsidRDefault="0001061C" w:rsidP="001A7962">
      <w:pPr>
        <w:pStyle w:val="TH"/>
        <w:rPr>
          <w:lang w:eastAsia="ja-JP"/>
        </w:rPr>
      </w:pPr>
      <w:r>
        <w:rPr>
          <w:lang w:eastAsia="ja-JP"/>
        </w:rPr>
        <w:object w:dxaOrig="9624" w:dyaOrig="6624" w14:anchorId="2C7F5BC1">
          <v:shape id="_x0000_i1189" type="#_x0000_t75" style="width:480.95pt;height:331.2pt" o:ole="">
            <v:imagedata r:id="rId350" o:title=""/>
          </v:shape>
          <o:OLEObject Type="Embed" ProgID="Visio.Drawing.15" ShapeID="_x0000_i1189" DrawAspect="Content" ObjectID="_1687985284" r:id="rId351"/>
        </w:object>
      </w:r>
    </w:p>
    <w:p w14:paraId="60685A58" w14:textId="77777777" w:rsidR="0001061C" w:rsidRDefault="0001061C" w:rsidP="001A7962">
      <w:pPr>
        <w:pStyle w:val="TF"/>
      </w:pPr>
      <w:r>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1898CEE5"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4EE4647C" w14:textId="3945E682"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AEFD1B9" w14:textId="49A8CF5C" w:rsidR="0001061C" w:rsidRDefault="0001061C" w:rsidP="001A7962">
      <w:r>
        <w:t>Then, LEA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275" w:name="_Toc77369399"/>
      <w:r>
        <w:lastRenderedPageBreak/>
        <w:t>6.5.5.6</w:t>
      </w:r>
      <w:r>
        <w:tab/>
        <w:t>Illustration 5</w:t>
      </w:r>
      <w:bookmarkEnd w:id="275"/>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77777777" w:rsidR="0001061C" w:rsidRDefault="0001061C" w:rsidP="001A7962">
      <w:pPr>
        <w:pStyle w:val="TH"/>
        <w:rPr>
          <w:lang w:eastAsia="ja-JP"/>
        </w:rPr>
      </w:pPr>
      <w:r>
        <w:rPr>
          <w:lang w:eastAsia="ja-JP"/>
        </w:rPr>
        <w:object w:dxaOrig="9624" w:dyaOrig="7224" w14:anchorId="2CEFC033">
          <v:shape id="_x0000_i1190" type="#_x0000_t75" style="width:480.95pt;height:361.15pt" o:ole="">
            <v:imagedata r:id="rId352" o:title=""/>
          </v:shape>
          <o:OLEObject Type="Embed" ProgID="Visio.Drawing.15" ShapeID="_x0000_i1190" DrawAspect="Content" ObjectID="_1687985285" r:id="rId353"/>
        </w:object>
      </w:r>
    </w:p>
    <w:p w14:paraId="48D3D4A2" w14:textId="77777777" w:rsidR="0001061C" w:rsidRDefault="0001061C" w:rsidP="001A7962">
      <w:pPr>
        <w:pStyle w:val="TF"/>
      </w:pPr>
      <w:r>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BE8790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51089928" w14:textId="107858F7"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1E8771C" w14:textId="73F9B785"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(also includes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5E2E565F" w14:textId="4E026792" w:rsidR="0001061C" w:rsidRDefault="0001061C" w:rsidP="001A7962">
      <w:r>
        <w:t xml:space="preserve">Then, LEA sends LI_HIQR Request to deactivate the ongoing identity association for the SUPI. The IQF sends the Deactivate Association Update message to the ICF. The ICF acknowledges the receipt of Deactivate Association </w:t>
      </w:r>
      <w:r>
        <w:lastRenderedPageBreak/>
        <w:t>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276" w:name="_Toc77369400"/>
      <w:r>
        <w:t>6.5.5.7</w:t>
      </w:r>
      <w:r>
        <w:tab/>
        <w:t>Illustration 6</w:t>
      </w:r>
      <w:bookmarkEnd w:id="276"/>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191" type="#_x0000_t75" style="width:481.55pt;height:387.65pt" o:ole="">
            <v:imagedata r:id="rId354" o:title=""/>
          </v:shape>
          <o:OLEObject Type="Embed" ProgID="Visio.Drawing.15" ShapeID="_x0000_i1191" DrawAspect="Content" ObjectID="_1687985286" r:id="rId355"/>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037E33B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Tg. The IQF forwards the received information to the LEA in the LI_HIQR Response message.</w:t>
      </w:r>
    </w:p>
    <w:p w14:paraId="73B366E3" w14:textId="1B935026"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4419815B"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(also includes the SUPI, SUCI and PEI) with an Association Start Time of Tp. The IQF forwards the received information to the LEA in the LI_HIQR Response message.</w:t>
      </w:r>
    </w:p>
    <w:p w14:paraId="1DEC8A54" w14:textId="2184504F"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LEA-1 in the LI_HIQR Updates message. The IQF would acknowledge the receipt of Identity Association Update with an Identity Association Update Acknowledgement message.</w:t>
      </w:r>
    </w:p>
    <w:p w14:paraId="16837DD4" w14:textId="6C09AEC7" w:rsidR="0001061C" w:rsidRDefault="0001061C" w:rsidP="001A7962">
      <w:r>
        <w:t>The ICF sends another Identity Association Update message to the IQF. The Identity Association Record will have the new 5G-GUTI (also includes the SUPI, PEI) with an Association Start Time of Ty. The IQF forwards the received information to the LEA-2 in the LI_HIQR Updates message. The IQF would acknowledge the receipt of Identity Association Update with an Identity Association Update Acknowledgement message.</w:t>
      </w:r>
    </w:p>
    <w:p w14:paraId="4D7EE22A" w14:textId="4A82FE74" w:rsidR="0001061C" w:rsidRDefault="0001061C" w:rsidP="001A7962">
      <w:r>
        <w:t>Then, LEA-1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17B74F49" w14:textId="1E689337"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(also includes the SUPI, PEI) with an Association Start Time of Tb. The IQF forwards the received information to the LEA-2 in the LI_HIQR Updates message. The IQF would acknowledge the receipt of Identity Association Update with an Identity Association Update Acknowledgement message.</w:t>
      </w:r>
    </w:p>
    <w:p w14:paraId="2DE95951" w14:textId="106A3D1A" w:rsidR="002675F0" w:rsidRPr="004D3578" w:rsidRDefault="002675F0" w:rsidP="00B370D4">
      <w:pPr>
        <w:pStyle w:val="Heading8"/>
      </w:pPr>
      <w:r>
        <w:br w:type="page"/>
      </w:r>
      <w:bookmarkStart w:id="277" w:name="_Toc77369401"/>
      <w:r w:rsidRPr="004D3578">
        <w:lastRenderedPageBreak/>
        <w:t xml:space="preserve">Annex </w:t>
      </w:r>
      <w:r>
        <w:t>C (informative)</w:t>
      </w:r>
      <w:r w:rsidRPr="004D3578">
        <w:t>:</w:t>
      </w:r>
      <w:r w:rsidRPr="004D3578">
        <w:br/>
      </w:r>
      <w:r>
        <w:t>Bibliography</w:t>
      </w:r>
      <w:bookmarkEnd w:id="277"/>
    </w:p>
    <w:p w14:paraId="34C0E492" w14:textId="08173488" w:rsidR="002675F0" w:rsidRDefault="002675F0" w:rsidP="002675F0">
      <w:pPr>
        <w:pStyle w:val="Heading8"/>
      </w:pPr>
      <w:bookmarkStart w:id="278"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279" w:name="_Toc77369402"/>
      <w:r w:rsidRPr="004D3578">
        <w:t>Annex X (informative):</w:t>
      </w:r>
      <w:r w:rsidRPr="004D3578">
        <w:br/>
        <w:t>Change history</w:t>
      </w:r>
      <w:bookmarkEnd w:id="279"/>
    </w:p>
    <w:bookmarkEnd w:id="278"/>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39EB715B" w:rsidR="007E2137" w:rsidRDefault="007E2137" w:rsidP="00A4019C">
            <w:pPr>
              <w:pStyle w:val="TAC"/>
              <w:rPr>
                <w:sz w:val="16"/>
                <w:szCs w:val="16"/>
              </w:rPr>
            </w:pPr>
            <w:r>
              <w:rPr>
                <w:sz w:val="16"/>
                <w:szCs w:val="16"/>
              </w:rPr>
              <w:t>SA3LI#</w:t>
            </w:r>
            <w:r w:rsidR="002B0172">
              <w:rPr>
                <w:sz w:val="16"/>
                <w:szCs w:val="16"/>
              </w:rPr>
              <w:t>77</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D9D0CA0" w:rsidR="00ED499F" w:rsidRDefault="00ED499F" w:rsidP="00A4019C">
            <w:pPr>
              <w:pStyle w:val="TAC"/>
              <w:rPr>
                <w:sz w:val="16"/>
                <w:szCs w:val="16"/>
              </w:rPr>
            </w:pPr>
            <w:r>
              <w:rPr>
                <w:sz w:val="16"/>
                <w:szCs w:val="16"/>
              </w:rPr>
              <w:t>SA3LI#78e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2C0B6AE8" w:rsidR="00980297" w:rsidRDefault="00980297" w:rsidP="00A4019C">
            <w:pPr>
              <w:pStyle w:val="TAC"/>
              <w:rPr>
                <w:sz w:val="16"/>
                <w:szCs w:val="16"/>
              </w:rPr>
            </w:pPr>
            <w:r>
              <w:rPr>
                <w:sz w:val="16"/>
                <w:szCs w:val="16"/>
              </w:rPr>
              <w:t>SA3LI#</w:t>
            </w:r>
            <w:r w:rsidR="009F69DE">
              <w:rPr>
                <w:sz w:val="16"/>
                <w:szCs w:val="16"/>
              </w:rPr>
              <w:t>7</w:t>
            </w:r>
            <w:r>
              <w:rPr>
                <w:sz w:val="16"/>
                <w:szCs w:val="16"/>
              </w:rPr>
              <w:t>9e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356"/>
      <w:footerReference w:type="default" r:id="rId3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E87A06" w14:textId="77777777" w:rsidR="00B740D7" w:rsidRDefault="00B740D7">
      <w:r>
        <w:separator/>
      </w:r>
    </w:p>
  </w:endnote>
  <w:endnote w:type="continuationSeparator" w:id="0">
    <w:p w14:paraId="1922E49A" w14:textId="77777777" w:rsidR="00B740D7" w:rsidRDefault="00B740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D9CEBA" w14:textId="77777777" w:rsidR="00B740D7" w:rsidRDefault="00B740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D63619" w14:textId="77777777" w:rsidR="00B740D7" w:rsidRDefault="00B740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A827D6" w14:textId="77777777" w:rsidR="00B740D7" w:rsidRDefault="00B740D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4828B4" w14:textId="77777777" w:rsidR="00B740D7" w:rsidRDefault="00B740D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C1E64B" w14:textId="77777777" w:rsidR="00B740D7" w:rsidRDefault="00B740D7">
      <w:r>
        <w:separator/>
      </w:r>
    </w:p>
  </w:footnote>
  <w:footnote w:type="continuationSeparator" w:id="0">
    <w:p w14:paraId="0B01944D" w14:textId="77777777" w:rsidR="00B740D7" w:rsidRDefault="00B740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31BFD7" w14:textId="77777777" w:rsidR="00B740D7" w:rsidRDefault="00B740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641457" w14:textId="77777777" w:rsidR="00B740D7" w:rsidRDefault="00B740D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3FFD1C" w14:textId="77777777" w:rsidR="00B740D7" w:rsidRDefault="00B740D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57597" w14:textId="647195E6" w:rsidR="00B740D7" w:rsidRDefault="00B740D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84A">
      <w:rPr>
        <w:rFonts w:ascii="Arial" w:hAnsi="Arial" w:cs="Arial"/>
        <w:b/>
        <w:noProof/>
        <w:sz w:val="18"/>
        <w:szCs w:val="18"/>
      </w:rPr>
      <w:t>3GPP TR 33.929 V0.0.8 (2021-07)</w:t>
    </w:r>
    <w:r>
      <w:rPr>
        <w:rFonts w:ascii="Arial" w:hAnsi="Arial" w:cs="Arial"/>
        <w:b/>
        <w:sz w:val="18"/>
        <w:szCs w:val="18"/>
      </w:rPr>
      <w:fldChar w:fldCharType="end"/>
    </w:r>
  </w:p>
  <w:p w14:paraId="640D0908" w14:textId="77777777" w:rsidR="00B740D7" w:rsidRDefault="00B740D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8A32EC5" w:rsidR="00B740D7" w:rsidRDefault="00B740D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84A">
      <w:rPr>
        <w:rFonts w:ascii="Arial" w:hAnsi="Arial" w:cs="Arial"/>
        <w:b/>
        <w:noProof/>
        <w:sz w:val="18"/>
        <w:szCs w:val="18"/>
      </w:rPr>
      <w:t>Release 17</w:t>
    </w:r>
    <w:r>
      <w:rPr>
        <w:rFonts w:ascii="Arial" w:hAnsi="Arial" w:cs="Arial"/>
        <w:b/>
        <w:sz w:val="18"/>
        <w:szCs w:val="18"/>
      </w:rPr>
      <w:fldChar w:fldCharType="end"/>
    </w:r>
  </w:p>
  <w:p w14:paraId="6A9C362B" w14:textId="77777777" w:rsidR="00B740D7" w:rsidRDefault="00B740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0E78D8"/>
    <w:multiLevelType w:val="hybridMultilevel"/>
    <w:tmpl w:val="D7F6A4C8"/>
    <w:lvl w:ilvl="0" w:tplc="67D84E4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094A1B50"/>
    <w:multiLevelType w:val="hybridMultilevel"/>
    <w:tmpl w:val="055E5144"/>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DA34E19"/>
    <w:multiLevelType w:val="hybridMultilevel"/>
    <w:tmpl w:val="DAE87F90"/>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4C030BF"/>
    <w:multiLevelType w:val="hybridMultilevel"/>
    <w:tmpl w:val="8FAE71BA"/>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B3B674E"/>
    <w:multiLevelType w:val="hybridMultilevel"/>
    <w:tmpl w:val="EF9A7022"/>
    <w:lvl w:ilvl="0" w:tplc="D408E52A">
      <w:start w:val="1"/>
      <w:numFmt w:val="decimal"/>
      <w:lvlText w:val="%1"/>
      <w:lvlJc w:val="left"/>
      <w:pPr>
        <w:ind w:left="1004" w:hanging="360"/>
      </w:pPr>
      <w:rPr>
        <w:rFonts w:ascii="Arial" w:hAnsi="Arial" w:hint="default"/>
        <w:sz w:val="16"/>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1BBE7B4A"/>
    <w:multiLevelType w:val="hybridMultilevel"/>
    <w:tmpl w:val="135C268E"/>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EC10418"/>
    <w:multiLevelType w:val="hybridMultilevel"/>
    <w:tmpl w:val="85F697F2"/>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29130508"/>
    <w:multiLevelType w:val="hybridMultilevel"/>
    <w:tmpl w:val="1FEA979E"/>
    <w:lvl w:ilvl="0" w:tplc="00589A3E">
      <w:start w:val="1"/>
      <w:numFmt w:val="bullet"/>
      <w:lvlText w:val="•"/>
      <w:lvlJc w:val="left"/>
      <w:pPr>
        <w:tabs>
          <w:tab w:val="num" w:pos="720"/>
        </w:tabs>
        <w:ind w:left="720" w:hanging="360"/>
      </w:pPr>
      <w:rPr>
        <w:rFonts w:ascii="Arial" w:hAnsi="Arial" w:hint="default"/>
      </w:rPr>
    </w:lvl>
    <w:lvl w:ilvl="1" w:tplc="CC128386" w:tentative="1">
      <w:start w:val="1"/>
      <w:numFmt w:val="bullet"/>
      <w:lvlText w:val="•"/>
      <w:lvlJc w:val="left"/>
      <w:pPr>
        <w:tabs>
          <w:tab w:val="num" w:pos="1440"/>
        </w:tabs>
        <w:ind w:left="1440" w:hanging="360"/>
      </w:pPr>
      <w:rPr>
        <w:rFonts w:ascii="Arial" w:hAnsi="Arial" w:hint="default"/>
      </w:rPr>
    </w:lvl>
    <w:lvl w:ilvl="2" w:tplc="1CCE5F40" w:tentative="1">
      <w:start w:val="1"/>
      <w:numFmt w:val="bullet"/>
      <w:lvlText w:val="•"/>
      <w:lvlJc w:val="left"/>
      <w:pPr>
        <w:tabs>
          <w:tab w:val="num" w:pos="2160"/>
        </w:tabs>
        <w:ind w:left="2160" w:hanging="360"/>
      </w:pPr>
      <w:rPr>
        <w:rFonts w:ascii="Arial" w:hAnsi="Arial" w:hint="default"/>
      </w:rPr>
    </w:lvl>
    <w:lvl w:ilvl="3" w:tplc="831434B0" w:tentative="1">
      <w:start w:val="1"/>
      <w:numFmt w:val="bullet"/>
      <w:lvlText w:val="•"/>
      <w:lvlJc w:val="left"/>
      <w:pPr>
        <w:tabs>
          <w:tab w:val="num" w:pos="2880"/>
        </w:tabs>
        <w:ind w:left="2880" w:hanging="360"/>
      </w:pPr>
      <w:rPr>
        <w:rFonts w:ascii="Arial" w:hAnsi="Arial" w:hint="default"/>
      </w:rPr>
    </w:lvl>
    <w:lvl w:ilvl="4" w:tplc="B3D6C95E" w:tentative="1">
      <w:start w:val="1"/>
      <w:numFmt w:val="bullet"/>
      <w:lvlText w:val="•"/>
      <w:lvlJc w:val="left"/>
      <w:pPr>
        <w:tabs>
          <w:tab w:val="num" w:pos="3600"/>
        </w:tabs>
        <w:ind w:left="3600" w:hanging="360"/>
      </w:pPr>
      <w:rPr>
        <w:rFonts w:ascii="Arial" w:hAnsi="Arial" w:hint="default"/>
      </w:rPr>
    </w:lvl>
    <w:lvl w:ilvl="5" w:tplc="A3324A00" w:tentative="1">
      <w:start w:val="1"/>
      <w:numFmt w:val="bullet"/>
      <w:lvlText w:val="•"/>
      <w:lvlJc w:val="left"/>
      <w:pPr>
        <w:tabs>
          <w:tab w:val="num" w:pos="4320"/>
        </w:tabs>
        <w:ind w:left="4320" w:hanging="360"/>
      </w:pPr>
      <w:rPr>
        <w:rFonts w:ascii="Arial" w:hAnsi="Arial" w:hint="default"/>
      </w:rPr>
    </w:lvl>
    <w:lvl w:ilvl="6" w:tplc="362A470C" w:tentative="1">
      <w:start w:val="1"/>
      <w:numFmt w:val="bullet"/>
      <w:lvlText w:val="•"/>
      <w:lvlJc w:val="left"/>
      <w:pPr>
        <w:tabs>
          <w:tab w:val="num" w:pos="5040"/>
        </w:tabs>
        <w:ind w:left="5040" w:hanging="360"/>
      </w:pPr>
      <w:rPr>
        <w:rFonts w:ascii="Arial" w:hAnsi="Arial" w:hint="default"/>
      </w:rPr>
    </w:lvl>
    <w:lvl w:ilvl="7" w:tplc="0452F972" w:tentative="1">
      <w:start w:val="1"/>
      <w:numFmt w:val="bullet"/>
      <w:lvlText w:val="•"/>
      <w:lvlJc w:val="left"/>
      <w:pPr>
        <w:tabs>
          <w:tab w:val="num" w:pos="5760"/>
        </w:tabs>
        <w:ind w:left="5760" w:hanging="360"/>
      </w:pPr>
      <w:rPr>
        <w:rFonts w:ascii="Arial" w:hAnsi="Arial" w:hint="default"/>
      </w:rPr>
    </w:lvl>
    <w:lvl w:ilvl="8" w:tplc="541881A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447155"/>
    <w:multiLevelType w:val="hybridMultilevel"/>
    <w:tmpl w:val="57025C9E"/>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32982272"/>
    <w:multiLevelType w:val="hybridMultilevel"/>
    <w:tmpl w:val="61324B2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7742B5F"/>
    <w:multiLevelType w:val="hybridMultilevel"/>
    <w:tmpl w:val="08E6BBD0"/>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BD46A9D"/>
    <w:multiLevelType w:val="hybridMultilevel"/>
    <w:tmpl w:val="D422D85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3E8E7C9F"/>
    <w:multiLevelType w:val="hybridMultilevel"/>
    <w:tmpl w:val="61B01564"/>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1A04A43"/>
    <w:multiLevelType w:val="hybridMultilevel"/>
    <w:tmpl w:val="765E6746"/>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43E31EAE"/>
    <w:multiLevelType w:val="hybridMultilevel"/>
    <w:tmpl w:val="17569F80"/>
    <w:lvl w:ilvl="0" w:tplc="9CD89D9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515090F"/>
    <w:multiLevelType w:val="hybridMultilevel"/>
    <w:tmpl w:val="4A144B62"/>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51A31936"/>
    <w:multiLevelType w:val="hybridMultilevel"/>
    <w:tmpl w:val="006EB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3" w15:restartNumberingAfterBreak="0">
    <w:nsid w:val="536230AC"/>
    <w:multiLevelType w:val="hybridMultilevel"/>
    <w:tmpl w:val="006EB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56496D"/>
    <w:multiLevelType w:val="hybridMultilevel"/>
    <w:tmpl w:val="2A3241B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5ADD1D8A"/>
    <w:multiLevelType w:val="hybridMultilevel"/>
    <w:tmpl w:val="C1C09C08"/>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C3D65A6"/>
    <w:multiLevelType w:val="hybridMultilevel"/>
    <w:tmpl w:val="B9929C3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8"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6E5C1442"/>
    <w:multiLevelType w:val="hybridMultilevel"/>
    <w:tmpl w:val="DE5643F0"/>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718E22BA"/>
    <w:multiLevelType w:val="hybridMultilevel"/>
    <w:tmpl w:val="C090C774"/>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42344AD"/>
    <w:multiLevelType w:val="multilevel"/>
    <w:tmpl w:val="C3C6088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74BB7227"/>
    <w:multiLevelType w:val="hybridMultilevel"/>
    <w:tmpl w:val="37AC268A"/>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76597EA2"/>
    <w:multiLevelType w:val="hybridMultilevel"/>
    <w:tmpl w:val="0FD6EBC0"/>
    <w:lvl w:ilvl="0" w:tplc="4D6A57CE">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67B3007"/>
    <w:multiLevelType w:val="hybridMultilevel"/>
    <w:tmpl w:val="01849E74"/>
    <w:lvl w:ilvl="0" w:tplc="0036738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ACE7781"/>
    <w:multiLevelType w:val="hybridMultilevel"/>
    <w:tmpl w:val="006EB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C911491"/>
    <w:multiLevelType w:val="hybridMultilevel"/>
    <w:tmpl w:val="6F02018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abstractNumId w:val="17"/>
  </w:num>
  <w:num w:numId="2">
    <w:abstractNumId w:val="16"/>
  </w:num>
  <w:num w:numId="3">
    <w:abstractNumId w:val="7"/>
  </w:num>
  <w:num w:numId="4">
    <w:abstractNumId w:val="14"/>
  </w:num>
  <w:num w:numId="5">
    <w:abstractNumId w:val="6"/>
  </w:num>
  <w:num w:numId="6">
    <w:abstractNumId w:val="31"/>
  </w:num>
  <w:num w:numId="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30"/>
  </w:num>
  <w:num w:numId="12">
    <w:abstractNumId w:val="25"/>
  </w:num>
  <w:num w:numId="13">
    <w:abstractNumId w:val="3"/>
  </w:num>
  <w:num w:numId="14">
    <w:abstractNumId w:val="35"/>
  </w:num>
  <w:num w:numId="15">
    <w:abstractNumId w:val="23"/>
  </w:num>
  <w:num w:numId="16">
    <w:abstractNumId w:val="21"/>
  </w:num>
  <w:num w:numId="17">
    <w:abstractNumId w:val="5"/>
  </w:num>
  <w:num w:numId="18">
    <w:abstractNumId w:val="18"/>
  </w:num>
  <w:num w:numId="19">
    <w:abstractNumId w:val="29"/>
  </w:num>
  <w:num w:numId="20">
    <w:abstractNumId w:val="20"/>
  </w:num>
  <w:num w:numId="21">
    <w:abstractNumId w:val="11"/>
  </w:num>
  <w:num w:numId="22">
    <w:abstractNumId w:val="36"/>
  </w:num>
  <w:num w:numId="23">
    <w:abstractNumId w:val="13"/>
  </w:num>
  <w:num w:numId="24">
    <w:abstractNumId w:val="32"/>
  </w:num>
  <w:num w:numId="25">
    <w:abstractNumId w:val="24"/>
  </w:num>
  <w:num w:numId="26">
    <w:abstractNumId w:val="15"/>
  </w:num>
  <w:num w:numId="27">
    <w:abstractNumId w:val="2"/>
  </w:num>
  <w:num w:numId="28">
    <w:abstractNumId w:val="4"/>
  </w:num>
  <w:num w:numId="29">
    <w:abstractNumId w:val="19"/>
  </w:num>
  <w:num w:numId="30">
    <w:abstractNumId w:val="10"/>
  </w:num>
  <w:num w:numId="31">
    <w:abstractNumId w:val="38"/>
  </w:num>
  <w:num w:numId="32">
    <w:abstractNumId w:val="12"/>
  </w:num>
  <w:num w:numId="33">
    <w:abstractNumId w:val="28"/>
  </w:num>
  <w:num w:numId="34">
    <w:abstractNumId w:val="37"/>
  </w:num>
  <w:num w:numId="35">
    <w:abstractNumId w:val="27"/>
  </w:num>
  <w:num w:numId="36">
    <w:abstractNumId w:val="8"/>
  </w:num>
  <w:num w:numId="37">
    <w:abstractNumId w:val="1"/>
  </w:num>
  <w:num w:numId="38">
    <w:abstractNumId w:val="22"/>
  </w:num>
  <w:num w:numId="39">
    <w:abstractNumId w:val="0"/>
  </w:num>
  <w:num w:numId="40">
    <w:abstractNumId w:val="34"/>
  </w:num>
  <w:num w:numId="41">
    <w:abstractNumId w:val="33"/>
  </w:num>
  <w:num w:numId="42">
    <w:abstractNumId w:val="17"/>
  </w:num>
  <w:num w:numId="43">
    <w:abstractNumId w:val="26"/>
    <w:lvlOverride w:ilvl="0">
      <w:startOverride w:val="1"/>
    </w:lvlOverride>
    <w:lvlOverride w:ilvl="1"/>
    <w:lvlOverride w:ilvl="2"/>
    <w:lvlOverride w:ilvl="3"/>
    <w:lvlOverride w:ilvl="4"/>
    <w:lvlOverride w:ilvl="5"/>
    <w:lvlOverride w:ilvl="6"/>
    <w:lvlOverride w:ilvl="7"/>
    <w:lvlOverride w:ilv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63FE"/>
    <w:rsid w:val="00017DB5"/>
    <w:rsid w:val="00020381"/>
    <w:rsid w:val="0002355E"/>
    <w:rsid w:val="000247DC"/>
    <w:rsid w:val="00024AA9"/>
    <w:rsid w:val="00024F07"/>
    <w:rsid w:val="0002586B"/>
    <w:rsid w:val="00027F5C"/>
    <w:rsid w:val="00033397"/>
    <w:rsid w:val="00036A9F"/>
    <w:rsid w:val="00040095"/>
    <w:rsid w:val="000426F4"/>
    <w:rsid w:val="000465E0"/>
    <w:rsid w:val="00051421"/>
    <w:rsid w:val="00051834"/>
    <w:rsid w:val="00054A22"/>
    <w:rsid w:val="00054F46"/>
    <w:rsid w:val="000606CD"/>
    <w:rsid w:val="00060BCA"/>
    <w:rsid w:val="00062023"/>
    <w:rsid w:val="00063763"/>
    <w:rsid w:val="000655A6"/>
    <w:rsid w:val="000709F3"/>
    <w:rsid w:val="00080512"/>
    <w:rsid w:val="00083457"/>
    <w:rsid w:val="00087609"/>
    <w:rsid w:val="00091465"/>
    <w:rsid w:val="00093B21"/>
    <w:rsid w:val="00094141"/>
    <w:rsid w:val="00094284"/>
    <w:rsid w:val="00096113"/>
    <w:rsid w:val="000A6CAC"/>
    <w:rsid w:val="000C47C3"/>
    <w:rsid w:val="000D2879"/>
    <w:rsid w:val="000D58AB"/>
    <w:rsid w:val="000D7F5C"/>
    <w:rsid w:val="000E4F59"/>
    <w:rsid w:val="000E5ED8"/>
    <w:rsid w:val="000F152C"/>
    <w:rsid w:val="000F33B6"/>
    <w:rsid w:val="00101DBE"/>
    <w:rsid w:val="00103E7F"/>
    <w:rsid w:val="00107DDE"/>
    <w:rsid w:val="00112C2C"/>
    <w:rsid w:val="00120DCD"/>
    <w:rsid w:val="00124309"/>
    <w:rsid w:val="001265B2"/>
    <w:rsid w:val="00133525"/>
    <w:rsid w:val="0013759B"/>
    <w:rsid w:val="0014311D"/>
    <w:rsid w:val="001632DD"/>
    <w:rsid w:val="00164D2A"/>
    <w:rsid w:val="00170CBA"/>
    <w:rsid w:val="00174B54"/>
    <w:rsid w:val="00175C1D"/>
    <w:rsid w:val="00183963"/>
    <w:rsid w:val="00184B57"/>
    <w:rsid w:val="001942C3"/>
    <w:rsid w:val="001A0A8E"/>
    <w:rsid w:val="001A46A5"/>
    <w:rsid w:val="001A4C42"/>
    <w:rsid w:val="001A7962"/>
    <w:rsid w:val="001B21EE"/>
    <w:rsid w:val="001B29CA"/>
    <w:rsid w:val="001B73B5"/>
    <w:rsid w:val="001C21C3"/>
    <w:rsid w:val="001C7832"/>
    <w:rsid w:val="001D02C2"/>
    <w:rsid w:val="001D30B9"/>
    <w:rsid w:val="001E37A9"/>
    <w:rsid w:val="001F09C5"/>
    <w:rsid w:val="001F0C1D"/>
    <w:rsid w:val="001F1132"/>
    <w:rsid w:val="001F168B"/>
    <w:rsid w:val="00200235"/>
    <w:rsid w:val="0021052A"/>
    <w:rsid w:val="00212AA2"/>
    <w:rsid w:val="00223C0C"/>
    <w:rsid w:val="00227B19"/>
    <w:rsid w:val="002311CD"/>
    <w:rsid w:val="002322B5"/>
    <w:rsid w:val="002347A2"/>
    <w:rsid w:val="0023693D"/>
    <w:rsid w:val="00251927"/>
    <w:rsid w:val="002556C0"/>
    <w:rsid w:val="002607CC"/>
    <w:rsid w:val="002612E5"/>
    <w:rsid w:val="002612FF"/>
    <w:rsid w:val="0026261C"/>
    <w:rsid w:val="00262BDC"/>
    <w:rsid w:val="002675F0"/>
    <w:rsid w:val="002748F8"/>
    <w:rsid w:val="00274B85"/>
    <w:rsid w:val="00275F00"/>
    <w:rsid w:val="00276A4E"/>
    <w:rsid w:val="00277657"/>
    <w:rsid w:val="002876D2"/>
    <w:rsid w:val="002906AE"/>
    <w:rsid w:val="002917A6"/>
    <w:rsid w:val="002922A1"/>
    <w:rsid w:val="00292F5C"/>
    <w:rsid w:val="0029356A"/>
    <w:rsid w:val="00293DC3"/>
    <w:rsid w:val="00297312"/>
    <w:rsid w:val="002A410B"/>
    <w:rsid w:val="002A6683"/>
    <w:rsid w:val="002B0137"/>
    <w:rsid w:val="002B0172"/>
    <w:rsid w:val="002B2973"/>
    <w:rsid w:val="002B6339"/>
    <w:rsid w:val="002C26A8"/>
    <w:rsid w:val="002C3468"/>
    <w:rsid w:val="002D1CE7"/>
    <w:rsid w:val="002D6676"/>
    <w:rsid w:val="002D76E9"/>
    <w:rsid w:val="002E00EE"/>
    <w:rsid w:val="002E78F3"/>
    <w:rsid w:val="0030605C"/>
    <w:rsid w:val="00310675"/>
    <w:rsid w:val="0031300F"/>
    <w:rsid w:val="00314136"/>
    <w:rsid w:val="00316B61"/>
    <w:rsid w:val="003172DC"/>
    <w:rsid w:val="00322CC6"/>
    <w:rsid w:val="003300DA"/>
    <w:rsid w:val="003438B9"/>
    <w:rsid w:val="00345EB5"/>
    <w:rsid w:val="003541AB"/>
    <w:rsid w:val="0035462D"/>
    <w:rsid w:val="00355B91"/>
    <w:rsid w:val="00360015"/>
    <w:rsid w:val="003651A5"/>
    <w:rsid w:val="00365B04"/>
    <w:rsid w:val="00366087"/>
    <w:rsid w:val="00370D63"/>
    <w:rsid w:val="00371AE2"/>
    <w:rsid w:val="00372AB2"/>
    <w:rsid w:val="003752E8"/>
    <w:rsid w:val="003765B8"/>
    <w:rsid w:val="00377680"/>
    <w:rsid w:val="003779C9"/>
    <w:rsid w:val="00377D85"/>
    <w:rsid w:val="0039392D"/>
    <w:rsid w:val="003A66F4"/>
    <w:rsid w:val="003B1481"/>
    <w:rsid w:val="003B3295"/>
    <w:rsid w:val="003B6A30"/>
    <w:rsid w:val="003C2500"/>
    <w:rsid w:val="003C3971"/>
    <w:rsid w:val="003C3EEF"/>
    <w:rsid w:val="003C4779"/>
    <w:rsid w:val="003C60AF"/>
    <w:rsid w:val="003D4F54"/>
    <w:rsid w:val="003D6EFB"/>
    <w:rsid w:val="003E6D73"/>
    <w:rsid w:val="003F4E86"/>
    <w:rsid w:val="003F7D13"/>
    <w:rsid w:val="00406361"/>
    <w:rsid w:val="004113D8"/>
    <w:rsid w:val="00411ADF"/>
    <w:rsid w:val="00412D14"/>
    <w:rsid w:val="0041342A"/>
    <w:rsid w:val="0041558E"/>
    <w:rsid w:val="004210B8"/>
    <w:rsid w:val="00422873"/>
    <w:rsid w:val="00423232"/>
    <w:rsid w:val="00423334"/>
    <w:rsid w:val="00432BEC"/>
    <w:rsid w:val="004345EC"/>
    <w:rsid w:val="00441506"/>
    <w:rsid w:val="0044464B"/>
    <w:rsid w:val="00453362"/>
    <w:rsid w:val="00453F74"/>
    <w:rsid w:val="004548F5"/>
    <w:rsid w:val="00463A41"/>
    <w:rsid w:val="00463CC6"/>
    <w:rsid w:val="00465C6A"/>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15D2"/>
    <w:rsid w:val="004B6EAB"/>
    <w:rsid w:val="004B7B6E"/>
    <w:rsid w:val="004C12B2"/>
    <w:rsid w:val="004C52B6"/>
    <w:rsid w:val="004D0BB6"/>
    <w:rsid w:val="004D29E1"/>
    <w:rsid w:val="004D2EBB"/>
    <w:rsid w:val="004D3578"/>
    <w:rsid w:val="004E213A"/>
    <w:rsid w:val="004E3202"/>
    <w:rsid w:val="004E38B4"/>
    <w:rsid w:val="004E5B93"/>
    <w:rsid w:val="004E7AE6"/>
    <w:rsid w:val="004F0988"/>
    <w:rsid w:val="004F1604"/>
    <w:rsid w:val="004F3340"/>
    <w:rsid w:val="004F6CDF"/>
    <w:rsid w:val="005016F2"/>
    <w:rsid w:val="005050EC"/>
    <w:rsid w:val="00505B09"/>
    <w:rsid w:val="00512140"/>
    <w:rsid w:val="00521414"/>
    <w:rsid w:val="00531F32"/>
    <w:rsid w:val="0053388B"/>
    <w:rsid w:val="00535773"/>
    <w:rsid w:val="00543E6C"/>
    <w:rsid w:val="0054707B"/>
    <w:rsid w:val="005472F0"/>
    <w:rsid w:val="005553B2"/>
    <w:rsid w:val="005645BC"/>
    <w:rsid w:val="00565087"/>
    <w:rsid w:val="0057374C"/>
    <w:rsid w:val="00573AC2"/>
    <w:rsid w:val="00575E6A"/>
    <w:rsid w:val="00580A9E"/>
    <w:rsid w:val="00583A81"/>
    <w:rsid w:val="00583E88"/>
    <w:rsid w:val="005A5045"/>
    <w:rsid w:val="005A5365"/>
    <w:rsid w:val="005A71A3"/>
    <w:rsid w:val="005A7BEE"/>
    <w:rsid w:val="005B1463"/>
    <w:rsid w:val="005B3BFB"/>
    <w:rsid w:val="005B3F2A"/>
    <w:rsid w:val="005B53C2"/>
    <w:rsid w:val="005D293D"/>
    <w:rsid w:val="005D2E01"/>
    <w:rsid w:val="005D7526"/>
    <w:rsid w:val="005E6434"/>
    <w:rsid w:val="005E6B68"/>
    <w:rsid w:val="005E7657"/>
    <w:rsid w:val="005F2FCE"/>
    <w:rsid w:val="005F563C"/>
    <w:rsid w:val="005F5841"/>
    <w:rsid w:val="005F59EF"/>
    <w:rsid w:val="005F7324"/>
    <w:rsid w:val="00600840"/>
    <w:rsid w:val="00602AEA"/>
    <w:rsid w:val="00610674"/>
    <w:rsid w:val="0061421E"/>
    <w:rsid w:val="00614FDF"/>
    <w:rsid w:val="006231FD"/>
    <w:rsid w:val="006236B9"/>
    <w:rsid w:val="0063543D"/>
    <w:rsid w:val="00635C3A"/>
    <w:rsid w:val="006402BB"/>
    <w:rsid w:val="00644E09"/>
    <w:rsid w:val="00647114"/>
    <w:rsid w:val="00663EB0"/>
    <w:rsid w:val="00676A5C"/>
    <w:rsid w:val="00676B02"/>
    <w:rsid w:val="00677ABD"/>
    <w:rsid w:val="006815AA"/>
    <w:rsid w:val="0068333A"/>
    <w:rsid w:val="00684276"/>
    <w:rsid w:val="006852B0"/>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4B5A"/>
    <w:rsid w:val="006C5DB1"/>
    <w:rsid w:val="006D1849"/>
    <w:rsid w:val="006E5C86"/>
    <w:rsid w:val="006E5D28"/>
    <w:rsid w:val="006E7283"/>
    <w:rsid w:val="006F05FC"/>
    <w:rsid w:val="006F2B3B"/>
    <w:rsid w:val="006F5AD9"/>
    <w:rsid w:val="00701D34"/>
    <w:rsid w:val="00705E66"/>
    <w:rsid w:val="00710E8A"/>
    <w:rsid w:val="00713C44"/>
    <w:rsid w:val="007216C9"/>
    <w:rsid w:val="007235E0"/>
    <w:rsid w:val="00734A5B"/>
    <w:rsid w:val="0074026F"/>
    <w:rsid w:val="007404A6"/>
    <w:rsid w:val="007429F6"/>
    <w:rsid w:val="00743BE7"/>
    <w:rsid w:val="00744E76"/>
    <w:rsid w:val="00746689"/>
    <w:rsid w:val="0076764F"/>
    <w:rsid w:val="00767A16"/>
    <w:rsid w:val="0077231E"/>
    <w:rsid w:val="00774DA4"/>
    <w:rsid w:val="00776122"/>
    <w:rsid w:val="007779A9"/>
    <w:rsid w:val="00780A83"/>
    <w:rsid w:val="00780B52"/>
    <w:rsid w:val="00781782"/>
    <w:rsid w:val="00781F0F"/>
    <w:rsid w:val="0078684A"/>
    <w:rsid w:val="00786A0B"/>
    <w:rsid w:val="00792B08"/>
    <w:rsid w:val="007931FD"/>
    <w:rsid w:val="00796743"/>
    <w:rsid w:val="007974E8"/>
    <w:rsid w:val="00797BCE"/>
    <w:rsid w:val="007A482A"/>
    <w:rsid w:val="007B3575"/>
    <w:rsid w:val="007B600E"/>
    <w:rsid w:val="007C32E9"/>
    <w:rsid w:val="007C3496"/>
    <w:rsid w:val="007C7145"/>
    <w:rsid w:val="007D3AF0"/>
    <w:rsid w:val="007D4273"/>
    <w:rsid w:val="007E041F"/>
    <w:rsid w:val="007E2137"/>
    <w:rsid w:val="007E7276"/>
    <w:rsid w:val="007F0F4A"/>
    <w:rsid w:val="007F1A5F"/>
    <w:rsid w:val="007F643C"/>
    <w:rsid w:val="008005B1"/>
    <w:rsid w:val="008028A4"/>
    <w:rsid w:val="00802DB9"/>
    <w:rsid w:val="008059EE"/>
    <w:rsid w:val="00814D12"/>
    <w:rsid w:val="008155F5"/>
    <w:rsid w:val="0083008E"/>
    <w:rsid w:val="00830747"/>
    <w:rsid w:val="00833957"/>
    <w:rsid w:val="00843056"/>
    <w:rsid w:val="008508FC"/>
    <w:rsid w:val="00853A10"/>
    <w:rsid w:val="00855181"/>
    <w:rsid w:val="0085565F"/>
    <w:rsid w:val="00861D4E"/>
    <w:rsid w:val="00862DF3"/>
    <w:rsid w:val="00864511"/>
    <w:rsid w:val="0086685E"/>
    <w:rsid w:val="008740C5"/>
    <w:rsid w:val="00874AB9"/>
    <w:rsid w:val="008768CA"/>
    <w:rsid w:val="008A039D"/>
    <w:rsid w:val="008A26F4"/>
    <w:rsid w:val="008A58E7"/>
    <w:rsid w:val="008A5C93"/>
    <w:rsid w:val="008A7411"/>
    <w:rsid w:val="008B79AC"/>
    <w:rsid w:val="008C0130"/>
    <w:rsid w:val="008C2932"/>
    <w:rsid w:val="008C384C"/>
    <w:rsid w:val="008E0F90"/>
    <w:rsid w:val="008E339C"/>
    <w:rsid w:val="008E4644"/>
    <w:rsid w:val="008E49AC"/>
    <w:rsid w:val="008F306E"/>
    <w:rsid w:val="008F7614"/>
    <w:rsid w:val="0090271F"/>
    <w:rsid w:val="00902E23"/>
    <w:rsid w:val="00905B16"/>
    <w:rsid w:val="0090656E"/>
    <w:rsid w:val="009114D7"/>
    <w:rsid w:val="0091348E"/>
    <w:rsid w:val="00917CCB"/>
    <w:rsid w:val="00925E8D"/>
    <w:rsid w:val="00930DD7"/>
    <w:rsid w:val="00942EC2"/>
    <w:rsid w:val="00947064"/>
    <w:rsid w:val="00947A10"/>
    <w:rsid w:val="00954FFD"/>
    <w:rsid w:val="00962A00"/>
    <w:rsid w:val="00972451"/>
    <w:rsid w:val="009725C7"/>
    <w:rsid w:val="00975327"/>
    <w:rsid w:val="00977488"/>
    <w:rsid w:val="00980297"/>
    <w:rsid w:val="0098138B"/>
    <w:rsid w:val="0098153A"/>
    <w:rsid w:val="009846F3"/>
    <w:rsid w:val="00994065"/>
    <w:rsid w:val="00994CD4"/>
    <w:rsid w:val="009967DF"/>
    <w:rsid w:val="009A16F2"/>
    <w:rsid w:val="009A2159"/>
    <w:rsid w:val="009A5135"/>
    <w:rsid w:val="009A6681"/>
    <w:rsid w:val="009B28F3"/>
    <w:rsid w:val="009B54A4"/>
    <w:rsid w:val="009B64D0"/>
    <w:rsid w:val="009B6804"/>
    <w:rsid w:val="009C0600"/>
    <w:rsid w:val="009C07E6"/>
    <w:rsid w:val="009C41B3"/>
    <w:rsid w:val="009C7540"/>
    <w:rsid w:val="009D0EF0"/>
    <w:rsid w:val="009D17A6"/>
    <w:rsid w:val="009D4805"/>
    <w:rsid w:val="009E2865"/>
    <w:rsid w:val="009E48F6"/>
    <w:rsid w:val="009E5913"/>
    <w:rsid w:val="009E6220"/>
    <w:rsid w:val="009F37B7"/>
    <w:rsid w:val="009F69DE"/>
    <w:rsid w:val="009F76CA"/>
    <w:rsid w:val="00A018FA"/>
    <w:rsid w:val="00A070DE"/>
    <w:rsid w:val="00A07D0C"/>
    <w:rsid w:val="00A10940"/>
    <w:rsid w:val="00A10F02"/>
    <w:rsid w:val="00A13802"/>
    <w:rsid w:val="00A164B4"/>
    <w:rsid w:val="00A16D78"/>
    <w:rsid w:val="00A256E1"/>
    <w:rsid w:val="00A261F5"/>
    <w:rsid w:val="00A26956"/>
    <w:rsid w:val="00A27A3A"/>
    <w:rsid w:val="00A30B31"/>
    <w:rsid w:val="00A4019C"/>
    <w:rsid w:val="00A432CA"/>
    <w:rsid w:val="00A45A96"/>
    <w:rsid w:val="00A47622"/>
    <w:rsid w:val="00A52584"/>
    <w:rsid w:val="00A53724"/>
    <w:rsid w:val="00A55250"/>
    <w:rsid w:val="00A57B8F"/>
    <w:rsid w:val="00A652D7"/>
    <w:rsid w:val="00A73129"/>
    <w:rsid w:val="00A7601E"/>
    <w:rsid w:val="00A82346"/>
    <w:rsid w:val="00A8430B"/>
    <w:rsid w:val="00A84BC9"/>
    <w:rsid w:val="00A92BA1"/>
    <w:rsid w:val="00A92E2C"/>
    <w:rsid w:val="00A92E85"/>
    <w:rsid w:val="00AA0B00"/>
    <w:rsid w:val="00AA2C91"/>
    <w:rsid w:val="00AA374F"/>
    <w:rsid w:val="00AB284F"/>
    <w:rsid w:val="00AB65EF"/>
    <w:rsid w:val="00AB7514"/>
    <w:rsid w:val="00AC6BC6"/>
    <w:rsid w:val="00AC6DE5"/>
    <w:rsid w:val="00AD0EAD"/>
    <w:rsid w:val="00AD2BB9"/>
    <w:rsid w:val="00AD38EE"/>
    <w:rsid w:val="00AD4DB1"/>
    <w:rsid w:val="00AE1ADF"/>
    <w:rsid w:val="00AE260A"/>
    <w:rsid w:val="00AE28AD"/>
    <w:rsid w:val="00AE35A2"/>
    <w:rsid w:val="00AE54AE"/>
    <w:rsid w:val="00AE71BB"/>
    <w:rsid w:val="00AE749A"/>
    <w:rsid w:val="00AF0E96"/>
    <w:rsid w:val="00AF103E"/>
    <w:rsid w:val="00AF3D98"/>
    <w:rsid w:val="00AF798F"/>
    <w:rsid w:val="00B12CC2"/>
    <w:rsid w:val="00B14CFA"/>
    <w:rsid w:val="00B15449"/>
    <w:rsid w:val="00B16077"/>
    <w:rsid w:val="00B20466"/>
    <w:rsid w:val="00B21396"/>
    <w:rsid w:val="00B2154B"/>
    <w:rsid w:val="00B228EC"/>
    <w:rsid w:val="00B23803"/>
    <w:rsid w:val="00B2748D"/>
    <w:rsid w:val="00B326A2"/>
    <w:rsid w:val="00B35366"/>
    <w:rsid w:val="00B36CF1"/>
    <w:rsid w:val="00B370D4"/>
    <w:rsid w:val="00B37A68"/>
    <w:rsid w:val="00B419D9"/>
    <w:rsid w:val="00B42AA7"/>
    <w:rsid w:val="00B462B7"/>
    <w:rsid w:val="00B51488"/>
    <w:rsid w:val="00B51DF5"/>
    <w:rsid w:val="00B52F4C"/>
    <w:rsid w:val="00B53345"/>
    <w:rsid w:val="00B53960"/>
    <w:rsid w:val="00B54271"/>
    <w:rsid w:val="00B5610D"/>
    <w:rsid w:val="00B67CC2"/>
    <w:rsid w:val="00B70195"/>
    <w:rsid w:val="00B740D7"/>
    <w:rsid w:val="00B767B0"/>
    <w:rsid w:val="00B76DB2"/>
    <w:rsid w:val="00B81572"/>
    <w:rsid w:val="00B8269B"/>
    <w:rsid w:val="00B86EBD"/>
    <w:rsid w:val="00B93086"/>
    <w:rsid w:val="00B93C87"/>
    <w:rsid w:val="00B9742A"/>
    <w:rsid w:val="00BA073F"/>
    <w:rsid w:val="00BA0745"/>
    <w:rsid w:val="00BA19ED"/>
    <w:rsid w:val="00BA257F"/>
    <w:rsid w:val="00BA4B8D"/>
    <w:rsid w:val="00BA5FF4"/>
    <w:rsid w:val="00BA74A1"/>
    <w:rsid w:val="00BB5B16"/>
    <w:rsid w:val="00BC0F7D"/>
    <w:rsid w:val="00BC3221"/>
    <w:rsid w:val="00BC4874"/>
    <w:rsid w:val="00BC7EA3"/>
    <w:rsid w:val="00BD27DB"/>
    <w:rsid w:val="00BD66A2"/>
    <w:rsid w:val="00BD6D69"/>
    <w:rsid w:val="00BE3255"/>
    <w:rsid w:val="00BF128E"/>
    <w:rsid w:val="00BF4604"/>
    <w:rsid w:val="00BF666A"/>
    <w:rsid w:val="00C02F6D"/>
    <w:rsid w:val="00C06FC4"/>
    <w:rsid w:val="00C1496A"/>
    <w:rsid w:val="00C1579B"/>
    <w:rsid w:val="00C33079"/>
    <w:rsid w:val="00C348C5"/>
    <w:rsid w:val="00C35805"/>
    <w:rsid w:val="00C369EE"/>
    <w:rsid w:val="00C37620"/>
    <w:rsid w:val="00C4395F"/>
    <w:rsid w:val="00C45231"/>
    <w:rsid w:val="00C52533"/>
    <w:rsid w:val="00C611A1"/>
    <w:rsid w:val="00C64628"/>
    <w:rsid w:val="00C66CFF"/>
    <w:rsid w:val="00C6729A"/>
    <w:rsid w:val="00C67EA7"/>
    <w:rsid w:val="00C708DF"/>
    <w:rsid w:val="00C708FA"/>
    <w:rsid w:val="00C72833"/>
    <w:rsid w:val="00C74727"/>
    <w:rsid w:val="00C7692A"/>
    <w:rsid w:val="00C80F1D"/>
    <w:rsid w:val="00C862C8"/>
    <w:rsid w:val="00C93F40"/>
    <w:rsid w:val="00C96505"/>
    <w:rsid w:val="00C97460"/>
    <w:rsid w:val="00CA0154"/>
    <w:rsid w:val="00CA08B6"/>
    <w:rsid w:val="00CA3D0C"/>
    <w:rsid w:val="00CA4E05"/>
    <w:rsid w:val="00CB1C4F"/>
    <w:rsid w:val="00CB36A0"/>
    <w:rsid w:val="00CC5550"/>
    <w:rsid w:val="00CC72DF"/>
    <w:rsid w:val="00CD32C5"/>
    <w:rsid w:val="00CD6F4E"/>
    <w:rsid w:val="00CD73F3"/>
    <w:rsid w:val="00CD77CC"/>
    <w:rsid w:val="00CD7978"/>
    <w:rsid w:val="00CE4DB8"/>
    <w:rsid w:val="00CF0558"/>
    <w:rsid w:val="00CF0992"/>
    <w:rsid w:val="00D037E2"/>
    <w:rsid w:val="00D04F1F"/>
    <w:rsid w:val="00D07A0B"/>
    <w:rsid w:val="00D16ACB"/>
    <w:rsid w:val="00D21073"/>
    <w:rsid w:val="00D31737"/>
    <w:rsid w:val="00D336F3"/>
    <w:rsid w:val="00D33A47"/>
    <w:rsid w:val="00D362BF"/>
    <w:rsid w:val="00D41DCE"/>
    <w:rsid w:val="00D564B2"/>
    <w:rsid w:val="00D56B90"/>
    <w:rsid w:val="00D57972"/>
    <w:rsid w:val="00D57C26"/>
    <w:rsid w:val="00D57E8E"/>
    <w:rsid w:val="00D67594"/>
    <w:rsid w:val="00D675A9"/>
    <w:rsid w:val="00D72603"/>
    <w:rsid w:val="00D731DF"/>
    <w:rsid w:val="00D738D6"/>
    <w:rsid w:val="00D755EB"/>
    <w:rsid w:val="00D81541"/>
    <w:rsid w:val="00D873E5"/>
    <w:rsid w:val="00D87E00"/>
    <w:rsid w:val="00D9134D"/>
    <w:rsid w:val="00D97D92"/>
    <w:rsid w:val="00DA5801"/>
    <w:rsid w:val="00DA6CFE"/>
    <w:rsid w:val="00DA7A03"/>
    <w:rsid w:val="00DB1818"/>
    <w:rsid w:val="00DB4F27"/>
    <w:rsid w:val="00DB5FAA"/>
    <w:rsid w:val="00DB7BA5"/>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E00F78"/>
    <w:rsid w:val="00E03C33"/>
    <w:rsid w:val="00E05747"/>
    <w:rsid w:val="00E142C4"/>
    <w:rsid w:val="00E15159"/>
    <w:rsid w:val="00E16509"/>
    <w:rsid w:val="00E170EF"/>
    <w:rsid w:val="00E26A6C"/>
    <w:rsid w:val="00E314E0"/>
    <w:rsid w:val="00E33446"/>
    <w:rsid w:val="00E34448"/>
    <w:rsid w:val="00E40D76"/>
    <w:rsid w:val="00E42756"/>
    <w:rsid w:val="00E437EE"/>
    <w:rsid w:val="00E44582"/>
    <w:rsid w:val="00E44D9B"/>
    <w:rsid w:val="00E51338"/>
    <w:rsid w:val="00E52406"/>
    <w:rsid w:val="00E55659"/>
    <w:rsid w:val="00E60752"/>
    <w:rsid w:val="00E616E8"/>
    <w:rsid w:val="00E616ED"/>
    <w:rsid w:val="00E73B52"/>
    <w:rsid w:val="00E75B1A"/>
    <w:rsid w:val="00E76020"/>
    <w:rsid w:val="00E77645"/>
    <w:rsid w:val="00E813EF"/>
    <w:rsid w:val="00E814A1"/>
    <w:rsid w:val="00E87C0B"/>
    <w:rsid w:val="00E87F30"/>
    <w:rsid w:val="00E913BD"/>
    <w:rsid w:val="00E91F15"/>
    <w:rsid w:val="00E93D88"/>
    <w:rsid w:val="00E94CC0"/>
    <w:rsid w:val="00EA6EA6"/>
    <w:rsid w:val="00EA74D9"/>
    <w:rsid w:val="00EB0482"/>
    <w:rsid w:val="00EC2EB7"/>
    <w:rsid w:val="00EC3BDA"/>
    <w:rsid w:val="00EC4A25"/>
    <w:rsid w:val="00ED166F"/>
    <w:rsid w:val="00ED499F"/>
    <w:rsid w:val="00ED52CE"/>
    <w:rsid w:val="00ED5B2D"/>
    <w:rsid w:val="00EE6877"/>
    <w:rsid w:val="00EF5828"/>
    <w:rsid w:val="00F025A2"/>
    <w:rsid w:val="00F04712"/>
    <w:rsid w:val="00F04BBF"/>
    <w:rsid w:val="00F14607"/>
    <w:rsid w:val="00F20A7E"/>
    <w:rsid w:val="00F22EC7"/>
    <w:rsid w:val="00F23B44"/>
    <w:rsid w:val="00F25A06"/>
    <w:rsid w:val="00F25A6D"/>
    <w:rsid w:val="00F31E98"/>
    <w:rsid w:val="00F325C8"/>
    <w:rsid w:val="00F349A0"/>
    <w:rsid w:val="00F41664"/>
    <w:rsid w:val="00F50705"/>
    <w:rsid w:val="00F51FE4"/>
    <w:rsid w:val="00F554A6"/>
    <w:rsid w:val="00F56886"/>
    <w:rsid w:val="00F56CC1"/>
    <w:rsid w:val="00F57897"/>
    <w:rsid w:val="00F624F2"/>
    <w:rsid w:val="00F637FF"/>
    <w:rsid w:val="00F653B8"/>
    <w:rsid w:val="00F72C4B"/>
    <w:rsid w:val="00F7355B"/>
    <w:rsid w:val="00F7702A"/>
    <w:rsid w:val="00F872E6"/>
    <w:rsid w:val="00F909B7"/>
    <w:rsid w:val="00F9634C"/>
    <w:rsid w:val="00F972CA"/>
    <w:rsid w:val="00FA0DC4"/>
    <w:rsid w:val="00FA1266"/>
    <w:rsid w:val="00FA405E"/>
    <w:rsid w:val="00FB1356"/>
    <w:rsid w:val="00FB5586"/>
    <w:rsid w:val="00FB64A3"/>
    <w:rsid w:val="00FC1192"/>
    <w:rsid w:val="00FC199D"/>
    <w:rsid w:val="00FD3364"/>
    <w:rsid w:val="00FD52AD"/>
    <w:rsid w:val="00FE198B"/>
    <w:rsid w:val="00FE1EA4"/>
    <w:rsid w:val="00FE34B8"/>
    <w:rsid w:val="00FE5191"/>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rsid w:val="00962A00"/>
    <w:rPr>
      <w:rFonts w:ascii="Courier New" w:eastAsia="SimSun" w:hAnsi="Courier New"/>
      <w:lang w:val="nb-NO"/>
    </w:rPr>
  </w:style>
  <w:style w:type="character" w:customStyle="1" w:styleId="PlainTextChar">
    <w:name w:val="Plain Text Char"/>
    <w:basedOn w:val="DefaultParagraphFont"/>
    <w:link w:val="PlainText"/>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7.vsdx"/><Relationship Id="rId299" Type="http://schemas.openxmlformats.org/officeDocument/2006/relationships/package" Target="embeddings/Microsoft_Visio_Drawing138.vsdx"/><Relationship Id="rId303" Type="http://schemas.openxmlformats.org/officeDocument/2006/relationships/package" Target="embeddings/Microsoft_Visio_Drawing140.vsdx"/><Relationship Id="rId21" Type="http://schemas.openxmlformats.org/officeDocument/2006/relationships/footer" Target="footer3.xml"/><Relationship Id="rId42" Type="http://schemas.openxmlformats.org/officeDocument/2006/relationships/image" Target="media/image13.emf"/><Relationship Id="rId63" Type="http://schemas.openxmlformats.org/officeDocument/2006/relationships/package" Target="embeddings/Microsoft_Visio_Drawing20.vsd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package" Target="embeddings/Microsoft_Visio_Drawing68.vsdx"/><Relationship Id="rId324" Type="http://schemas.openxmlformats.org/officeDocument/2006/relationships/image" Target="media/image154.emf"/><Relationship Id="rId345" Type="http://schemas.openxmlformats.org/officeDocument/2006/relationships/package" Target="embeddings/Microsoft_Visio_Drawing161.vsdx"/><Relationship Id="rId170" Type="http://schemas.openxmlformats.org/officeDocument/2006/relationships/image" Target="media/image77.emf"/><Relationship Id="rId191" Type="http://schemas.openxmlformats.org/officeDocument/2006/relationships/package" Target="embeddings/Microsoft_Visio_Drawing84.vsdx"/><Relationship Id="rId205" Type="http://schemas.openxmlformats.org/officeDocument/2006/relationships/package" Target="embeddings/Microsoft_Visio_Drawing91.vsdx"/><Relationship Id="rId226" Type="http://schemas.openxmlformats.org/officeDocument/2006/relationships/image" Target="media/image105.emf"/><Relationship Id="rId247" Type="http://schemas.openxmlformats.org/officeDocument/2006/relationships/package" Target="embeddings/Microsoft_Visio_Drawing112.vsdx"/><Relationship Id="rId107" Type="http://schemas.openxmlformats.org/officeDocument/2006/relationships/package" Target="embeddings/Microsoft_Visio_Drawing42.vsdx"/><Relationship Id="rId268" Type="http://schemas.openxmlformats.org/officeDocument/2006/relationships/image" Target="media/image126.emf"/><Relationship Id="rId289" Type="http://schemas.openxmlformats.org/officeDocument/2006/relationships/package" Target="embeddings/Microsoft_Visio_Drawing133.vsdx"/><Relationship Id="rId11" Type="http://schemas.openxmlformats.org/officeDocument/2006/relationships/webSettings" Target="webSettings.xml"/><Relationship Id="rId32" Type="http://schemas.openxmlformats.org/officeDocument/2006/relationships/image" Target="media/image8.emf"/><Relationship Id="rId53" Type="http://schemas.openxmlformats.org/officeDocument/2006/relationships/package" Target="embeddings/Microsoft_Visio_Drawing15.vsdx"/><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package" Target="embeddings/Microsoft_Visio_Drawing63.vsdx"/><Relationship Id="rId314" Type="http://schemas.openxmlformats.org/officeDocument/2006/relationships/image" Target="media/image149.emf"/><Relationship Id="rId335" Type="http://schemas.openxmlformats.org/officeDocument/2006/relationships/package" Target="embeddings/Microsoft_Visio_Drawing156.vsdx"/><Relationship Id="rId356" Type="http://schemas.openxmlformats.org/officeDocument/2006/relationships/header" Target="header4.xml"/><Relationship Id="rId5" Type="http://schemas.openxmlformats.org/officeDocument/2006/relationships/customXml" Target="../customXml/item4.xml"/><Relationship Id="rId95" Type="http://schemas.openxmlformats.org/officeDocument/2006/relationships/package" Target="embeddings/Microsoft_Visio_Drawing36.vsdx"/><Relationship Id="rId160" Type="http://schemas.openxmlformats.org/officeDocument/2006/relationships/image" Target="media/image72.emf"/><Relationship Id="rId181" Type="http://schemas.openxmlformats.org/officeDocument/2006/relationships/package" Target="embeddings/Microsoft_Visio_Drawing79.vsdx"/><Relationship Id="rId216" Type="http://schemas.openxmlformats.org/officeDocument/2006/relationships/image" Target="media/image100.emf"/><Relationship Id="rId237" Type="http://schemas.openxmlformats.org/officeDocument/2006/relationships/package" Target="embeddings/Microsoft_Visio_Drawing107.vsdx"/><Relationship Id="rId258" Type="http://schemas.openxmlformats.org/officeDocument/2006/relationships/image" Target="media/image121.emf"/><Relationship Id="rId279" Type="http://schemas.openxmlformats.org/officeDocument/2006/relationships/package" Target="embeddings/Microsoft_Visio_Drawing128.vsdx"/><Relationship Id="rId22" Type="http://schemas.openxmlformats.org/officeDocument/2006/relationships/image" Target="media/image3.emf"/><Relationship Id="rId43" Type="http://schemas.openxmlformats.org/officeDocument/2006/relationships/package" Target="embeddings/Microsoft_Visio_Drawing10.vsdx"/><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Visio_Drawing58.vsdx"/><Relationship Id="rId290" Type="http://schemas.openxmlformats.org/officeDocument/2006/relationships/image" Target="media/image137.emf"/><Relationship Id="rId304" Type="http://schemas.openxmlformats.org/officeDocument/2006/relationships/image" Target="media/image144.emf"/><Relationship Id="rId325" Type="http://schemas.openxmlformats.org/officeDocument/2006/relationships/package" Target="embeddings/Microsoft_Visio_Drawing151.vsdx"/><Relationship Id="rId346" Type="http://schemas.openxmlformats.org/officeDocument/2006/relationships/image" Target="media/image165.emf"/><Relationship Id="rId85" Type="http://schemas.openxmlformats.org/officeDocument/2006/relationships/package" Target="embeddings/Microsoft_Visio_Drawing31.vsdx"/><Relationship Id="rId150" Type="http://schemas.openxmlformats.org/officeDocument/2006/relationships/image" Target="media/image67.emf"/><Relationship Id="rId171" Type="http://schemas.openxmlformats.org/officeDocument/2006/relationships/package" Target="embeddings/Microsoft_Visio_Drawing74.vsdx"/><Relationship Id="rId192" Type="http://schemas.openxmlformats.org/officeDocument/2006/relationships/image" Target="media/image88.emf"/><Relationship Id="rId206" Type="http://schemas.openxmlformats.org/officeDocument/2006/relationships/image" Target="media/image95.emf"/><Relationship Id="rId227" Type="http://schemas.openxmlformats.org/officeDocument/2006/relationships/package" Target="embeddings/Microsoft_Visio_Drawing102.vsdx"/><Relationship Id="rId248" Type="http://schemas.openxmlformats.org/officeDocument/2006/relationships/image" Target="media/image116.emf"/><Relationship Id="rId269" Type="http://schemas.openxmlformats.org/officeDocument/2006/relationships/package" Target="embeddings/Microsoft_Visio_Drawing123.vsdx"/><Relationship Id="rId12" Type="http://schemas.openxmlformats.org/officeDocument/2006/relationships/footnotes" Target="footnotes.xml"/><Relationship Id="rId33" Type="http://schemas.openxmlformats.org/officeDocument/2006/relationships/package" Target="embeddings/Microsoft_Visio_Drawing5.vsdx"/><Relationship Id="rId108" Type="http://schemas.openxmlformats.org/officeDocument/2006/relationships/image" Target="media/image46.emf"/><Relationship Id="rId129" Type="http://schemas.openxmlformats.org/officeDocument/2006/relationships/package" Target="embeddings/Microsoft_Visio_Drawing53.vsdx"/><Relationship Id="rId280" Type="http://schemas.openxmlformats.org/officeDocument/2006/relationships/image" Target="media/image132.emf"/><Relationship Id="rId315" Type="http://schemas.openxmlformats.org/officeDocument/2006/relationships/package" Target="embeddings/Microsoft_Visio_Drawing146.vsdx"/><Relationship Id="rId336" Type="http://schemas.openxmlformats.org/officeDocument/2006/relationships/image" Target="media/image160.emf"/><Relationship Id="rId357" Type="http://schemas.openxmlformats.org/officeDocument/2006/relationships/footer" Target="footer4.xml"/><Relationship Id="rId54" Type="http://schemas.openxmlformats.org/officeDocument/2006/relationships/image" Target="media/image19.emf"/><Relationship Id="rId75" Type="http://schemas.openxmlformats.org/officeDocument/2006/relationships/package" Target="embeddings/Microsoft_Visio_Drawing26.vsdx"/><Relationship Id="rId96" Type="http://schemas.openxmlformats.org/officeDocument/2006/relationships/image" Target="media/image40.emf"/><Relationship Id="rId140" Type="http://schemas.openxmlformats.org/officeDocument/2006/relationships/image" Target="media/image62.emf"/><Relationship Id="rId161" Type="http://schemas.openxmlformats.org/officeDocument/2006/relationships/package" Target="embeddings/Microsoft_Visio_Drawing69.vsdx"/><Relationship Id="rId182" Type="http://schemas.openxmlformats.org/officeDocument/2006/relationships/image" Target="media/image83.emf"/><Relationship Id="rId217" Type="http://schemas.openxmlformats.org/officeDocument/2006/relationships/package" Target="embeddings/Microsoft_Visio_Drawing97.vsdx"/><Relationship Id="rId6" Type="http://schemas.openxmlformats.org/officeDocument/2006/relationships/customXml" Target="../customXml/item5.xml"/><Relationship Id="rId238" Type="http://schemas.openxmlformats.org/officeDocument/2006/relationships/image" Target="media/image111.emf"/><Relationship Id="rId259" Type="http://schemas.openxmlformats.org/officeDocument/2006/relationships/package" Target="embeddings/Microsoft_Visio_Drawing118.vsdx"/><Relationship Id="rId23" Type="http://schemas.openxmlformats.org/officeDocument/2006/relationships/package" Target="embeddings/Microsoft_Visio_Drawing.vsdx"/><Relationship Id="rId119" Type="http://schemas.openxmlformats.org/officeDocument/2006/relationships/package" Target="embeddings/Microsoft_Visio_Drawing48.vsdx"/><Relationship Id="rId270" Type="http://schemas.openxmlformats.org/officeDocument/2006/relationships/image" Target="media/image127.emf"/><Relationship Id="rId291" Type="http://schemas.openxmlformats.org/officeDocument/2006/relationships/package" Target="embeddings/Microsoft_Visio_Drawing134.vsdx"/><Relationship Id="rId305" Type="http://schemas.openxmlformats.org/officeDocument/2006/relationships/package" Target="embeddings/Microsoft_Visio_Drawing141.vsdx"/><Relationship Id="rId326" Type="http://schemas.openxmlformats.org/officeDocument/2006/relationships/image" Target="media/image155.emf"/><Relationship Id="rId347" Type="http://schemas.openxmlformats.org/officeDocument/2006/relationships/package" Target="embeddings/Microsoft_Visio_Drawing162.vsdx"/><Relationship Id="rId44" Type="http://schemas.openxmlformats.org/officeDocument/2006/relationships/image" Target="media/image14.emf"/><Relationship Id="rId65" Type="http://schemas.openxmlformats.org/officeDocument/2006/relationships/package" Target="embeddings/Microsoft_Visio_Drawing21.vsdx"/><Relationship Id="rId86" Type="http://schemas.openxmlformats.org/officeDocument/2006/relationships/image" Target="media/image35.emf"/><Relationship Id="rId130" Type="http://schemas.openxmlformats.org/officeDocument/2006/relationships/image" Target="media/image57.emf"/><Relationship Id="rId151" Type="http://schemas.openxmlformats.org/officeDocument/2006/relationships/package" Target="embeddings/Microsoft_Visio_Drawing64.vsdx"/><Relationship Id="rId172" Type="http://schemas.openxmlformats.org/officeDocument/2006/relationships/image" Target="media/image78.emf"/><Relationship Id="rId193" Type="http://schemas.openxmlformats.org/officeDocument/2006/relationships/package" Target="embeddings/Microsoft_Visio_Drawing85.vsdx"/><Relationship Id="rId207" Type="http://schemas.openxmlformats.org/officeDocument/2006/relationships/package" Target="embeddings/Microsoft_Visio_Drawing92.vsdx"/><Relationship Id="rId228" Type="http://schemas.openxmlformats.org/officeDocument/2006/relationships/image" Target="media/image106.emf"/><Relationship Id="rId249" Type="http://schemas.openxmlformats.org/officeDocument/2006/relationships/package" Target="embeddings/Microsoft_Visio_Drawing113.vsdx"/><Relationship Id="rId13" Type="http://schemas.openxmlformats.org/officeDocument/2006/relationships/endnotes" Target="endnotes.xml"/><Relationship Id="rId109" Type="http://schemas.openxmlformats.org/officeDocument/2006/relationships/package" Target="embeddings/Microsoft_Visio_Drawing43.vsdx"/><Relationship Id="rId260" Type="http://schemas.openxmlformats.org/officeDocument/2006/relationships/image" Target="media/image122.emf"/><Relationship Id="rId281" Type="http://schemas.openxmlformats.org/officeDocument/2006/relationships/package" Target="embeddings/Microsoft_Visio_Drawing129.vsdx"/><Relationship Id="rId316" Type="http://schemas.openxmlformats.org/officeDocument/2006/relationships/image" Target="media/image150.emf"/><Relationship Id="rId337" Type="http://schemas.openxmlformats.org/officeDocument/2006/relationships/package" Target="embeddings/Microsoft_Visio_Drawing157.vsdx"/><Relationship Id="rId34" Type="http://schemas.openxmlformats.org/officeDocument/2006/relationships/image" Target="media/image9.emf"/><Relationship Id="rId55" Type="http://schemas.openxmlformats.org/officeDocument/2006/relationships/package" Target="embeddings/Microsoft_Visio_Drawing16.vsdx"/><Relationship Id="rId76" Type="http://schemas.openxmlformats.org/officeDocument/2006/relationships/image" Target="media/image30.emf"/><Relationship Id="rId97" Type="http://schemas.openxmlformats.org/officeDocument/2006/relationships/package" Target="embeddings/Microsoft_Visio_Drawing37.vsdx"/><Relationship Id="rId120" Type="http://schemas.openxmlformats.org/officeDocument/2006/relationships/image" Target="media/image52.emf"/><Relationship Id="rId141" Type="http://schemas.openxmlformats.org/officeDocument/2006/relationships/package" Target="embeddings/Microsoft_Visio_Drawing59.vsdx"/><Relationship Id="rId358" Type="http://schemas.openxmlformats.org/officeDocument/2006/relationships/fontTable" Target="fontTable.xml"/><Relationship Id="rId7" Type="http://schemas.openxmlformats.org/officeDocument/2006/relationships/customXml" Target="../customXml/item6.xml"/><Relationship Id="rId162" Type="http://schemas.openxmlformats.org/officeDocument/2006/relationships/image" Target="media/image73.emf"/><Relationship Id="rId183" Type="http://schemas.openxmlformats.org/officeDocument/2006/relationships/package" Target="embeddings/Microsoft_Visio_Drawing80.vsdx"/><Relationship Id="rId218" Type="http://schemas.openxmlformats.org/officeDocument/2006/relationships/image" Target="media/image101.emf"/><Relationship Id="rId239" Type="http://schemas.openxmlformats.org/officeDocument/2006/relationships/package" Target="embeddings/Microsoft_Visio_Drawing108.vsdx"/><Relationship Id="rId250" Type="http://schemas.openxmlformats.org/officeDocument/2006/relationships/image" Target="media/image117.emf"/><Relationship Id="rId271" Type="http://schemas.openxmlformats.org/officeDocument/2006/relationships/package" Target="embeddings/Microsoft_Visio_Drawing124.vsdx"/><Relationship Id="rId292" Type="http://schemas.openxmlformats.org/officeDocument/2006/relationships/image" Target="media/image138.emf"/><Relationship Id="rId306" Type="http://schemas.openxmlformats.org/officeDocument/2006/relationships/image" Target="media/image145.emf"/><Relationship Id="rId24" Type="http://schemas.openxmlformats.org/officeDocument/2006/relationships/image" Target="media/image4.emf"/><Relationship Id="rId45" Type="http://schemas.openxmlformats.org/officeDocument/2006/relationships/package" Target="embeddings/Microsoft_Visio_Drawing11.vsdx"/><Relationship Id="rId66" Type="http://schemas.openxmlformats.org/officeDocument/2006/relationships/image" Target="media/image25.emf"/><Relationship Id="rId87" Type="http://schemas.openxmlformats.org/officeDocument/2006/relationships/package" Target="embeddings/Microsoft_Visio_Drawing32.vsdx"/><Relationship Id="rId110" Type="http://schemas.openxmlformats.org/officeDocument/2006/relationships/image" Target="media/image47.emf"/><Relationship Id="rId131" Type="http://schemas.openxmlformats.org/officeDocument/2006/relationships/package" Target="embeddings/Microsoft_Visio_Drawing54.vsdx"/><Relationship Id="rId327" Type="http://schemas.openxmlformats.org/officeDocument/2006/relationships/package" Target="embeddings/Microsoft_Visio_Drawing152.vsdx"/><Relationship Id="rId348" Type="http://schemas.openxmlformats.org/officeDocument/2006/relationships/image" Target="media/image166.emf"/><Relationship Id="rId152" Type="http://schemas.openxmlformats.org/officeDocument/2006/relationships/image" Target="media/image68.emf"/><Relationship Id="rId173" Type="http://schemas.openxmlformats.org/officeDocument/2006/relationships/package" Target="embeddings/Microsoft_Visio_Drawing75.vsdx"/><Relationship Id="rId194" Type="http://schemas.openxmlformats.org/officeDocument/2006/relationships/image" Target="media/image89.emf"/><Relationship Id="rId208" Type="http://schemas.openxmlformats.org/officeDocument/2006/relationships/image" Target="media/image96.emf"/><Relationship Id="rId229" Type="http://schemas.openxmlformats.org/officeDocument/2006/relationships/package" Target="embeddings/Microsoft_Visio_Drawing103.vsdx"/><Relationship Id="rId240" Type="http://schemas.openxmlformats.org/officeDocument/2006/relationships/image" Target="media/image112.emf"/><Relationship Id="rId261" Type="http://schemas.openxmlformats.org/officeDocument/2006/relationships/package" Target="embeddings/Microsoft_Visio_Drawing119.vsdx"/><Relationship Id="rId14" Type="http://schemas.openxmlformats.org/officeDocument/2006/relationships/image" Target="media/image1.jpeg"/><Relationship Id="rId35" Type="http://schemas.openxmlformats.org/officeDocument/2006/relationships/package" Target="embeddings/Microsoft_Visio_Drawing6.vsdx"/><Relationship Id="rId56" Type="http://schemas.openxmlformats.org/officeDocument/2006/relationships/image" Target="media/image20.emf"/><Relationship Id="rId77" Type="http://schemas.openxmlformats.org/officeDocument/2006/relationships/package" Target="embeddings/Microsoft_Visio_Drawing27.vsdx"/><Relationship Id="rId100" Type="http://schemas.openxmlformats.org/officeDocument/2006/relationships/image" Target="media/image42.emf"/><Relationship Id="rId282" Type="http://schemas.openxmlformats.org/officeDocument/2006/relationships/image" Target="media/image133.emf"/><Relationship Id="rId317" Type="http://schemas.openxmlformats.org/officeDocument/2006/relationships/package" Target="embeddings/Microsoft_Visio_Drawing147.vsdx"/><Relationship Id="rId338" Type="http://schemas.openxmlformats.org/officeDocument/2006/relationships/image" Target="media/image161.emf"/><Relationship Id="rId359" Type="http://schemas.openxmlformats.org/officeDocument/2006/relationships/theme" Target="theme/theme1.xml"/><Relationship Id="rId8" Type="http://schemas.openxmlformats.org/officeDocument/2006/relationships/numbering" Target="numbering.xml"/><Relationship Id="rId98" Type="http://schemas.openxmlformats.org/officeDocument/2006/relationships/image" Target="media/image41.emf"/><Relationship Id="rId121" Type="http://schemas.openxmlformats.org/officeDocument/2006/relationships/package" Target="embeddings/Microsoft_Visio_Drawing49.vsdx"/><Relationship Id="rId142" Type="http://schemas.openxmlformats.org/officeDocument/2006/relationships/image" Target="media/image63.emf"/><Relationship Id="rId163" Type="http://schemas.openxmlformats.org/officeDocument/2006/relationships/package" Target="embeddings/Microsoft_Visio_Drawing70.vsdx"/><Relationship Id="rId184" Type="http://schemas.openxmlformats.org/officeDocument/2006/relationships/image" Target="media/image84.emf"/><Relationship Id="rId219" Type="http://schemas.openxmlformats.org/officeDocument/2006/relationships/package" Target="embeddings/Microsoft_Visio_Drawing98.vsdx"/><Relationship Id="rId230" Type="http://schemas.openxmlformats.org/officeDocument/2006/relationships/image" Target="media/image107.emf"/><Relationship Id="rId251" Type="http://schemas.openxmlformats.org/officeDocument/2006/relationships/package" Target="embeddings/Microsoft_Visio_Drawing114.vsdx"/><Relationship Id="rId25" Type="http://schemas.openxmlformats.org/officeDocument/2006/relationships/package" Target="embeddings/Microsoft_Visio_Drawing1.vsdx"/><Relationship Id="rId46" Type="http://schemas.openxmlformats.org/officeDocument/2006/relationships/image" Target="media/image15.emf"/><Relationship Id="rId67" Type="http://schemas.openxmlformats.org/officeDocument/2006/relationships/package" Target="embeddings/Microsoft_Visio_Drawing22.vsdx"/><Relationship Id="rId272" Type="http://schemas.openxmlformats.org/officeDocument/2006/relationships/image" Target="media/image128.emf"/><Relationship Id="rId293" Type="http://schemas.openxmlformats.org/officeDocument/2006/relationships/package" Target="embeddings/Microsoft_Visio_Drawing135.vsdx"/><Relationship Id="rId307" Type="http://schemas.openxmlformats.org/officeDocument/2006/relationships/package" Target="embeddings/Microsoft_Visio_Drawing142.vsdx"/><Relationship Id="rId328" Type="http://schemas.openxmlformats.org/officeDocument/2006/relationships/image" Target="media/image156.emf"/><Relationship Id="rId349" Type="http://schemas.openxmlformats.org/officeDocument/2006/relationships/package" Target="embeddings/Microsoft_Visio_Drawing163.vsdx"/><Relationship Id="rId88" Type="http://schemas.openxmlformats.org/officeDocument/2006/relationships/image" Target="media/image36.emf"/><Relationship Id="rId111" Type="http://schemas.openxmlformats.org/officeDocument/2006/relationships/package" Target="embeddings/Microsoft_Visio_Drawing44.vsdx"/><Relationship Id="rId132" Type="http://schemas.openxmlformats.org/officeDocument/2006/relationships/image" Target="media/image58.emf"/><Relationship Id="rId153" Type="http://schemas.openxmlformats.org/officeDocument/2006/relationships/package" Target="embeddings/Microsoft_Visio_Drawing65.vsdx"/><Relationship Id="rId174" Type="http://schemas.openxmlformats.org/officeDocument/2006/relationships/image" Target="media/image79.emf"/><Relationship Id="rId195" Type="http://schemas.openxmlformats.org/officeDocument/2006/relationships/package" Target="embeddings/Microsoft_Visio_Drawing86.vsdx"/><Relationship Id="rId209" Type="http://schemas.openxmlformats.org/officeDocument/2006/relationships/package" Target="embeddings/Microsoft_Visio_Drawing93.vsdx"/><Relationship Id="rId190" Type="http://schemas.openxmlformats.org/officeDocument/2006/relationships/image" Target="media/image87.emf"/><Relationship Id="rId204" Type="http://schemas.openxmlformats.org/officeDocument/2006/relationships/image" Target="media/image94.emf"/><Relationship Id="rId220" Type="http://schemas.openxmlformats.org/officeDocument/2006/relationships/image" Target="media/image102.emf"/><Relationship Id="rId225" Type="http://schemas.openxmlformats.org/officeDocument/2006/relationships/package" Target="embeddings/Microsoft_Visio_Drawing101.vsdx"/><Relationship Id="rId241" Type="http://schemas.openxmlformats.org/officeDocument/2006/relationships/package" Target="embeddings/Microsoft_Visio_Drawing109.vsdx"/><Relationship Id="rId246" Type="http://schemas.openxmlformats.org/officeDocument/2006/relationships/image" Target="media/image115.emf"/><Relationship Id="rId267" Type="http://schemas.openxmlformats.org/officeDocument/2006/relationships/package" Target="embeddings/Microsoft_Visio_Drawing122.vsdx"/><Relationship Id="rId288" Type="http://schemas.openxmlformats.org/officeDocument/2006/relationships/image" Target="media/image136.emf"/><Relationship Id="rId15" Type="http://schemas.openxmlformats.org/officeDocument/2006/relationships/image" Target="media/image2.png"/><Relationship Id="rId36" Type="http://schemas.openxmlformats.org/officeDocument/2006/relationships/image" Target="media/image10.emf"/><Relationship Id="rId57" Type="http://schemas.openxmlformats.org/officeDocument/2006/relationships/package" Target="embeddings/Microsoft_Visio_Drawing17.vsdx"/><Relationship Id="rId106" Type="http://schemas.openxmlformats.org/officeDocument/2006/relationships/image" Target="media/image45.emf"/><Relationship Id="rId127" Type="http://schemas.openxmlformats.org/officeDocument/2006/relationships/package" Target="embeddings/Microsoft_Visio_Drawing52.vsdx"/><Relationship Id="rId262" Type="http://schemas.openxmlformats.org/officeDocument/2006/relationships/image" Target="media/image123.emf"/><Relationship Id="rId283" Type="http://schemas.openxmlformats.org/officeDocument/2006/relationships/package" Target="embeddings/Microsoft_Visio_Drawing130.vsdx"/><Relationship Id="rId313" Type="http://schemas.openxmlformats.org/officeDocument/2006/relationships/package" Target="embeddings/Microsoft_Visio_Drawing145.vsdx"/><Relationship Id="rId318" Type="http://schemas.openxmlformats.org/officeDocument/2006/relationships/image" Target="media/image151.emf"/><Relationship Id="rId339" Type="http://schemas.openxmlformats.org/officeDocument/2006/relationships/package" Target="embeddings/Microsoft_Visio_Drawing158.vsdx"/><Relationship Id="rId10" Type="http://schemas.openxmlformats.org/officeDocument/2006/relationships/settings" Target="settings.xml"/><Relationship Id="rId31" Type="http://schemas.openxmlformats.org/officeDocument/2006/relationships/package" Target="embeddings/Microsoft_Visio_Drawing4.vsdx"/><Relationship Id="rId52" Type="http://schemas.openxmlformats.org/officeDocument/2006/relationships/image" Target="media/image18.emf"/><Relationship Id="rId73" Type="http://schemas.openxmlformats.org/officeDocument/2006/relationships/package" Target="embeddings/Microsoft_Visio_Drawing25.vsdx"/><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package" Target="embeddings/Microsoft_Visio_Drawing38.vsdx"/><Relationship Id="rId101" Type="http://schemas.openxmlformats.org/officeDocument/2006/relationships/package" Target="embeddings/Microsoft_Visio_Drawing39.vsdx"/><Relationship Id="rId122" Type="http://schemas.openxmlformats.org/officeDocument/2006/relationships/image" Target="media/image53.emf"/><Relationship Id="rId143" Type="http://schemas.openxmlformats.org/officeDocument/2006/relationships/package" Target="embeddings/Microsoft_Visio_Drawing60.vsdx"/><Relationship Id="rId148" Type="http://schemas.openxmlformats.org/officeDocument/2006/relationships/image" Target="media/image66.emf"/><Relationship Id="rId164" Type="http://schemas.openxmlformats.org/officeDocument/2006/relationships/image" Target="media/image74.emf"/><Relationship Id="rId169" Type="http://schemas.openxmlformats.org/officeDocument/2006/relationships/package" Target="embeddings/Microsoft_Visio_Drawing73.vsdx"/><Relationship Id="rId185" Type="http://schemas.openxmlformats.org/officeDocument/2006/relationships/package" Target="embeddings/Microsoft_Visio_Drawing81.vsdx"/><Relationship Id="rId334" Type="http://schemas.openxmlformats.org/officeDocument/2006/relationships/image" Target="media/image159.emf"/><Relationship Id="rId350" Type="http://schemas.openxmlformats.org/officeDocument/2006/relationships/image" Target="media/image167.emf"/><Relationship Id="rId355" Type="http://schemas.openxmlformats.org/officeDocument/2006/relationships/package" Target="embeddings/Microsoft_Visio_Drawing166.vsdx"/><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image" Target="media/image82.emf"/><Relationship Id="rId210" Type="http://schemas.openxmlformats.org/officeDocument/2006/relationships/image" Target="media/image97.emf"/><Relationship Id="rId215" Type="http://schemas.openxmlformats.org/officeDocument/2006/relationships/package" Target="embeddings/Microsoft_Visio_Drawing96.vsdx"/><Relationship Id="rId236" Type="http://schemas.openxmlformats.org/officeDocument/2006/relationships/image" Target="media/image110.emf"/><Relationship Id="rId257" Type="http://schemas.openxmlformats.org/officeDocument/2006/relationships/package" Target="embeddings/Microsoft_Visio_Drawing117.vsdx"/><Relationship Id="rId278" Type="http://schemas.openxmlformats.org/officeDocument/2006/relationships/image" Target="media/image131.emf"/><Relationship Id="rId26" Type="http://schemas.openxmlformats.org/officeDocument/2006/relationships/image" Target="media/image5.emf"/><Relationship Id="rId231" Type="http://schemas.openxmlformats.org/officeDocument/2006/relationships/package" Target="embeddings/Microsoft_Visio_Drawing104.vsdx"/><Relationship Id="rId252" Type="http://schemas.openxmlformats.org/officeDocument/2006/relationships/image" Target="media/image118.emf"/><Relationship Id="rId273" Type="http://schemas.openxmlformats.org/officeDocument/2006/relationships/package" Target="embeddings/Microsoft_Visio_Drawing125.vsdx"/><Relationship Id="rId294" Type="http://schemas.openxmlformats.org/officeDocument/2006/relationships/image" Target="media/image139.emf"/><Relationship Id="rId308" Type="http://schemas.openxmlformats.org/officeDocument/2006/relationships/image" Target="media/image146.emf"/><Relationship Id="rId329" Type="http://schemas.openxmlformats.org/officeDocument/2006/relationships/package" Target="embeddings/Microsoft_Visio_Drawing153.vsdx"/><Relationship Id="rId47" Type="http://schemas.openxmlformats.org/officeDocument/2006/relationships/package" Target="embeddings/Microsoft_Visio_Drawing12.vsdx"/><Relationship Id="rId68" Type="http://schemas.openxmlformats.org/officeDocument/2006/relationships/image" Target="media/image26.emf"/><Relationship Id="rId89" Type="http://schemas.openxmlformats.org/officeDocument/2006/relationships/package" Target="embeddings/Microsoft_Visio_Drawing33.vsdx"/><Relationship Id="rId112" Type="http://schemas.openxmlformats.org/officeDocument/2006/relationships/image" Target="media/image48.emf"/><Relationship Id="rId133" Type="http://schemas.openxmlformats.org/officeDocument/2006/relationships/package" Target="embeddings/Microsoft_Visio_Drawing55.vsdx"/><Relationship Id="rId154" Type="http://schemas.openxmlformats.org/officeDocument/2006/relationships/image" Target="media/image69.emf"/><Relationship Id="rId175" Type="http://schemas.openxmlformats.org/officeDocument/2006/relationships/package" Target="embeddings/Microsoft_Visio_Drawing76.vsdx"/><Relationship Id="rId340" Type="http://schemas.openxmlformats.org/officeDocument/2006/relationships/image" Target="media/image162.emf"/><Relationship Id="rId196" Type="http://schemas.openxmlformats.org/officeDocument/2006/relationships/image" Target="media/image90.emf"/><Relationship Id="rId200" Type="http://schemas.openxmlformats.org/officeDocument/2006/relationships/image" Target="media/image92.emf"/><Relationship Id="rId16" Type="http://schemas.openxmlformats.org/officeDocument/2006/relationships/header" Target="header1.xml"/><Relationship Id="rId221" Type="http://schemas.openxmlformats.org/officeDocument/2006/relationships/package" Target="embeddings/Microsoft_Visio_Drawing99.vsdx"/><Relationship Id="rId242" Type="http://schemas.openxmlformats.org/officeDocument/2006/relationships/image" Target="media/image113.emf"/><Relationship Id="rId263" Type="http://schemas.openxmlformats.org/officeDocument/2006/relationships/package" Target="embeddings/Microsoft_Visio_Drawing120.vsdx"/><Relationship Id="rId284" Type="http://schemas.openxmlformats.org/officeDocument/2006/relationships/image" Target="media/image134.emf"/><Relationship Id="rId319" Type="http://schemas.openxmlformats.org/officeDocument/2006/relationships/package" Target="embeddings/Microsoft_Visio_Drawing148.vsdx"/><Relationship Id="rId37" Type="http://schemas.openxmlformats.org/officeDocument/2006/relationships/package" Target="embeddings/Microsoft_Visio_Drawing7.vsdx"/><Relationship Id="rId58" Type="http://schemas.openxmlformats.org/officeDocument/2006/relationships/image" Target="media/image21.emf"/><Relationship Id="rId79" Type="http://schemas.openxmlformats.org/officeDocument/2006/relationships/package" Target="embeddings/Microsoft_Visio_Drawing28.vsdx"/><Relationship Id="rId102" Type="http://schemas.openxmlformats.org/officeDocument/2006/relationships/image" Target="media/image43.emf"/><Relationship Id="rId123" Type="http://schemas.openxmlformats.org/officeDocument/2006/relationships/package" Target="embeddings/Microsoft_Visio_Drawing50.vsdx"/><Relationship Id="rId144" Type="http://schemas.openxmlformats.org/officeDocument/2006/relationships/image" Target="media/image64.emf"/><Relationship Id="rId330" Type="http://schemas.openxmlformats.org/officeDocument/2006/relationships/image" Target="media/image157.emf"/><Relationship Id="rId90" Type="http://schemas.openxmlformats.org/officeDocument/2006/relationships/image" Target="media/image37.emf"/><Relationship Id="rId165" Type="http://schemas.openxmlformats.org/officeDocument/2006/relationships/package" Target="embeddings/Microsoft_Visio_Drawing71.vsdx"/><Relationship Id="rId186" Type="http://schemas.openxmlformats.org/officeDocument/2006/relationships/image" Target="media/image85.emf"/><Relationship Id="rId351" Type="http://schemas.openxmlformats.org/officeDocument/2006/relationships/package" Target="embeddings/Microsoft_Visio_Drawing164.vsdx"/><Relationship Id="rId211" Type="http://schemas.openxmlformats.org/officeDocument/2006/relationships/package" Target="embeddings/Microsoft_Visio_Drawing94.vsdx"/><Relationship Id="rId232" Type="http://schemas.openxmlformats.org/officeDocument/2006/relationships/image" Target="media/image108.emf"/><Relationship Id="rId253" Type="http://schemas.openxmlformats.org/officeDocument/2006/relationships/package" Target="embeddings/Microsoft_Visio_Drawing115.vsdx"/><Relationship Id="rId274" Type="http://schemas.openxmlformats.org/officeDocument/2006/relationships/image" Target="media/image129.emf"/><Relationship Id="rId295" Type="http://schemas.openxmlformats.org/officeDocument/2006/relationships/package" Target="embeddings/Microsoft_Visio_Drawing136.vsdx"/><Relationship Id="rId309" Type="http://schemas.openxmlformats.org/officeDocument/2006/relationships/package" Target="embeddings/Microsoft_Visio_Drawing143.vsdx"/><Relationship Id="rId27" Type="http://schemas.openxmlformats.org/officeDocument/2006/relationships/package" Target="embeddings/Microsoft_Visio_Drawing2.vsdx"/><Relationship Id="rId48" Type="http://schemas.openxmlformats.org/officeDocument/2006/relationships/image" Target="media/image16.emf"/><Relationship Id="rId69" Type="http://schemas.openxmlformats.org/officeDocument/2006/relationships/package" Target="embeddings/Microsoft_Visio_Drawing23.vsdx"/><Relationship Id="rId113" Type="http://schemas.openxmlformats.org/officeDocument/2006/relationships/package" Target="embeddings/Microsoft_Visio_Drawing45.vsdx"/><Relationship Id="rId134" Type="http://schemas.openxmlformats.org/officeDocument/2006/relationships/image" Target="media/image59.emf"/><Relationship Id="rId320" Type="http://schemas.openxmlformats.org/officeDocument/2006/relationships/image" Target="media/image152.emf"/><Relationship Id="rId80" Type="http://schemas.openxmlformats.org/officeDocument/2006/relationships/image" Target="media/image32.emf"/><Relationship Id="rId155" Type="http://schemas.openxmlformats.org/officeDocument/2006/relationships/package" Target="embeddings/Microsoft_Visio_Drawing66.vsdx"/><Relationship Id="rId176" Type="http://schemas.openxmlformats.org/officeDocument/2006/relationships/image" Target="media/image80.emf"/><Relationship Id="rId197" Type="http://schemas.openxmlformats.org/officeDocument/2006/relationships/package" Target="embeddings/Microsoft_Visio_Drawing87.vsdx"/><Relationship Id="rId341" Type="http://schemas.openxmlformats.org/officeDocument/2006/relationships/package" Target="embeddings/Microsoft_Visio_Drawing159.vsdx"/><Relationship Id="rId201" Type="http://schemas.openxmlformats.org/officeDocument/2006/relationships/package" Target="embeddings/Microsoft_Visio_Drawing89.vsdx"/><Relationship Id="rId222" Type="http://schemas.openxmlformats.org/officeDocument/2006/relationships/image" Target="media/image103.emf"/><Relationship Id="rId243" Type="http://schemas.openxmlformats.org/officeDocument/2006/relationships/package" Target="embeddings/Microsoft_Visio_Drawing110.vsdx"/><Relationship Id="rId264" Type="http://schemas.openxmlformats.org/officeDocument/2006/relationships/image" Target="media/image124.emf"/><Relationship Id="rId285" Type="http://schemas.openxmlformats.org/officeDocument/2006/relationships/package" Target="embeddings/Microsoft_Visio_Drawing131.vsdx"/><Relationship Id="rId17" Type="http://schemas.openxmlformats.org/officeDocument/2006/relationships/header" Target="header2.xml"/><Relationship Id="rId38" Type="http://schemas.openxmlformats.org/officeDocument/2006/relationships/image" Target="media/image11.emf"/><Relationship Id="rId59" Type="http://schemas.openxmlformats.org/officeDocument/2006/relationships/package" Target="embeddings/Microsoft_Visio_Drawing18.vsdx"/><Relationship Id="rId103" Type="http://schemas.openxmlformats.org/officeDocument/2006/relationships/package" Target="embeddings/Microsoft_Visio_Drawing40.vsdx"/><Relationship Id="rId124" Type="http://schemas.openxmlformats.org/officeDocument/2006/relationships/image" Target="media/image54.emf"/><Relationship Id="rId310" Type="http://schemas.openxmlformats.org/officeDocument/2006/relationships/image" Target="media/image147.emf"/><Relationship Id="rId70" Type="http://schemas.openxmlformats.org/officeDocument/2006/relationships/image" Target="media/image27.emf"/><Relationship Id="rId91" Type="http://schemas.openxmlformats.org/officeDocument/2006/relationships/package" Target="embeddings/Microsoft_Visio_Drawing34.vsdx"/><Relationship Id="rId145" Type="http://schemas.openxmlformats.org/officeDocument/2006/relationships/package" Target="embeddings/Microsoft_Visio_Drawing61.vsdx"/><Relationship Id="rId166" Type="http://schemas.openxmlformats.org/officeDocument/2006/relationships/image" Target="media/image75.emf"/><Relationship Id="rId187" Type="http://schemas.openxmlformats.org/officeDocument/2006/relationships/package" Target="embeddings/Microsoft_Visio_Drawing82.vsdx"/><Relationship Id="rId331" Type="http://schemas.openxmlformats.org/officeDocument/2006/relationships/package" Target="embeddings/Microsoft_Visio_Drawing154.vsdx"/><Relationship Id="rId352" Type="http://schemas.openxmlformats.org/officeDocument/2006/relationships/image" Target="media/image168.emf"/><Relationship Id="rId1" Type="http://schemas.microsoft.com/office/2006/relationships/keyMapCustomizations" Target="customizations.xml"/><Relationship Id="rId212" Type="http://schemas.openxmlformats.org/officeDocument/2006/relationships/image" Target="media/image98.emf"/><Relationship Id="rId233" Type="http://schemas.openxmlformats.org/officeDocument/2006/relationships/package" Target="embeddings/Microsoft_Visio_Drawing105.vsdx"/><Relationship Id="rId254" Type="http://schemas.openxmlformats.org/officeDocument/2006/relationships/image" Target="media/image119.emf"/><Relationship Id="rId28" Type="http://schemas.openxmlformats.org/officeDocument/2006/relationships/image" Target="media/image6.emf"/><Relationship Id="rId49" Type="http://schemas.openxmlformats.org/officeDocument/2006/relationships/package" Target="embeddings/Microsoft_Visio_Drawing13.vsdx"/><Relationship Id="rId114" Type="http://schemas.openxmlformats.org/officeDocument/2006/relationships/image" Target="media/image49.emf"/><Relationship Id="rId275" Type="http://schemas.openxmlformats.org/officeDocument/2006/relationships/package" Target="embeddings/Microsoft_Visio_Drawing126.vsdx"/><Relationship Id="rId296" Type="http://schemas.openxmlformats.org/officeDocument/2006/relationships/image" Target="media/image140.emf"/><Relationship Id="rId300" Type="http://schemas.openxmlformats.org/officeDocument/2006/relationships/image" Target="media/image142.emf"/><Relationship Id="rId60" Type="http://schemas.openxmlformats.org/officeDocument/2006/relationships/image" Target="media/image22.emf"/><Relationship Id="rId81" Type="http://schemas.openxmlformats.org/officeDocument/2006/relationships/package" Target="embeddings/Microsoft_Visio_Drawing29.vsdx"/><Relationship Id="rId135" Type="http://schemas.openxmlformats.org/officeDocument/2006/relationships/package" Target="embeddings/Microsoft_Visio_Drawing56.vsdx"/><Relationship Id="rId156" Type="http://schemas.openxmlformats.org/officeDocument/2006/relationships/image" Target="media/image70.emf"/><Relationship Id="rId177" Type="http://schemas.openxmlformats.org/officeDocument/2006/relationships/package" Target="embeddings/Microsoft_Visio_Drawing77.vsdx"/><Relationship Id="rId198" Type="http://schemas.openxmlformats.org/officeDocument/2006/relationships/image" Target="media/image91.emf"/><Relationship Id="rId321" Type="http://schemas.openxmlformats.org/officeDocument/2006/relationships/package" Target="embeddings/Microsoft_Visio_Drawing149.vsdx"/><Relationship Id="rId342" Type="http://schemas.openxmlformats.org/officeDocument/2006/relationships/image" Target="media/image163.emf"/><Relationship Id="rId202" Type="http://schemas.openxmlformats.org/officeDocument/2006/relationships/image" Target="media/image93.emf"/><Relationship Id="rId223" Type="http://schemas.openxmlformats.org/officeDocument/2006/relationships/package" Target="embeddings/Microsoft_Visio_Drawing100.vsdx"/><Relationship Id="rId244" Type="http://schemas.openxmlformats.org/officeDocument/2006/relationships/image" Target="media/image114.emf"/><Relationship Id="rId18" Type="http://schemas.openxmlformats.org/officeDocument/2006/relationships/footer" Target="footer1.xml"/><Relationship Id="rId39" Type="http://schemas.openxmlformats.org/officeDocument/2006/relationships/package" Target="embeddings/Microsoft_Visio_Drawing8.vsdx"/><Relationship Id="rId265" Type="http://schemas.openxmlformats.org/officeDocument/2006/relationships/package" Target="embeddings/Microsoft_Visio_Drawing121.vsdx"/><Relationship Id="rId286" Type="http://schemas.openxmlformats.org/officeDocument/2006/relationships/image" Target="media/image135.emf"/><Relationship Id="rId50" Type="http://schemas.openxmlformats.org/officeDocument/2006/relationships/image" Target="media/image17.emf"/><Relationship Id="rId104" Type="http://schemas.openxmlformats.org/officeDocument/2006/relationships/image" Target="media/image44.emf"/><Relationship Id="rId125" Type="http://schemas.openxmlformats.org/officeDocument/2006/relationships/package" Target="embeddings/Microsoft_Visio_Drawing51.vsdx"/><Relationship Id="rId146" Type="http://schemas.openxmlformats.org/officeDocument/2006/relationships/image" Target="media/image65.emf"/><Relationship Id="rId167" Type="http://schemas.openxmlformats.org/officeDocument/2006/relationships/package" Target="embeddings/Microsoft_Visio_Drawing72.vsdx"/><Relationship Id="rId188" Type="http://schemas.openxmlformats.org/officeDocument/2006/relationships/image" Target="media/image86.emf"/><Relationship Id="rId311" Type="http://schemas.openxmlformats.org/officeDocument/2006/relationships/package" Target="embeddings/Microsoft_Visio_Drawing144.vsdx"/><Relationship Id="rId332" Type="http://schemas.openxmlformats.org/officeDocument/2006/relationships/image" Target="media/image158.emf"/><Relationship Id="rId353" Type="http://schemas.openxmlformats.org/officeDocument/2006/relationships/package" Target="embeddings/Microsoft_Visio_Drawing165.vsdx"/><Relationship Id="rId71" Type="http://schemas.openxmlformats.org/officeDocument/2006/relationships/package" Target="embeddings/Microsoft_Visio_Drawing24.vsdx"/><Relationship Id="rId92" Type="http://schemas.openxmlformats.org/officeDocument/2006/relationships/image" Target="media/image38.emf"/><Relationship Id="rId213" Type="http://schemas.openxmlformats.org/officeDocument/2006/relationships/package" Target="embeddings/Microsoft_Visio_Drawing95.vsdx"/><Relationship Id="rId234" Type="http://schemas.openxmlformats.org/officeDocument/2006/relationships/image" Target="media/image109.emf"/><Relationship Id="rId2" Type="http://schemas.openxmlformats.org/officeDocument/2006/relationships/customXml" Target="../customXml/item1.xml"/><Relationship Id="rId29" Type="http://schemas.openxmlformats.org/officeDocument/2006/relationships/package" Target="embeddings/Microsoft_Visio_Drawing3.vsdx"/><Relationship Id="rId255" Type="http://schemas.openxmlformats.org/officeDocument/2006/relationships/package" Target="embeddings/Microsoft_Visio_Drawing116.vsdx"/><Relationship Id="rId276" Type="http://schemas.openxmlformats.org/officeDocument/2006/relationships/image" Target="media/image130.emf"/><Relationship Id="rId297" Type="http://schemas.openxmlformats.org/officeDocument/2006/relationships/package" Target="embeddings/Microsoft_Visio_Drawing137.vsdx"/><Relationship Id="rId40" Type="http://schemas.openxmlformats.org/officeDocument/2006/relationships/image" Target="media/image12.emf"/><Relationship Id="rId115" Type="http://schemas.openxmlformats.org/officeDocument/2006/relationships/package" Target="embeddings/Microsoft_Visio_Drawing46.vsdx"/><Relationship Id="rId136" Type="http://schemas.openxmlformats.org/officeDocument/2006/relationships/image" Target="media/image60.emf"/><Relationship Id="rId157" Type="http://schemas.openxmlformats.org/officeDocument/2006/relationships/package" Target="embeddings/Microsoft_Visio_Drawing67.vsdx"/><Relationship Id="rId178" Type="http://schemas.openxmlformats.org/officeDocument/2006/relationships/image" Target="media/image81.emf"/><Relationship Id="rId301" Type="http://schemas.openxmlformats.org/officeDocument/2006/relationships/package" Target="embeddings/Microsoft_Visio_Drawing139.vsdx"/><Relationship Id="rId322" Type="http://schemas.openxmlformats.org/officeDocument/2006/relationships/image" Target="media/image153.emf"/><Relationship Id="rId343" Type="http://schemas.openxmlformats.org/officeDocument/2006/relationships/package" Target="embeddings/Microsoft_Visio_Drawing160.vsdx"/><Relationship Id="rId61" Type="http://schemas.openxmlformats.org/officeDocument/2006/relationships/package" Target="embeddings/Microsoft_Visio_Drawing19.vsdx"/><Relationship Id="rId82" Type="http://schemas.openxmlformats.org/officeDocument/2006/relationships/image" Target="media/image33.emf"/><Relationship Id="rId199" Type="http://schemas.openxmlformats.org/officeDocument/2006/relationships/package" Target="embeddings/Microsoft_Visio_Drawing88.vsdx"/><Relationship Id="rId203" Type="http://schemas.openxmlformats.org/officeDocument/2006/relationships/package" Target="embeddings/Microsoft_Visio_Drawing90.vsdx"/><Relationship Id="rId19" Type="http://schemas.openxmlformats.org/officeDocument/2006/relationships/footer" Target="footer2.xml"/><Relationship Id="rId224" Type="http://schemas.openxmlformats.org/officeDocument/2006/relationships/image" Target="media/image104.emf"/><Relationship Id="rId245" Type="http://schemas.openxmlformats.org/officeDocument/2006/relationships/package" Target="embeddings/Microsoft_Visio_Drawing111.vsdx"/><Relationship Id="rId266" Type="http://schemas.openxmlformats.org/officeDocument/2006/relationships/image" Target="media/image125.emf"/><Relationship Id="rId287" Type="http://schemas.openxmlformats.org/officeDocument/2006/relationships/package" Target="embeddings/Microsoft_Visio_Drawing132.vsdx"/><Relationship Id="rId30" Type="http://schemas.openxmlformats.org/officeDocument/2006/relationships/image" Target="media/image7.emf"/><Relationship Id="rId105" Type="http://schemas.openxmlformats.org/officeDocument/2006/relationships/package" Target="embeddings/Microsoft_Visio_Drawing41.vsdx"/><Relationship Id="rId126" Type="http://schemas.openxmlformats.org/officeDocument/2006/relationships/image" Target="media/image55.emf"/><Relationship Id="rId147" Type="http://schemas.openxmlformats.org/officeDocument/2006/relationships/package" Target="embeddings/Microsoft_Visio_Drawing62.vsdx"/><Relationship Id="rId168" Type="http://schemas.openxmlformats.org/officeDocument/2006/relationships/image" Target="media/image76.emf"/><Relationship Id="rId312" Type="http://schemas.openxmlformats.org/officeDocument/2006/relationships/image" Target="media/image148.emf"/><Relationship Id="rId333" Type="http://schemas.openxmlformats.org/officeDocument/2006/relationships/package" Target="embeddings/Microsoft_Visio_Drawing155.vsdx"/><Relationship Id="rId354" Type="http://schemas.openxmlformats.org/officeDocument/2006/relationships/image" Target="media/image169.emf"/><Relationship Id="rId51" Type="http://schemas.openxmlformats.org/officeDocument/2006/relationships/package" Target="embeddings/Microsoft_Visio_Drawing14.vsdx"/><Relationship Id="rId72" Type="http://schemas.openxmlformats.org/officeDocument/2006/relationships/image" Target="media/image28.emf"/><Relationship Id="rId93" Type="http://schemas.openxmlformats.org/officeDocument/2006/relationships/package" Target="embeddings/Microsoft_Visio_Drawing35.vsdx"/><Relationship Id="rId189" Type="http://schemas.openxmlformats.org/officeDocument/2006/relationships/package" Target="embeddings/Microsoft_Visio_Drawing83.vsdx"/><Relationship Id="rId3" Type="http://schemas.openxmlformats.org/officeDocument/2006/relationships/customXml" Target="../customXml/item2.xml"/><Relationship Id="rId214" Type="http://schemas.openxmlformats.org/officeDocument/2006/relationships/image" Target="media/image99.emf"/><Relationship Id="rId235" Type="http://schemas.openxmlformats.org/officeDocument/2006/relationships/package" Target="embeddings/Microsoft_Visio_Drawing106.vsdx"/><Relationship Id="rId256" Type="http://schemas.openxmlformats.org/officeDocument/2006/relationships/image" Target="media/image120.emf"/><Relationship Id="rId277" Type="http://schemas.openxmlformats.org/officeDocument/2006/relationships/package" Target="embeddings/Microsoft_Visio_Drawing127.vsdx"/><Relationship Id="rId298" Type="http://schemas.openxmlformats.org/officeDocument/2006/relationships/image" Target="media/image141.emf"/><Relationship Id="rId116" Type="http://schemas.openxmlformats.org/officeDocument/2006/relationships/image" Target="media/image50.emf"/><Relationship Id="rId137" Type="http://schemas.openxmlformats.org/officeDocument/2006/relationships/package" Target="embeddings/Microsoft_Visio_Drawing57.vsdx"/><Relationship Id="rId158" Type="http://schemas.openxmlformats.org/officeDocument/2006/relationships/image" Target="media/image71.emf"/><Relationship Id="rId302" Type="http://schemas.openxmlformats.org/officeDocument/2006/relationships/image" Target="media/image143.emf"/><Relationship Id="rId323" Type="http://schemas.openxmlformats.org/officeDocument/2006/relationships/package" Target="embeddings/Microsoft_Visio_Drawing150.vsdx"/><Relationship Id="rId344" Type="http://schemas.openxmlformats.org/officeDocument/2006/relationships/image" Target="media/image164.emf"/><Relationship Id="rId20" Type="http://schemas.openxmlformats.org/officeDocument/2006/relationships/header" Target="header3.xml"/><Relationship Id="rId41" Type="http://schemas.openxmlformats.org/officeDocument/2006/relationships/package" Target="embeddings/Microsoft_Visio_Drawing9.vsdx"/><Relationship Id="rId62" Type="http://schemas.openxmlformats.org/officeDocument/2006/relationships/image" Target="media/image23.emf"/><Relationship Id="rId83" Type="http://schemas.openxmlformats.org/officeDocument/2006/relationships/package" Target="embeddings/Microsoft_Visio_Drawing30.vsdx"/><Relationship Id="rId179" Type="http://schemas.openxmlformats.org/officeDocument/2006/relationships/package" Target="embeddings/Microsoft_Visio_Drawing7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9788DFFB-3BFB-4FAA-A414-D470296B2743}">
  <ds:schemaRefs>
    <ds:schemaRef ds:uri="http://schemas.openxmlformats.org/officeDocument/2006/bibliography"/>
  </ds:schemaRefs>
</ds:datastoreItem>
</file>

<file path=customXml/itemProps5.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173</Pages>
  <Words>47909</Words>
  <Characters>245433</Characters>
  <Application>Microsoft Office Word</Application>
  <DocSecurity>0</DocSecurity>
  <Lines>2045</Lines>
  <Paragraphs>585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292757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6</cp:revision>
  <cp:lastPrinted>2019-02-25T14:05:00Z</cp:lastPrinted>
  <dcterms:created xsi:type="dcterms:W3CDTF">2021-07-16T21:09:00Z</dcterms:created>
  <dcterms:modified xsi:type="dcterms:W3CDTF">2021-07-16T21:56:00Z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