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5A" w:rsidRPr="00F64C56" w:rsidRDefault="009E245A">
      <w:pPr>
        <w:pStyle w:val="a5"/>
        <w:tabs>
          <w:tab w:val="center" w:pos="4153"/>
          <w:tab w:val="right" w:pos="9639"/>
        </w:tabs>
        <w:rPr>
          <w:rFonts w:ascii="Times New Roman" w:hAnsi="Times New Roman"/>
          <w:bCs/>
          <w:sz w:val="22"/>
        </w:rPr>
      </w:pPr>
      <w:r w:rsidRPr="00F64C56">
        <w:rPr>
          <w:rFonts w:ascii="Times New Roman" w:hAnsi="Times New Roman"/>
          <w:bCs/>
          <w:sz w:val="22"/>
        </w:rPr>
        <w:t>3GPP TSG SA WG3 (Security) Meeting #73</w:t>
      </w:r>
      <w:r w:rsidR="00FA57F5">
        <w:rPr>
          <w:rFonts w:ascii="Times New Roman" w:hAnsi="Times New Roman" w:hint="eastAsia"/>
          <w:bCs/>
          <w:sz w:val="22"/>
          <w:lang w:eastAsia="zh-CN"/>
        </w:rPr>
        <w:tab/>
      </w:r>
      <w:r w:rsidRPr="00F64C56">
        <w:rPr>
          <w:rFonts w:ascii="Times New Roman" w:hAnsi="Times New Roman"/>
          <w:bCs/>
          <w:sz w:val="22"/>
        </w:rPr>
        <w:tab/>
        <w:t>S3-</w:t>
      </w:r>
      <w:r w:rsidR="00D24005" w:rsidRPr="00D24005">
        <w:rPr>
          <w:rFonts w:cs="Arial"/>
          <w:color w:val="000000"/>
          <w:sz w:val="20"/>
        </w:rPr>
        <w:t xml:space="preserve"> </w:t>
      </w:r>
      <w:r w:rsidR="00D24005">
        <w:rPr>
          <w:rFonts w:cs="Arial"/>
          <w:color w:val="000000"/>
          <w:sz w:val="20"/>
        </w:rPr>
        <w:t>131109</w:t>
      </w:r>
    </w:p>
    <w:p w:rsidR="009E245A" w:rsidRPr="00F64C56" w:rsidRDefault="009E245A">
      <w:pPr>
        <w:pStyle w:val="a5"/>
        <w:tabs>
          <w:tab w:val="center" w:pos="4153"/>
          <w:tab w:val="right" w:pos="9639"/>
        </w:tabs>
        <w:rPr>
          <w:rFonts w:ascii="Times New Roman" w:hAnsi="Times New Roman"/>
          <w:bCs/>
          <w:sz w:val="22"/>
        </w:rPr>
      </w:pPr>
      <w:r w:rsidRPr="00F64C56">
        <w:rPr>
          <w:rFonts w:ascii="Times New Roman" w:hAnsi="Times New Roman"/>
          <w:bCs/>
          <w:sz w:val="22"/>
        </w:rPr>
        <w:t>11-15 November 2013; San Francisco (US)</w:t>
      </w:r>
      <w:r w:rsidRPr="00F64C56">
        <w:rPr>
          <w:rFonts w:ascii="Times New Roman" w:hAnsi="Times New Roman"/>
          <w:bCs/>
          <w:sz w:val="22"/>
        </w:rPr>
        <w:tab/>
      </w:r>
    </w:p>
    <w:p w:rsidR="009E245A" w:rsidRPr="00F64C56" w:rsidRDefault="009E24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</w:rPr>
      </w:pPr>
      <w:r w:rsidRPr="00F64C56">
        <w:rPr>
          <w:b/>
          <w:sz w:val="24"/>
        </w:rPr>
        <w:tab/>
      </w:r>
    </w:p>
    <w:p w:rsidR="009E245A" w:rsidRPr="00F64C56" w:rsidRDefault="009E245A">
      <w:pPr>
        <w:spacing w:before="120" w:after="0"/>
        <w:ind w:left="2127" w:hanging="2127"/>
        <w:rPr>
          <w:b/>
          <w:lang w:eastAsia="zh-CN"/>
        </w:rPr>
      </w:pPr>
      <w:r w:rsidRPr="00F64C56">
        <w:rPr>
          <w:rFonts w:eastAsia="MS Mincho"/>
          <w:b/>
          <w:lang w:eastAsia="ja-JP"/>
        </w:rPr>
        <w:t>S</w:t>
      </w:r>
      <w:r w:rsidR="0006509D" w:rsidRPr="00F64C56">
        <w:rPr>
          <w:rFonts w:eastAsia="MS Mincho"/>
          <w:b/>
          <w:lang w:eastAsia="ja-JP"/>
        </w:rPr>
        <w:t>ource:</w:t>
      </w:r>
      <w:r w:rsidR="0006509D" w:rsidRPr="00F64C56">
        <w:rPr>
          <w:rFonts w:eastAsia="MS Mincho"/>
          <w:b/>
          <w:lang w:eastAsia="ja-JP"/>
        </w:rPr>
        <w:tab/>
      </w:r>
      <w:r w:rsidR="0006509D" w:rsidRPr="00F64C56">
        <w:rPr>
          <w:b/>
          <w:lang w:eastAsia="zh-CN"/>
        </w:rPr>
        <w:t>China Mobile</w:t>
      </w:r>
    </w:p>
    <w:p w:rsidR="009E245A" w:rsidRPr="00D63E38" w:rsidRDefault="00070A19">
      <w:pPr>
        <w:spacing w:before="120" w:after="0"/>
        <w:ind w:left="2127" w:hanging="2127"/>
        <w:rPr>
          <w:rFonts w:hint="eastAsia"/>
          <w:b/>
          <w:lang w:eastAsia="zh-CN"/>
        </w:rPr>
      </w:pPr>
      <w:r w:rsidRPr="00F64C56">
        <w:rPr>
          <w:rFonts w:eastAsia="MS Mincho"/>
          <w:b/>
          <w:lang w:eastAsia="ja-JP"/>
        </w:rPr>
        <w:t>Title:</w:t>
      </w:r>
      <w:r w:rsidRPr="00F64C56">
        <w:rPr>
          <w:rFonts w:eastAsia="MS Mincho"/>
          <w:b/>
          <w:lang w:eastAsia="ja-JP"/>
        </w:rPr>
        <w:tab/>
      </w:r>
      <w:r w:rsidR="00BA3DA9">
        <w:rPr>
          <w:rFonts w:hint="eastAsia"/>
          <w:b/>
          <w:lang w:eastAsia="zh-CN"/>
        </w:rPr>
        <w:t>Information</w:t>
      </w:r>
      <w:r w:rsidR="00D63E38">
        <w:rPr>
          <w:rFonts w:hint="eastAsia"/>
          <w:b/>
          <w:lang w:eastAsia="zh-CN"/>
        </w:rPr>
        <w:t xml:space="preserve"> </w:t>
      </w:r>
      <w:r w:rsidR="00C71FDD">
        <w:rPr>
          <w:rFonts w:hint="eastAsia"/>
          <w:b/>
          <w:lang w:eastAsia="zh-CN"/>
        </w:rPr>
        <w:t xml:space="preserve">of spoof call in </w:t>
      </w:r>
      <w:r w:rsidR="00610E1E">
        <w:rPr>
          <w:rFonts w:hint="eastAsia"/>
          <w:b/>
          <w:lang w:eastAsia="zh-CN"/>
        </w:rPr>
        <w:t>real networks</w:t>
      </w:r>
    </w:p>
    <w:p w:rsidR="009E245A" w:rsidRPr="00F64C56" w:rsidRDefault="009E245A">
      <w:pPr>
        <w:spacing w:before="120" w:after="0"/>
        <w:ind w:left="2127" w:hanging="2127"/>
        <w:rPr>
          <w:rFonts w:eastAsia="MS Mincho"/>
          <w:b/>
          <w:lang w:eastAsia="ja-JP"/>
        </w:rPr>
      </w:pPr>
      <w:r w:rsidRPr="00F64C56">
        <w:rPr>
          <w:rFonts w:eastAsia="MS Mincho"/>
          <w:b/>
          <w:lang w:eastAsia="ja-JP"/>
        </w:rPr>
        <w:t>Document for:</w:t>
      </w:r>
      <w:r w:rsidRPr="00F64C56">
        <w:rPr>
          <w:rFonts w:eastAsia="MS Mincho"/>
          <w:b/>
          <w:lang w:eastAsia="ja-JP"/>
        </w:rPr>
        <w:tab/>
      </w:r>
      <w:r w:rsidR="0006509D" w:rsidRPr="00F64C56">
        <w:rPr>
          <w:rFonts w:eastAsia="MS Mincho"/>
          <w:b/>
          <w:lang w:eastAsia="ja-JP"/>
        </w:rPr>
        <w:t>Discussion</w:t>
      </w:r>
    </w:p>
    <w:p w:rsidR="009E245A" w:rsidRPr="00F64C56" w:rsidRDefault="009E245A">
      <w:pPr>
        <w:spacing w:before="120" w:after="0"/>
        <w:ind w:left="2127" w:hanging="2127"/>
        <w:rPr>
          <w:b/>
          <w:lang w:eastAsia="zh-CN"/>
        </w:rPr>
      </w:pPr>
      <w:r w:rsidRPr="00F64C56">
        <w:rPr>
          <w:rFonts w:eastAsia="MS Mincho"/>
          <w:b/>
          <w:lang w:eastAsia="ja-JP"/>
        </w:rPr>
        <w:t>Agenda Item:</w:t>
      </w:r>
      <w:r w:rsidRPr="00F64C56">
        <w:rPr>
          <w:rFonts w:eastAsia="MS Mincho"/>
          <w:b/>
          <w:lang w:eastAsia="ja-JP"/>
        </w:rPr>
        <w:tab/>
      </w:r>
      <w:r w:rsidR="0006509D" w:rsidRPr="00F64C56">
        <w:rPr>
          <w:b/>
          <w:lang w:eastAsia="zh-CN"/>
        </w:rPr>
        <w:t>8.2</w:t>
      </w:r>
    </w:p>
    <w:p w:rsidR="009E245A" w:rsidRPr="00F64C56" w:rsidRDefault="009E245A">
      <w:pPr>
        <w:spacing w:before="120" w:after="0"/>
        <w:ind w:left="2127" w:hanging="2127"/>
        <w:rPr>
          <w:rFonts w:eastAsia="MS Mincho"/>
          <w:b/>
          <w:lang w:eastAsia="ja-JP"/>
        </w:rPr>
      </w:pPr>
      <w:r w:rsidRPr="00F64C56">
        <w:rPr>
          <w:rFonts w:eastAsia="MS Mincho"/>
          <w:b/>
          <w:lang w:eastAsia="ja-JP"/>
        </w:rPr>
        <w:t>Work Item / Release:</w:t>
      </w:r>
      <w:r w:rsidRPr="00F64C56">
        <w:rPr>
          <w:rFonts w:eastAsia="MS Mincho"/>
          <w:b/>
          <w:lang w:eastAsia="ja-JP"/>
        </w:rPr>
        <w:tab/>
      </w:r>
      <w:r w:rsidR="00FA09C4" w:rsidRPr="00FA09C4">
        <w:rPr>
          <w:rFonts w:eastAsia="MS Mincho"/>
          <w:b/>
          <w:lang w:eastAsia="ja-JP"/>
        </w:rPr>
        <w:t>FS_SPOOF/ Rel-12</w:t>
      </w:r>
    </w:p>
    <w:p w:rsidR="009E245A" w:rsidRPr="00F64C56" w:rsidRDefault="009E245A">
      <w:pPr>
        <w:pBdr>
          <w:bottom w:val="single" w:sz="6" w:space="1" w:color="auto"/>
        </w:pBdr>
        <w:rPr>
          <w:b/>
          <w:lang w:val="fr-FR"/>
        </w:rPr>
      </w:pPr>
    </w:p>
    <w:p w:rsidR="00025C59" w:rsidRPr="00F64C56" w:rsidRDefault="00025C59" w:rsidP="00025C59">
      <w:pPr>
        <w:rPr>
          <w:b/>
          <w:lang w:eastAsia="zh-CN"/>
        </w:rPr>
      </w:pPr>
    </w:p>
    <w:p w:rsidR="00025C59" w:rsidRPr="00F64C56" w:rsidRDefault="00025C59" w:rsidP="00025C59">
      <w:pPr>
        <w:rPr>
          <w:b/>
          <w:lang w:eastAsia="zh-CN"/>
        </w:rPr>
      </w:pPr>
      <w:r w:rsidRPr="00F64C56">
        <w:rPr>
          <w:rFonts w:eastAsia="MS Mincho"/>
          <w:b/>
          <w:lang w:eastAsia="ja-JP"/>
        </w:rPr>
        <w:t>1.</w:t>
      </w:r>
      <w:r w:rsidRPr="00F64C56">
        <w:rPr>
          <w:b/>
          <w:lang w:eastAsia="zh-CN"/>
        </w:rPr>
        <w:t xml:space="preserve"> </w:t>
      </w:r>
      <w:r w:rsidRPr="00F64C56">
        <w:rPr>
          <w:rFonts w:eastAsia="MS Mincho"/>
          <w:b/>
          <w:lang w:eastAsia="ja-JP"/>
        </w:rPr>
        <w:t>Abstract of the contribution</w:t>
      </w:r>
    </w:p>
    <w:p w:rsidR="00F64C56" w:rsidRDefault="00D97B5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Some statistics about </w:t>
      </w:r>
      <w:r w:rsidR="00862F06">
        <w:rPr>
          <w:rFonts w:hint="eastAsia"/>
          <w:lang w:eastAsia="zh-CN"/>
        </w:rPr>
        <w:t>spoofed call</w:t>
      </w:r>
      <w:r w:rsidR="00A84761">
        <w:rPr>
          <w:rFonts w:hint="eastAsia"/>
          <w:lang w:eastAsia="zh-CN"/>
        </w:rPr>
        <w:t xml:space="preserve"> in real networks </w:t>
      </w:r>
      <w:r w:rsidR="0075791B">
        <w:rPr>
          <w:rFonts w:hint="eastAsia"/>
          <w:lang w:eastAsia="zh-CN"/>
        </w:rPr>
        <w:t>are given</w:t>
      </w:r>
      <w:r w:rsidR="00716FCC">
        <w:rPr>
          <w:rFonts w:hint="eastAsia"/>
          <w:lang w:eastAsia="zh-CN"/>
        </w:rPr>
        <w:t xml:space="preserve"> according </w:t>
      </w:r>
      <w:r w:rsidR="00270697">
        <w:rPr>
          <w:rFonts w:hint="eastAsia"/>
          <w:lang w:eastAsia="zh-CN"/>
        </w:rPr>
        <w:t xml:space="preserve">to </w:t>
      </w:r>
      <w:r w:rsidR="009A6F25">
        <w:rPr>
          <w:rFonts w:hint="eastAsia"/>
          <w:lang w:eastAsia="zh-CN"/>
        </w:rPr>
        <w:t>spoof call prevention and detection platform in China Mobile</w:t>
      </w:r>
      <w:r w:rsidR="0075791B">
        <w:rPr>
          <w:rFonts w:hint="eastAsia"/>
          <w:lang w:eastAsia="zh-CN"/>
        </w:rPr>
        <w:t>.</w:t>
      </w:r>
    </w:p>
    <w:p w:rsidR="00025C59" w:rsidRPr="00A84549" w:rsidRDefault="00A84549" w:rsidP="00A84549">
      <w:pPr>
        <w:pStyle w:val="1"/>
        <w:numPr>
          <w:ilvl w:val="0"/>
          <w:numId w:val="20"/>
        </w:numPr>
      </w:pPr>
      <w:r>
        <w:rPr>
          <w:rFonts w:hint="eastAsia"/>
        </w:rPr>
        <w:t>In</w:t>
      </w:r>
      <w:r>
        <w:rPr>
          <w:rFonts w:hint="eastAsia"/>
          <w:lang w:eastAsia="zh-CN"/>
        </w:rPr>
        <w:t>troduction</w:t>
      </w:r>
    </w:p>
    <w:p w:rsidR="00F3220D" w:rsidRPr="00F63AB4" w:rsidRDefault="00630373" w:rsidP="00F63AB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Spoofed call is a big challenge for all the network operators, for it is closely related with telemarketing fraud, internet fraud and identity theft. </w:t>
      </w:r>
      <w:r w:rsidR="003E0ADD">
        <w:rPr>
          <w:rFonts w:hint="eastAsia"/>
          <w:lang w:eastAsia="zh-CN"/>
        </w:rPr>
        <w:t>More information about these three</w:t>
      </w:r>
      <w:r>
        <w:rPr>
          <w:rFonts w:hint="eastAsia"/>
          <w:lang w:eastAsia="zh-CN"/>
        </w:rPr>
        <w:t xml:space="preserve"> kinds of frauds can be found on </w:t>
      </w:r>
      <w:hyperlink r:id="rId8" w:history="1">
        <w:r w:rsidRPr="00F63AB4">
          <w:rPr>
            <w:rFonts w:hint="eastAsia"/>
            <w:lang w:eastAsia="zh-CN"/>
          </w:rPr>
          <w:t>www.fbi.org</w:t>
        </w:r>
      </w:hyperlink>
      <w:r>
        <w:rPr>
          <w:rFonts w:hint="eastAsia"/>
          <w:lang w:eastAsia="zh-CN"/>
        </w:rPr>
        <w:t>.</w:t>
      </w:r>
      <w:r w:rsidR="00463F80">
        <w:rPr>
          <w:rFonts w:hint="eastAsia"/>
          <w:lang w:eastAsia="zh-CN"/>
        </w:rPr>
        <w:t xml:space="preserve"> </w:t>
      </w:r>
      <w:r w:rsidR="00DE5C81">
        <w:rPr>
          <w:rFonts w:hint="eastAsia"/>
          <w:lang w:eastAsia="zh-CN"/>
        </w:rPr>
        <w:t xml:space="preserve">Spoofed call </w:t>
      </w:r>
      <w:r w:rsidR="00FB30B6">
        <w:rPr>
          <w:rFonts w:hint="eastAsia"/>
          <w:lang w:eastAsia="zh-CN"/>
        </w:rPr>
        <w:t xml:space="preserve">enhances </w:t>
      </w:r>
      <w:r w:rsidR="007F0C01">
        <w:rPr>
          <w:rFonts w:hint="eastAsia"/>
          <w:lang w:eastAsia="zh-CN"/>
        </w:rPr>
        <w:t>the above three kinds of frauds greatly by tricking people.</w:t>
      </w:r>
      <w:r w:rsidR="00E51034">
        <w:rPr>
          <w:rFonts w:hint="eastAsia"/>
          <w:lang w:eastAsia="zh-CN"/>
        </w:rPr>
        <w:t xml:space="preserve"> </w:t>
      </w:r>
    </w:p>
    <w:p w:rsidR="00152146" w:rsidRDefault="00485D96" w:rsidP="00025C59">
      <w:pPr>
        <w:autoSpaceDE w:val="0"/>
        <w:autoSpaceDN w:val="0"/>
        <w:adjustRightInd w:val="0"/>
        <w:rPr>
          <w:rFonts w:hint="eastAsia"/>
          <w:b/>
          <w:lang w:eastAsia="zh-CN"/>
        </w:rPr>
      </w:pPr>
      <w:r w:rsidRPr="00496642">
        <w:rPr>
          <w:rFonts w:hint="eastAsia"/>
          <w:lang w:eastAsia="zh-CN"/>
        </w:rPr>
        <w:t xml:space="preserve">In order to </w:t>
      </w:r>
      <w:r w:rsidR="007459F6">
        <w:rPr>
          <w:rFonts w:hint="eastAsia"/>
          <w:lang w:eastAsia="zh-CN"/>
        </w:rPr>
        <w:t xml:space="preserve">enhance telecom network trust and </w:t>
      </w:r>
      <w:r w:rsidR="002F5B6E">
        <w:rPr>
          <w:rFonts w:hint="eastAsia"/>
          <w:lang w:eastAsia="zh-CN"/>
        </w:rPr>
        <w:t xml:space="preserve">protect users from </w:t>
      </w:r>
      <w:r w:rsidR="00CE183C">
        <w:rPr>
          <w:rFonts w:hint="eastAsia"/>
          <w:lang w:eastAsia="zh-CN"/>
        </w:rPr>
        <w:t xml:space="preserve">telecom related fraud scams, </w:t>
      </w:r>
      <w:r w:rsidR="00C23CB3">
        <w:rPr>
          <w:rFonts w:hint="eastAsia"/>
          <w:lang w:eastAsia="zh-CN"/>
        </w:rPr>
        <w:t xml:space="preserve">China Mobile </w:t>
      </w:r>
      <w:proofErr w:type="spellStart"/>
      <w:r w:rsidR="00C23CB3">
        <w:rPr>
          <w:rFonts w:hint="eastAsia"/>
          <w:lang w:eastAsia="zh-CN"/>
        </w:rPr>
        <w:t>contructed</w:t>
      </w:r>
      <w:proofErr w:type="spellEnd"/>
      <w:r w:rsidR="00C23CB3">
        <w:rPr>
          <w:rFonts w:hint="eastAsia"/>
          <w:lang w:eastAsia="zh-CN"/>
        </w:rPr>
        <w:t xml:space="preserve"> </w:t>
      </w:r>
      <w:r w:rsidR="00FA022B">
        <w:rPr>
          <w:rFonts w:hint="eastAsia"/>
          <w:lang w:eastAsia="zh-CN"/>
        </w:rPr>
        <w:t xml:space="preserve">spoofed call </w:t>
      </w:r>
      <w:proofErr w:type="spellStart"/>
      <w:r w:rsidR="00FA022B">
        <w:rPr>
          <w:rFonts w:hint="eastAsia"/>
          <w:lang w:eastAsia="zh-CN"/>
        </w:rPr>
        <w:t>pr</w:t>
      </w:r>
      <w:r w:rsidR="007A290F">
        <w:rPr>
          <w:rFonts w:hint="eastAsia"/>
          <w:lang w:eastAsia="zh-CN"/>
        </w:rPr>
        <w:t>etection</w:t>
      </w:r>
      <w:proofErr w:type="spellEnd"/>
      <w:r w:rsidR="007A290F">
        <w:rPr>
          <w:rFonts w:hint="eastAsia"/>
          <w:lang w:eastAsia="zh-CN"/>
        </w:rPr>
        <w:t xml:space="preserve"> and detection platform, which is in operation for </w:t>
      </w:r>
      <w:r w:rsidR="00CC57A0">
        <w:rPr>
          <w:rFonts w:hint="eastAsia"/>
          <w:lang w:eastAsia="zh-CN"/>
        </w:rPr>
        <w:t>more than 3years.</w:t>
      </w:r>
      <w:r w:rsidR="00C352EC">
        <w:rPr>
          <w:rFonts w:hint="eastAsia"/>
          <w:lang w:eastAsia="zh-CN"/>
        </w:rPr>
        <w:t xml:space="preserve"> </w:t>
      </w:r>
      <w:r w:rsidR="00C4558E">
        <w:rPr>
          <w:rFonts w:hint="eastAsia"/>
          <w:lang w:eastAsia="zh-CN"/>
        </w:rPr>
        <w:t xml:space="preserve"> By the way, in our point, </w:t>
      </w:r>
      <w:r w:rsidR="00CC256D">
        <w:rPr>
          <w:rFonts w:hint="eastAsia"/>
          <w:lang w:eastAsia="zh-CN"/>
        </w:rPr>
        <w:t xml:space="preserve">users </w:t>
      </w:r>
      <w:r w:rsidR="00956737">
        <w:rPr>
          <w:rFonts w:hint="eastAsia"/>
          <w:lang w:eastAsia="zh-CN"/>
        </w:rPr>
        <w:t>may</w:t>
      </w:r>
      <w:r w:rsidR="00CC256D">
        <w:rPr>
          <w:rFonts w:hint="eastAsia"/>
          <w:lang w:eastAsia="zh-CN"/>
        </w:rPr>
        <w:t xml:space="preserve"> has several numbers </w:t>
      </w:r>
      <w:r w:rsidR="00846DB9">
        <w:rPr>
          <w:rFonts w:hint="eastAsia"/>
          <w:lang w:eastAsia="zh-CN"/>
        </w:rPr>
        <w:t xml:space="preserve">and display different ids </w:t>
      </w:r>
      <w:r w:rsidR="00846BF1">
        <w:rPr>
          <w:rFonts w:hint="eastAsia"/>
          <w:lang w:eastAsia="zh-CN"/>
        </w:rPr>
        <w:t xml:space="preserve">according to </w:t>
      </w:r>
      <w:r w:rsidR="00677990">
        <w:rPr>
          <w:rFonts w:hint="eastAsia"/>
          <w:lang w:eastAsia="zh-CN"/>
        </w:rPr>
        <w:t xml:space="preserve">his own </w:t>
      </w:r>
      <w:r w:rsidR="00956737">
        <w:rPr>
          <w:rFonts w:hint="eastAsia"/>
          <w:lang w:eastAsia="zh-CN"/>
        </w:rPr>
        <w:t xml:space="preserve">will, </w:t>
      </w:r>
      <w:r w:rsidR="007A1916">
        <w:rPr>
          <w:rFonts w:hint="eastAsia"/>
          <w:lang w:eastAsia="zh-CN"/>
        </w:rPr>
        <w:t xml:space="preserve">this </w:t>
      </w:r>
      <w:r w:rsidR="00340C54">
        <w:rPr>
          <w:rFonts w:hint="eastAsia"/>
          <w:lang w:eastAsia="zh-CN"/>
        </w:rPr>
        <w:t xml:space="preserve">is not regarded as spoofed calls for </w:t>
      </w:r>
      <w:r w:rsidR="00071AA7">
        <w:rPr>
          <w:rFonts w:hint="eastAsia"/>
          <w:lang w:eastAsia="zh-CN"/>
        </w:rPr>
        <w:t xml:space="preserve">the </w:t>
      </w:r>
      <w:proofErr w:type="spellStart"/>
      <w:r w:rsidR="00071AA7">
        <w:rPr>
          <w:rFonts w:hint="eastAsia"/>
          <w:lang w:eastAsia="zh-CN"/>
        </w:rPr>
        <w:t>ids</w:t>
      </w:r>
      <w:proofErr w:type="spellEnd"/>
      <w:r w:rsidR="00071AA7">
        <w:rPr>
          <w:rFonts w:hint="eastAsia"/>
          <w:lang w:eastAsia="zh-CN"/>
        </w:rPr>
        <w:t xml:space="preserve"> are und</w:t>
      </w:r>
      <w:r w:rsidR="001811D5">
        <w:rPr>
          <w:rFonts w:hint="eastAsia"/>
          <w:lang w:eastAsia="zh-CN"/>
        </w:rPr>
        <w:t>er the control of network operators.</w:t>
      </w:r>
    </w:p>
    <w:p w:rsidR="00152146" w:rsidRPr="00A84549" w:rsidRDefault="00527B46" w:rsidP="00152146">
      <w:pPr>
        <w:pStyle w:val="1"/>
        <w:numPr>
          <w:ilvl w:val="0"/>
          <w:numId w:val="20"/>
        </w:numPr>
      </w:pPr>
      <w:r>
        <w:rPr>
          <w:rFonts w:hint="eastAsia"/>
          <w:lang w:eastAsia="zh-CN"/>
        </w:rPr>
        <w:t>S</w:t>
      </w:r>
      <w:r w:rsidR="003051F6">
        <w:rPr>
          <w:rFonts w:hint="eastAsia"/>
          <w:lang w:eastAsia="zh-CN"/>
        </w:rPr>
        <w:t>poofed call in real networks</w:t>
      </w:r>
    </w:p>
    <w:p w:rsidR="00152146" w:rsidRPr="00CC2E22" w:rsidRDefault="00152146" w:rsidP="00025C59">
      <w:pPr>
        <w:autoSpaceDE w:val="0"/>
        <w:autoSpaceDN w:val="0"/>
        <w:adjustRightInd w:val="0"/>
        <w:rPr>
          <w:rFonts w:hint="eastAsia"/>
          <w:lang w:eastAsia="zh-CN"/>
        </w:rPr>
      </w:pPr>
    </w:p>
    <w:p w:rsidR="00152146" w:rsidRDefault="00A75C91" w:rsidP="00025C59">
      <w:pPr>
        <w:autoSpaceDE w:val="0"/>
        <w:autoSpaceDN w:val="0"/>
        <w:adjustRightInd w:val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Some statistic data </w:t>
      </w:r>
      <w:r w:rsidR="006A26D4">
        <w:rPr>
          <w:rFonts w:hint="eastAsia"/>
          <w:lang w:eastAsia="zh-CN"/>
        </w:rPr>
        <w:t>and conclusions are</w:t>
      </w:r>
      <w:r>
        <w:rPr>
          <w:rFonts w:hint="eastAsia"/>
          <w:lang w:eastAsia="zh-CN"/>
        </w:rPr>
        <w:t xml:space="preserve"> listed</w:t>
      </w:r>
      <w:r w:rsidR="00D83BBD">
        <w:rPr>
          <w:rFonts w:hint="eastAsia"/>
          <w:lang w:eastAsia="zh-CN"/>
        </w:rPr>
        <w:t>:</w:t>
      </w:r>
    </w:p>
    <w:p w:rsidR="00D83BBD" w:rsidRDefault="00DC57B2" w:rsidP="00CF20A3">
      <w:pPr>
        <w:numPr>
          <w:ilvl w:val="0"/>
          <w:numId w:val="22"/>
        </w:numPr>
        <w:autoSpaceDE w:val="0"/>
        <w:autoSpaceDN w:val="0"/>
        <w:adjustRightInd w:val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More than </w:t>
      </w:r>
      <w:r w:rsidR="00DD01FD">
        <w:rPr>
          <w:rFonts w:hint="eastAsia"/>
          <w:lang w:eastAsia="zh-CN"/>
        </w:rPr>
        <w:t>8</w:t>
      </w:r>
      <w:r w:rsidR="00954F77">
        <w:rPr>
          <w:rFonts w:hint="eastAsia"/>
          <w:lang w:eastAsia="zh-CN"/>
        </w:rPr>
        <w:t xml:space="preserve">0% spoofed calls </w:t>
      </w:r>
      <w:r w:rsidR="00D17104">
        <w:rPr>
          <w:rFonts w:hint="eastAsia"/>
          <w:lang w:eastAsia="zh-CN"/>
        </w:rPr>
        <w:t xml:space="preserve">are </w:t>
      </w:r>
      <w:r w:rsidR="007A23CC">
        <w:rPr>
          <w:rFonts w:hint="eastAsia"/>
          <w:lang w:eastAsia="zh-CN"/>
        </w:rPr>
        <w:t>international</w:t>
      </w:r>
      <w:r w:rsidR="009C59BF">
        <w:rPr>
          <w:rFonts w:hint="eastAsia"/>
          <w:lang w:eastAsia="zh-CN"/>
        </w:rPr>
        <w:t xml:space="preserve"> calls and </w:t>
      </w:r>
      <w:r w:rsidR="00904EB4">
        <w:rPr>
          <w:rFonts w:hint="eastAsia"/>
          <w:lang w:eastAsia="zh-CN"/>
        </w:rPr>
        <w:t xml:space="preserve">initiated from </w:t>
      </w:r>
      <w:proofErr w:type="spellStart"/>
      <w:r w:rsidR="00904EB4">
        <w:rPr>
          <w:rFonts w:hint="eastAsia"/>
          <w:lang w:eastAsia="zh-CN"/>
        </w:rPr>
        <w:t>oversea</w:t>
      </w:r>
      <w:proofErr w:type="spellEnd"/>
      <w:r w:rsidR="00904EB4">
        <w:rPr>
          <w:rFonts w:hint="eastAsia"/>
          <w:lang w:eastAsia="zh-CN"/>
        </w:rPr>
        <w:t xml:space="preserve"> operato</w:t>
      </w:r>
      <w:r w:rsidR="00E047AD">
        <w:rPr>
          <w:rFonts w:hint="eastAsia"/>
          <w:lang w:eastAsia="zh-CN"/>
        </w:rPr>
        <w:t>r</w:t>
      </w:r>
      <w:r w:rsidR="00904EB4">
        <w:rPr>
          <w:rFonts w:hint="eastAsia"/>
          <w:lang w:eastAsia="zh-CN"/>
        </w:rPr>
        <w:t>s</w:t>
      </w:r>
    </w:p>
    <w:p w:rsidR="00E047AD" w:rsidRDefault="00CF19C4" w:rsidP="00CF20A3">
      <w:pPr>
        <w:numPr>
          <w:ilvl w:val="0"/>
          <w:numId w:val="22"/>
        </w:numPr>
        <w:autoSpaceDE w:val="0"/>
        <w:autoSpaceDN w:val="0"/>
        <w:adjustRightInd w:val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Most </w:t>
      </w:r>
      <w:r w:rsidR="003257DA">
        <w:rPr>
          <w:rFonts w:hint="eastAsia"/>
          <w:lang w:eastAsia="zh-CN"/>
        </w:rPr>
        <w:t xml:space="preserve">fraud </w:t>
      </w:r>
      <w:r w:rsidR="002E51A9">
        <w:rPr>
          <w:rFonts w:hint="eastAsia"/>
          <w:lang w:eastAsia="zh-CN"/>
        </w:rPr>
        <w:t xml:space="preserve">scams </w:t>
      </w:r>
      <w:r w:rsidR="00326CCE">
        <w:rPr>
          <w:rFonts w:hint="eastAsia"/>
          <w:lang w:eastAsia="zh-CN"/>
        </w:rPr>
        <w:t>are related with spoofed call</w:t>
      </w:r>
      <w:r w:rsidR="00BE7F9B">
        <w:rPr>
          <w:rFonts w:hint="eastAsia"/>
          <w:lang w:eastAsia="zh-CN"/>
        </w:rPr>
        <w:t xml:space="preserve">, according to </w:t>
      </w:r>
      <w:r w:rsidR="00894ECC">
        <w:rPr>
          <w:rFonts w:hint="eastAsia"/>
          <w:lang w:eastAsia="zh-CN"/>
        </w:rPr>
        <w:t>co</w:t>
      </w:r>
      <w:r w:rsidR="00BE7F9B">
        <w:rPr>
          <w:rFonts w:hint="eastAsia"/>
          <w:lang w:eastAsia="zh-CN"/>
        </w:rPr>
        <w:t xml:space="preserve">operation </w:t>
      </w:r>
      <w:r w:rsidR="00FE4D68">
        <w:rPr>
          <w:rFonts w:hint="eastAsia"/>
          <w:lang w:eastAsia="zh-CN"/>
        </w:rPr>
        <w:t xml:space="preserve">data </w:t>
      </w:r>
      <w:r w:rsidR="00BE7F9B">
        <w:rPr>
          <w:rFonts w:hint="eastAsia"/>
          <w:lang w:eastAsia="zh-CN"/>
        </w:rPr>
        <w:t>with police department</w:t>
      </w:r>
    </w:p>
    <w:p w:rsidR="00700E80" w:rsidRDefault="00B465B1" w:rsidP="00CF20A3">
      <w:pPr>
        <w:numPr>
          <w:ilvl w:val="0"/>
          <w:numId w:val="22"/>
        </w:numPr>
        <w:autoSpaceDE w:val="0"/>
        <w:autoSpaceDN w:val="0"/>
        <w:adjustRightInd w:val="0"/>
        <w:rPr>
          <w:rFonts w:hint="eastAsia"/>
          <w:lang w:eastAsia="zh-CN"/>
        </w:rPr>
      </w:pPr>
      <w:r>
        <w:rPr>
          <w:rFonts w:hint="eastAsia"/>
          <w:lang w:eastAsia="zh-CN"/>
        </w:rPr>
        <w:t>About 25%</w:t>
      </w:r>
      <w:r w:rsidR="003A2A13">
        <w:rPr>
          <w:rFonts w:hint="eastAsia"/>
          <w:lang w:eastAsia="zh-CN"/>
        </w:rPr>
        <w:t xml:space="preserve"> international calls</w:t>
      </w:r>
      <w:r w:rsidR="003A2A13">
        <w:rPr>
          <w:lang w:eastAsia="zh-CN"/>
        </w:rPr>
        <w:t>’</w:t>
      </w:r>
      <w:r w:rsidR="008E7D3C">
        <w:rPr>
          <w:rFonts w:hint="eastAsia"/>
          <w:lang w:eastAsia="zh-CN"/>
        </w:rPr>
        <w:t xml:space="preserve"> ids </w:t>
      </w:r>
      <w:r w:rsidR="00C30BC8">
        <w:rPr>
          <w:rFonts w:hint="eastAsia"/>
          <w:lang w:eastAsia="zh-CN"/>
        </w:rPr>
        <w:t xml:space="preserve">are with </w:t>
      </w:r>
      <w:r w:rsidR="00E15395">
        <w:rPr>
          <w:rFonts w:hint="eastAsia"/>
          <w:lang w:eastAsia="zh-CN"/>
        </w:rPr>
        <w:t>invalid format</w:t>
      </w:r>
      <w:r w:rsidR="00E940D8">
        <w:rPr>
          <w:rFonts w:hint="eastAsia"/>
          <w:lang w:eastAsia="zh-CN"/>
        </w:rPr>
        <w:t>(ITU</w:t>
      </w:r>
      <w:r w:rsidR="00806DF7">
        <w:rPr>
          <w:rFonts w:hint="eastAsia"/>
          <w:lang w:eastAsia="zh-CN"/>
        </w:rPr>
        <w:t xml:space="preserve"> SS7</w:t>
      </w:r>
      <w:r w:rsidR="00E940D8">
        <w:rPr>
          <w:rFonts w:hint="eastAsia"/>
          <w:lang w:eastAsia="zh-CN"/>
        </w:rPr>
        <w:t>)</w:t>
      </w:r>
      <w:r w:rsidR="00893D47">
        <w:rPr>
          <w:rFonts w:hint="eastAsia"/>
          <w:lang w:eastAsia="zh-CN"/>
        </w:rPr>
        <w:t xml:space="preserve">, about 5% </w:t>
      </w:r>
      <w:r w:rsidR="00BE1513">
        <w:rPr>
          <w:rFonts w:hint="eastAsia"/>
          <w:lang w:eastAsia="zh-CN"/>
        </w:rPr>
        <w:t>with no ids</w:t>
      </w:r>
    </w:p>
    <w:p w:rsidR="005525B1" w:rsidRPr="00CC2E22" w:rsidRDefault="00E94FA7" w:rsidP="00CF20A3">
      <w:pPr>
        <w:numPr>
          <w:ilvl w:val="0"/>
          <w:numId w:val="22"/>
        </w:numPr>
        <w:autoSpaceDE w:val="0"/>
        <w:autoSpaceDN w:val="0"/>
        <w:adjustRightInd w:val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Part of </w:t>
      </w:r>
      <w:r w:rsidR="00093C13">
        <w:rPr>
          <w:rFonts w:hint="eastAsia"/>
          <w:lang w:eastAsia="zh-CN"/>
        </w:rPr>
        <w:t>spoofed calls</w:t>
      </w:r>
      <w:r w:rsidR="001B1F86">
        <w:rPr>
          <w:rFonts w:hint="eastAsia"/>
          <w:lang w:eastAsia="zh-CN"/>
        </w:rPr>
        <w:t xml:space="preserve"> </w:t>
      </w:r>
      <w:r w:rsidR="00093C13">
        <w:rPr>
          <w:rFonts w:hint="eastAsia"/>
          <w:lang w:eastAsia="zh-CN"/>
        </w:rPr>
        <w:t>can be detected</w:t>
      </w:r>
      <w:r w:rsidR="00E02127">
        <w:rPr>
          <w:rFonts w:hint="eastAsia"/>
          <w:lang w:eastAsia="zh-CN"/>
        </w:rPr>
        <w:t>,</w:t>
      </w:r>
      <w:r w:rsidR="00093C13">
        <w:rPr>
          <w:rFonts w:hint="eastAsia"/>
          <w:lang w:eastAsia="zh-CN"/>
        </w:rPr>
        <w:t xml:space="preserve"> </w:t>
      </w:r>
      <w:r w:rsidR="00E7704F">
        <w:rPr>
          <w:rFonts w:hint="eastAsia"/>
          <w:lang w:eastAsia="zh-CN"/>
        </w:rPr>
        <w:t xml:space="preserve">but </w:t>
      </w:r>
      <w:r w:rsidR="00E02127">
        <w:rPr>
          <w:rFonts w:hint="eastAsia"/>
          <w:lang w:eastAsia="zh-CN"/>
        </w:rPr>
        <w:t xml:space="preserve">criminals </w:t>
      </w:r>
      <w:r w:rsidR="0020712E">
        <w:rPr>
          <w:rFonts w:hint="eastAsia"/>
          <w:lang w:eastAsia="zh-CN"/>
        </w:rPr>
        <w:t xml:space="preserve">are very hard to </w:t>
      </w:r>
      <w:r w:rsidR="00321E58">
        <w:rPr>
          <w:rFonts w:hint="eastAsia"/>
          <w:lang w:eastAsia="zh-CN"/>
        </w:rPr>
        <w:t>catch</w:t>
      </w:r>
    </w:p>
    <w:p w:rsidR="00BF4A2C" w:rsidRPr="00CC2E22" w:rsidRDefault="00BF4A2C" w:rsidP="00025C59">
      <w:pPr>
        <w:autoSpaceDE w:val="0"/>
        <w:autoSpaceDN w:val="0"/>
        <w:adjustRightInd w:val="0"/>
        <w:rPr>
          <w:rFonts w:hint="eastAsia"/>
          <w:lang w:eastAsia="zh-CN"/>
        </w:rPr>
      </w:pPr>
    </w:p>
    <w:p w:rsidR="00F3220D" w:rsidRPr="00F64C56" w:rsidRDefault="00F3220D">
      <w:pPr>
        <w:rPr>
          <w:lang w:eastAsia="zh-CN"/>
        </w:rPr>
      </w:pPr>
    </w:p>
    <w:sectPr w:rsidR="00F3220D" w:rsidRPr="00F64C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B5" w:rsidRDefault="00CD3DB5">
      <w:r>
        <w:separator/>
      </w:r>
    </w:p>
  </w:endnote>
  <w:endnote w:type="continuationSeparator" w:id="0">
    <w:p w:rsidR="00CD3DB5" w:rsidRDefault="00CD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B5" w:rsidRDefault="00CD3DB5">
      <w:r>
        <w:separator/>
      </w:r>
    </w:p>
  </w:footnote>
  <w:footnote w:type="continuationSeparator" w:id="0">
    <w:p w:rsidR="00CD3DB5" w:rsidRDefault="00CD3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D87647"/>
    <w:multiLevelType w:val="hybridMultilevel"/>
    <w:tmpl w:val="E7982E2A"/>
    <w:lvl w:ilvl="0" w:tplc="0B0654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642899"/>
    <w:multiLevelType w:val="hybridMultilevel"/>
    <w:tmpl w:val="1A9E8B6E"/>
    <w:lvl w:ilvl="0" w:tplc="E12274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89B3125"/>
    <w:multiLevelType w:val="hybridMultilevel"/>
    <w:tmpl w:val="1CC07A60"/>
    <w:lvl w:ilvl="0" w:tplc="40B6D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6509D"/>
    <w:rsid w:val="000005B0"/>
    <w:rsid w:val="000050A8"/>
    <w:rsid w:val="000152AD"/>
    <w:rsid w:val="00025C59"/>
    <w:rsid w:val="0006509D"/>
    <w:rsid w:val="00067CFA"/>
    <w:rsid w:val="00070A19"/>
    <w:rsid w:val="00071AA7"/>
    <w:rsid w:val="0007715B"/>
    <w:rsid w:val="00087635"/>
    <w:rsid w:val="00093C13"/>
    <w:rsid w:val="000A14A3"/>
    <w:rsid w:val="000A3F73"/>
    <w:rsid w:val="000D1747"/>
    <w:rsid w:val="000F7CA2"/>
    <w:rsid w:val="00114FE7"/>
    <w:rsid w:val="0012471F"/>
    <w:rsid w:val="00133568"/>
    <w:rsid w:val="00152146"/>
    <w:rsid w:val="0015253C"/>
    <w:rsid w:val="00176BE3"/>
    <w:rsid w:val="001811D5"/>
    <w:rsid w:val="001B1F86"/>
    <w:rsid w:val="001B2B60"/>
    <w:rsid w:val="001F4EC5"/>
    <w:rsid w:val="0020489C"/>
    <w:rsid w:val="0020712E"/>
    <w:rsid w:val="002107F2"/>
    <w:rsid w:val="0022364F"/>
    <w:rsid w:val="00235F4F"/>
    <w:rsid w:val="002370BF"/>
    <w:rsid w:val="002604E9"/>
    <w:rsid w:val="00260F69"/>
    <w:rsid w:val="00270697"/>
    <w:rsid w:val="002A225E"/>
    <w:rsid w:val="002B4045"/>
    <w:rsid w:val="002D3EAA"/>
    <w:rsid w:val="002E51A9"/>
    <w:rsid w:val="002F5B6E"/>
    <w:rsid w:val="002F675A"/>
    <w:rsid w:val="003051F6"/>
    <w:rsid w:val="00307764"/>
    <w:rsid w:val="00321E58"/>
    <w:rsid w:val="003257DA"/>
    <w:rsid w:val="00326CCE"/>
    <w:rsid w:val="00340C54"/>
    <w:rsid w:val="00356968"/>
    <w:rsid w:val="00376313"/>
    <w:rsid w:val="003A2A13"/>
    <w:rsid w:val="003A344B"/>
    <w:rsid w:val="003B16D3"/>
    <w:rsid w:val="003D5B15"/>
    <w:rsid w:val="003E0ADD"/>
    <w:rsid w:val="0041085B"/>
    <w:rsid w:val="004339E9"/>
    <w:rsid w:val="00435ED4"/>
    <w:rsid w:val="0043656B"/>
    <w:rsid w:val="00440307"/>
    <w:rsid w:val="00463F80"/>
    <w:rsid w:val="00485D96"/>
    <w:rsid w:val="00496642"/>
    <w:rsid w:val="004C2929"/>
    <w:rsid w:val="004C4394"/>
    <w:rsid w:val="004D7249"/>
    <w:rsid w:val="00527B46"/>
    <w:rsid w:val="005525B1"/>
    <w:rsid w:val="006028F3"/>
    <w:rsid w:val="00610E1E"/>
    <w:rsid w:val="00630373"/>
    <w:rsid w:val="0065208B"/>
    <w:rsid w:val="006763CC"/>
    <w:rsid w:val="00677990"/>
    <w:rsid w:val="006A26D4"/>
    <w:rsid w:val="00700E80"/>
    <w:rsid w:val="007033F7"/>
    <w:rsid w:val="00716FCC"/>
    <w:rsid w:val="0073662F"/>
    <w:rsid w:val="007459F6"/>
    <w:rsid w:val="0075791B"/>
    <w:rsid w:val="007A1916"/>
    <w:rsid w:val="007A23CC"/>
    <w:rsid w:val="007A290F"/>
    <w:rsid w:val="007D1FAB"/>
    <w:rsid w:val="007D3AA8"/>
    <w:rsid w:val="007F0C01"/>
    <w:rsid w:val="00806DF7"/>
    <w:rsid w:val="00811925"/>
    <w:rsid w:val="00813090"/>
    <w:rsid w:val="008166E0"/>
    <w:rsid w:val="00831FB2"/>
    <w:rsid w:val="00846BF1"/>
    <w:rsid w:val="00846DB9"/>
    <w:rsid w:val="00853856"/>
    <w:rsid w:val="00853E34"/>
    <w:rsid w:val="00856A41"/>
    <w:rsid w:val="00862F06"/>
    <w:rsid w:val="00866508"/>
    <w:rsid w:val="00881687"/>
    <w:rsid w:val="0088750B"/>
    <w:rsid w:val="00893D47"/>
    <w:rsid w:val="00894ECC"/>
    <w:rsid w:val="008A7BC6"/>
    <w:rsid w:val="008D1699"/>
    <w:rsid w:val="008E7D3C"/>
    <w:rsid w:val="00904EB4"/>
    <w:rsid w:val="00934805"/>
    <w:rsid w:val="00940B52"/>
    <w:rsid w:val="00942650"/>
    <w:rsid w:val="00954F77"/>
    <w:rsid w:val="00956737"/>
    <w:rsid w:val="0096366B"/>
    <w:rsid w:val="009A6F25"/>
    <w:rsid w:val="009B022A"/>
    <w:rsid w:val="009B4330"/>
    <w:rsid w:val="009C0171"/>
    <w:rsid w:val="009C59BF"/>
    <w:rsid w:val="009D48DA"/>
    <w:rsid w:val="009E245A"/>
    <w:rsid w:val="009F607F"/>
    <w:rsid w:val="00A25AFF"/>
    <w:rsid w:val="00A6785C"/>
    <w:rsid w:val="00A75C91"/>
    <w:rsid w:val="00A76F74"/>
    <w:rsid w:val="00A84549"/>
    <w:rsid w:val="00A84761"/>
    <w:rsid w:val="00AC68AD"/>
    <w:rsid w:val="00AD1A43"/>
    <w:rsid w:val="00AE1C80"/>
    <w:rsid w:val="00AE2B23"/>
    <w:rsid w:val="00AE4CD4"/>
    <w:rsid w:val="00AF6526"/>
    <w:rsid w:val="00B0411A"/>
    <w:rsid w:val="00B04CDB"/>
    <w:rsid w:val="00B17FB7"/>
    <w:rsid w:val="00B465B1"/>
    <w:rsid w:val="00BA3DA9"/>
    <w:rsid w:val="00BB7E03"/>
    <w:rsid w:val="00BD5589"/>
    <w:rsid w:val="00BD6AB5"/>
    <w:rsid w:val="00BE1513"/>
    <w:rsid w:val="00BE2889"/>
    <w:rsid w:val="00BE7F9B"/>
    <w:rsid w:val="00BF4A2C"/>
    <w:rsid w:val="00C23CB3"/>
    <w:rsid w:val="00C30BC8"/>
    <w:rsid w:val="00C352EC"/>
    <w:rsid w:val="00C4558E"/>
    <w:rsid w:val="00C45BF0"/>
    <w:rsid w:val="00C71FDD"/>
    <w:rsid w:val="00C836BD"/>
    <w:rsid w:val="00C964E2"/>
    <w:rsid w:val="00CB3CC4"/>
    <w:rsid w:val="00CB6521"/>
    <w:rsid w:val="00CC256D"/>
    <w:rsid w:val="00CC2E22"/>
    <w:rsid w:val="00CC57A0"/>
    <w:rsid w:val="00CD3DB5"/>
    <w:rsid w:val="00CE183C"/>
    <w:rsid w:val="00CF19C4"/>
    <w:rsid w:val="00CF20A3"/>
    <w:rsid w:val="00D17104"/>
    <w:rsid w:val="00D24005"/>
    <w:rsid w:val="00D63E38"/>
    <w:rsid w:val="00D83BBD"/>
    <w:rsid w:val="00D97B5D"/>
    <w:rsid w:val="00DC2353"/>
    <w:rsid w:val="00DC57B2"/>
    <w:rsid w:val="00DD01FD"/>
    <w:rsid w:val="00DD122D"/>
    <w:rsid w:val="00DE5C81"/>
    <w:rsid w:val="00DF7F39"/>
    <w:rsid w:val="00E02127"/>
    <w:rsid w:val="00E047AD"/>
    <w:rsid w:val="00E15395"/>
    <w:rsid w:val="00E20559"/>
    <w:rsid w:val="00E32AC1"/>
    <w:rsid w:val="00E51034"/>
    <w:rsid w:val="00E52341"/>
    <w:rsid w:val="00E7704F"/>
    <w:rsid w:val="00E940D8"/>
    <w:rsid w:val="00E94FA7"/>
    <w:rsid w:val="00EA08CF"/>
    <w:rsid w:val="00EA0F34"/>
    <w:rsid w:val="00F2235C"/>
    <w:rsid w:val="00F242D1"/>
    <w:rsid w:val="00F3220D"/>
    <w:rsid w:val="00F40F69"/>
    <w:rsid w:val="00F439E3"/>
    <w:rsid w:val="00F61D09"/>
    <w:rsid w:val="00F63AB4"/>
    <w:rsid w:val="00F64C56"/>
    <w:rsid w:val="00F744F5"/>
    <w:rsid w:val="00FA022B"/>
    <w:rsid w:val="00FA09C4"/>
    <w:rsid w:val="00FA0F88"/>
    <w:rsid w:val="00FA3F02"/>
    <w:rsid w:val="00FA57F5"/>
    <w:rsid w:val="00FB30B6"/>
    <w:rsid w:val="00FB406F"/>
    <w:rsid w:val="00FE4D68"/>
    <w:rsid w:val="00FF30F1"/>
    <w:rsid w:val="00FF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Pr>
      <w:color w:val="0000FF"/>
      <w:u w:val="single"/>
    </w:rPr>
  </w:style>
  <w:style w:type="character" w:styleId="ab">
    <w:name w:val="annotation reference"/>
    <w:basedOn w:val="a0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b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1625</CharactersWithSpaces>
  <SharedDoc>false</SharedDoc>
  <HLinks>
    <vt:vector size="6" baseType="variant">
      <vt:variant>
        <vt:i4>2883694</vt:i4>
      </vt:variant>
      <vt:variant>
        <vt:i4>0</vt:i4>
      </vt:variant>
      <vt:variant>
        <vt:i4>0</vt:i4>
      </vt:variant>
      <vt:variant>
        <vt:i4>5</vt:i4>
      </vt:variant>
      <vt:variant>
        <vt:lpwstr>http://www.fbi.org/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Zhang</cp:lastModifiedBy>
  <cp:revision>3</cp:revision>
  <cp:lastPrinted>1601-01-01T00:00:00Z</cp:lastPrinted>
  <dcterms:created xsi:type="dcterms:W3CDTF">2013-11-06T16:47:00Z</dcterms:created>
  <dcterms:modified xsi:type="dcterms:W3CDTF">2013-11-06T16:48:00Z</dcterms:modified>
</cp:coreProperties>
</file>