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41E7B" w14:textId="15C57796" w:rsidR="002016A4" w:rsidRPr="00436104" w:rsidRDefault="002016A4" w:rsidP="002016A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</w:t>
      </w:r>
      <w:r w:rsidR="00AF0F22">
        <w:rPr>
          <w:rFonts w:eastAsia="Arial Unicode MS" w:cs="Arial"/>
          <w:bCs/>
          <w:sz w:val="24"/>
        </w:rPr>
        <w:t>3</w:t>
      </w:r>
      <w:r>
        <w:rPr>
          <w:rFonts w:eastAsia="Arial Unicode MS" w:cs="Arial"/>
          <w:bCs/>
          <w:sz w:val="24"/>
        </w:rPr>
        <w:t xml:space="preserve"> Meeting #</w:t>
      </w:r>
      <w:r w:rsidR="00AF0F22">
        <w:rPr>
          <w:rFonts w:eastAsia="Arial Unicode MS" w:cs="Arial"/>
          <w:bCs/>
          <w:sz w:val="24"/>
          <w:lang w:eastAsia="zh-CN"/>
        </w:rPr>
        <w:t>xx</w:t>
      </w:r>
      <w:r w:rsidRPr="00436104">
        <w:rPr>
          <w:rFonts w:eastAsia="Arial Unicode MS" w:cs="Arial"/>
          <w:bCs/>
          <w:sz w:val="24"/>
        </w:rPr>
        <w:tab/>
      </w:r>
      <w:r w:rsidR="00050D55" w:rsidRPr="00050D55">
        <w:rPr>
          <w:rFonts w:eastAsia="Arial Unicode MS" w:cs="Arial"/>
          <w:bCs/>
          <w:sz w:val="24"/>
        </w:rPr>
        <w:t>S3-202524</w:t>
      </w:r>
      <w:bookmarkStart w:id="0" w:name="_GoBack"/>
      <w:bookmarkEnd w:id="0"/>
    </w:p>
    <w:p w14:paraId="65322A40" w14:textId="69F6F396" w:rsidR="00E25E48" w:rsidRDefault="00C0501C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C0501C">
        <w:rPr>
          <w:rFonts w:eastAsia="Arial Unicode MS" w:cs="Arial"/>
          <w:b/>
          <w:bCs/>
          <w:sz w:val="24"/>
          <w:lang w:eastAsia="zh-CN"/>
        </w:rPr>
        <w:t>e-meeting, 12 -16 October 2020</w:t>
      </w:r>
      <w:r w:rsidR="00B15198" w:rsidRPr="00B15198">
        <w:rPr>
          <w:rFonts w:cs="Arial"/>
          <w:b/>
          <w:noProof/>
          <w:color w:val="0000FF"/>
        </w:rPr>
        <w:tab/>
      </w:r>
    </w:p>
    <w:p w14:paraId="508BC3B9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CE06E52" w14:textId="1F5D3AE0" w:rsidR="003919DD" w:rsidRPr="002453F9" w:rsidRDefault="004E3939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b/>
          <w:lang w:eastAsia="zh-CN"/>
        </w:rPr>
      </w:pPr>
      <w:r w:rsidRPr="002453F9">
        <w:rPr>
          <w:rFonts w:ascii="Arial" w:hAnsi="Arial" w:cs="Arial"/>
          <w:b/>
        </w:rPr>
        <w:t>Title:</w:t>
      </w:r>
      <w:r w:rsidRPr="002453F9">
        <w:rPr>
          <w:rFonts w:ascii="Arial" w:hAnsi="Arial" w:cs="Arial"/>
          <w:b/>
        </w:rPr>
        <w:tab/>
      </w:r>
      <w:bookmarkStart w:id="1" w:name="OLE_LINK57"/>
      <w:bookmarkStart w:id="2" w:name="OLE_LINK58"/>
      <w:r w:rsidR="00C0501C" w:rsidRPr="00C0501C">
        <w:rPr>
          <w:rFonts w:ascii="Arial" w:hAnsi="Arial" w:cs="Arial"/>
          <w:b/>
          <w:color w:val="FF0000"/>
        </w:rPr>
        <w:t>&lt;draft&gt;</w:t>
      </w:r>
      <w:r w:rsidR="00C0501C">
        <w:rPr>
          <w:rFonts w:ascii="Arial" w:hAnsi="Arial" w:cs="Arial"/>
          <w:b/>
        </w:rPr>
        <w:t xml:space="preserve"> Reply</w:t>
      </w:r>
      <w:r w:rsidR="00AF0F22">
        <w:rPr>
          <w:rFonts w:ascii="Arial" w:hAnsi="Arial" w:cs="Arial"/>
          <w:b/>
        </w:rPr>
        <w:t xml:space="preserve"> </w:t>
      </w:r>
      <w:r w:rsidR="0014404F" w:rsidRPr="002453F9">
        <w:rPr>
          <w:rFonts w:ascii="Arial" w:hAnsi="Arial" w:cs="Arial"/>
          <w:lang w:val="fr-FR"/>
        </w:rPr>
        <w:t>LS on</w:t>
      </w:r>
      <w:r w:rsidR="00C00F05" w:rsidRPr="00DA4D92">
        <w:rPr>
          <w:rFonts w:ascii="Arial" w:hAnsi="Arial" w:cs="Arial" w:hint="eastAsia"/>
          <w:lang w:val="fr-FR"/>
        </w:rPr>
        <w:t xml:space="preserve"> </w:t>
      </w:r>
      <w:r w:rsidR="0096071B" w:rsidRPr="00DA4D92">
        <w:rPr>
          <w:rFonts w:ascii="Arial" w:hAnsi="Arial" w:cs="Arial"/>
          <w:lang w:val="fr-FR"/>
        </w:rPr>
        <w:t xml:space="preserve">checking </w:t>
      </w:r>
      <w:r w:rsidR="00C0501C" w:rsidRPr="00C00F05">
        <w:rPr>
          <w:rFonts w:ascii="Arial" w:hAnsi="Arial" w:cs="Arial"/>
          <w:lang w:val="fr-FR"/>
        </w:rPr>
        <w:t>Security</w:t>
      </w:r>
      <w:r w:rsidR="00C00F05" w:rsidRPr="00C00F05">
        <w:rPr>
          <w:rFonts w:ascii="Arial" w:hAnsi="Arial" w:cs="Arial"/>
          <w:lang w:val="fr-FR"/>
        </w:rPr>
        <w:t xml:space="preserve"> </w:t>
      </w:r>
      <w:r w:rsidR="001B5265">
        <w:rPr>
          <w:rFonts w:ascii="Arial" w:hAnsi="Arial" w:cs="Arial"/>
          <w:lang w:val="fr-FR"/>
        </w:rPr>
        <w:t>issue</w:t>
      </w:r>
      <w:r w:rsidR="00C00F05" w:rsidRPr="00DA4D92">
        <w:rPr>
          <w:rFonts w:ascii="Arial" w:hAnsi="Arial" w:cs="Arial"/>
          <w:lang w:val="fr-FR"/>
        </w:rPr>
        <w:t xml:space="preserve"> for</w:t>
      </w:r>
      <w:r w:rsidR="00C00F05" w:rsidRPr="00C00F05">
        <w:rPr>
          <w:rFonts w:ascii="Arial" w:hAnsi="Arial" w:cs="Arial"/>
          <w:lang w:val="fr-FR"/>
        </w:rPr>
        <w:t xml:space="preserve"> Solution 22 in TR 23.748</w:t>
      </w:r>
    </w:p>
    <w:p w14:paraId="68F4F8A8" w14:textId="77777777" w:rsidR="00B97703" w:rsidRPr="002453F9" w:rsidRDefault="00B97703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453F9">
        <w:rPr>
          <w:rFonts w:ascii="Arial" w:hAnsi="Arial" w:cs="Arial"/>
        </w:rPr>
        <w:t>Release:</w:t>
      </w:r>
      <w:r w:rsidRPr="002453F9">
        <w:rPr>
          <w:rFonts w:ascii="Arial" w:hAnsi="Arial" w:cs="Arial"/>
        </w:rPr>
        <w:tab/>
      </w:r>
      <w:r w:rsidR="004D5E79" w:rsidRPr="002453F9">
        <w:rPr>
          <w:rFonts w:ascii="Arial" w:hAnsi="Arial" w:cs="Arial"/>
        </w:rPr>
        <w:t>Release 1</w:t>
      </w:r>
      <w:r w:rsidR="002016A4" w:rsidRPr="002453F9">
        <w:rPr>
          <w:rFonts w:ascii="Arial" w:eastAsiaTheme="minorEastAsia" w:hAnsi="Arial" w:cs="Arial"/>
          <w:lang w:eastAsia="zh-CN"/>
        </w:rPr>
        <w:t>7</w:t>
      </w:r>
    </w:p>
    <w:bookmarkEnd w:id="3"/>
    <w:bookmarkEnd w:id="4"/>
    <w:bookmarkEnd w:id="5"/>
    <w:p w14:paraId="18F44011" w14:textId="460281C2" w:rsidR="00056DB3" w:rsidRPr="007D601C" w:rsidRDefault="00B97703" w:rsidP="002453F9">
      <w:pPr>
        <w:tabs>
          <w:tab w:val="clear" w:pos="3010"/>
          <w:tab w:val="left" w:pos="1985"/>
        </w:tabs>
        <w:spacing w:after="180"/>
        <w:rPr>
          <w:rFonts w:ascii="Arial" w:hAnsi="Arial" w:cs="Arial"/>
        </w:rPr>
      </w:pPr>
      <w:r w:rsidRPr="002453F9">
        <w:rPr>
          <w:rFonts w:ascii="Arial" w:hAnsi="Arial" w:cs="Arial"/>
        </w:rPr>
        <w:t>Work Item:</w:t>
      </w:r>
      <w:r w:rsidRPr="002453F9">
        <w:rPr>
          <w:rFonts w:ascii="Arial" w:hAnsi="Arial" w:cs="Arial"/>
        </w:rPr>
        <w:tab/>
      </w:r>
      <w:proofErr w:type="spellStart"/>
      <w:r w:rsidR="000F6B18" w:rsidRPr="000F6B18">
        <w:rPr>
          <w:rFonts w:ascii="Arial" w:hAnsi="Arial" w:cs="Arial"/>
        </w:rPr>
        <w:t>FS_eEDGE_SEC</w:t>
      </w:r>
      <w:proofErr w:type="spellEnd"/>
    </w:p>
    <w:p w14:paraId="6D4A8964" w14:textId="77777777" w:rsidR="007A0E02" w:rsidRPr="002453F9" w:rsidRDefault="007A0E02" w:rsidP="002453F9">
      <w:pPr>
        <w:tabs>
          <w:tab w:val="clear" w:pos="3010"/>
          <w:tab w:val="left" w:pos="1985"/>
        </w:tabs>
        <w:spacing w:after="180"/>
        <w:rPr>
          <w:rFonts w:ascii="Arial" w:hAnsi="Arial" w:cs="Arial"/>
          <w:lang w:val="fr-FR"/>
        </w:rPr>
      </w:pPr>
      <w:proofErr w:type="gramStart"/>
      <w:r w:rsidRPr="002453F9">
        <w:rPr>
          <w:rFonts w:ascii="Arial" w:hAnsi="Arial" w:cs="Arial"/>
          <w:lang w:val="fr-FR"/>
        </w:rPr>
        <w:t>Source:</w:t>
      </w:r>
      <w:proofErr w:type="gramEnd"/>
      <w:r w:rsidRPr="002453F9">
        <w:rPr>
          <w:rFonts w:ascii="Arial" w:hAnsi="Arial" w:cs="Arial"/>
          <w:lang w:val="fr-FR"/>
        </w:rPr>
        <w:tab/>
        <w:t>SA</w:t>
      </w:r>
      <w:r w:rsidR="00AF0F22">
        <w:rPr>
          <w:rFonts w:ascii="Arial" w:hAnsi="Arial" w:cs="Arial"/>
          <w:lang w:val="fr-FR"/>
        </w:rPr>
        <w:t>3</w:t>
      </w:r>
    </w:p>
    <w:p w14:paraId="5F85AA87" w14:textId="77777777" w:rsidR="007A0E02" w:rsidRPr="002453F9" w:rsidRDefault="007A0E02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val="fr-FR" w:eastAsia="zh-CN"/>
        </w:rPr>
      </w:pPr>
      <w:proofErr w:type="gramStart"/>
      <w:r w:rsidRPr="002453F9">
        <w:rPr>
          <w:rFonts w:ascii="Arial" w:hAnsi="Arial" w:cs="Arial"/>
          <w:lang w:val="fr-FR"/>
        </w:rPr>
        <w:t>To:</w:t>
      </w:r>
      <w:proofErr w:type="gramEnd"/>
      <w:r w:rsidRPr="002453F9">
        <w:rPr>
          <w:rFonts w:ascii="Arial" w:hAnsi="Arial" w:cs="Arial"/>
          <w:lang w:val="fr-FR"/>
        </w:rPr>
        <w:tab/>
        <w:t>SA</w:t>
      </w:r>
      <w:r w:rsidR="00AF0F22">
        <w:rPr>
          <w:rFonts w:ascii="Arial" w:eastAsiaTheme="minorEastAsia" w:hAnsi="Arial" w:cs="Arial"/>
          <w:lang w:val="fr-FR" w:eastAsia="zh-CN"/>
        </w:rPr>
        <w:t>2</w:t>
      </w:r>
    </w:p>
    <w:p w14:paraId="25EBD7C8" w14:textId="77777777"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hAnsi="Arial" w:cs="Arial"/>
          <w:b/>
          <w:bCs/>
          <w:sz w:val="21"/>
          <w:szCs w:val="22"/>
        </w:rPr>
      </w:pPr>
      <w:r w:rsidRPr="009E3E3C">
        <w:rPr>
          <w:rFonts w:ascii="Arial" w:hAnsi="Arial" w:cs="Arial"/>
          <w:b/>
          <w:sz w:val="21"/>
          <w:szCs w:val="22"/>
        </w:rPr>
        <w:t>Contact person:</w:t>
      </w:r>
      <w:r w:rsidRPr="009E3E3C">
        <w:rPr>
          <w:rFonts w:ascii="Arial" w:hAnsi="Arial" w:cs="Arial"/>
          <w:b/>
          <w:bCs/>
          <w:sz w:val="21"/>
          <w:szCs w:val="22"/>
        </w:rPr>
        <w:tab/>
      </w:r>
      <w:r w:rsidR="0086314D">
        <w:rPr>
          <w:rFonts w:ascii="Arial" w:hAnsi="Arial" w:cs="Arial"/>
          <w:b/>
          <w:bCs/>
          <w:sz w:val="21"/>
          <w:szCs w:val="22"/>
        </w:rPr>
        <w:t>Abhijeet Kolekar</w:t>
      </w:r>
    </w:p>
    <w:p w14:paraId="63C1EC38" w14:textId="77777777"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E-mail Address:</w:t>
      </w:r>
      <w:r w:rsidRPr="009E3E3C">
        <w:rPr>
          <w:rFonts w:ascii="Arial" w:hAnsi="Arial" w:cs="Arial"/>
          <w:b/>
          <w:bCs/>
          <w:sz w:val="21"/>
          <w:szCs w:val="22"/>
        </w:rPr>
        <w:tab/>
      </w:r>
      <w:r w:rsidR="0086314D" w:rsidRPr="0086314D">
        <w:rPr>
          <w:rFonts w:ascii="Arial" w:hAnsi="Arial" w:cs="Arial"/>
          <w:b/>
          <w:bCs/>
          <w:sz w:val="21"/>
          <w:szCs w:val="22"/>
        </w:rPr>
        <w:t>abhijeet.kolekar@intel.com</w:t>
      </w:r>
    </w:p>
    <w:p w14:paraId="21901502" w14:textId="77777777"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Send any reply LS to:</w:t>
      </w:r>
      <w:r w:rsidRPr="009E3E3C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="00802C73" w:rsidRPr="00713F1E">
          <w:rPr>
            <w:rStyle w:val="Hyperlink"/>
            <w:rFonts w:ascii="Arial" w:hAnsi="Arial" w:cs="Arial"/>
            <w:b/>
            <w:bCs/>
            <w:sz w:val="21"/>
            <w:szCs w:val="22"/>
          </w:rPr>
          <w:t>mailto:3GPPLiaison@etsi.org</w:t>
        </w:r>
      </w:hyperlink>
      <w:r w:rsidR="00802C73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14:paraId="2F82C073" w14:textId="77777777" w:rsidR="009E3E3C" w:rsidRPr="00DA4D92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Cs/>
          <w:lang w:eastAsia="zh-CN"/>
        </w:rPr>
      </w:pPr>
      <w:r w:rsidRPr="009E3E3C">
        <w:rPr>
          <w:rFonts w:ascii="Arial" w:hAnsi="Arial" w:cs="Arial"/>
          <w:b/>
        </w:rPr>
        <w:t>Attachments:</w:t>
      </w:r>
      <w:r w:rsidRPr="009E3E3C">
        <w:rPr>
          <w:rFonts w:ascii="Arial" w:hAnsi="Arial" w:cs="Arial"/>
          <w:bCs/>
        </w:rPr>
        <w:tab/>
      </w:r>
    </w:p>
    <w:p w14:paraId="461DC3A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E6FF1B" w14:textId="72BB0E9D" w:rsidR="009E3E3C" w:rsidRDefault="0086314D" w:rsidP="00C00F0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SA3 has carefully reviewed the s</w:t>
      </w:r>
      <w:r w:rsidR="00C00F05">
        <w:rPr>
          <w:rFonts w:eastAsiaTheme="minorEastAsia" w:hint="eastAsia"/>
          <w:lang w:eastAsia="zh-CN"/>
        </w:rPr>
        <w:t xml:space="preserve">olution </w:t>
      </w:r>
      <w:r w:rsidR="001B5265">
        <w:rPr>
          <w:rFonts w:eastAsiaTheme="minorEastAsia"/>
          <w:lang w:eastAsia="zh-CN"/>
        </w:rPr>
        <w:t>#</w:t>
      </w:r>
      <w:r w:rsidR="00C00F05">
        <w:rPr>
          <w:rFonts w:eastAsiaTheme="minorEastAsia" w:hint="eastAsia"/>
          <w:lang w:eastAsia="zh-CN"/>
        </w:rPr>
        <w:t>22</w:t>
      </w:r>
      <w:r w:rsidR="001B5265">
        <w:rPr>
          <w:rFonts w:eastAsiaTheme="minorEastAsia"/>
          <w:lang w:eastAsia="zh-CN"/>
        </w:rPr>
        <w:t xml:space="preserve"> in TR 23.748</w:t>
      </w:r>
      <w:r w:rsidR="0096071B" w:rsidRPr="00DA4D9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and hasn’t identified security issue</w:t>
      </w:r>
      <w:r w:rsidR="00C00F05">
        <w:rPr>
          <w:rFonts w:eastAsiaTheme="minorEastAsia" w:hint="eastAsia"/>
          <w:lang w:eastAsia="zh-CN"/>
        </w:rPr>
        <w:t>.</w:t>
      </w:r>
      <w:r w:rsidR="00B342D5" w:rsidRPr="00B342D5">
        <w:t xml:space="preserve"> </w:t>
      </w:r>
      <w:r w:rsidR="00B342D5" w:rsidRPr="00B342D5">
        <w:rPr>
          <w:rFonts w:eastAsiaTheme="minorEastAsia"/>
          <w:lang w:eastAsia="zh-CN"/>
        </w:rPr>
        <w:t>For DNS resolution with Pre-established or before and after dynamic UL CL insertion, there is no security issue as DNS encrypted traffic terminates in LDSNR.</w:t>
      </w:r>
      <w:r w:rsidR="00B342D5" w:rsidRPr="00B342D5">
        <w:t xml:space="preserve"> </w:t>
      </w:r>
      <w:r w:rsidR="00B342D5" w:rsidRPr="00B342D5">
        <w:rPr>
          <w:rFonts w:eastAsiaTheme="minorEastAsia"/>
          <w:lang w:eastAsia="zh-CN"/>
        </w:rPr>
        <w:t>For options 3a, 3b, encrypted DNS traffic is not an option; in that case, using this option without encryption should be left to the operator to decide</w:t>
      </w:r>
      <w:r w:rsidR="00B342D5">
        <w:rPr>
          <w:rFonts w:eastAsiaTheme="minorEastAsia"/>
          <w:lang w:eastAsia="zh-CN"/>
        </w:rPr>
        <w:t>.</w:t>
      </w:r>
    </w:p>
    <w:p w14:paraId="7ED5A62A" w14:textId="77777777" w:rsidR="00C00F05" w:rsidRDefault="00C00F05" w:rsidP="00C00F05">
      <w:pPr>
        <w:pStyle w:val="B1"/>
        <w:ind w:left="0" w:firstLine="0"/>
        <w:rPr>
          <w:rFonts w:eastAsiaTheme="minorEastAsia"/>
          <w:lang w:eastAsia="zh-CN"/>
        </w:rPr>
      </w:pPr>
    </w:p>
    <w:p w14:paraId="6554A718" w14:textId="77777777" w:rsidR="008638BC" w:rsidRDefault="008638BC" w:rsidP="00F46E1C">
      <w:pPr>
        <w:pStyle w:val="B1"/>
        <w:ind w:left="0" w:firstLine="0"/>
        <w:rPr>
          <w:rFonts w:eastAsiaTheme="minorEastAsia"/>
          <w:lang w:eastAsia="zh-CN"/>
        </w:rPr>
      </w:pPr>
    </w:p>
    <w:p w14:paraId="7B9B3E13" w14:textId="77777777" w:rsidR="00B97703" w:rsidRPr="001F2AC5" w:rsidRDefault="002F1940" w:rsidP="001F2AC5">
      <w:pPr>
        <w:pStyle w:val="Heading1"/>
      </w:pPr>
      <w:r w:rsidRPr="001F2AC5">
        <w:t>2</w:t>
      </w:r>
      <w:r w:rsidRPr="001F2AC5">
        <w:tab/>
      </w:r>
      <w:r w:rsidR="000F6242" w:rsidRPr="001F2AC5">
        <w:t>Actions</w:t>
      </w:r>
    </w:p>
    <w:p w14:paraId="0DA9507F" w14:textId="77777777" w:rsidR="00B97703" w:rsidRPr="0071072D" w:rsidRDefault="00B97703" w:rsidP="00BF4429">
      <w:pPr>
        <w:rPr>
          <w:rFonts w:eastAsiaTheme="minorEastAsia"/>
          <w:b/>
          <w:lang w:eastAsia="zh-CN"/>
        </w:rPr>
      </w:pPr>
      <w:r w:rsidRPr="0071072D">
        <w:rPr>
          <w:b/>
        </w:rPr>
        <w:t>To</w:t>
      </w:r>
      <w:r w:rsidR="000F6242" w:rsidRPr="0071072D">
        <w:rPr>
          <w:b/>
        </w:rPr>
        <w:t xml:space="preserve"> </w:t>
      </w:r>
      <w:r w:rsidR="00F46E1C">
        <w:rPr>
          <w:rFonts w:eastAsiaTheme="minorEastAsia"/>
          <w:b/>
          <w:lang w:eastAsia="zh-CN"/>
        </w:rPr>
        <w:t>SA</w:t>
      </w:r>
      <w:r w:rsidR="0086314D">
        <w:rPr>
          <w:rFonts w:eastAsiaTheme="minorEastAsia"/>
          <w:b/>
          <w:lang w:eastAsia="zh-CN"/>
        </w:rPr>
        <w:t>2</w:t>
      </w:r>
    </w:p>
    <w:p w14:paraId="3381D9B3" w14:textId="77777777" w:rsidR="007A6D12" w:rsidRPr="00125810" w:rsidRDefault="007A6D12" w:rsidP="00BF4429">
      <w:pPr>
        <w:rPr>
          <w:rFonts w:eastAsiaTheme="minorEastAsia"/>
          <w:lang w:eastAsia="zh-CN"/>
        </w:rPr>
      </w:pPr>
    </w:p>
    <w:p w14:paraId="17897F66" w14:textId="77777777" w:rsidR="0086314D" w:rsidRDefault="00B97703" w:rsidP="0086314D">
      <w:pPr>
        <w:ind w:left="993" w:hanging="993"/>
      </w:pPr>
      <w:r>
        <w:rPr>
          <w:b/>
        </w:rPr>
        <w:t xml:space="preserve">ACTION: </w:t>
      </w:r>
      <w:r w:rsidR="0086314D">
        <w:t>SA3 kindly asks</w:t>
      </w:r>
      <w:r w:rsidR="0086314D">
        <w:rPr>
          <w:lang w:eastAsia="ko-KR"/>
        </w:rPr>
        <w:t xml:space="preserve"> SA2 to take the answers above into account.</w:t>
      </w:r>
    </w:p>
    <w:p w14:paraId="10E91797" w14:textId="77777777" w:rsidR="004944E4" w:rsidRPr="00920B35" w:rsidRDefault="004944E4" w:rsidP="00F368F6">
      <w:pPr>
        <w:rPr>
          <w:rFonts w:eastAsiaTheme="minorEastAsia"/>
          <w:lang w:eastAsia="zh-CN"/>
        </w:rPr>
      </w:pPr>
    </w:p>
    <w:p w14:paraId="593AC3C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</w:t>
      </w:r>
      <w:r w:rsidR="0086314D">
        <w:rPr>
          <w:rFonts w:cs="Arial"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E75DE3F" w14:textId="7A7B66F1" w:rsidR="00EA37A1" w:rsidRPr="00DD243E" w:rsidRDefault="00BC3831" w:rsidP="00DD243E">
      <w:pPr>
        <w:tabs>
          <w:tab w:val="clear" w:pos="3010"/>
          <w:tab w:val="clear" w:pos="4153"/>
          <w:tab w:val="clear" w:pos="7371"/>
          <w:tab w:val="clear" w:pos="8306"/>
          <w:tab w:val="left" w:pos="3770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>
        <w:rPr>
          <w:rFonts w:ascii="Arial" w:eastAsiaTheme="minorEastAsia" w:hAnsi="Arial" w:cs="Arial"/>
          <w:bCs/>
          <w:color w:val="auto"/>
          <w:lang w:eastAsia="en-US"/>
        </w:rPr>
        <w:t>TSG-SA</w:t>
      </w:r>
      <w:r w:rsidR="0086314D">
        <w:rPr>
          <w:rFonts w:ascii="Arial" w:eastAsiaTheme="minorEastAsia" w:hAnsi="Arial" w:cs="Arial"/>
          <w:bCs/>
          <w:color w:val="auto"/>
          <w:lang w:eastAsia="en-US"/>
        </w:rPr>
        <w:t>3</w:t>
      </w:r>
      <w:r>
        <w:rPr>
          <w:rFonts w:ascii="Arial" w:eastAsiaTheme="minorEastAsia" w:hAnsi="Arial" w:cs="Arial"/>
          <w:bCs/>
          <w:color w:val="auto"/>
          <w:lang w:eastAsia="en-US"/>
        </w:rPr>
        <w:t xml:space="preserve"> Meeting#</w:t>
      </w:r>
      <w:r w:rsidR="000F6B18">
        <w:rPr>
          <w:rFonts w:ascii="Arial" w:eastAsiaTheme="minorEastAsia" w:hAnsi="Arial" w:cs="Arial"/>
          <w:bCs/>
          <w:color w:val="auto"/>
          <w:lang w:eastAsia="en-US"/>
        </w:rPr>
        <w:t>101</w:t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="0026279C"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0F6B18">
        <w:rPr>
          <w:rFonts w:ascii="Arial" w:eastAsiaTheme="minorEastAsia" w:hAnsi="Arial" w:cs="Arial"/>
          <w:bCs/>
          <w:color w:val="auto"/>
          <w:lang w:eastAsia="zh-CN"/>
        </w:rPr>
        <w:t>November</w:t>
      </w:r>
      <w:r w:rsidRPr="00BC3831">
        <w:rPr>
          <w:rFonts w:ascii="Arial" w:eastAsiaTheme="minorEastAsia" w:hAnsi="Arial" w:cs="Arial"/>
          <w:bCs/>
          <w:color w:val="auto"/>
          <w:lang w:eastAsia="zh-CN"/>
        </w:rPr>
        <w:t xml:space="preserve"> </w:t>
      </w:r>
      <w:r w:rsidR="000F6B18">
        <w:rPr>
          <w:rFonts w:ascii="Arial" w:eastAsiaTheme="minorEastAsia" w:hAnsi="Arial" w:cs="Arial"/>
          <w:bCs/>
          <w:color w:val="auto"/>
          <w:lang w:eastAsia="zh-CN"/>
        </w:rPr>
        <w:t>09</w:t>
      </w:r>
      <w:r w:rsidRPr="00BC3831">
        <w:rPr>
          <w:rFonts w:ascii="Arial" w:eastAsiaTheme="minorEastAsia" w:hAnsi="Arial" w:cs="Arial"/>
          <w:bCs/>
          <w:color w:val="auto"/>
          <w:lang w:eastAsia="zh-CN"/>
        </w:rPr>
        <w:t xml:space="preserve"> – </w:t>
      </w:r>
      <w:r w:rsidR="00E5270C">
        <w:rPr>
          <w:rFonts w:ascii="Arial" w:eastAsiaTheme="minorEastAsia" w:hAnsi="Arial" w:cs="Arial"/>
          <w:bCs/>
          <w:color w:val="auto"/>
          <w:lang w:eastAsia="zh-CN"/>
        </w:rPr>
        <w:t>20</w:t>
      </w:r>
      <w:r w:rsidRPr="00BC3831">
        <w:rPr>
          <w:rFonts w:ascii="Arial" w:eastAsiaTheme="minorEastAsia" w:hAnsi="Arial" w:cs="Arial"/>
          <w:bCs/>
          <w:color w:val="auto"/>
          <w:lang w:eastAsia="zh-CN"/>
        </w:rPr>
        <w:t xml:space="preserve"> 2020</w:t>
      </w:r>
      <w:r w:rsidR="0026279C"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>
        <w:rPr>
          <w:rFonts w:ascii="Arial" w:eastAsiaTheme="minorEastAsia" w:hAnsi="Arial" w:cs="Arial" w:hint="eastAsia"/>
          <w:bCs/>
          <w:color w:val="auto"/>
          <w:lang w:eastAsia="zh-CN"/>
        </w:rPr>
        <w:t xml:space="preserve">                          E-Meeting</w:t>
      </w:r>
      <w:r w:rsidR="002E262F" w:rsidRPr="00DD243E" w:rsidDel="002E262F">
        <w:rPr>
          <w:rFonts w:ascii="Arial" w:eastAsiaTheme="minorEastAsia" w:hAnsi="Arial" w:cs="Arial"/>
          <w:bCs/>
          <w:color w:val="auto"/>
          <w:lang w:eastAsia="en-US"/>
        </w:rPr>
        <w:t xml:space="preserve"> </w:t>
      </w:r>
    </w:p>
    <w:p w14:paraId="4ADBE3C3" w14:textId="39374B44" w:rsidR="00C446AA" w:rsidRPr="00DD243E" w:rsidRDefault="0026279C" w:rsidP="00263913">
      <w:pPr>
        <w:tabs>
          <w:tab w:val="clear" w:pos="3010"/>
          <w:tab w:val="clear" w:pos="4153"/>
          <w:tab w:val="clear" w:pos="7371"/>
          <w:tab w:val="clear" w:pos="8306"/>
          <w:tab w:val="left" w:pos="3670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 w:rsidRPr="00DD243E">
        <w:rPr>
          <w:rFonts w:ascii="Arial" w:eastAsiaTheme="minorEastAsia" w:hAnsi="Arial" w:cs="Arial"/>
          <w:bCs/>
          <w:color w:val="auto"/>
          <w:lang w:eastAsia="en-US"/>
        </w:rPr>
        <w:t>TSG-SA</w:t>
      </w:r>
      <w:r w:rsidR="0086314D">
        <w:rPr>
          <w:rFonts w:ascii="Arial" w:eastAsiaTheme="minorEastAsia" w:hAnsi="Arial" w:cs="Arial"/>
          <w:bCs/>
          <w:color w:val="auto"/>
          <w:lang w:eastAsia="en-US"/>
        </w:rPr>
        <w:t>3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 xml:space="preserve"> Meeting#</w:t>
      </w:r>
      <w:r w:rsidR="000F6B18">
        <w:rPr>
          <w:rFonts w:ascii="Arial" w:eastAsiaTheme="minorEastAsia" w:hAnsi="Arial" w:cs="Arial"/>
          <w:bCs/>
          <w:color w:val="auto"/>
          <w:lang w:eastAsia="en-US"/>
        </w:rPr>
        <w:t>101-Bis</w:t>
      </w:r>
      <w:proofErr w:type="gramStart"/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0F6B18">
        <w:rPr>
          <w:rFonts w:ascii="Arial" w:eastAsiaTheme="minorEastAsia" w:hAnsi="Arial" w:cs="Arial"/>
          <w:bCs/>
          <w:color w:val="auto"/>
          <w:lang w:eastAsia="zh-CN"/>
        </w:rPr>
        <w:t xml:space="preserve"> </w:t>
      </w:r>
      <w:r w:rsidR="00E5270C">
        <w:rPr>
          <w:rFonts w:ascii="Arial" w:eastAsiaTheme="minorEastAsia" w:hAnsi="Arial" w:cs="Arial"/>
          <w:bCs/>
          <w:color w:val="auto"/>
          <w:lang w:eastAsia="zh-CN"/>
        </w:rPr>
        <w:t xml:space="preserve"> </w:t>
      </w:r>
      <w:r w:rsidR="000F6B18">
        <w:rPr>
          <w:rFonts w:ascii="Arial" w:eastAsiaTheme="minorEastAsia" w:hAnsi="Arial" w:cs="Arial"/>
          <w:bCs/>
          <w:color w:val="auto"/>
          <w:lang w:eastAsia="zh-CN"/>
        </w:rPr>
        <w:t>January</w:t>
      </w:r>
      <w:proofErr w:type="gramEnd"/>
      <w:r w:rsidR="00BC3831" w:rsidRPr="00BC3831">
        <w:rPr>
          <w:rFonts w:ascii="Arial" w:eastAsiaTheme="minorEastAsia" w:hAnsi="Arial" w:cs="Arial"/>
          <w:bCs/>
          <w:color w:val="auto"/>
          <w:lang w:eastAsia="zh-CN"/>
        </w:rPr>
        <w:t xml:space="preserve"> </w:t>
      </w:r>
      <w:r w:rsidR="00E5270C">
        <w:rPr>
          <w:rFonts w:ascii="Arial" w:eastAsiaTheme="minorEastAsia" w:hAnsi="Arial" w:cs="Arial"/>
          <w:bCs/>
          <w:color w:val="auto"/>
          <w:lang w:eastAsia="zh-CN"/>
        </w:rPr>
        <w:t>18</w:t>
      </w:r>
      <w:r w:rsidR="00BC3831" w:rsidRPr="00BC3831">
        <w:rPr>
          <w:rFonts w:ascii="Arial" w:eastAsiaTheme="minorEastAsia" w:hAnsi="Arial" w:cs="Arial"/>
          <w:bCs/>
          <w:color w:val="auto"/>
          <w:lang w:eastAsia="zh-CN"/>
        </w:rPr>
        <w:t xml:space="preserve"> – </w:t>
      </w:r>
      <w:r w:rsidR="00E5270C">
        <w:rPr>
          <w:rFonts w:ascii="Arial" w:eastAsiaTheme="minorEastAsia" w:hAnsi="Arial" w:cs="Arial"/>
          <w:bCs/>
          <w:color w:val="auto"/>
          <w:lang w:eastAsia="zh-CN"/>
        </w:rPr>
        <w:t>22</w:t>
      </w:r>
      <w:r w:rsidR="00BC3831" w:rsidRPr="00BC3831">
        <w:rPr>
          <w:rFonts w:ascii="Arial" w:eastAsiaTheme="minorEastAsia" w:hAnsi="Arial" w:cs="Arial"/>
          <w:bCs/>
          <w:color w:val="auto"/>
          <w:lang w:eastAsia="zh-CN"/>
        </w:rPr>
        <w:t xml:space="preserve"> 2020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E5270C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BC3831" w:rsidRPr="00BC3831">
        <w:rPr>
          <w:rFonts w:ascii="Arial" w:eastAsiaTheme="minorEastAsia" w:hAnsi="Arial" w:cs="Arial"/>
          <w:bCs/>
          <w:color w:val="auto"/>
          <w:lang w:eastAsia="en-US"/>
        </w:rPr>
        <w:t>E-Meeting</w:t>
      </w:r>
    </w:p>
    <w:p w14:paraId="70BD979D" w14:textId="77777777" w:rsidR="002D383A" w:rsidRPr="00D67A15" w:rsidRDefault="002D383A" w:rsidP="00BF4429">
      <w:pPr>
        <w:rPr>
          <w:vertAlign w:val="subscript"/>
        </w:rPr>
      </w:pPr>
    </w:p>
    <w:sectPr w:rsidR="002D383A" w:rsidRPr="00D67A15" w:rsidSect="00C217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60B32" w14:textId="77777777" w:rsidR="00CB0738" w:rsidRDefault="00CB0738" w:rsidP="00BF4429">
      <w:r>
        <w:separator/>
      </w:r>
    </w:p>
  </w:endnote>
  <w:endnote w:type="continuationSeparator" w:id="0">
    <w:p w14:paraId="5D19EB68" w14:textId="77777777" w:rsidR="00CB0738" w:rsidRDefault="00CB0738" w:rsidP="00BF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A6045" w14:textId="77777777" w:rsidR="00064CCF" w:rsidRDefault="00064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73A80" w14:textId="77777777" w:rsidR="00064CCF" w:rsidRDefault="00064C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CC5B" w14:textId="77777777" w:rsidR="00064CCF" w:rsidRDefault="00064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EEDC6" w14:textId="77777777" w:rsidR="00CB0738" w:rsidRDefault="00CB0738" w:rsidP="00BF4429">
      <w:r>
        <w:separator/>
      </w:r>
    </w:p>
  </w:footnote>
  <w:footnote w:type="continuationSeparator" w:id="0">
    <w:p w14:paraId="6D9CB1BE" w14:textId="77777777" w:rsidR="00CB0738" w:rsidRDefault="00CB0738" w:rsidP="00BF4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66F10" w14:textId="77777777" w:rsidR="00064CCF" w:rsidRDefault="00064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45884" w14:textId="77777777" w:rsidR="00064CCF" w:rsidRDefault="00064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01444" w14:textId="77777777" w:rsidR="00064CCF" w:rsidRDefault="0006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627B0"/>
    <w:multiLevelType w:val="hybridMultilevel"/>
    <w:tmpl w:val="481E3F12"/>
    <w:lvl w:ilvl="0" w:tplc="39F4D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FD5B5B"/>
    <w:multiLevelType w:val="hybridMultilevel"/>
    <w:tmpl w:val="D6D8A0AA"/>
    <w:lvl w:ilvl="0" w:tplc="39E800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870E8E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A4E549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8C224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D8E8FB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B58D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0BED4C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48A849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C82C8A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47812"/>
    <w:multiLevelType w:val="hybridMultilevel"/>
    <w:tmpl w:val="A5309650"/>
    <w:lvl w:ilvl="0" w:tplc="7988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9879C4"/>
    <w:multiLevelType w:val="hybridMultilevel"/>
    <w:tmpl w:val="976468F4"/>
    <w:lvl w:ilvl="0" w:tplc="103C54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3"/>
  </w:num>
  <w:num w:numId="7">
    <w:abstractNumId w:val="7"/>
  </w:num>
  <w:num w:numId="8">
    <w:abstractNumId w:val="9"/>
  </w:num>
  <w:num w:numId="9">
    <w:abstractNumId w:val="16"/>
  </w:num>
  <w:num w:numId="10">
    <w:abstractNumId w:val="4"/>
  </w:num>
  <w:num w:numId="11">
    <w:abstractNumId w:val="5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0"/>
  </w:num>
  <w:num w:numId="17">
    <w:abstractNumId w:val="15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NzE0NzIyszAyNzJR0lEKTi0uzszPAykwqgUAe7w0iywAAAA="/>
  </w:docVars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2B97"/>
    <w:rsid w:val="00045B97"/>
    <w:rsid w:val="00050D55"/>
    <w:rsid w:val="00051A77"/>
    <w:rsid w:val="00052481"/>
    <w:rsid w:val="00056DB3"/>
    <w:rsid w:val="00062A92"/>
    <w:rsid w:val="000641B7"/>
    <w:rsid w:val="00064CCF"/>
    <w:rsid w:val="0007148B"/>
    <w:rsid w:val="000807BA"/>
    <w:rsid w:val="000933AC"/>
    <w:rsid w:val="00094BA7"/>
    <w:rsid w:val="000A2E43"/>
    <w:rsid w:val="000C2CF1"/>
    <w:rsid w:val="000D1C21"/>
    <w:rsid w:val="000D26D4"/>
    <w:rsid w:val="000D6209"/>
    <w:rsid w:val="000E5CBC"/>
    <w:rsid w:val="000F19AA"/>
    <w:rsid w:val="000F394F"/>
    <w:rsid w:val="000F6242"/>
    <w:rsid w:val="000F6B18"/>
    <w:rsid w:val="000F7BA0"/>
    <w:rsid w:val="001001AE"/>
    <w:rsid w:val="00102009"/>
    <w:rsid w:val="00106669"/>
    <w:rsid w:val="001158AD"/>
    <w:rsid w:val="0012151F"/>
    <w:rsid w:val="00125810"/>
    <w:rsid w:val="00132C2D"/>
    <w:rsid w:val="00132C56"/>
    <w:rsid w:val="0014404F"/>
    <w:rsid w:val="001443B5"/>
    <w:rsid w:val="00151E2D"/>
    <w:rsid w:val="00153476"/>
    <w:rsid w:val="00154897"/>
    <w:rsid w:val="00166B53"/>
    <w:rsid w:val="00176225"/>
    <w:rsid w:val="00185CCA"/>
    <w:rsid w:val="00187924"/>
    <w:rsid w:val="00190180"/>
    <w:rsid w:val="0019237D"/>
    <w:rsid w:val="001B03CF"/>
    <w:rsid w:val="001B5265"/>
    <w:rsid w:val="001C370D"/>
    <w:rsid w:val="001C4EB2"/>
    <w:rsid w:val="001D269D"/>
    <w:rsid w:val="001E03A0"/>
    <w:rsid w:val="001E0E31"/>
    <w:rsid w:val="001E27BE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53F9"/>
    <w:rsid w:val="002454D1"/>
    <w:rsid w:val="00251C27"/>
    <w:rsid w:val="0025450E"/>
    <w:rsid w:val="00261C3D"/>
    <w:rsid w:val="0026279C"/>
    <w:rsid w:val="00262DFD"/>
    <w:rsid w:val="00263913"/>
    <w:rsid w:val="002758CB"/>
    <w:rsid w:val="00277436"/>
    <w:rsid w:val="00285B3A"/>
    <w:rsid w:val="0028659A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3E14"/>
    <w:rsid w:val="002D383A"/>
    <w:rsid w:val="002E24F4"/>
    <w:rsid w:val="002E262F"/>
    <w:rsid w:val="002F1940"/>
    <w:rsid w:val="002F59F5"/>
    <w:rsid w:val="002F6D0F"/>
    <w:rsid w:val="002F7760"/>
    <w:rsid w:val="002F78DA"/>
    <w:rsid w:val="00305F3E"/>
    <w:rsid w:val="00310151"/>
    <w:rsid w:val="00314E6D"/>
    <w:rsid w:val="00323894"/>
    <w:rsid w:val="00334C92"/>
    <w:rsid w:val="00335C6D"/>
    <w:rsid w:val="00343340"/>
    <w:rsid w:val="00344CD0"/>
    <w:rsid w:val="00345687"/>
    <w:rsid w:val="00353B72"/>
    <w:rsid w:val="003576A2"/>
    <w:rsid w:val="00357898"/>
    <w:rsid w:val="00357D0F"/>
    <w:rsid w:val="00357FB0"/>
    <w:rsid w:val="00361AB1"/>
    <w:rsid w:val="003620EE"/>
    <w:rsid w:val="00363098"/>
    <w:rsid w:val="0036343B"/>
    <w:rsid w:val="00370059"/>
    <w:rsid w:val="0037055E"/>
    <w:rsid w:val="00374D77"/>
    <w:rsid w:val="00383545"/>
    <w:rsid w:val="00387E0D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D7BE0"/>
    <w:rsid w:val="003F7CF9"/>
    <w:rsid w:val="0041206A"/>
    <w:rsid w:val="00424C0B"/>
    <w:rsid w:val="00427B84"/>
    <w:rsid w:val="00433500"/>
    <w:rsid w:val="00433F71"/>
    <w:rsid w:val="0043731A"/>
    <w:rsid w:val="00445B0C"/>
    <w:rsid w:val="00446B43"/>
    <w:rsid w:val="0046511B"/>
    <w:rsid w:val="00467F13"/>
    <w:rsid w:val="00470DA1"/>
    <w:rsid w:val="00471AE2"/>
    <w:rsid w:val="00471DB3"/>
    <w:rsid w:val="00480247"/>
    <w:rsid w:val="00485837"/>
    <w:rsid w:val="00486957"/>
    <w:rsid w:val="00491257"/>
    <w:rsid w:val="004944E4"/>
    <w:rsid w:val="004953A3"/>
    <w:rsid w:val="004A1524"/>
    <w:rsid w:val="004A2265"/>
    <w:rsid w:val="004A5F3E"/>
    <w:rsid w:val="004B0649"/>
    <w:rsid w:val="004B2D28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3726"/>
    <w:rsid w:val="0051432D"/>
    <w:rsid w:val="0051730C"/>
    <w:rsid w:val="00524E77"/>
    <w:rsid w:val="005311F0"/>
    <w:rsid w:val="005455AF"/>
    <w:rsid w:val="005471F3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84C25"/>
    <w:rsid w:val="005947BE"/>
    <w:rsid w:val="00594E0A"/>
    <w:rsid w:val="005A45F4"/>
    <w:rsid w:val="005B00BE"/>
    <w:rsid w:val="005B0A40"/>
    <w:rsid w:val="005C6364"/>
    <w:rsid w:val="005D55DD"/>
    <w:rsid w:val="005E2668"/>
    <w:rsid w:val="005F0A17"/>
    <w:rsid w:val="00615537"/>
    <w:rsid w:val="006218FF"/>
    <w:rsid w:val="0062790C"/>
    <w:rsid w:val="00636BBB"/>
    <w:rsid w:val="00640A06"/>
    <w:rsid w:val="00661C57"/>
    <w:rsid w:val="006624C5"/>
    <w:rsid w:val="00673F03"/>
    <w:rsid w:val="0067462B"/>
    <w:rsid w:val="00677898"/>
    <w:rsid w:val="00682F0B"/>
    <w:rsid w:val="006948F7"/>
    <w:rsid w:val="006A052B"/>
    <w:rsid w:val="006A60B8"/>
    <w:rsid w:val="006A7350"/>
    <w:rsid w:val="006B2895"/>
    <w:rsid w:val="006B2CFB"/>
    <w:rsid w:val="006B3F48"/>
    <w:rsid w:val="006B4EB6"/>
    <w:rsid w:val="006B58B3"/>
    <w:rsid w:val="006B611D"/>
    <w:rsid w:val="006B747A"/>
    <w:rsid w:val="006C1E68"/>
    <w:rsid w:val="006C41FB"/>
    <w:rsid w:val="006E591A"/>
    <w:rsid w:val="006E63B4"/>
    <w:rsid w:val="006F1D3D"/>
    <w:rsid w:val="006F2500"/>
    <w:rsid w:val="0071072D"/>
    <w:rsid w:val="00715DD6"/>
    <w:rsid w:val="00717250"/>
    <w:rsid w:val="00717A41"/>
    <w:rsid w:val="00726AD7"/>
    <w:rsid w:val="00731811"/>
    <w:rsid w:val="007531DC"/>
    <w:rsid w:val="00753F87"/>
    <w:rsid w:val="00754EA6"/>
    <w:rsid w:val="00760982"/>
    <w:rsid w:val="00760EC5"/>
    <w:rsid w:val="00762473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0380"/>
    <w:rsid w:val="00796EBB"/>
    <w:rsid w:val="007A0E02"/>
    <w:rsid w:val="007A428E"/>
    <w:rsid w:val="007A6D12"/>
    <w:rsid w:val="007D0284"/>
    <w:rsid w:val="007D2826"/>
    <w:rsid w:val="007D601C"/>
    <w:rsid w:val="007E105C"/>
    <w:rsid w:val="007E5404"/>
    <w:rsid w:val="007F1531"/>
    <w:rsid w:val="007F1926"/>
    <w:rsid w:val="007F4F92"/>
    <w:rsid w:val="00802C73"/>
    <w:rsid w:val="00810508"/>
    <w:rsid w:val="00817E07"/>
    <w:rsid w:val="00830682"/>
    <w:rsid w:val="00832830"/>
    <w:rsid w:val="0083604C"/>
    <w:rsid w:val="008413BE"/>
    <w:rsid w:val="008421A7"/>
    <w:rsid w:val="00843F8E"/>
    <w:rsid w:val="00844CBC"/>
    <w:rsid w:val="0086314D"/>
    <w:rsid w:val="008638BC"/>
    <w:rsid w:val="00877280"/>
    <w:rsid w:val="00881CA4"/>
    <w:rsid w:val="00883CB8"/>
    <w:rsid w:val="00886ACD"/>
    <w:rsid w:val="0089358F"/>
    <w:rsid w:val="0089743B"/>
    <w:rsid w:val="008A288B"/>
    <w:rsid w:val="008A50E0"/>
    <w:rsid w:val="008B17DC"/>
    <w:rsid w:val="008B2B9A"/>
    <w:rsid w:val="008D772F"/>
    <w:rsid w:val="008E3CAA"/>
    <w:rsid w:val="008F4BFF"/>
    <w:rsid w:val="009013CE"/>
    <w:rsid w:val="009016FE"/>
    <w:rsid w:val="00912907"/>
    <w:rsid w:val="009142BB"/>
    <w:rsid w:val="009154BE"/>
    <w:rsid w:val="00920B35"/>
    <w:rsid w:val="009313DB"/>
    <w:rsid w:val="00942DC4"/>
    <w:rsid w:val="009446BE"/>
    <w:rsid w:val="00947FB0"/>
    <w:rsid w:val="0095091B"/>
    <w:rsid w:val="0096071B"/>
    <w:rsid w:val="00965987"/>
    <w:rsid w:val="00966940"/>
    <w:rsid w:val="0098046E"/>
    <w:rsid w:val="0098179F"/>
    <w:rsid w:val="009836CD"/>
    <w:rsid w:val="0099279A"/>
    <w:rsid w:val="0099764C"/>
    <w:rsid w:val="009A10C1"/>
    <w:rsid w:val="009A1183"/>
    <w:rsid w:val="009B5FEF"/>
    <w:rsid w:val="009C4AEE"/>
    <w:rsid w:val="009C6AD3"/>
    <w:rsid w:val="009C7317"/>
    <w:rsid w:val="009D3300"/>
    <w:rsid w:val="009D633D"/>
    <w:rsid w:val="009E224A"/>
    <w:rsid w:val="009E3940"/>
    <w:rsid w:val="009E3E3C"/>
    <w:rsid w:val="009F3517"/>
    <w:rsid w:val="00A01538"/>
    <w:rsid w:val="00A0795E"/>
    <w:rsid w:val="00A10606"/>
    <w:rsid w:val="00A12A3C"/>
    <w:rsid w:val="00A1730E"/>
    <w:rsid w:val="00A21BF8"/>
    <w:rsid w:val="00A34C0D"/>
    <w:rsid w:val="00A37DD3"/>
    <w:rsid w:val="00A47314"/>
    <w:rsid w:val="00A528AE"/>
    <w:rsid w:val="00A54EEB"/>
    <w:rsid w:val="00A6168D"/>
    <w:rsid w:val="00A62945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C0DEB"/>
    <w:rsid w:val="00AC0E42"/>
    <w:rsid w:val="00AC585F"/>
    <w:rsid w:val="00AD0DCE"/>
    <w:rsid w:val="00AD41CC"/>
    <w:rsid w:val="00AE4BA6"/>
    <w:rsid w:val="00AE5716"/>
    <w:rsid w:val="00AF0F22"/>
    <w:rsid w:val="00AF2542"/>
    <w:rsid w:val="00AF53CD"/>
    <w:rsid w:val="00B066B4"/>
    <w:rsid w:val="00B15198"/>
    <w:rsid w:val="00B17160"/>
    <w:rsid w:val="00B20956"/>
    <w:rsid w:val="00B24A30"/>
    <w:rsid w:val="00B342D5"/>
    <w:rsid w:val="00B41003"/>
    <w:rsid w:val="00B421FF"/>
    <w:rsid w:val="00B429B3"/>
    <w:rsid w:val="00B47F28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3831"/>
    <w:rsid w:val="00BC5D88"/>
    <w:rsid w:val="00BC62B9"/>
    <w:rsid w:val="00BF1E75"/>
    <w:rsid w:val="00BF4429"/>
    <w:rsid w:val="00C00DE6"/>
    <w:rsid w:val="00C00F05"/>
    <w:rsid w:val="00C0501C"/>
    <w:rsid w:val="00C16BC3"/>
    <w:rsid w:val="00C17EE9"/>
    <w:rsid w:val="00C2110A"/>
    <w:rsid w:val="00C21796"/>
    <w:rsid w:val="00C44143"/>
    <w:rsid w:val="00C446AA"/>
    <w:rsid w:val="00C462E5"/>
    <w:rsid w:val="00C52768"/>
    <w:rsid w:val="00C53148"/>
    <w:rsid w:val="00C55F12"/>
    <w:rsid w:val="00C578A4"/>
    <w:rsid w:val="00C65B47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B0738"/>
    <w:rsid w:val="00CB3331"/>
    <w:rsid w:val="00CC38F2"/>
    <w:rsid w:val="00CD0B02"/>
    <w:rsid w:val="00CE45DE"/>
    <w:rsid w:val="00D03FE1"/>
    <w:rsid w:val="00D0476C"/>
    <w:rsid w:val="00D064CA"/>
    <w:rsid w:val="00D07F6F"/>
    <w:rsid w:val="00D1425A"/>
    <w:rsid w:val="00D1586F"/>
    <w:rsid w:val="00D2110C"/>
    <w:rsid w:val="00D305B8"/>
    <w:rsid w:val="00D416F3"/>
    <w:rsid w:val="00D42CFC"/>
    <w:rsid w:val="00D47889"/>
    <w:rsid w:val="00D610D0"/>
    <w:rsid w:val="00D67A15"/>
    <w:rsid w:val="00D71EAD"/>
    <w:rsid w:val="00D758A8"/>
    <w:rsid w:val="00D811F4"/>
    <w:rsid w:val="00D857B3"/>
    <w:rsid w:val="00DA4D92"/>
    <w:rsid w:val="00DB47E1"/>
    <w:rsid w:val="00DB604E"/>
    <w:rsid w:val="00DD126B"/>
    <w:rsid w:val="00DD243E"/>
    <w:rsid w:val="00DD648B"/>
    <w:rsid w:val="00DE0FEA"/>
    <w:rsid w:val="00DF328D"/>
    <w:rsid w:val="00E00D98"/>
    <w:rsid w:val="00E04355"/>
    <w:rsid w:val="00E05981"/>
    <w:rsid w:val="00E1792C"/>
    <w:rsid w:val="00E229E1"/>
    <w:rsid w:val="00E23C21"/>
    <w:rsid w:val="00E25E48"/>
    <w:rsid w:val="00E26073"/>
    <w:rsid w:val="00E312E0"/>
    <w:rsid w:val="00E34688"/>
    <w:rsid w:val="00E37BC5"/>
    <w:rsid w:val="00E42494"/>
    <w:rsid w:val="00E5235F"/>
    <w:rsid w:val="00E523D9"/>
    <w:rsid w:val="00E5270C"/>
    <w:rsid w:val="00E6266F"/>
    <w:rsid w:val="00E64850"/>
    <w:rsid w:val="00E65646"/>
    <w:rsid w:val="00E667B6"/>
    <w:rsid w:val="00E70734"/>
    <w:rsid w:val="00E71A2D"/>
    <w:rsid w:val="00E81CE3"/>
    <w:rsid w:val="00E95396"/>
    <w:rsid w:val="00E97E5A"/>
    <w:rsid w:val="00EA1CCC"/>
    <w:rsid w:val="00EA328D"/>
    <w:rsid w:val="00EA37A1"/>
    <w:rsid w:val="00EB45B4"/>
    <w:rsid w:val="00EB4FAA"/>
    <w:rsid w:val="00EB50E4"/>
    <w:rsid w:val="00EC523D"/>
    <w:rsid w:val="00EC693B"/>
    <w:rsid w:val="00EC7F43"/>
    <w:rsid w:val="00ED2818"/>
    <w:rsid w:val="00ED5D5A"/>
    <w:rsid w:val="00ED6F8C"/>
    <w:rsid w:val="00EE34AE"/>
    <w:rsid w:val="00EE53C1"/>
    <w:rsid w:val="00EE6754"/>
    <w:rsid w:val="00EE72E5"/>
    <w:rsid w:val="00EF1E13"/>
    <w:rsid w:val="00F01741"/>
    <w:rsid w:val="00F02A34"/>
    <w:rsid w:val="00F03554"/>
    <w:rsid w:val="00F13748"/>
    <w:rsid w:val="00F148CA"/>
    <w:rsid w:val="00F16979"/>
    <w:rsid w:val="00F17876"/>
    <w:rsid w:val="00F30FCF"/>
    <w:rsid w:val="00F367E8"/>
    <w:rsid w:val="00F368F6"/>
    <w:rsid w:val="00F40B8A"/>
    <w:rsid w:val="00F41356"/>
    <w:rsid w:val="00F42903"/>
    <w:rsid w:val="00F46E1C"/>
    <w:rsid w:val="00F50164"/>
    <w:rsid w:val="00F50CE9"/>
    <w:rsid w:val="00F541D7"/>
    <w:rsid w:val="00F70800"/>
    <w:rsid w:val="00F86659"/>
    <w:rsid w:val="00FB0603"/>
    <w:rsid w:val="00FB071E"/>
    <w:rsid w:val="00FB1A2F"/>
    <w:rsid w:val="00FB3D77"/>
    <w:rsid w:val="00FB403C"/>
    <w:rsid w:val="00FC067C"/>
    <w:rsid w:val="00FC0AEA"/>
    <w:rsid w:val="00FC1E3A"/>
    <w:rsid w:val="00FE7737"/>
    <w:rsid w:val="00FF06D5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F9C3E0"/>
  <w15:docId w15:val="{C343F2D7-C1D0-4830-8DEF-AB5D0608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F4429"/>
    <w:pPr>
      <w:tabs>
        <w:tab w:val="left" w:pos="3010"/>
        <w:tab w:val="center" w:pos="4153"/>
        <w:tab w:val="left" w:pos="5103"/>
        <w:tab w:val="left" w:pos="7371"/>
        <w:tab w:val="right" w:pos="8306"/>
      </w:tabs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51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51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51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5198"/>
    <w:pPr>
      <w:outlineLvl w:val="5"/>
    </w:pPr>
  </w:style>
  <w:style w:type="paragraph" w:styleId="Heading7">
    <w:name w:val="heading 7"/>
    <w:basedOn w:val="H6"/>
    <w:next w:val="Normal"/>
    <w:qFormat/>
    <w:rsid w:val="00B15198"/>
    <w:pPr>
      <w:outlineLvl w:val="6"/>
    </w:pPr>
  </w:style>
  <w:style w:type="paragraph" w:styleId="Heading8">
    <w:name w:val="heading 8"/>
    <w:basedOn w:val="Heading1"/>
    <w:next w:val="Normal"/>
    <w:qFormat/>
    <w:rsid w:val="00B151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1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B151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C21796"/>
  </w:style>
  <w:style w:type="paragraph" w:customStyle="1" w:styleId="B1">
    <w:name w:val="B1"/>
    <w:basedOn w:val="List"/>
    <w:link w:val="B1Char1"/>
    <w:rsid w:val="00B15198"/>
  </w:style>
  <w:style w:type="paragraph" w:customStyle="1" w:styleId="00BodyText">
    <w:name w:val="00 BodyText"/>
    <w:basedOn w:val="Normal"/>
    <w:rsid w:val="00C21796"/>
    <w:pPr>
      <w:spacing w:after="220"/>
    </w:pPr>
    <w:rPr>
      <w:sz w:val="22"/>
      <w:lang w:val="en-US" w:eastAsia="en-US"/>
    </w:rPr>
  </w:style>
  <w:style w:type="paragraph" w:customStyle="1" w:styleId="a">
    <w:name w:val="??"/>
    <w:rsid w:val="00C21796"/>
    <w:pPr>
      <w:widowControl w:val="0"/>
    </w:pPr>
  </w:style>
  <w:style w:type="paragraph" w:customStyle="1" w:styleId="2">
    <w:name w:val="??? 2"/>
    <w:basedOn w:val="a"/>
    <w:next w:val="a"/>
    <w:rsid w:val="00C2179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Normal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21796"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15198"/>
    <w:pPr>
      <w:spacing w:before="180"/>
      <w:ind w:left="2693" w:hanging="2693"/>
    </w:pPr>
    <w:rPr>
      <w:b/>
    </w:rPr>
  </w:style>
  <w:style w:type="paragraph" w:styleId="TOC1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15198"/>
    <w:pPr>
      <w:ind w:left="1701" w:hanging="1701"/>
    </w:pPr>
  </w:style>
  <w:style w:type="paragraph" w:styleId="TOC4">
    <w:name w:val="toc 4"/>
    <w:basedOn w:val="TOC3"/>
    <w:semiHidden/>
    <w:rsid w:val="00B15198"/>
    <w:pPr>
      <w:ind w:left="1418" w:hanging="1418"/>
    </w:pPr>
  </w:style>
  <w:style w:type="paragraph" w:styleId="TOC3">
    <w:name w:val="toc 3"/>
    <w:basedOn w:val="TOC2"/>
    <w:semiHidden/>
    <w:rsid w:val="00B15198"/>
    <w:pPr>
      <w:ind w:left="1134" w:hanging="1134"/>
    </w:pPr>
  </w:style>
  <w:style w:type="paragraph" w:styleId="TOC2">
    <w:name w:val="toc 2"/>
    <w:basedOn w:val="TOC1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198"/>
    <w:pPr>
      <w:ind w:left="284"/>
    </w:pPr>
  </w:style>
  <w:style w:type="paragraph" w:styleId="Index1">
    <w:name w:val="index 1"/>
    <w:basedOn w:val="Normal"/>
    <w:semiHidden/>
    <w:rsid w:val="00B15198"/>
    <w:pPr>
      <w:keepLines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15198"/>
    <w:pPr>
      <w:outlineLvl w:val="9"/>
    </w:pPr>
  </w:style>
  <w:style w:type="paragraph" w:styleId="ListNumber2">
    <w:name w:val="List Number 2"/>
    <w:basedOn w:val="ListNumber"/>
    <w:rsid w:val="00B15198"/>
    <w:pPr>
      <w:ind w:left="851"/>
    </w:pPr>
  </w:style>
  <w:style w:type="character" w:styleId="FootnoteReference">
    <w:name w:val="footnote reference"/>
    <w:basedOn w:val="DefaultParagraphFont"/>
    <w:semiHidden/>
    <w:rsid w:val="00B151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519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Normal"/>
    <w:rsid w:val="00B15198"/>
    <w:pPr>
      <w:keepLines/>
      <w:ind w:left="1135" w:hanging="851"/>
    </w:pPr>
  </w:style>
  <w:style w:type="paragraph" w:styleId="TOC9">
    <w:name w:val="toc 9"/>
    <w:basedOn w:val="TOC8"/>
    <w:semiHidden/>
    <w:rsid w:val="00B15198"/>
    <w:pPr>
      <w:ind w:left="1418" w:hanging="1418"/>
    </w:pPr>
  </w:style>
  <w:style w:type="paragraph" w:customStyle="1" w:styleId="EX">
    <w:name w:val="EX"/>
    <w:basedOn w:val="Normal"/>
    <w:rsid w:val="00B15198"/>
    <w:pPr>
      <w:keepLines/>
      <w:ind w:left="1702" w:hanging="1418"/>
    </w:pPr>
  </w:style>
  <w:style w:type="paragraph" w:customStyle="1" w:styleId="FP">
    <w:name w:val="FP"/>
    <w:basedOn w:val="Normal"/>
    <w:rsid w:val="00B15198"/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</w:style>
  <w:style w:type="paragraph" w:customStyle="1" w:styleId="EW">
    <w:name w:val="EW"/>
    <w:basedOn w:val="EX"/>
    <w:rsid w:val="00B15198"/>
  </w:style>
  <w:style w:type="paragraph" w:styleId="TOC6">
    <w:name w:val="toc 6"/>
    <w:basedOn w:val="TOC5"/>
    <w:next w:val="Normal"/>
    <w:semiHidden/>
    <w:rsid w:val="00B15198"/>
    <w:pPr>
      <w:ind w:left="1985" w:hanging="1985"/>
    </w:pPr>
  </w:style>
  <w:style w:type="paragraph" w:styleId="TOC7">
    <w:name w:val="toc 7"/>
    <w:basedOn w:val="TOC6"/>
    <w:next w:val="Normal"/>
    <w:semiHidden/>
    <w:rsid w:val="00B15198"/>
    <w:pPr>
      <w:ind w:left="2268" w:hanging="2268"/>
    </w:pPr>
  </w:style>
  <w:style w:type="paragraph" w:styleId="ListBullet2">
    <w:name w:val="List Bullet 2"/>
    <w:basedOn w:val="ListBullet"/>
    <w:rsid w:val="00B15198"/>
    <w:pPr>
      <w:ind w:left="851"/>
    </w:pPr>
  </w:style>
  <w:style w:type="paragraph" w:styleId="ListBullet3">
    <w:name w:val="List Bullet 3"/>
    <w:basedOn w:val="ListBullet2"/>
    <w:rsid w:val="00B15198"/>
    <w:pPr>
      <w:ind w:left="1135"/>
    </w:pPr>
  </w:style>
  <w:style w:type="paragraph" w:styleId="ListNumber">
    <w:name w:val="List Number"/>
    <w:basedOn w:val="List"/>
    <w:rsid w:val="00B15198"/>
  </w:style>
  <w:style w:type="paragraph" w:customStyle="1" w:styleId="EQ">
    <w:name w:val="EQ"/>
    <w:basedOn w:val="Normal"/>
    <w:next w:val="Normal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Heading5"/>
    <w:next w:val="Normal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Normal"/>
    <w:rsid w:val="00B15198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List2">
    <w:name w:val="List 2"/>
    <w:basedOn w:val="List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B15198"/>
    <w:pPr>
      <w:ind w:left="1135"/>
    </w:pPr>
  </w:style>
  <w:style w:type="paragraph" w:styleId="List4">
    <w:name w:val="List 4"/>
    <w:basedOn w:val="List3"/>
    <w:rsid w:val="00B15198"/>
    <w:pPr>
      <w:ind w:left="1418"/>
    </w:pPr>
  </w:style>
  <w:style w:type="paragraph" w:styleId="List5">
    <w:name w:val="List 5"/>
    <w:basedOn w:val="List4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List">
    <w:name w:val="List"/>
    <w:basedOn w:val="Normal"/>
    <w:rsid w:val="00B15198"/>
    <w:pPr>
      <w:ind w:left="568" w:hanging="284"/>
    </w:pPr>
  </w:style>
  <w:style w:type="paragraph" w:styleId="ListBullet">
    <w:name w:val="List Bullet"/>
    <w:basedOn w:val="List"/>
    <w:rsid w:val="00B15198"/>
  </w:style>
  <w:style w:type="paragraph" w:styleId="ListBullet4">
    <w:name w:val="List Bullet 4"/>
    <w:basedOn w:val="ListBullet3"/>
    <w:rsid w:val="00B15198"/>
    <w:pPr>
      <w:ind w:left="1418"/>
    </w:pPr>
  </w:style>
  <w:style w:type="paragraph" w:styleId="ListBullet5">
    <w:name w:val="List Bullet 5"/>
    <w:basedOn w:val="ListBullet4"/>
    <w:rsid w:val="00B15198"/>
    <w:pPr>
      <w:ind w:left="1702"/>
    </w:pPr>
  </w:style>
  <w:style w:type="paragraph" w:customStyle="1" w:styleId="B2">
    <w:name w:val="B2"/>
    <w:basedOn w:val="List2"/>
    <w:rsid w:val="00B15198"/>
  </w:style>
  <w:style w:type="paragraph" w:customStyle="1" w:styleId="B3">
    <w:name w:val="B3"/>
    <w:basedOn w:val="List3"/>
    <w:rsid w:val="00B15198"/>
  </w:style>
  <w:style w:type="paragraph" w:customStyle="1" w:styleId="B4">
    <w:name w:val="B4"/>
    <w:basedOn w:val="List4"/>
    <w:rsid w:val="00B15198"/>
  </w:style>
  <w:style w:type="paragraph" w:customStyle="1" w:styleId="B5">
    <w:name w:val="B5"/>
    <w:basedOn w:val="List5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81CA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1CA4"/>
    <w:rPr>
      <w:rFonts w:ascii="SimSun" w:eastAsia="SimSun"/>
      <w:color w:val="000000"/>
      <w:sz w:val="18"/>
      <w:szCs w:val="18"/>
      <w:lang w:val="en-GB" w:eastAsia="ja-JP"/>
    </w:rPr>
  </w:style>
  <w:style w:type="paragraph" w:styleId="NormalIndent">
    <w:name w:val="Normal Indent"/>
    <w:basedOn w:val="Normal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1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C6321E-4FE8-4A3D-82C2-83DAAC23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Abhijeet Kolekar</cp:lastModifiedBy>
  <cp:revision>2</cp:revision>
  <cp:lastPrinted>2002-04-23T08:10:00Z</cp:lastPrinted>
  <dcterms:created xsi:type="dcterms:W3CDTF">2020-10-02T06:08:00Z</dcterms:created>
  <dcterms:modified xsi:type="dcterms:W3CDTF">2020-10-02T06:08:00Z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