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781DF2F2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70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0"/>
      <w:r w:rsidR="00D3762F">
        <w:rPr>
          <w:iCs/>
          <w:sz w:val="24"/>
          <w:szCs w:val="24"/>
          <w:lang w:eastAsia="zh-CN"/>
        </w:rPr>
        <w:t>81</w:t>
      </w:r>
      <w:r w:rsidR="00FB700C">
        <w:rPr>
          <w:iCs/>
          <w:sz w:val="24"/>
          <w:szCs w:val="24"/>
          <w:lang w:eastAsia="zh-CN"/>
        </w:rPr>
        <w:t>13</w:t>
      </w:r>
    </w:p>
    <w:p w14:paraId="57589357" w14:textId="65F5A228" w:rsidR="00431E04" w:rsidRPr="006E24D7" w:rsidRDefault="00431E04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25</w:t>
      </w:r>
      <w:r w:rsidR="00F74FAC" w:rsidRPr="00F74FAC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F74FAC">
        <w:rPr>
          <w:rFonts w:eastAsia="Arial Unicode MS" w:cs="Arial"/>
          <w:bCs/>
          <w:sz w:val="24"/>
          <w:lang w:eastAsia="zh-CN"/>
        </w:rPr>
        <w:t xml:space="preserve"> </w:t>
      </w:r>
      <w:r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29</w:t>
      </w:r>
      <w:r w:rsidR="00F74FAC" w:rsidRPr="00F74FAC">
        <w:rPr>
          <w:rFonts w:eastAsia="Arial Unicode MS" w:cs="Arial"/>
          <w:bCs/>
          <w:sz w:val="24"/>
          <w:vertAlign w:val="superscript"/>
        </w:rPr>
        <w:t>th</w:t>
      </w:r>
      <w:r w:rsidR="00F74FAC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, </w:t>
      </w:r>
      <w:r w:rsidRPr="006E24D7">
        <w:rPr>
          <w:rFonts w:eastAsia="Arial Unicode MS" w:cs="Arial"/>
          <w:bCs/>
          <w:sz w:val="24"/>
        </w:rPr>
        <w:t>202</w:t>
      </w:r>
      <w:r w:rsidRPr="006E24D7">
        <w:rPr>
          <w:rFonts w:eastAsia="Arial Unicode MS" w:cs="Arial"/>
          <w:bCs/>
          <w:sz w:val="24"/>
          <w:lang w:eastAsia="zh-CN"/>
        </w:rPr>
        <w:t>5</w:t>
      </w:r>
      <w:r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Gothenburg</w:t>
      </w:r>
      <w:r w:rsidRPr="00AE6AA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Pr="006E24D7">
        <w:rPr>
          <w:rFonts w:eastAsia="Arial Unicode MS" w:cs="Arial"/>
          <w:bCs/>
        </w:rPr>
        <w:tab/>
      </w:r>
      <w:r w:rsidRPr="006E24D7">
        <w:rPr>
          <w:rFonts w:cs="Arial"/>
          <w:bCs/>
          <w:color w:val="0000FF"/>
        </w:rPr>
        <w:t>(revision of</w:t>
      </w:r>
      <w:r w:rsidRPr="006E24D7">
        <w:rPr>
          <w:rFonts w:eastAsia="Times New Roman" w:cs="Arial"/>
          <w:bCs/>
          <w:color w:val="0000FF"/>
          <w:lang w:eastAsia="zh-CN"/>
        </w:rPr>
        <w:t xml:space="preserve"> S2-</w:t>
      </w:r>
      <w:r w:rsidR="00A67E53" w:rsidRPr="00A67E53">
        <w:rPr>
          <w:rFonts w:eastAsia="Times New Roman" w:cs="Arial"/>
          <w:bCs/>
          <w:color w:val="0000FF"/>
          <w:lang w:eastAsia="zh-CN"/>
        </w:rPr>
        <w:t>250</w:t>
      </w:r>
      <w:r w:rsidR="00953D64" w:rsidRPr="00953D64">
        <w:rPr>
          <w:rFonts w:eastAsia="Times New Roman" w:cs="Arial"/>
          <w:bCs/>
          <w:color w:val="0000FF"/>
          <w:lang w:eastAsia="zh-CN"/>
        </w:rPr>
        <w:t>8031</w:t>
      </w:r>
      <w:r w:rsidR="00953D64">
        <w:rPr>
          <w:rFonts w:eastAsia="Times New Roman" w:cs="Arial"/>
          <w:bCs/>
          <w:color w:val="0000FF"/>
          <w:lang w:eastAsia="zh-CN"/>
        </w:rPr>
        <w:t xml:space="preserve">, </w:t>
      </w:r>
      <w:r w:rsidR="001928C2">
        <w:rPr>
          <w:rFonts w:eastAsia="Times New Roman" w:cs="Arial"/>
          <w:bCs/>
          <w:color w:val="0000FF"/>
          <w:lang w:eastAsia="zh-CN"/>
        </w:rPr>
        <w:t xml:space="preserve">8028, </w:t>
      </w:r>
      <w:r w:rsidR="00892420" w:rsidRPr="00892420">
        <w:rPr>
          <w:rFonts w:eastAsia="Times New Roman" w:cs="Arial"/>
          <w:bCs/>
          <w:color w:val="0000FF"/>
          <w:lang w:eastAsia="zh-CN"/>
        </w:rPr>
        <w:t>7883</w:t>
      </w:r>
      <w:r w:rsidR="00892420">
        <w:rPr>
          <w:rFonts w:eastAsia="Times New Roman" w:cs="Arial"/>
          <w:bCs/>
          <w:color w:val="0000FF"/>
          <w:lang w:eastAsia="zh-CN"/>
        </w:rPr>
        <w:t xml:space="preserve">, </w:t>
      </w:r>
      <w:r w:rsidR="00A67E53" w:rsidRPr="00A67E53">
        <w:rPr>
          <w:rFonts w:eastAsia="Times New Roman" w:cs="Arial"/>
          <w:bCs/>
          <w:color w:val="0000FF"/>
          <w:lang w:eastAsia="zh-CN"/>
        </w:rPr>
        <w:t>7204</w:t>
      </w:r>
      <w:r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3199455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  <w:r w:rsidR="00CF0B3B">
        <w:rPr>
          <w:rFonts w:ascii="Arial" w:hAnsi="Arial" w:cs="Arial"/>
          <w:b/>
        </w:rPr>
        <w:t xml:space="preserve">, </w:t>
      </w:r>
      <w:r w:rsidR="00553A38">
        <w:rPr>
          <w:rFonts w:ascii="Arial" w:hAnsi="Arial" w:cs="Arial"/>
          <w:b/>
        </w:rPr>
        <w:t>NEC</w:t>
      </w:r>
      <w:r w:rsidR="00BA24CE">
        <w:rPr>
          <w:rFonts w:ascii="Arial" w:hAnsi="Arial" w:cs="Arial"/>
          <w:b/>
        </w:rPr>
        <w:t>, Nokia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1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1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47F394EC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C538AE">
        <w:rPr>
          <w:rFonts w:ascii="Arial" w:hAnsi="Arial" w:cs="Arial"/>
          <w:i/>
          <w:lang w:eastAsia="zh-CN"/>
        </w:rPr>
        <w:t>proposes</w:t>
      </w:r>
      <w:r w:rsidR="003B4B06">
        <w:rPr>
          <w:rFonts w:ascii="Arial" w:hAnsi="Arial" w:cs="Arial" w:hint="eastAsia"/>
          <w:i/>
          <w:lang w:eastAsia="zh-CN"/>
        </w:rPr>
        <w:t xml:space="preserve"> to </w:t>
      </w:r>
      <w:r w:rsidR="000A5046" w:rsidRPr="000A5046">
        <w:rPr>
          <w:rFonts w:ascii="Arial" w:hAnsi="Arial" w:cs="Arial"/>
          <w:i/>
          <w:lang w:eastAsia="zh-CN"/>
        </w:rPr>
        <w:t xml:space="preserve">study Network Slicing </w:t>
      </w:r>
      <w:r w:rsidR="009113FF">
        <w:rPr>
          <w:rFonts w:ascii="Arial" w:hAnsi="Arial" w:cs="Arial"/>
          <w:i/>
          <w:lang w:eastAsia="zh-CN"/>
        </w:rPr>
        <w:t>for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77777777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Input c</w:t>
      </w:r>
      <w:r w:rsidRPr="00521B02">
        <w:rPr>
          <w:rFonts w:cs="Arial"/>
          <w:sz w:val="32"/>
          <w:szCs w:val="18"/>
        </w:rPr>
        <w:t xml:space="preserve">ontributions for the </w:t>
      </w:r>
      <w:r>
        <w:rPr>
          <w:rFonts w:cs="Arial"/>
          <w:sz w:val="32"/>
          <w:szCs w:val="18"/>
        </w:rPr>
        <w:t xml:space="preserve">baseline paper on </w:t>
      </w:r>
      <w:r w:rsidRPr="005D661E">
        <w:rPr>
          <w:rFonts w:cs="Arial"/>
          <w:sz w:val="32"/>
          <w:szCs w:val="18"/>
        </w:rPr>
        <w:t>[WT#1.2 Slicing]</w:t>
      </w:r>
    </w:p>
    <w:p w14:paraId="6734A417" w14:textId="66FCFBCD" w:rsidR="002440DD" w:rsidRPr="002440DD" w:rsidRDefault="00AC40F6" w:rsidP="002440DD">
      <w:r>
        <w:t>Void</w:t>
      </w:r>
    </w:p>
    <w:p w14:paraId="00BDB205" w14:textId="17823A6A" w:rsidR="007F0B17" w:rsidRPr="00FB700C" w:rsidRDefault="007F0B17" w:rsidP="007F0B17">
      <w:pPr>
        <w:pStyle w:val="Heading1"/>
        <w:rPr>
          <w:sz w:val="32"/>
          <w:szCs w:val="18"/>
          <w:lang w:eastAsia="zh-CN"/>
        </w:rPr>
      </w:pPr>
      <w:bookmarkStart w:id="2" w:name="_Hlk87257355"/>
      <w:r w:rsidRPr="00FB700C">
        <w:rPr>
          <w:sz w:val="32"/>
          <w:szCs w:val="18"/>
          <w:lang w:eastAsia="zh-CN"/>
        </w:rPr>
        <w:t>2.</w:t>
      </w:r>
      <w:r w:rsidRPr="00FB700C">
        <w:rPr>
          <w:sz w:val="32"/>
          <w:szCs w:val="18"/>
          <w:lang w:eastAsia="zh-CN"/>
        </w:rPr>
        <w:tab/>
        <w:t xml:space="preserve">Summary of </w:t>
      </w:r>
      <w:r w:rsidR="00455182" w:rsidRPr="00FB700C">
        <w:rPr>
          <w:sz w:val="32"/>
          <w:szCs w:val="18"/>
          <w:lang w:eastAsia="zh-CN"/>
        </w:rPr>
        <w:t xml:space="preserve">the </w:t>
      </w:r>
      <w:r w:rsidR="00E73A78" w:rsidRPr="00FB700C">
        <w:rPr>
          <w:sz w:val="32"/>
          <w:szCs w:val="18"/>
          <w:lang w:eastAsia="zh-CN"/>
        </w:rPr>
        <w:t xml:space="preserve">input </w:t>
      </w:r>
      <w:r w:rsidR="00F04707" w:rsidRPr="00FB700C">
        <w:rPr>
          <w:sz w:val="32"/>
          <w:szCs w:val="18"/>
          <w:lang w:eastAsia="zh-CN"/>
        </w:rPr>
        <w:t>contributions</w:t>
      </w:r>
    </w:p>
    <w:p w14:paraId="202CA8C8" w14:textId="29C27B64" w:rsidR="00AC235F" w:rsidRDefault="00D54AA6" w:rsidP="0018535A">
      <w:pPr>
        <w:pStyle w:val="B2"/>
        <w:ind w:left="0" w:firstLine="0"/>
        <w:rPr>
          <w:lang w:eastAsia="zh-CN"/>
        </w:rPr>
      </w:pPr>
      <w:r>
        <w:rPr>
          <w:lang w:eastAsia="zh-CN"/>
        </w:rPr>
        <w:t>Void</w:t>
      </w:r>
    </w:p>
    <w:p w14:paraId="67B21651" w14:textId="510371EA" w:rsidR="00750638" w:rsidRDefault="00682915" w:rsidP="0075063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2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190C185C" w14:textId="12C66DC1" w:rsidR="00496360" w:rsidRPr="005E4122" w:rsidRDefault="00C72733" w:rsidP="00496360">
      <w:pPr>
        <w:pStyle w:val="B1"/>
        <w:rPr>
          <w:lang w:eastAsia="zh-CN"/>
        </w:rPr>
      </w:pPr>
      <w:bookmarkStart w:id="3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</w:r>
      <w:r w:rsidR="005C4D42" w:rsidRPr="005E4122">
        <w:rPr>
          <w:lang w:eastAsia="zh-CN"/>
        </w:rPr>
        <w:t>Study t</w:t>
      </w:r>
      <w:r w:rsidR="00496360" w:rsidRPr="005E4122">
        <w:rPr>
          <w:lang w:eastAsia="zh-CN"/>
        </w:rPr>
        <w:t xml:space="preserve">he overall design </w:t>
      </w:r>
      <w:r w:rsidR="00BC0A89" w:rsidRPr="005E4122">
        <w:rPr>
          <w:lang w:eastAsia="zh-CN"/>
        </w:rPr>
        <w:t xml:space="preserve">and functionalities </w:t>
      </w:r>
      <w:r w:rsidR="00496360" w:rsidRPr="005E4122">
        <w:rPr>
          <w:lang w:eastAsia="zh-CN"/>
        </w:rPr>
        <w:t>of the 6G network slicing</w:t>
      </w:r>
      <w:r w:rsidR="00BC0A89" w:rsidRPr="005E4122">
        <w:rPr>
          <w:lang w:eastAsia="zh-CN"/>
        </w:rPr>
        <w:t>, which may include existing 5G and new 6G functionality</w:t>
      </w:r>
      <w:r w:rsidR="00496360" w:rsidRPr="005E4122">
        <w:rPr>
          <w:lang w:eastAsia="zh-CN"/>
        </w:rPr>
        <w:t xml:space="preserve">. </w:t>
      </w:r>
      <w:r w:rsidR="00987B93" w:rsidRPr="005E4122">
        <w:rPr>
          <w:lang w:eastAsia="zh-CN"/>
        </w:rPr>
        <w:t xml:space="preserve">The overall network slicing design </w:t>
      </w:r>
      <w:r w:rsidR="008C79A7" w:rsidRPr="005E4122">
        <w:rPr>
          <w:lang w:eastAsia="zh-CN"/>
        </w:rPr>
        <w:t xml:space="preserve">will </w:t>
      </w:r>
      <w:r w:rsidR="006869E1" w:rsidRPr="005E4122">
        <w:rPr>
          <w:lang w:eastAsia="zh-CN"/>
        </w:rPr>
        <w:t xml:space="preserve">also </w:t>
      </w:r>
      <w:r w:rsidR="000B20B5" w:rsidRPr="005E4122">
        <w:rPr>
          <w:lang w:eastAsia="zh-CN"/>
        </w:rPr>
        <w:t>consider</w:t>
      </w:r>
      <w:r w:rsidR="00496360" w:rsidRPr="005E4122">
        <w:rPr>
          <w:lang w:eastAsia="zh-CN"/>
        </w:rPr>
        <w:t xml:space="preserve">: </w:t>
      </w:r>
    </w:p>
    <w:p w14:paraId="00576BE1" w14:textId="7D177C7C" w:rsidR="00557E34" w:rsidRPr="005E4122" w:rsidRDefault="00557E34" w:rsidP="00496360">
      <w:pPr>
        <w:pStyle w:val="B2"/>
        <w:rPr>
          <w:lang w:eastAsia="zh-CN"/>
        </w:rPr>
      </w:pPr>
      <w:r w:rsidRPr="005E4122">
        <w:rPr>
          <w:lang w:eastAsia="zh-CN"/>
        </w:rPr>
        <w:t>a</w:t>
      </w:r>
      <w:r w:rsidR="00BC0A89" w:rsidRPr="005E4122">
        <w:rPr>
          <w:lang w:eastAsia="zh-CN"/>
        </w:rPr>
        <w:t>.</w:t>
      </w:r>
      <w:r w:rsidR="00BC0A89" w:rsidRPr="005E4122">
        <w:rPr>
          <w:lang w:eastAsia="zh-CN"/>
        </w:rPr>
        <w:tab/>
      </w:r>
      <w:r w:rsidR="00B148CE">
        <w:rPr>
          <w:lang w:eastAsia="zh-CN"/>
        </w:rPr>
        <w:t>I</w:t>
      </w:r>
      <w:r w:rsidR="00BC0A89" w:rsidRPr="005E4122">
        <w:rPr>
          <w:lang w:eastAsia="zh-CN"/>
        </w:rPr>
        <w:t xml:space="preserve">dentify and address any areas </w:t>
      </w:r>
      <w:r w:rsidR="003311BC" w:rsidRPr="005E4122">
        <w:rPr>
          <w:lang w:eastAsia="zh-CN"/>
        </w:rPr>
        <w:t>of possible</w:t>
      </w:r>
      <w:r w:rsidR="00BC0A89" w:rsidRPr="005E4122">
        <w:rPr>
          <w:lang w:eastAsia="zh-CN"/>
        </w:rPr>
        <w:t xml:space="preserve"> improvement and simplification;</w:t>
      </w:r>
    </w:p>
    <w:p w14:paraId="54185727" w14:textId="2CAF9098" w:rsidR="00BA6048" w:rsidRPr="005E4122" w:rsidRDefault="00BC0A89" w:rsidP="00496360">
      <w:pPr>
        <w:pStyle w:val="B2"/>
        <w:rPr>
          <w:lang w:eastAsia="zh-CN"/>
        </w:rPr>
      </w:pPr>
      <w:r w:rsidRPr="005E4122">
        <w:rPr>
          <w:lang w:eastAsia="zh-CN"/>
        </w:rPr>
        <w:t>b</w:t>
      </w:r>
      <w:r w:rsidR="00E97681" w:rsidRPr="005E4122">
        <w:rPr>
          <w:lang w:eastAsia="zh-CN"/>
        </w:rPr>
        <w:t>.</w:t>
      </w:r>
      <w:r w:rsidR="00E97681" w:rsidRPr="005E4122">
        <w:rPr>
          <w:lang w:eastAsia="zh-CN"/>
        </w:rPr>
        <w:tab/>
      </w:r>
      <w:r w:rsidR="00003D70" w:rsidRPr="005E4122">
        <w:rPr>
          <w:lang w:eastAsia="zh-CN"/>
        </w:rPr>
        <w:tab/>
        <w:t>Identify and address improvements of the application traffic mapping to network slice(s).</w:t>
      </w:r>
    </w:p>
    <w:p w14:paraId="1A0D8AD5" w14:textId="39243D1E" w:rsidR="00CA6BC8" w:rsidRPr="005E4122" w:rsidRDefault="00A05949" w:rsidP="00A05949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="00CA6BC8" w:rsidRPr="005E4122">
        <w:rPr>
          <w:lang w:eastAsia="zh-CN"/>
        </w:rPr>
        <w:tab/>
      </w:r>
      <w:r w:rsidR="00A70B7C" w:rsidRPr="005E4122">
        <w:rPr>
          <w:lang w:eastAsia="zh-CN"/>
        </w:rPr>
        <w:t>I</w:t>
      </w:r>
      <w:r w:rsidR="001342D0" w:rsidRPr="005E4122">
        <w:rPr>
          <w:lang w:eastAsia="zh-CN"/>
        </w:rPr>
        <w:t>t will be</w:t>
      </w:r>
      <w:r w:rsidR="00CA6BC8" w:rsidRPr="005E4122">
        <w:rPr>
          <w:lang w:eastAsia="zh-CN"/>
        </w:rPr>
        <w:t xml:space="preserve"> </w:t>
      </w:r>
      <w:r w:rsidR="008A6A99" w:rsidRPr="005E4122">
        <w:rPr>
          <w:lang w:eastAsia="zh-CN"/>
        </w:rPr>
        <w:t>stud</w:t>
      </w:r>
      <w:r w:rsidR="001342D0" w:rsidRPr="005E4122">
        <w:rPr>
          <w:lang w:eastAsia="zh-CN"/>
        </w:rPr>
        <w:t>ied</w:t>
      </w:r>
      <w:r w:rsidR="008A6A99" w:rsidRPr="005E4122">
        <w:rPr>
          <w:lang w:eastAsia="zh-CN"/>
        </w:rPr>
        <w:t xml:space="preserve"> </w:t>
      </w:r>
      <w:r w:rsidR="00CA6BC8" w:rsidRPr="005E4122">
        <w:rPr>
          <w:lang w:eastAsia="zh-CN"/>
        </w:rPr>
        <w:t xml:space="preserve">which of the 5G functionality and </w:t>
      </w:r>
      <w:r w:rsidR="007F61CF" w:rsidRPr="005E4122">
        <w:rPr>
          <w:lang w:eastAsia="zh-CN"/>
        </w:rPr>
        <w:t xml:space="preserve">potential </w:t>
      </w:r>
      <w:r w:rsidR="00CA6BC8" w:rsidRPr="005E4122">
        <w:rPr>
          <w:lang w:eastAsia="zh-CN"/>
        </w:rPr>
        <w:t>new 6G functionality are mandatory to support in the UE and in the network.</w:t>
      </w:r>
    </w:p>
    <w:p w14:paraId="0234223E" w14:textId="6F76992A" w:rsidR="00C72733" w:rsidRPr="00C72733" w:rsidRDefault="003118D7" w:rsidP="006B4838">
      <w:pPr>
        <w:pStyle w:val="B1"/>
        <w:rPr>
          <w:lang w:eastAsia="zh-CN"/>
        </w:rPr>
      </w:pPr>
      <w:r w:rsidRPr="005E4122">
        <w:rPr>
          <w:lang w:eastAsia="zh-CN"/>
        </w:rPr>
        <w:t>2</w:t>
      </w:r>
      <w:r w:rsidR="00C72733" w:rsidRPr="005E4122">
        <w:rPr>
          <w:lang w:eastAsia="zh-CN"/>
        </w:rPr>
        <w:t>.</w:t>
      </w:r>
      <w:r w:rsidR="00C72733" w:rsidRPr="005E4122">
        <w:rPr>
          <w:lang w:eastAsia="zh-CN"/>
        </w:rPr>
        <w:tab/>
      </w:r>
      <w:r w:rsidR="006869E1" w:rsidRPr="005E4122">
        <w:rPr>
          <w:lang w:eastAsia="zh-CN"/>
        </w:rPr>
        <w:t xml:space="preserve">Study </w:t>
      </w:r>
      <w:r w:rsidR="00C30EA2" w:rsidRPr="005E4122">
        <w:rPr>
          <w:lang w:eastAsia="zh-CN"/>
        </w:rPr>
        <w:t>impacts</w:t>
      </w:r>
      <w:r w:rsidR="0092356E" w:rsidRPr="005E4122">
        <w:rPr>
          <w:lang w:eastAsia="zh-CN"/>
        </w:rPr>
        <w:t>, if any,</w:t>
      </w:r>
      <w:r w:rsidR="00C30EA2" w:rsidRPr="005E4122">
        <w:rPr>
          <w:lang w:eastAsia="zh-CN"/>
        </w:rPr>
        <w:t xml:space="preserve"> of the 6G </w:t>
      </w:r>
      <w:r w:rsidR="002520B1" w:rsidRPr="005E4122">
        <w:rPr>
          <w:lang w:eastAsia="zh-CN"/>
        </w:rPr>
        <w:t>network slicing on the i</w:t>
      </w:r>
      <w:r w:rsidR="00C72733" w:rsidRPr="005E4122">
        <w:rPr>
          <w:lang w:eastAsia="zh-CN"/>
        </w:rPr>
        <w:t xml:space="preserve">nterworking </w:t>
      </w:r>
      <w:r w:rsidR="00FF7F57" w:rsidRPr="005E4122">
        <w:rPr>
          <w:lang w:eastAsia="zh-CN"/>
        </w:rPr>
        <w:t>and migration</w:t>
      </w:r>
      <w:r w:rsidR="00C72733" w:rsidRPr="005E4122">
        <w:rPr>
          <w:lang w:eastAsia="zh-CN"/>
        </w:rPr>
        <w:t>.</w:t>
      </w:r>
    </w:p>
    <w:bookmarkEnd w:id="3"/>
    <w:p w14:paraId="0A5987FA" w14:textId="5B9087F9" w:rsidR="00534AB3" w:rsidRPr="00FF7F57" w:rsidRDefault="00534AB3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F72C" w14:textId="77777777" w:rsidR="00961E84" w:rsidRDefault="00961E84">
      <w:r>
        <w:separator/>
      </w:r>
    </w:p>
  </w:endnote>
  <w:endnote w:type="continuationSeparator" w:id="0">
    <w:p w14:paraId="73BBB8F0" w14:textId="77777777" w:rsidR="00961E84" w:rsidRDefault="00961E84">
      <w:r>
        <w:continuationSeparator/>
      </w:r>
    </w:p>
  </w:endnote>
  <w:endnote w:type="continuationNotice" w:id="1">
    <w:p w14:paraId="7E12DDC3" w14:textId="77777777" w:rsidR="00961E84" w:rsidRDefault="00961E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810F2" w14:textId="77777777" w:rsidR="00961E84" w:rsidRDefault="00961E84">
      <w:r>
        <w:separator/>
      </w:r>
    </w:p>
  </w:footnote>
  <w:footnote w:type="continuationSeparator" w:id="0">
    <w:p w14:paraId="12507ECA" w14:textId="77777777" w:rsidR="00961E84" w:rsidRDefault="00961E84">
      <w:r>
        <w:continuationSeparator/>
      </w:r>
    </w:p>
  </w:footnote>
  <w:footnote w:type="continuationNotice" w:id="1">
    <w:p w14:paraId="2D8D502B" w14:textId="77777777" w:rsidR="00961E84" w:rsidRDefault="00961E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1"/>
  </w:num>
  <w:num w:numId="8" w16cid:durableId="869488835">
    <w:abstractNumId w:val="23"/>
  </w:num>
  <w:num w:numId="9" w16cid:durableId="1353532250">
    <w:abstractNumId w:val="18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0"/>
  </w:num>
  <w:num w:numId="13" w16cid:durableId="190412794">
    <w:abstractNumId w:val="14"/>
  </w:num>
  <w:num w:numId="14" w16cid:durableId="1388410238">
    <w:abstractNumId w:val="16"/>
  </w:num>
  <w:num w:numId="15" w16cid:durableId="1196650430">
    <w:abstractNumId w:val="7"/>
  </w:num>
  <w:num w:numId="16" w16cid:durableId="740562695">
    <w:abstractNumId w:val="13"/>
  </w:num>
  <w:num w:numId="17" w16cid:durableId="1645044010">
    <w:abstractNumId w:val="17"/>
  </w:num>
  <w:num w:numId="18" w16cid:durableId="128792675">
    <w:abstractNumId w:val="12"/>
  </w:num>
  <w:num w:numId="19" w16cid:durableId="1848134616">
    <w:abstractNumId w:val="22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19"/>
  </w:num>
  <w:num w:numId="23" w16cid:durableId="1998075855">
    <w:abstractNumId w:val="10"/>
  </w:num>
  <w:num w:numId="24" w16cid:durableId="463739285">
    <w:abstractNumId w:val="15"/>
  </w:num>
  <w:num w:numId="25" w16cid:durableId="43031618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28A0"/>
    <w:rsid w:val="00033BC0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360F"/>
    <w:rsid w:val="00063D50"/>
    <w:rsid w:val="00064FE2"/>
    <w:rsid w:val="00066D43"/>
    <w:rsid w:val="00067A35"/>
    <w:rsid w:val="00067E2F"/>
    <w:rsid w:val="00067E48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417D"/>
    <w:rsid w:val="000842DF"/>
    <w:rsid w:val="00084F60"/>
    <w:rsid w:val="00085894"/>
    <w:rsid w:val="00086753"/>
    <w:rsid w:val="00093187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046"/>
    <w:rsid w:val="000A59D4"/>
    <w:rsid w:val="000A6322"/>
    <w:rsid w:val="000A7D46"/>
    <w:rsid w:val="000B20B5"/>
    <w:rsid w:val="000B3742"/>
    <w:rsid w:val="000B3DD1"/>
    <w:rsid w:val="000B420A"/>
    <w:rsid w:val="000B44AA"/>
    <w:rsid w:val="000B4C1A"/>
    <w:rsid w:val="000B4FA2"/>
    <w:rsid w:val="000B5ADE"/>
    <w:rsid w:val="000B6610"/>
    <w:rsid w:val="000C29D5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860"/>
    <w:rsid w:val="000E1E2C"/>
    <w:rsid w:val="000E2A62"/>
    <w:rsid w:val="000E4FB9"/>
    <w:rsid w:val="000E64A2"/>
    <w:rsid w:val="000E672B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400AD"/>
    <w:rsid w:val="00140FFB"/>
    <w:rsid w:val="00141884"/>
    <w:rsid w:val="00141FB9"/>
    <w:rsid w:val="0014245F"/>
    <w:rsid w:val="001426D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8045D"/>
    <w:rsid w:val="0018076F"/>
    <w:rsid w:val="0018187A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730"/>
    <w:rsid w:val="001B58DA"/>
    <w:rsid w:val="001B75BA"/>
    <w:rsid w:val="001B7B4E"/>
    <w:rsid w:val="001B7BAD"/>
    <w:rsid w:val="001C1FFB"/>
    <w:rsid w:val="001C3A56"/>
    <w:rsid w:val="001C3EC8"/>
    <w:rsid w:val="001C4A45"/>
    <w:rsid w:val="001C4EF9"/>
    <w:rsid w:val="001C4FB1"/>
    <w:rsid w:val="001C5C79"/>
    <w:rsid w:val="001C77FB"/>
    <w:rsid w:val="001D0770"/>
    <w:rsid w:val="001D2596"/>
    <w:rsid w:val="001D2BD4"/>
    <w:rsid w:val="001D2F0F"/>
    <w:rsid w:val="001D4258"/>
    <w:rsid w:val="001D6911"/>
    <w:rsid w:val="001E116B"/>
    <w:rsid w:val="001E1D84"/>
    <w:rsid w:val="001E23E8"/>
    <w:rsid w:val="001E26CD"/>
    <w:rsid w:val="001E2A0E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5A12"/>
    <w:rsid w:val="001F6292"/>
    <w:rsid w:val="001F7833"/>
    <w:rsid w:val="001F79FC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AF5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82E"/>
    <w:rsid w:val="00262C38"/>
    <w:rsid w:val="00262DB6"/>
    <w:rsid w:val="00263549"/>
    <w:rsid w:val="00263D79"/>
    <w:rsid w:val="00264BC5"/>
    <w:rsid w:val="00266622"/>
    <w:rsid w:val="00266700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620C"/>
    <w:rsid w:val="002D6C2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D6D"/>
    <w:rsid w:val="002F2E98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8F6"/>
    <w:rsid w:val="003156E1"/>
    <w:rsid w:val="003160F3"/>
    <w:rsid w:val="00317380"/>
    <w:rsid w:val="00317881"/>
    <w:rsid w:val="00321434"/>
    <w:rsid w:val="0032277D"/>
    <w:rsid w:val="00323645"/>
    <w:rsid w:val="00323727"/>
    <w:rsid w:val="0032400C"/>
    <w:rsid w:val="00327471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E2C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B44"/>
    <w:rsid w:val="00371D04"/>
    <w:rsid w:val="003722D5"/>
    <w:rsid w:val="00372400"/>
    <w:rsid w:val="003739A9"/>
    <w:rsid w:val="00373E7B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9EA"/>
    <w:rsid w:val="003D517F"/>
    <w:rsid w:val="003D55C8"/>
    <w:rsid w:val="003D58A8"/>
    <w:rsid w:val="003D5D57"/>
    <w:rsid w:val="003D5EA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EA6"/>
    <w:rsid w:val="00472F32"/>
    <w:rsid w:val="00473288"/>
    <w:rsid w:val="00473EA7"/>
    <w:rsid w:val="004744BB"/>
    <w:rsid w:val="004748E0"/>
    <w:rsid w:val="004760C0"/>
    <w:rsid w:val="00476FE6"/>
    <w:rsid w:val="00481F40"/>
    <w:rsid w:val="00481FB2"/>
    <w:rsid w:val="0048258B"/>
    <w:rsid w:val="00483090"/>
    <w:rsid w:val="0048343D"/>
    <w:rsid w:val="004836C9"/>
    <w:rsid w:val="004842A3"/>
    <w:rsid w:val="00487153"/>
    <w:rsid w:val="004903FF"/>
    <w:rsid w:val="00490655"/>
    <w:rsid w:val="00493056"/>
    <w:rsid w:val="004931DD"/>
    <w:rsid w:val="004942F6"/>
    <w:rsid w:val="00494C00"/>
    <w:rsid w:val="00496261"/>
    <w:rsid w:val="00496360"/>
    <w:rsid w:val="004979E8"/>
    <w:rsid w:val="00497E4C"/>
    <w:rsid w:val="004A02D3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43BA"/>
    <w:rsid w:val="00514A2E"/>
    <w:rsid w:val="005157A2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875"/>
    <w:rsid w:val="00543F80"/>
    <w:rsid w:val="00544883"/>
    <w:rsid w:val="00544909"/>
    <w:rsid w:val="005449C0"/>
    <w:rsid w:val="005478D5"/>
    <w:rsid w:val="005501BE"/>
    <w:rsid w:val="00550FA7"/>
    <w:rsid w:val="00552051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696E"/>
    <w:rsid w:val="00590CC3"/>
    <w:rsid w:val="00590DD7"/>
    <w:rsid w:val="00590FF5"/>
    <w:rsid w:val="00591415"/>
    <w:rsid w:val="0059227B"/>
    <w:rsid w:val="005932B8"/>
    <w:rsid w:val="00594BE3"/>
    <w:rsid w:val="005964A6"/>
    <w:rsid w:val="00597B58"/>
    <w:rsid w:val="005A00B2"/>
    <w:rsid w:val="005A107D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B10"/>
    <w:rsid w:val="005B795D"/>
    <w:rsid w:val="005B7D10"/>
    <w:rsid w:val="005C00CA"/>
    <w:rsid w:val="005C0265"/>
    <w:rsid w:val="005C0CD3"/>
    <w:rsid w:val="005C20F6"/>
    <w:rsid w:val="005C3331"/>
    <w:rsid w:val="005C389D"/>
    <w:rsid w:val="005C390B"/>
    <w:rsid w:val="005C4D42"/>
    <w:rsid w:val="005C518D"/>
    <w:rsid w:val="005C6541"/>
    <w:rsid w:val="005C66E5"/>
    <w:rsid w:val="005C7096"/>
    <w:rsid w:val="005C711F"/>
    <w:rsid w:val="005C761B"/>
    <w:rsid w:val="005D1A67"/>
    <w:rsid w:val="005D213F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A0D"/>
    <w:rsid w:val="005E3993"/>
    <w:rsid w:val="005E3CE7"/>
    <w:rsid w:val="005E4122"/>
    <w:rsid w:val="005E6AE2"/>
    <w:rsid w:val="005E7317"/>
    <w:rsid w:val="005F14F5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7AD0"/>
    <w:rsid w:val="00620307"/>
    <w:rsid w:val="00622ED9"/>
    <w:rsid w:val="00623B50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5F32"/>
    <w:rsid w:val="006368F6"/>
    <w:rsid w:val="00636BC5"/>
    <w:rsid w:val="00637D04"/>
    <w:rsid w:val="006406B1"/>
    <w:rsid w:val="006422ED"/>
    <w:rsid w:val="00642467"/>
    <w:rsid w:val="006434AF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65B6"/>
    <w:rsid w:val="00657969"/>
    <w:rsid w:val="00657B80"/>
    <w:rsid w:val="00657FF3"/>
    <w:rsid w:val="00661683"/>
    <w:rsid w:val="00661696"/>
    <w:rsid w:val="00665348"/>
    <w:rsid w:val="00665891"/>
    <w:rsid w:val="00666D31"/>
    <w:rsid w:val="006670EE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23AA"/>
    <w:rsid w:val="00682533"/>
    <w:rsid w:val="006826CB"/>
    <w:rsid w:val="00682915"/>
    <w:rsid w:val="00683163"/>
    <w:rsid w:val="00683627"/>
    <w:rsid w:val="006837CC"/>
    <w:rsid w:val="006846EB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10DA"/>
    <w:rsid w:val="00691F54"/>
    <w:rsid w:val="00692DA9"/>
    <w:rsid w:val="0069398D"/>
    <w:rsid w:val="00693AC5"/>
    <w:rsid w:val="00694899"/>
    <w:rsid w:val="0069495C"/>
    <w:rsid w:val="00695566"/>
    <w:rsid w:val="006A3B71"/>
    <w:rsid w:val="006A7F4E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61B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6285"/>
    <w:rsid w:val="006D6C42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CB2"/>
    <w:rsid w:val="006F4930"/>
    <w:rsid w:val="006F4EFC"/>
    <w:rsid w:val="006F6984"/>
    <w:rsid w:val="006F6D13"/>
    <w:rsid w:val="006F74B1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E74"/>
    <w:rsid w:val="00731D6B"/>
    <w:rsid w:val="00731FA2"/>
    <w:rsid w:val="00733A39"/>
    <w:rsid w:val="00734765"/>
    <w:rsid w:val="00735251"/>
    <w:rsid w:val="00735BED"/>
    <w:rsid w:val="00735EFB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62FD"/>
    <w:rsid w:val="007A6ADD"/>
    <w:rsid w:val="007B1440"/>
    <w:rsid w:val="007B19EA"/>
    <w:rsid w:val="007B395A"/>
    <w:rsid w:val="007B4B7C"/>
    <w:rsid w:val="007B601E"/>
    <w:rsid w:val="007B7D58"/>
    <w:rsid w:val="007C066A"/>
    <w:rsid w:val="007C0A2D"/>
    <w:rsid w:val="007C101B"/>
    <w:rsid w:val="007C156D"/>
    <w:rsid w:val="007C27B0"/>
    <w:rsid w:val="007C2840"/>
    <w:rsid w:val="007C2CE8"/>
    <w:rsid w:val="007C35D6"/>
    <w:rsid w:val="007C507A"/>
    <w:rsid w:val="007C5B77"/>
    <w:rsid w:val="007C5D63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10377"/>
    <w:rsid w:val="00810507"/>
    <w:rsid w:val="00810886"/>
    <w:rsid w:val="00810CA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FD9"/>
    <w:rsid w:val="008272AF"/>
    <w:rsid w:val="00827C05"/>
    <w:rsid w:val="00830294"/>
    <w:rsid w:val="0083095B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7B8D"/>
    <w:rsid w:val="00880395"/>
    <w:rsid w:val="00881E57"/>
    <w:rsid w:val="0088277A"/>
    <w:rsid w:val="00884D2D"/>
    <w:rsid w:val="00886CBD"/>
    <w:rsid w:val="00887486"/>
    <w:rsid w:val="0089023E"/>
    <w:rsid w:val="00892420"/>
    <w:rsid w:val="008933BF"/>
    <w:rsid w:val="00893B21"/>
    <w:rsid w:val="00894328"/>
    <w:rsid w:val="008975C6"/>
    <w:rsid w:val="00897CD2"/>
    <w:rsid w:val="008A0349"/>
    <w:rsid w:val="008A099E"/>
    <w:rsid w:val="008A10C4"/>
    <w:rsid w:val="008A1BD2"/>
    <w:rsid w:val="008A1D5A"/>
    <w:rsid w:val="008A2086"/>
    <w:rsid w:val="008A2C19"/>
    <w:rsid w:val="008A3E7C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C06F0"/>
    <w:rsid w:val="008C2950"/>
    <w:rsid w:val="008C2BE3"/>
    <w:rsid w:val="008C43AB"/>
    <w:rsid w:val="008C4E70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3D27"/>
    <w:rsid w:val="008E48AA"/>
    <w:rsid w:val="008E5E96"/>
    <w:rsid w:val="008F045D"/>
    <w:rsid w:val="008F08F2"/>
    <w:rsid w:val="008F1C1F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366"/>
    <w:rsid w:val="00930C88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615EA"/>
    <w:rsid w:val="00961E84"/>
    <w:rsid w:val="00963BFA"/>
    <w:rsid w:val="0096482F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2312"/>
    <w:rsid w:val="009967AC"/>
    <w:rsid w:val="00996FDB"/>
    <w:rsid w:val="00997322"/>
    <w:rsid w:val="00997EE7"/>
    <w:rsid w:val="009A1183"/>
    <w:rsid w:val="009A397A"/>
    <w:rsid w:val="009A3CD2"/>
    <w:rsid w:val="009A51CC"/>
    <w:rsid w:val="009A56D7"/>
    <w:rsid w:val="009A5913"/>
    <w:rsid w:val="009A5C74"/>
    <w:rsid w:val="009A604F"/>
    <w:rsid w:val="009A6585"/>
    <w:rsid w:val="009A7AAE"/>
    <w:rsid w:val="009A7E6B"/>
    <w:rsid w:val="009B015F"/>
    <w:rsid w:val="009B1921"/>
    <w:rsid w:val="009B47B8"/>
    <w:rsid w:val="009B4DCD"/>
    <w:rsid w:val="009B4F39"/>
    <w:rsid w:val="009B5F76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4243"/>
    <w:rsid w:val="009C5454"/>
    <w:rsid w:val="009C5548"/>
    <w:rsid w:val="009C5DE7"/>
    <w:rsid w:val="009C6105"/>
    <w:rsid w:val="009C611C"/>
    <w:rsid w:val="009C75E2"/>
    <w:rsid w:val="009D194D"/>
    <w:rsid w:val="009D1DAA"/>
    <w:rsid w:val="009D1EE1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5949"/>
    <w:rsid w:val="00A0629E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245A"/>
    <w:rsid w:val="00A42ECB"/>
    <w:rsid w:val="00A440C1"/>
    <w:rsid w:val="00A44450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BC9"/>
    <w:rsid w:val="00A67E53"/>
    <w:rsid w:val="00A70B7C"/>
    <w:rsid w:val="00A7281A"/>
    <w:rsid w:val="00A73848"/>
    <w:rsid w:val="00A74AFD"/>
    <w:rsid w:val="00A750BF"/>
    <w:rsid w:val="00A75668"/>
    <w:rsid w:val="00A77C5A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21CF"/>
    <w:rsid w:val="00AE2EFD"/>
    <w:rsid w:val="00AE322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9BA"/>
    <w:rsid w:val="00AF4F6C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7565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33E1"/>
    <w:rsid w:val="00B33DCA"/>
    <w:rsid w:val="00B350D8"/>
    <w:rsid w:val="00B36677"/>
    <w:rsid w:val="00B36C97"/>
    <w:rsid w:val="00B36CE9"/>
    <w:rsid w:val="00B37DE1"/>
    <w:rsid w:val="00B431E4"/>
    <w:rsid w:val="00B440BF"/>
    <w:rsid w:val="00B4478A"/>
    <w:rsid w:val="00B44837"/>
    <w:rsid w:val="00B47462"/>
    <w:rsid w:val="00B51482"/>
    <w:rsid w:val="00B514F4"/>
    <w:rsid w:val="00B52D28"/>
    <w:rsid w:val="00B52D59"/>
    <w:rsid w:val="00B53814"/>
    <w:rsid w:val="00B5403D"/>
    <w:rsid w:val="00B54787"/>
    <w:rsid w:val="00B54AFE"/>
    <w:rsid w:val="00B54BC4"/>
    <w:rsid w:val="00B6010F"/>
    <w:rsid w:val="00B60604"/>
    <w:rsid w:val="00B60866"/>
    <w:rsid w:val="00B60944"/>
    <w:rsid w:val="00B60BA4"/>
    <w:rsid w:val="00B60F65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FDD"/>
    <w:rsid w:val="00B7732B"/>
    <w:rsid w:val="00B80175"/>
    <w:rsid w:val="00B811A3"/>
    <w:rsid w:val="00B81F93"/>
    <w:rsid w:val="00B82589"/>
    <w:rsid w:val="00B834CF"/>
    <w:rsid w:val="00B84306"/>
    <w:rsid w:val="00B855BD"/>
    <w:rsid w:val="00B85CD8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51C6"/>
    <w:rsid w:val="00C15C22"/>
    <w:rsid w:val="00C16E2F"/>
    <w:rsid w:val="00C2081F"/>
    <w:rsid w:val="00C212A2"/>
    <w:rsid w:val="00C22D17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23F6"/>
    <w:rsid w:val="00C32F26"/>
    <w:rsid w:val="00C344AE"/>
    <w:rsid w:val="00C352A5"/>
    <w:rsid w:val="00C36A82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F8B"/>
    <w:rsid w:val="00C52F06"/>
    <w:rsid w:val="00C530B8"/>
    <w:rsid w:val="00C538AE"/>
    <w:rsid w:val="00C54661"/>
    <w:rsid w:val="00C54ACE"/>
    <w:rsid w:val="00C555C9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F55"/>
    <w:rsid w:val="00C954B8"/>
    <w:rsid w:val="00C9571A"/>
    <w:rsid w:val="00C96022"/>
    <w:rsid w:val="00C9671F"/>
    <w:rsid w:val="00C969C1"/>
    <w:rsid w:val="00C96CD0"/>
    <w:rsid w:val="00CA4BE7"/>
    <w:rsid w:val="00CA5E7D"/>
    <w:rsid w:val="00CA6BC8"/>
    <w:rsid w:val="00CA7D62"/>
    <w:rsid w:val="00CB07A8"/>
    <w:rsid w:val="00CB07D2"/>
    <w:rsid w:val="00CB0BF7"/>
    <w:rsid w:val="00CB28B6"/>
    <w:rsid w:val="00CB367E"/>
    <w:rsid w:val="00CB3DBA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4E0C"/>
    <w:rsid w:val="00CC5AA3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BAE"/>
    <w:rsid w:val="00D0023B"/>
    <w:rsid w:val="00D02429"/>
    <w:rsid w:val="00D027E1"/>
    <w:rsid w:val="00D02ECD"/>
    <w:rsid w:val="00D03551"/>
    <w:rsid w:val="00D03E8C"/>
    <w:rsid w:val="00D04532"/>
    <w:rsid w:val="00D0525A"/>
    <w:rsid w:val="00D06168"/>
    <w:rsid w:val="00D10033"/>
    <w:rsid w:val="00D10247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55EB"/>
    <w:rsid w:val="00D259BE"/>
    <w:rsid w:val="00D26579"/>
    <w:rsid w:val="00D267E2"/>
    <w:rsid w:val="00D30812"/>
    <w:rsid w:val="00D315B7"/>
    <w:rsid w:val="00D31636"/>
    <w:rsid w:val="00D3360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67C6"/>
    <w:rsid w:val="00D5717A"/>
    <w:rsid w:val="00D571A4"/>
    <w:rsid w:val="00D60646"/>
    <w:rsid w:val="00D621C2"/>
    <w:rsid w:val="00D62265"/>
    <w:rsid w:val="00D64EAC"/>
    <w:rsid w:val="00D653AD"/>
    <w:rsid w:val="00D655ED"/>
    <w:rsid w:val="00D71178"/>
    <w:rsid w:val="00D72061"/>
    <w:rsid w:val="00D72462"/>
    <w:rsid w:val="00D726F7"/>
    <w:rsid w:val="00D74094"/>
    <w:rsid w:val="00D744D2"/>
    <w:rsid w:val="00D74ACB"/>
    <w:rsid w:val="00D77977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4B56"/>
    <w:rsid w:val="00DB72D3"/>
    <w:rsid w:val="00DC03C8"/>
    <w:rsid w:val="00DC0BFA"/>
    <w:rsid w:val="00DC1055"/>
    <w:rsid w:val="00DC18CB"/>
    <w:rsid w:val="00DC1D96"/>
    <w:rsid w:val="00DC3080"/>
    <w:rsid w:val="00DC50EF"/>
    <w:rsid w:val="00DC5477"/>
    <w:rsid w:val="00DC68C0"/>
    <w:rsid w:val="00DD0017"/>
    <w:rsid w:val="00DD062C"/>
    <w:rsid w:val="00DD0C6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8DF"/>
    <w:rsid w:val="00DF1734"/>
    <w:rsid w:val="00DF2C0E"/>
    <w:rsid w:val="00DF548E"/>
    <w:rsid w:val="00DF61B1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6A4A"/>
    <w:rsid w:val="00E26CEE"/>
    <w:rsid w:val="00E26F73"/>
    <w:rsid w:val="00E276B9"/>
    <w:rsid w:val="00E27745"/>
    <w:rsid w:val="00E30155"/>
    <w:rsid w:val="00E30271"/>
    <w:rsid w:val="00E32917"/>
    <w:rsid w:val="00E3373A"/>
    <w:rsid w:val="00E33752"/>
    <w:rsid w:val="00E33963"/>
    <w:rsid w:val="00E35A3B"/>
    <w:rsid w:val="00E37632"/>
    <w:rsid w:val="00E37F4E"/>
    <w:rsid w:val="00E40CED"/>
    <w:rsid w:val="00E41842"/>
    <w:rsid w:val="00E426F1"/>
    <w:rsid w:val="00E42907"/>
    <w:rsid w:val="00E42F46"/>
    <w:rsid w:val="00E43844"/>
    <w:rsid w:val="00E4794F"/>
    <w:rsid w:val="00E500D9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F6"/>
    <w:rsid w:val="00E73667"/>
    <w:rsid w:val="00E73A78"/>
    <w:rsid w:val="00E80519"/>
    <w:rsid w:val="00E823E2"/>
    <w:rsid w:val="00E87521"/>
    <w:rsid w:val="00E9183E"/>
    <w:rsid w:val="00E91FE1"/>
    <w:rsid w:val="00E937FA"/>
    <w:rsid w:val="00E95B7C"/>
    <w:rsid w:val="00E9620B"/>
    <w:rsid w:val="00E96BD2"/>
    <w:rsid w:val="00E96F69"/>
    <w:rsid w:val="00E97015"/>
    <w:rsid w:val="00E97681"/>
    <w:rsid w:val="00EA0B84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F60"/>
    <w:rsid w:val="00F24DC5"/>
    <w:rsid w:val="00F258BF"/>
    <w:rsid w:val="00F25D30"/>
    <w:rsid w:val="00F271D3"/>
    <w:rsid w:val="00F27A11"/>
    <w:rsid w:val="00F300ED"/>
    <w:rsid w:val="00F30667"/>
    <w:rsid w:val="00F325E7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39C0"/>
    <w:rsid w:val="00F9422D"/>
    <w:rsid w:val="00F943E3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4DE1"/>
    <w:rsid w:val="00FC5DD9"/>
    <w:rsid w:val="00FC7D0A"/>
    <w:rsid w:val="00FD07C6"/>
    <w:rsid w:val="00FD384D"/>
    <w:rsid w:val="00FD4AB3"/>
    <w:rsid w:val="00FD6821"/>
    <w:rsid w:val="00FD6A39"/>
    <w:rsid w:val="00FD6B54"/>
    <w:rsid w:val="00FD7797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0FD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Lenovo-gv7</cp:lastModifiedBy>
  <cp:revision>9</cp:revision>
  <cp:lastPrinted>1900-01-01T17:00:00Z</cp:lastPrinted>
  <dcterms:created xsi:type="dcterms:W3CDTF">2025-08-29T13:05:00Z</dcterms:created>
  <dcterms:modified xsi:type="dcterms:W3CDTF">2025-08-29T13:28:00Z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