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920DF4" w14:textId="60C62733" w:rsidR="00AA7B8F" w:rsidRDefault="00BE4923" w:rsidP="00817841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 xml:space="preserve">3GPP </w:t>
      </w:r>
      <w:r w:rsidR="00AA7B8F">
        <w:rPr>
          <w:rFonts w:ascii="Arial" w:hAnsi="Arial" w:cs="Arial"/>
          <w:b/>
          <w:bCs/>
          <w:sz w:val="24"/>
        </w:rPr>
        <w:t>SA WG2 Meeting #</w:t>
      </w:r>
      <w:r w:rsidR="00AA7B8F" w:rsidRPr="009E7C99">
        <w:rPr>
          <w:rFonts w:ascii="Arial" w:hAnsi="Arial" w:cs="Arial"/>
          <w:b/>
          <w:bCs/>
          <w:sz w:val="24"/>
        </w:rPr>
        <w:t>1</w:t>
      </w:r>
      <w:r w:rsidR="00CC4DA6">
        <w:rPr>
          <w:rFonts w:ascii="Arial" w:hAnsi="Arial" w:cs="Arial"/>
          <w:b/>
          <w:bCs/>
          <w:sz w:val="24"/>
        </w:rPr>
        <w:t>5</w:t>
      </w:r>
      <w:r w:rsidR="00030CF2">
        <w:rPr>
          <w:rFonts w:ascii="Arial" w:hAnsi="Arial" w:cs="Arial"/>
          <w:b/>
          <w:bCs/>
          <w:sz w:val="24"/>
        </w:rPr>
        <w:t>2</w:t>
      </w:r>
      <w:r w:rsidR="00900F84">
        <w:rPr>
          <w:rFonts w:ascii="Arial" w:hAnsi="Arial" w:cs="Arial"/>
          <w:b/>
          <w:bCs/>
          <w:sz w:val="24"/>
        </w:rPr>
        <w:t>E</w:t>
      </w:r>
      <w:r w:rsidR="00E370C6">
        <w:rPr>
          <w:rFonts w:ascii="Arial" w:hAnsi="Arial" w:cs="Arial"/>
          <w:b/>
          <w:bCs/>
          <w:sz w:val="24"/>
        </w:rPr>
        <w:tab/>
        <w:t>S2-</w:t>
      </w:r>
      <w:r w:rsidR="00433362">
        <w:rPr>
          <w:rFonts w:ascii="Arial" w:hAnsi="Arial" w:cs="Arial"/>
          <w:b/>
          <w:bCs/>
          <w:sz w:val="24"/>
        </w:rPr>
        <w:t>2205937</w:t>
      </w:r>
      <w:ins w:id="0" w:author="Qualcomm User" w:date="2022-08-18T12:52:00Z">
        <w:r w:rsidR="001C39A5">
          <w:rPr>
            <w:rFonts w:ascii="Arial" w:hAnsi="Arial" w:cs="Arial"/>
            <w:b/>
            <w:bCs/>
            <w:sz w:val="24"/>
          </w:rPr>
          <w:t>r</w:t>
        </w:r>
      </w:ins>
      <w:ins w:id="1" w:author="Qualcomm User r20" w:date="2022-08-22T14:51:00Z">
        <w:del w:id="2" w:author="OPPOr26" w:date="2022-08-23T20:23:00Z">
          <w:r w:rsidR="00E73086" w:rsidDel="00C37D6C">
            <w:rPr>
              <w:rFonts w:ascii="Arial" w:hAnsi="Arial" w:cs="Arial"/>
              <w:b/>
              <w:bCs/>
              <w:sz w:val="24"/>
            </w:rPr>
            <w:delText>20</w:delText>
          </w:r>
        </w:del>
      </w:ins>
      <w:ins w:id="3" w:author="Huawei_Hui_D5" w:date="2022-08-23T14:28:00Z">
        <w:del w:id="4" w:author="OPPOr26" w:date="2022-08-23T20:23:00Z">
          <w:r w:rsidR="00AF4F11" w:rsidDel="00C37D6C">
            <w:rPr>
              <w:rFonts w:ascii="Arial" w:hAnsi="Arial" w:cs="Arial"/>
              <w:b/>
              <w:bCs/>
              <w:sz w:val="24"/>
            </w:rPr>
            <w:delText>2</w:delText>
          </w:r>
        </w:del>
      </w:ins>
      <w:ins w:id="5" w:author="OPPOr26" w:date="2022-08-23T20:23:00Z">
        <w:del w:id="6" w:author="Huawei_Hui_D6" w:date="2022-08-24T10:38:00Z">
          <w:r w:rsidR="00C37D6C" w:rsidDel="00943952">
            <w:rPr>
              <w:rFonts w:ascii="Arial" w:hAnsi="Arial" w:cs="Arial"/>
              <w:b/>
              <w:bCs/>
              <w:sz w:val="24"/>
            </w:rPr>
            <w:delText>26</w:delText>
          </w:r>
        </w:del>
      </w:ins>
      <w:ins w:id="7" w:author="Huawei_Hui_D6" w:date="2022-08-24T10:38:00Z">
        <w:r w:rsidR="00943952">
          <w:rPr>
            <w:rFonts w:ascii="Arial" w:hAnsi="Arial" w:cs="Arial"/>
            <w:b/>
            <w:bCs/>
            <w:sz w:val="24"/>
          </w:rPr>
          <w:t>28</w:t>
        </w:r>
      </w:ins>
    </w:p>
    <w:p w14:paraId="6F2E1744" w14:textId="77777777" w:rsidR="00AA7B8F" w:rsidRDefault="000E2635" w:rsidP="0081784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  <w:szCs w:val="24"/>
        </w:rPr>
        <w:t>e-meeting</w:t>
      </w:r>
      <w:r w:rsidR="00C63CCE" w:rsidRPr="00C63CCE">
        <w:rPr>
          <w:rFonts w:ascii="Arial" w:hAnsi="Arial" w:cs="Arial"/>
          <w:b/>
          <w:noProof/>
          <w:sz w:val="24"/>
        </w:rPr>
        <w:t xml:space="preserve">, </w:t>
      </w:r>
      <w:r w:rsidR="00B66947">
        <w:rPr>
          <w:rFonts w:ascii="Arial" w:hAnsi="Arial" w:cs="Arial"/>
          <w:b/>
          <w:bCs/>
          <w:sz w:val="24"/>
          <w:szCs w:val="24"/>
        </w:rPr>
        <w:t>1</w:t>
      </w:r>
      <w:r w:rsidR="008534C6">
        <w:rPr>
          <w:rFonts w:ascii="Arial" w:hAnsi="Arial" w:cs="Arial"/>
          <w:b/>
          <w:bCs/>
          <w:sz w:val="24"/>
          <w:szCs w:val="24"/>
        </w:rPr>
        <w:t>7</w:t>
      </w:r>
      <w:r w:rsidR="00B66947">
        <w:rPr>
          <w:rFonts w:ascii="Arial" w:hAnsi="Arial" w:cs="Arial"/>
          <w:b/>
          <w:bCs/>
          <w:sz w:val="24"/>
          <w:szCs w:val="24"/>
        </w:rPr>
        <w:t>-2</w:t>
      </w:r>
      <w:r w:rsidR="008534C6">
        <w:rPr>
          <w:rFonts w:ascii="Arial" w:hAnsi="Arial" w:cs="Arial"/>
          <w:b/>
          <w:bCs/>
          <w:sz w:val="24"/>
          <w:szCs w:val="24"/>
        </w:rPr>
        <w:t>6 August</w:t>
      </w:r>
      <w:r w:rsidR="005A20D3" w:rsidRPr="005A20D3">
        <w:rPr>
          <w:rFonts w:ascii="Arial" w:hAnsi="Arial" w:cs="Arial"/>
          <w:b/>
          <w:noProof/>
          <w:sz w:val="24"/>
        </w:rPr>
        <w:t xml:space="preserve"> 20</w:t>
      </w:r>
      <w:r>
        <w:rPr>
          <w:rFonts w:ascii="Arial" w:hAnsi="Arial" w:cs="Arial"/>
          <w:b/>
          <w:noProof/>
          <w:sz w:val="24"/>
        </w:rPr>
        <w:t>2</w:t>
      </w:r>
      <w:r w:rsidR="0079300F">
        <w:rPr>
          <w:rFonts w:ascii="Arial" w:hAnsi="Arial" w:cs="Arial"/>
          <w:b/>
          <w:noProof/>
          <w:sz w:val="24"/>
        </w:rPr>
        <w:t>2</w:t>
      </w:r>
      <w:r w:rsidR="00DA5468" w:rsidRPr="00DA5468">
        <w:rPr>
          <w:rFonts w:ascii="Arial" w:hAnsi="Arial" w:cs="Arial"/>
          <w:b/>
          <w:noProof/>
          <w:sz w:val="24"/>
        </w:rPr>
        <w:t xml:space="preserve">            </w:t>
      </w:r>
      <w:r w:rsidR="00E370C6">
        <w:rPr>
          <w:rFonts w:ascii="Arial" w:hAnsi="Arial" w:cs="Arial"/>
          <w:b/>
          <w:bCs/>
          <w:color w:val="0000FF"/>
        </w:rPr>
        <w:tab/>
      </w:r>
    </w:p>
    <w:p w14:paraId="563F6C6F" w14:textId="23821F8C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92627A">
        <w:rPr>
          <w:rFonts w:ascii="Arial" w:hAnsi="Arial" w:cs="Arial"/>
          <w:b/>
        </w:rPr>
        <w:t>ource:</w:t>
      </w:r>
      <w:r w:rsidR="0092627A">
        <w:rPr>
          <w:rFonts w:ascii="Arial" w:hAnsi="Arial" w:cs="Arial"/>
          <w:b/>
        </w:rPr>
        <w:tab/>
      </w:r>
      <w:r w:rsidR="00D834AC">
        <w:rPr>
          <w:rFonts w:ascii="Arial" w:hAnsi="Arial" w:cs="Arial"/>
          <w:b/>
        </w:rPr>
        <w:t>Nokia, Nokia Shanghai Bell</w:t>
      </w:r>
      <w:ins w:id="8" w:author="Curt Wong" w:date="2022-08-18T13:31:00Z">
        <w:r w:rsidR="009A34AD">
          <w:rPr>
            <w:rFonts w:ascii="Arial" w:hAnsi="Arial" w:cs="Arial"/>
            <w:b/>
          </w:rPr>
          <w:t>, Meta USA</w:t>
        </w:r>
      </w:ins>
      <w:ins w:id="9" w:author="XIAOMI" w:date="2022-08-22T16:59:00Z">
        <w:r w:rsidR="00590C40">
          <w:rPr>
            <w:rFonts w:ascii="Arial" w:hAnsi="Arial" w:cs="Arial"/>
            <w:b/>
          </w:rPr>
          <w:t xml:space="preserve">, </w:t>
        </w:r>
        <w:proofErr w:type="spellStart"/>
        <w:r w:rsidR="00590C40">
          <w:rPr>
            <w:rFonts w:ascii="Arial" w:hAnsi="Arial" w:cs="Arial"/>
            <w:b/>
          </w:rPr>
          <w:t>xiaomi</w:t>
        </w:r>
      </w:ins>
      <w:proofErr w:type="spellEnd"/>
    </w:p>
    <w:p w14:paraId="5A2FCB58" w14:textId="77777777" w:rsidR="00440983" w:rsidRDefault="0092627A" w:rsidP="22B0051B">
      <w:pPr>
        <w:ind w:left="2127" w:hanging="2127"/>
        <w:rPr>
          <w:rFonts w:ascii="Arial" w:hAnsi="Arial" w:cs="Arial"/>
          <w:b/>
          <w:bCs/>
        </w:rPr>
      </w:pPr>
      <w:r w:rsidRPr="22B0051B">
        <w:rPr>
          <w:rFonts w:ascii="Arial" w:hAnsi="Arial" w:cs="Arial"/>
          <w:b/>
          <w:bCs/>
        </w:rPr>
        <w:t>Title:</w:t>
      </w:r>
      <w:r>
        <w:tab/>
      </w:r>
      <w:r w:rsidR="00116F90">
        <w:rPr>
          <w:rFonts w:ascii="Arial" w:hAnsi="Arial" w:cs="Arial"/>
          <w:b/>
          <w:bCs/>
        </w:rPr>
        <w:t>Conclusions for KI#</w:t>
      </w:r>
      <w:r w:rsidR="00BF5C47">
        <w:rPr>
          <w:rFonts w:ascii="Arial" w:hAnsi="Arial" w:cs="Arial"/>
          <w:b/>
          <w:bCs/>
        </w:rPr>
        <w:t>3</w:t>
      </w:r>
      <w:r w:rsidR="00983DD4">
        <w:rPr>
          <w:rFonts w:ascii="Arial" w:hAnsi="Arial" w:cs="Arial"/>
          <w:b/>
          <w:bCs/>
        </w:rPr>
        <w:t xml:space="preserve"> for </w:t>
      </w:r>
      <w:r w:rsidR="00BF5C47">
        <w:rPr>
          <w:rFonts w:ascii="Arial" w:hAnsi="Arial" w:cs="Arial"/>
          <w:b/>
          <w:bCs/>
        </w:rPr>
        <w:t>Congestion control</w:t>
      </w:r>
    </w:p>
    <w:p w14:paraId="7698D3D2" w14:textId="77777777" w:rsidR="00440983" w:rsidRDefault="0016629F" w:rsidP="22B0051B">
      <w:pPr>
        <w:ind w:left="2127" w:hanging="2127"/>
        <w:rPr>
          <w:rFonts w:ascii="Arial" w:hAnsi="Arial" w:cs="Arial"/>
          <w:b/>
          <w:bCs/>
        </w:rPr>
      </w:pPr>
      <w:r w:rsidRPr="22B0051B">
        <w:rPr>
          <w:rFonts w:ascii="Arial" w:hAnsi="Arial" w:cs="Arial"/>
          <w:b/>
          <w:bCs/>
        </w:rPr>
        <w:t>Document for:</w:t>
      </w:r>
      <w:r>
        <w:tab/>
      </w:r>
      <w:r w:rsidR="005827DC" w:rsidRPr="22B0051B">
        <w:rPr>
          <w:rFonts w:ascii="Arial" w:hAnsi="Arial" w:cs="Arial"/>
          <w:b/>
          <w:bCs/>
        </w:rPr>
        <w:t>A</w:t>
      </w:r>
      <w:r w:rsidR="00B66947" w:rsidRPr="22B0051B">
        <w:rPr>
          <w:rFonts w:ascii="Arial" w:hAnsi="Arial" w:cs="Arial"/>
          <w:b/>
          <w:bCs/>
        </w:rPr>
        <w:t>pproval</w:t>
      </w:r>
    </w:p>
    <w:p w14:paraId="60030BDC" w14:textId="77777777" w:rsidR="00440983" w:rsidRDefault="00440983" w:rsidP="22B0051B">
      <w:pPr>
        <w:ind w:left="2127" w:hanging="2127"/>
        <w:rPr>
          <w:rFonts w:ascii="Arial" w:hAnsi="Arial" w:cs="Arial"/>
          <w:b/>
          <w:bCs/>
        </w:rPr>
      </w:pPr>
      <w:r w:rsidRPr="22B0051B">
        <w:rPr>
          <w:rFonts w:ascii="Arial" w:hAnsi="Arial" w:cs="Arial"/>
          <w:b/>
          <w:bCs/>
        </w:rPr>
        <w:t>Agenda Item:</w:t>
      </w:r>
      <w:r>
        <w:tab/>
      </w:r>
      <w:r w:rsidR="008534C6">
        <w:rPr>
          <w:rFonts w:ascii="Arial" w:hAnsi="Arial" w:cs="Arial"/>
          <w:b/>
          <w:bCs/>
        </w:rPr>
        <w:t>9</w:t>
      </w:r>
      <w:r w:rsidR="00116F90">
        <w:rPr>
          <w:rFonts w:ascii="Arial" w:hAnsi="Arial" w:cs="Arial"/>
          <w:b/>
          <w:bCs/>
        </w:rPr>
        <w:t>.</w:t>
      </w:r>
      <w:r w:rsidR="009340C7">
        <w:rPr>
          <w:rFonts w:ascii="Arial" w:hAnsi="Arial" w:cs="Arial"/>
          <w:b/>
          <w:bCs/>
        </w:rPr>
        <w:t>19</w:t>
      </w:r>
    </w:p>
    <w:p w14:paraId="6FEAD867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79300F" w:rsidRPr="0079300F">
        <w:rPr>
          <w:rFonts w:ascii="Arial" w:hAnsi="Arial" w:cs="Arial"/>
          <w:b/>
        </w:rPr>
        <w:t>FS_</w:t>
      </w:r>
      <w:r w:rsidR="008869B6">
        <w:rPr>
          <w:rFonts w:ascii="Arial" w:hAnsi="Arial" w:cs="Arial"/>
          <w:b/>
        </w:rPr>
        <w:t>XRM</w:t>
      </w:r>
      <w:r w:rsidR="0079300F" w:rsidRPr="0079300F">
        <w:rPr>
          <w:rFonts w:ascii="Arial" w:hAnsi="Arial" w:cs="Arial"/>
          <w:b/>
        </w:rPr>
        <w:t xml:space="preserve"> </w:t>
      </w:r>
      <w:r w:rsidR="00484BE0">
        <w:rPr>
          <w:rFonts w:ascii="Arial" w:hAnsi="Arial" w:cs="Arial"/>
          <w:b/>
        </w:rPr>
        <w:t>/ Rel-1</w:t>
      </w:r>
      <w:r w:rsidR="00900F84">
        <w:rPr>
          <w:rFonts w:ascii="Arial" w:hAnsi="Arial" w:cs="Arial"/>
          <w:b/>
        </w:rPr>
        <w:t>8</w:t>
      </w:r>
    </w:p>
    <w:p w14:paraId="1F7CCD53" w14:textId="77777777" w:rsidR="00116F90" w:rsidRDefault="00116F90" w:rsidP="00116F90">
      <w:pPr>
        <w:rPr>
          <w:rFonts w:ascii="Arial" w:hAnsi="Arial" w:cs="Arial"/>
          <w:i/>
        </w:rPr>
      </w:pPr>
      <w:bookmarkStart w:id="10" w:name="_Hlk526665839"/>
      <w:r>
        <w:rPr>
          <w:rFonts w:ascii="Arial" w:hAnsi="Arial" w:cs="Arial"/>
          <w:i/>
        </w:rPr>
        <w:t xml:space="preserve">Abstract of the contribution: </w:t>
      </w:r>
      <w:bookmarkStart w:id="11" w:name="_Hlk99049711"/>
      <w:r>
        <w:rPr>
          <w:rFonts w:ascii="Arial" w:hAnsi="Arial" w:cs="Arial"/>
          <w:i/>
        </w:rPr>
        <w:t xml:space="preserve">This paper </w:t>
      </w:r>
      <w:bookmarkEnd w:id="11"/>
      <w:r>
        <w:rPr>
          <w:rFonts w:ascii="Arial" w:hAnsi="Arial" w:cs="Arial"/>
          <w:i/>
        </w:rPr>
        <w:t>proposes conclusions and way forward for KI#</w:t>
      </w:r>
      <w:r w:rsidR="00BF5C47">
        <w:rPr>
          <w:rFonts w:ascii="Arial" w:hAnsi="Arial" w:cs="Arial"/>
          <w:i/>
        </w:rPr>
        <w:t>3</w:t>
      </w:r>
      <w:r>
        <w:rPr>
          <w:rFonts w:ascii="Arial" w:hAnsi="Arial" w:cs="Arial"/>
          <w:i/>
        </w:rPr>
        <w:t xml:space="preserve"> in TR 23.700-</w:t>
      </w:r>
      <w:r w:rsidR="00BF5C47">
        <w:rPr>
          <w:rFonts w:ascii="Arial" w:hAnsi="Arial" w:cs="Arial"/>
          <w:i/>
        </w:rPr>
        <w:t>60</w:t>
      </w:r>
    </w:p>
    <w:p w14:paraId="11DD9DD5" w14:textId="77777777" w:rsidR="00EC5C31" w:rsidRDefault="00060E04" w:rsidP="00060E04">
      <w:pPr>
        <w:pStyle w:val="1"/>
      </w:pPr>
      <w:r>
        <w:t>Discussion</w:t>
      </w:r>
    </w:p>
    <w:p w14:paraId="7DFC9C16" w14:textId="77777777" w:rsidR="00E04DA4" w:rsidRPr="00ED4990" w:rsidRDefault="0010741F" w:rsidP="000359F0">
      <w:r>
        <w:t>Proposes conclusion for KI#3.</w:t>
      </w:r>
    </w:p>
    <w:p w14:paraId="5EFD0288" w14:textId="77777777" w:rsidR="00EC5C31" w:rsidRDefault="00EC5C31" w:rsidP="00EC5C31">
      <w:pPr>
        <w:pStyle w:val="1"/>
      </w:pPr>
      <w:r>
        <w:t>Proposal</w:t>
      </w:r>
    </w:p>
    <w:p w14:paraId="2B571611" w14:textId="77777777" w:rsidR="009B067A" w:rsidRDefault="00EC5C31" w:rsidP="00060E04">
      <w:pPr>
        <w:rPr>
          <w:color w:val="FF0000"/>
          <w:sz w:val="40"/>
        </w:rPr>
      </w:pPr>
      <w:r w:rsidRPr="00EC5C31">
        <w:rPr>
          <w:color w:val="FF0000"/>
          <w:sz w:val="40"/>
        </w:rPr>
        <w:t>*** Start of changes</w:t>
      </w:r>
      <w:r w:rsidR="00842611">
        <w:rPr>
          <w:color w:val="FF0000"/>
          <w:sz w:val="40"/>
        </w:rPr>
        <w:t xml:space="preserve"> </w:t>
      </w:r>
      <w:r w:rsidRPr="00EC5C31">
        <w:rPr>
          <w:color w:val="FF0000"/>
          <w:sz w:val="40"/>
        </w:rPr>
        <w:t>***</w:t>
      </w:r>
    </w:p>
    <w:p w14:paraId="46F64AEA" w14:textId="77777777" w:rsidR="001D2022" w:rsidRDefault="001D2022" w:rsidP="001D2022">
      <w:pPr>
        <w:rPr>
          <w:color w:val="FF0000"/>
          <w:sz w:val="40"/>
        </w:rPr>
      </w:pPr>
      <w:bookmarkStart w:id="12" w:name="_Toc16839390"/>
      <w:bookmarkStart w:id="13" w:name="_Toc22192658"/>
      <w:bookmarkStart w:id="14" w:name="_Toc23402396"/>
      <w:bookmarkStart w:id="15" w:name="_Toc23402426"/>
      <w:bookmarkStart w:id="16" w:name="_Toc26386443"/>
      <w:bookmarkStart w:id="17" w:name="_Toc26431249"/>
      <w:bookmarkStart w:id="18" w:name="_Toc30694673"/>
      <w:bookmarkStart w:id="19" w:name="_Toc43906738"/>
      <w:bookmarkStart w:id="20" w:name="_Toc43906853"/>
      <w:bookmarkStart w:id="21" w:name="_Toc44311979"/>
      <w:bookmarkStart w:id="22" w:name="_Toc50536658"/>
      <w:bookmarkStart w:id="23" w:name="_Toc54930437"/>
      <w:bookmarkStart w:id="24" w:name="_Toc54968242"/>
      <w:bookmarkStart w:id="25" w:name="_Toc57236564"/>
      <w:bookmarkStart w:id="26" w:name="_Toc57236727"/>
      <w:bookmarkStart w:id="27" w:name="_Toc57530368"/>
      <w:bookmarkStart w:id="28" w:name="_Toc57532569"/>
      <w:bookmarkStart w:id="29" w:name="_Toc101421783"/>
      <w:r w:rsidRPr="00EC5C31">
        <w:rPr>
          <w:color w:val="FF0000"/>
          <w:sz w:val="40"/>
        </w:rPr>
        <w:t>*** Start of changes</w:t>
      </w:r>
      <w:r>
        <w:rPr>
          <w:color w:val="FF0000"/>
          <w:sz w:val="40"/>
        </w:rPr>
        <w:t xml:space="preserve"> </w:t>
      </w:r>
      <w:r w:rsidRPr="00EC5C31">
        <w:rPr>
          <w:color w:val="FF0000"/>
          <w:sz w:val="40"/>
        </w:rPr>
        <w:t>***</w:t>
      </w:r>
    </w:p>
    <w:p w14:paraId="71A4CA72" w14:textId="77777777" w:rsidR="001D2022" w:rsidRPr="00BC49C2" w:rsidRDefault="001D2022" w:rsidP="001D2022">
      <w:pPr>
        <w:pStyle w:val="1"/>
      </w:pPr>
      <w:bookmarkStart w:id="30" w:name="_Toc97526894"/>
      <w:bookmarkStart w:id="31" w:name="_Toc101526046"/>
      <w:bookmarkStart w:id="32" w:name="_Toc104882736"/>
      <w:r w:rsidRPr="00BC49C2">
        <w:t>2</w:t>
      </w:r>
      <w:r w:rsidRPr="00BC49C2">
        <w:tab/>
        <w:t>References</w:t>
      </w:r>
      <w:bookmarkEnd w:id="30"/>
      <w:bookmarkEnd w:id="31"/>
      <w:bookmarkEnd w:id="32"/>
    </w:p>
    <w:p w14:paraId="59F776A4" w14:textId="77777777" w:rsidR="001D2022" w:rsidRPr="00BC49C2" w:rsidRDefault="001D2022" w:rsidP="001D2022">
      <w:r w:rsidRPr="00BC49C2">
        <w:t>The following documents contain provisions which, through reference in this text, constitute provisions of the present document.</w:t>
      </w:r>
    </w:p>
    <w:p w14:paraId="058F5BE8" w14:textId="77777777" w:rsidR="001D2022" w:rsidRPr="00BC49C2" w:rsidRDefault="001D2022" w:rsidP="001D2022">
      <w:pPr>
        <w:pStyle w:val="B1"/>
      </w:pPr>
      <w:r w:rsidRPr="00BC49C2">
        <w:t>-</w:t>
      </w:r>
      <w:r w:rsidRPr="00BC49C2">
        <w:tab/>
        <w:t>References are either specific (identified by date of publication, edition number, version number, etc.) or non</w:t>
      </w:r>
      <w:r w:rsidRPr="00BC49C2">
        <w:noBreakHyphen/>
        <w:t>specific.</w:t>
      </w:r>
    </w:p>
    <w:p w14:paraId="67C57D17" w14:textId="77777777" w:rsidR="001D2022" w:rsidRPr="00BC49C2" w:rsidRDefault="001D2022" w:rsidP="001D2022">
      <w:pPr>
        <w:pStyle w:val="B1"/>
      </w:pPr>
      <w:r w:rsidRPr="00BC49C2">
        <w:t>-</w:t>
      </w:r>
      <w:r w:rsidRPr="00BC49C2">
        <w:tab/>
        <w:t>For a specific reference, subsequent revisions do not apply.</w:t>
      </w:r>
    </w:p>
    <w:p w14:paraId="1E5CC2D5" w14:textId="77777777" w:rsidR="001D2022" w:rsidRPr="00BC49C2" w:rsidRDefault="001D2022" w:rsidP="001D2022">
      <w:pPr>
        <w:pStyle w:val="B1"/>
      </w:pPr>
      <w:r w:rsidRPr="00BC49C2">
        <w:t>-</w:t>
      </w:r>
      <w:r w:rsidRPr="00BC49C2">
        <w:tab/>
        <w:t>For a non-specific reference, the latest version applies. In the case of a reference to a 3GPP document (including a GSM document), a non-specific reference implicitly refers to the latest version of that document in the same Release as the present document.</w:t>
      </w:r>
    </w:p>
    <w:p w14:paraId="67AB394C" w14:textId="77777777" w:rsidR="001D2022" w:rsidRPr="00BC49C2" w:rsidRDefault="001D2022" w:rsidP="001D2022">
      <w:pPr>
        <w:pStyle w:val="EX"/>
      </w:pPr>
      <w:r w:rsidRPr="00BC49C2">
        <w:t>[1]</w:t>
      </w:r>
      <w:r w:rsidRPr="00BC49C2">
        <w:tab/>
        <w:t>3GPP</w:t>
      </w:r>
      <w:r>
        <w:t> </w:t>
      </w:r>
      <w:r w:rsidRPr="00BC49C2">
        <w:t>TR</w:t>
      </w:r>
      <w:r>
        <w:t> </w:t>
      </w:r>
      <w:r w:rsidRPr="00BC49C2">
        <w:t xml:space="preserve">21.905: </w:t>
      </w:r>
      <w:r>
        <w:t>"</w:t>
      </w:r>
      <w:r w:rsidRPr="00BC49C2">
        <w:t>Vocabulary for 3GPP Specifications</w:t>
      </w:r>
      <w:r>
        <w:t>"</w:t>
      </w:r>
      <w:r w:rsidRPr="00BC49C2">
        <w:t>.</w:t>
      </w:r>
    </w:p>
    <w:p w14:paraId="2EC2033C" w14:textId="77777777" w:rsidR="001D2022" w:rsidRPr="00BC49C2" w:rsidRDefault="001D2022" w:rsidP="001D2022">
      <w:pPr>
        <w:pStyle w:val="EX"/>
      </w:pPr>
      <w:r w:rsidRPr="00BC49C2">
        <w:t>[</w:t>
      </w:r>
      <w:r w:rsidRPr="00BC49C2">
        <w:rPr>
          <w:lang w:eastAsia="zh-CN"/>
        </w:rPr>
        <w:t>2</w:t>
      </w:r>
      <w:r w:rsidRPr="00BC49C2">
        <w:t>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23.501: </w:t>
      </w:r>
      <w:r>
        <w:t>"</w:t>
      </w:r>
      <w:r w:rsidRPr="00BC49C2">
        <w:t>System Architecture for the 5G System (5GS); Stage 2</w:t>
      </w:r>
      <w:r>
        <w:t>"</w:t>
      </w:r>
      <w:r w:rsidRPr="00BC49C2">
        <w:t>.</w:t>
      </w:r>
    </w:p>
    <w:p w14:paraId="6402DA7A" w14:textId="77777777" w:rsidR="001D2022" w:rsidRPr="00BC49C2" w:rsidRDefault="001D2022" w:rsidP="001D2022">
      <w:pPr>
        <w:pStyle w:val="EX"/>
      </w:pPr>
      <w:r w:rsidRPr="00BC49C2">
        <w:t>[</w:t>
      </w:r>
      <w:r w:rsidRPr="00BC49C2">
        <w:rPr>
          <w:lang w:eastAsia="zh-CN"/>
        </w:rPr>
        <w:t>3</w:t>
      </w:r>
      <w:r w:rsidRPr="00BC49C2">
        <w:t>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23.502: </w:t>
      </w:r>
      <w:r>
        <w:t>"</w:t>
      </w:r>
      <w:r w:rsidRPr="00BC49C2">
        <w:t>Procedures for the 5G System; Stage 2</w:t>
      </w:r>
      <w:r>
        <w:t>"</w:t>
      </w:r>
      <w:r w:rsidRPr="00BC49C2">
        <w:t>.</w:t>
      </w:r>
    </w:p>
    <w:p w14:paraId="5C8477AD" w14:textId="77777777" w:rsidR="001D2022" w:rsidRPr="00BC49C2" w:rsidRDefault="001D2022" w:rsidP="001D2022">
      <w:pPr>
        <w:pStyle w:val="EX"/>
      </w:pPr>
      <w:r w:rsidRPr="00BC49C2">
        <w:t>[</w:t>
      </w:r>
      <w:r w:rsidRPr="00BC49C2">
        <w:rPr>
          <w:lang w:eastAsia="zh-CN"/>
        </w:rPr>
        <w:t>4</w:t>
      </w:r>
      <w:r w:rsidRPr="00BC49C2">
        <w:t>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23.503: </w:t>
      </w:r>
      <w:r>
        <w:t>"</w:t>
      </w:r>
      <w:r w:rsidRPr="00BC49C2">
        <w:t>Policy and charging control framework for the 5G System (5GS); Stage 2</w:t>
      </w:r>
      <w:r>
        <w:t>"</w:t>
      </w:r>
      <w:r w:rsidRPr="00BC49C2">
        <w:t>.</w:t>
      </w:r>
    </w:p>
    <w:p w14:paraId="60EFFD44" w14:textId="77777777" w:rsidR="001D2022" w:rsidRPr="00BC49C2" w:rsidRDefault="001D2022" w:rsidP="001D2022">
      <w:pPr>
        <w:pStyle w:val="EX"/>
        <w:rPr>
          <w:lang w:eastAsia="zh-CN"/>
        </w:rPr>
      </w:pPr>
      <w:r w:rsidRPr="00BC49C2">
        <w:t>[</w:t>
      </w:r>
      <w:r w:rsidRPr="00BC49C2">
        <w:rPr>
          <w:lang w:eastAsia="zh-CN"/>
        </w:rPr>
        <w:t>5</w:t>
      </w:r>
      <w:r w:rsidRPr="00BC49C2">
        <w:t>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22.261: </w:t>
      </w:r>
      <w:r>
        <w:t>"</w:t>
      </w:r>
      <w:r w:rsidRPr="00BC49C2">
        <w:t>Service requirements for the 5G system; Stage 1</w:t>
      </w:r>
      <w:r>
        <w:t>"</w:t>
      </w:r>
      <w:r w:rsidRPr="00BC49C2">
        <w:t>.</w:t>
      </w:r>
    </w:p>
    <w:p w14:paraId="71D3F63D" w14:textId="77777777" w:rsidR="001D2022" w:rsidRPr="00BC49C2" w:rsidRDefault="001D2022" w:rsidP="001D2022">
      <w:pPr>
        <w:pStyle w:val="EX"/>
      </w:pPr>
      <w:r w:rsidRPr="00BC49C2">
        <w:t>[6]</w:t>
      </w:r>
      <w:r w:rsidRPr="00BC49C2">
        <w:tab/>
        <w:t>3GPP</w:t>
      </w:r>
      <w:r>
        <w:t> </w:t>
      </w:r>
      <w:r w:rsidRPr="00BC49C2">
        <w:t>TR</w:t>
      </w:r>
      <w:r>
        <w:t> </w:t>
      </w:r>
      <w:r w:rsidRPr="00BC49C2">
        <w:t xml:space="preserve">22.847: </w:t>
      </w:r>
      <w:r>
        <w:t>"</w:t>
      </w:r>
      <w:r w:rsidRPr="00BC49C2">
        <w:t>Study on supporting tactile and multi-modality communication services; Stage 1</w:t>
      </w:r>
      <w:r>
        <w:t>"</w:t>
      </w:r>
      <w:r w:rsidRPr="00BC49C2">
        <w:t>.</w:t>
      </w:r>
    </w:p>
    <w:p w14:paraId="6B9A6883" w14:textId="77777777" w:rsidR="001D2022" w:rsidRPr="00BC49C2" w:rsidRDefault="001D2022" w:rsidP="001D2022">
      <w:pPr>
        <w:pStyle w:val="EX"/>
      </w:pPr>
      <w:bookmarkStart w:id="33" w:name="_MCCTEMPBM_CRPT50420000___5"/>
      <w:r w:rsidRPr="00CA40C0">
        <w:t>[7]</w:t>
      </w:r>
      <w:r w:rsidRPr="00CA40C0">
        <w:tab/>
        <w:t xml:space="preserve">IEEE SA P1918.1: "Tactile Internet: Application Scenarios, Definitions and Terminology, Architecture, Functions, and Technical Assumptions", </w:t>
      </w:r>
      <w:hyperlink r:id="rId13" w:history="1">
        <w:r w:rsidRPr="00CA40C0">
          <w:rPr>
            <w:color w:val="0000FF"/>
            <w:u w:val="single"/>
          </w:rPr>
          <w:t>https://standards.ieee.org/project/1918_1.html</w:t>
        </w:r>
      </w:hyperlink>
      <w:r w:rsidRPr="00CA40C0">
        <w:t>.</w:t>
      </w:r>
    </w:p>
    <w:bookmarkEnd w:id="33"/>
    <w:p w14:paraId="1DA8483A" w14:textId="77777777" w:rsidR="001D2022" w:rsidRPr="00BC49C2" w:rsidRDefault="001D2022" w:rsidP="001D2022">
      <w:pPr>
        <w:pStyle w:val="EX"/>
      </w:pPr>
      <w:r w:rsidRPr="00BC49C2">
        <w:t>[8]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38.300: </w:t>
      </w:r>
      <w:r>
        <w:t>"</w:t>
      </w:r>
      <w:r w:rsidRPr="00BC49C2">
        <w:t>NR and NG-RAN Overall Description; Stage 2</w:t>
      </w:r>
      <w:r>
        <w:t>"</w:t>
      </w:r>
      <w:r w:rsidRPr="00BC49C2">
        <w:t>.</w:t>
      </w:r>
    </w:p>
    <w:p w14:paraId="5BE79C6E" w14:textId="77777777" w:rsidR="001D2022" w:rsidRPr="00BC49C2" w:rsidRDefault="001D2022" w:rsidP="001D2022">
      <w:pPr>
        <w:pStyle w:val="EX"/>
      </w:pPr>
      <w:r w:rsidRPr="00BC49C2">
        <w:lastRenderedPageBreak/>
        <w:t>[9]</w:t>
      </w:r>
      <w:r w:rsidRPr="00BC49C2">
        <w:tab/>
        <w:t xml:space="preserve">IETF RFC 3550: </w:t>
      </w:r>
      <w:r>
        <w:t>"</w:t>
      </w:r>
      <w:r w:rsidRPr="00BC49C2">
        <w:t>RTP: A Transport Protocol for Real-Time Applications</w:t>
      </w:r>
      <w:r>
        <w:t>"</w:t>
      </w:r>
      <w:r w:rsidRPr="00BC49C2">
        <w:t>, STD 64, July 2003.</w:t>
      </w:r>
    </w:p>
    <w:p w14:paraId="5F690D1D" w14:textId="77777777" w:rsidR="001D2022" w:rsidRPr="00BC49C2" w:rsidRDefault="001D2022" w:rsidP="001D2022">
      <w:pPr>
        <w:pStyle w:val="EX"/>
      </w:pPr>
      <w:r w:rsidRPr="00BC49C2">
        <w:t>[10]</w:t>
      </w:r>
      <w:r w:rsidRPr="00BC49C2">
        <w:tab/>
        <w:t xml:space="preserve">IETF RFC 3711: </w:t>
      </w:r>
      <w:r>
        <w:t>"</w:t>
      </w:r>
      <w:r w:rsidRPr="00BC49C2">
        <w:t>The Secure Real-time Transport Protocol (SRTP)</w:t>
      </w:r>
      <w:r>
        <w:t>"</w:t>
      </w:r>
      <w:r w:rsidRPr="00BC49C2">
        <w:t>, March 2004.</w:t>
      </w:r>
    </w:p>
    <w:p w14:paraId="5C28F39D" w14:textId="77777777" w:rsidR="001D2022" w:rsidRPr="00BC49C2" w:rsidRDefault="001D2022" w:rsidP="001D2022">
      <w:pPr>
        <w:pStyle w:val="EX"/>
      </w:pPr>
      <w:r w:rsidRPr="00BC49C2">
        <w:t>[11]</w:t>
      </w:r>
      <w:r w:rsidRPr="00BC49C2">
        <w:tab/>
        <w:t>draft-</w:t>
      </w:r>
      <w:proofErr w:type="spellStart"/>
      <w:r w:rsidRPr="00BC49C2">
        <w:t>ietf</w:t>
      </w:r>
      <w:proofErr w:type="spellEnd"/>
      <w:r w:rsidRPr="00BC49C2">
        <w:t>-</w:t>
      </w:r>
      <w:proofErr w:type="spellStart"/>
      <w:r w:rsidRPr="00BC49C2">
        <w:t>avtext-framemarking</w:t>
      </w:r>
      <w:proofErr w:type="spellEnd"/>
      <w:r w:rsidRPr="00BC49C2">
        <w:t xml:space="preserve">: </w:t>
      </w:r>
      <w:r>
        <w:t>"</w:t>
      </w:r>
      <w:r w:rsidRPr="00BC49C2">
        <w:t>IETF experimental draft-ietf-avtext-framemarking-13 - Frame Marking RTP Header Extension</w:t>
      </w:r>
      <w:r>
        <w:t>"</w:t>
      </w:r>
      <w:r w:rsidRPr="00BC49C2">
        <w:t>.</w:t>
      </w:r>
    </w:p>
    <w:p w14:paraId="2A16C553" w14:textId="77777777" w:rsidR="001D2022" w:rsidRPr="00BC49C2" w:rsidRDefault="001D2022" w:rsidP="001D2022">
      <w:pPr>
        <w:pStyle w:val="EX"/>
      </w:pPr>
      <w:r w:rsidRPr="00BC49C2">
        <w:t>[12]</w:t>
      </w:r>
      <w:r w:rsidRPr="00BC49C2">
        <w:tab/>
        <w:t xml:space="preserve">IETF RFC 6184: </w:t>
      </w:r>
      <w:r>
        <w:t>"</w:t>
      </w:r>
      <w:r w:rsidRPr="00BC49C2">
        <w:t>RTP Payload Format for H.264 Video</w:t>
      </w:r>
      <w:r>
        <w:t>"</w:t>
      </w:r>
      <w:r w:rsidRPr="00BC49C2">
        <w:t>, May 2011.</w:t>
      </w:r>
    </w:p>
    <w:p w14:paraId="469CBB39" w14:textId="77777777" w:rsidR="001D2022" w:rsidRPr="00BC49C2" w:rsidRDefault="001D2022" w:rsidP="001D2022">
      <w:pPr>
        <w:pStyle w:val="EX"/>
      </w:pPr>
      <w:r w:rsidRPr="00BC49C2">
        <w:t>[13]</w:t>
      </w:r>
      <w:r w:rsidRPr="00BC49C2">
        <w:tab/>
        <w:t xml:space="preserve">IETF RFC 6190: </w:t>
      </w:r>
      <w:r>
        <w:t>"</w:t>
      </w:r>
      <w:r w:rsidRPr="00BC49C2">
        <w:t>RTP Payload Format for Scalable Video Coding</w:t>
      </w:r>
      <w:r>
        <w:t>"</w:t>
      </w:r>
      <w:r w:rsidRPr="00BC49C2">
        <w:t>, May 2011.</w:t>
      </w:r>
    </w:p>
    <w:p w14:paraId="05C74AC9" w14:textId="77777777" w:rsidR="001D2022" w:rsidRPr="00BC49C2" w:rsidRDefault="001D2022" w:rsidP="001D2022">
      <w:pPr>
        <w:pStyle w:val="EX"/>
      </w:pPr>
      <w:r w:rsidRPr="00BC49C2">
        <w:t>[14]</w:t>
      </w:r>
      <w:r w:rsidRPr="00BC49C2">
        <w:tab/>
        <w:t xml:space="preserve">IETF RFC 6437: </w:t>
      </w:r>
      <w:r>
        <w:t>"</w:t>
      </w:r>
      <w:r w:rsidRPr="00BC49C2">
        <w:t>IPv6 Flow Label Specification</w:t>
      </w:r>
      <w:r>
        <w:t>"</w:t>
      </w:r>
      <w:r w:rsidRPr="00BC49C2">
        <w:t>, November 2011.</w:t>
      </w:r>
    </w:p>
    <w:p w14:paraId="498CA2A9" w14:textId="77777777" w:rsidR="001D2022" w:rsidRPr="00BC49C2" w:rsidRDefault="001D2022" w:rsidP="001D2022">
      <w:pPr>
        <w:pStyle w:val="EX"/>
      </w:pPr>
      <w:r w:rsidRPr="00BC49C2">
        <w:t>[15]</w:t>
      </w:r>
      <w:r w:rsidRPr="00BC49C2">
        <w:tab/>
        <w:t>IETF RFC 8285: A General Mechanism for RTP Header Extensions.</w:t>
      </w:r>
    </w:p>
    <w:p w14:paraId="33491C97" w14:textId="77777777" w:rsidR="001D2022" w:rsidRPr="00BC49C2" w:rsidRDefault="001D2022" w:rsidP="001D2022">
      <w:pPr>
        <w:pStyle w:val="EX"/>
      </w:pPr>
      <w:r w:rsidRPr="00BC49C2">
        <w:t>[16]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29.281: </w:t>
      </w:r>
      <w:r>
        <w:t>"</w:t>
      </w:r>
      <w:r w:rsidRPr="00BC49C2">
        <w:t>General Packet Radio System (GPRS) Tunnelling Protocol User Plane (GTPv1-U)</w:t>
      </w:r>
      <w:r>
        <w:t>"</w:t>
      </w:r>
      <w:r w:rsidRPr="00BC49C2">
        <w:t>.</w:t>
      </w:r>
    </w:p>
    <w:p w14:paraId="16DA959D" w14:textId="77777777" w:rsidR="001D2022" w:rsidRPr="00BC49C2" w:rsidRDefault="001D2022" w:rsidP="001D2022">
      <w:pPr>
        <w:pStyle w:val="EX"/>
      </w:pPr>
      <w:r w:rsidRPr="00BC49C2">
        <w:t>[17]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38.321: </w:t>
      </w:r>
      <w:r>
        <w:t>"</w:t>
      </w:r>
      <w:r w:rsidRPr="00BC49C2">
        <w:t>NR; Medium Access Control (MAC) protocol specification</w:t>
      </w:r>
      <w:r>
        <w:t>"</w:t>
      </w:r>
      <w:r w:rsidRPr="00BC49C2">
        <w:t>.</w:t>
      </w:r>
    </w:p>
    <w:p w14:paraId="5AAA69D2" w14:textId="77777777" w:rsidR="001D2022" w:rsidRPr="00BC49C2" w:rsidRDefault="001D2022" w:rsidP="001D2022">
      <w:pPr>
        <w:pStyle w:val="EX"/>
      </w:pPr>
      <w:r w:rsidRPr="00BC49C2">
        <w:t>[18]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38.323: </w:t>
      </w:r>
      <w:r>
        <w:t>"</w:t>
      </w:r>
      <w:r w:rsidRPr="00BC49C2">
        <w:t>NR; Packet Data Convergence Protocol (PDCP) specification</w:t>
      </w:r>
      <w:r>
        <w:t>"</w:t>
      </w:r>
      <w:r w:rsidRPr="00BC49C2">
        <w:t>.</w:t>
      </w:r>
    </w:p>
    <w:p w14:paraId="56AA898F" w14:textId="77777777" w:rsidR="001D2022" w:rsidRPr="00BC49C2" w:rsidRDefault="001D2022" w:rsidP="001D2022">
      <w:pPr>
        <w:pStyle w:val="EX"/>
      </w:pPr>
      <w:r w:rsidRPr="00BC49C2">
        <w:t>[19]</w:t>
      </w:r>
      <w:r w:rsidRPr="00BC49C2">
        <w:tab/>
        <w:t xml:space="preserve">ITU-T Recommendation H.264: </w:t>
      </w:r>
      <w:r>
        <w:t>"</w:t>
      </w:r>
      <w:r w:rsidRPr="00BC49C2">
        <w:t xml:space="preserve">Advanced video coding for generic </w:t>
      </w:r>
      <w:proofErr w:type="spellStart"/>
      <w:r w:rsidRPr="00BC49C2">
        <w:t>audiovisual</w:t>
      </w:r>
      <w:proofErr w:type="spellEnd"/>
      <w:r w:rsidRPr="00BC49C2">
        <w:t xml:space="preserve"> services</w:t>
      </w:r>
      <w:r>
        <w:t>"</w:t>
      </w:r>
      <w:r w:rsidRPr="00BC49C2">
        <w:t>.</w:t>
      </w:r>
    </w:p>
    <w:p w14:paraId="676C1ED8" w14:textId="77777777" w:rsidR="001D2022" w:rsidRPr="00BC49C2" w:rsidRDefault="001D2022" w:rsidP="001D2022">
      <w:pPr>
        <w:pStyle w:val="EX"/>
      </w:pPr>
      <w:r w:rsidRPr="00BC49C2">
        <w:t>[20]</w:t>
      </w:r>
      <w:r w:rsidRPr="00BC49C2">
        <w:tab/>
        <w:t xml:space="preserve">IETF RFC 3551: </w:t>
      </w:r>
      <w:r>
        <w:t>"</w:t>
      </w:r>
      <w:r w:rsidRPr="00BC49C2">
        <w:t>RTP Profile for Audio and Video Conferences with Minimal Control</w:t>
      </w:r>
      <w:r>
        <w:t>"</w:t>
      </w:r>
      <w:r w:rsidRPr="00BC49C2">
        <w:t>, July 2003.</w:t>
      </w:r>
    </w:p>
    <w:p w14:paraId="39E833E3" w14:textId="77777777" w:rsidR="001D2022" w:rsidRPr="00BC49C2" w:rsidRDefault="001D2022" w:rsidP="001D2022">
      <w:pPr>
        <w:pStyle w:val="EX"/>
      </w:pPr>
      <w:r w:rsidRPr="00BC49C2">
        <w:t>[21]</w:t>
      </w:r>
      <w:r w:rsidRPr="00BC49C2">
        <w:tab/>
        <w:t xml:space="preserve">IETF RFC 7798: </w:t>
      </w:r>
      <w:r>
        <w:t>"</w:t>
      </w:r>
      <w:r w:rsidRPr="00BC49C2">
        <w:t>RTP Payload Format for High Efficiency Video Coding (HEVC)</w:t>
      </w:r>
      <w:r>
        <w:t>"</w:t>
      </w:r>
      <w:r w:rsidRPr="00BC49C2">
        <w:t>, March 2016.</w:t>
      </w:r>
    </w:p>
    <w:p w14:paraId="1C1B6921" w14:textId="77777777" w:rsidR="001D2022" w:rsidRPr="00BC49C2" w:rsidRDefault="001D2022" w:rsidP="001D2022">
      <w:pPr>
        <w:pStyle w:val="EX"/>
      </w:pPr>
      <w:r w:rsidRPr="00BC49C2">
        <w:t>[22]</w:t>
      </w:r>
      <w:r w:rsidRPr="00BC49C2">
        <w:tab/>
        <w:t xml:space="preserve">ISO/IEC 14496-12 | 15444-12: </w:t>
      </w:r>
      <w:r>
        <w:t>"</w:t>
      </w:r>
      <w:r w:rsidRPr="00BC49C2">
        <w:t>Information technology - Coding of audio-visual objects - Part 12: ISO base media file format</w:t>
      </w:r>
      <w:r>
        <w:t>"</w:t>
      </w:r>
      <w:r w:rsidRPr="00BC49C2">
        <w:t>.</w:t>
      </w:r>
    </w:p>
    <w:p w14:paraId="629CCC69" w14:textId="77777777" w:rsidR="001D2022" w:rsidRPr="00BC49C2" w:rsidRDefault="001D2022" w:rsidP="001D2022">
      <w:pPr>
        <w:pStyle w:val="EX"/>
      </w:pPr>
      <w:r w:rsidRPr="00BC49C2">
        <w:t>[23]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26.244: </w:t>
      </w:r>
      <w:r>
        <w:t>"</w:t>
      </w:r>
      <w:r w:rsidRPr="00BC49C2">
        <w:t>Transparent end-to-end packet switched streaming service (PSS); 3GPP file format (3GP)</w:t>
      </w:r>
      <w:r>
        <w:t>"</w:t>
      </w:r>
      <w:r w:rsidRPr="00BC49C2">
        <w:t>.</w:t>
      </w:r>
    </w:p>
    <w:p w14:paraId="345AC58A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t>[24]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38.415: </w:t>
      </w:r>
      <w:r>
        <w:t>"</w:t>
      </w:r>
      <w:r w:rsidRPr="00BC49C2">
        <w:t>NG-RAN; PDU Session User Plane Protocol</w:t>
      </w:r>
      <w:r>
        <w:t>"</w:t>
      </w:r>
      <w:r w:rsidRPr="00BC49C2">
        <w:t>.</w:t>
      </w:r>
    </w:p>
    <w:p w14:paraId="19592078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t>[25]</w:t>
      </w:r>
      <w:r w:rsidRPr="00BC49C2">
        <w:rPr>
          <w:rFonts w:eastAsia="等线"/>
          <w:lang w:eastAsia="zh-CN"/>
        </w:rPr>
        <w:tab/>
      </w:r>
      <w:r w:rsidRPr="00BC49C2">
        <w:t>IETF RFC </w:t>
      </w:r>
      <w:r w:rsidRPr="00BC49C2">
        <w:rPr>
          <w:rFonts w:eastAsia="等线"/>
          <w:lang w:eastAsia="zh-CN"/>
        </w:rPr>
        <w:t xml:space="preserve">1889: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RTP: A Transport Protocol for Real-Time Applications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, January 1996.</w:t>
      </w:r>
    </w:p>
    <w:p w14:paraId="0B3F4D33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bookmarkStart w:id="34" w:name="definitions"/>
      <w:bookmarkEnd w:id="34"/>
      <w:r w:rsidRPr="00BC49C2">
        <w:t>[26]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29.998: </w:t>
      </w:r>
      <w:r>
        <w:t>"</w:t>
      </w:r>
      <w:r w:rsidRPr="00BC49C2">
        <w:t>Open Services Architecture (OSA) Application Programming Interface (API) part 2</w:t>
      </w:r>
      <w:r>
        <w:t>"</w:t>
      </w:r>
      <w:r w:rsidRPr="00BC49C2">
        <w:t>.</w:t>
      </w:r>
    </w:p>
    <w:p w14:paraId="16815A72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[27]</w:t>
      </w:r>
      <w:r w:rsidRPr="00BC49C2">
        <w:rPr>
          <w:rFonts w:eastAsia="等线"/>
          <w:lang w:eastAsia="zh-CN"/>
        </w:rPr>
        <w:tab/>
        <w:t>3GPP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TR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 xml:space="preserve">26.926: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Traffic Models and Quality Evaluation Methods for Media and XR Services in 5G Systems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.</w:t>
      </w:r>
    </w:p>
    <w:p w14:paraId="7B7794BD" w14:textId="77777777" w:rsidR="001D2022" w:rsidRPr="00BC49C2" w:rsidRDefault="001D2022" w:rsidP="001D2022">
      <w:pPr>
        <w:pStyle w:val="EX"/>
        <w:rPr>
          <w:lang w:eastAsia="zh-CN"/>
        </w:rPr>
      </w:pPr>
      <w:r w:rsidRPr="00BC49C2">
        <w:rPr>
          <w:lang w:eastAsia="zh-CN"/>
        </w:rPr>
        <w:t>[</w:t>
      </w:r>
      <w:r w:rsidRPr="00BC49C2">
        <w:rPr>
          <w:rFonts w:eastAsia="等线"/>
          <w:lang w:eastAsia="zh-CN"/>
        </w:rPr>
        <w:t>28</w:t>
      </w:r>
      <w:r w:rsidRPr="00BC49C2">
        <w:rPr>
          <w:lang w:eastAsia="zh-CN"/>
        </w:rPr>
        <w:t>]</w:t>
      </w:r>
      <w:r w:rsidRPr="00BC49C2">
        <w:rPr>
          <w:lang w:eastAsia="zh-CN"/>
        </w:rPr>
        <w:tab/>
        <w:t>3GPP</w:t>
      </w:r>
      <w:r>
        <w:rPr>
          <w:lang w:eastAsia="zh-CN"/>
        </w:rPr>
        <w:t> </w:t>
      </w:r>
      <w:r w:rsidRPr="00BC49C2">
        <w:rPr>
          <w:lang w:eastAsia="zh-CN"/>
        </w:rPr>
        <w:t>TS</w:t>
      </w:r>
      <w:r>
        <w:rPr>
          <w:lang w:eastAsia="zh-CN"/>
        </w:rPr>
        <w:t> </w:t>
      </w:r>
      <w:r w:rsidRPr="00BC49C2">
        <w:rPr>
          <w:lang w:eastAsia="zh-CN"/>
        </w:rPr>
        <w:t>26.114:</w:t>
      </w:r>
      <w:r>
        <w:rPr>
          <w:lang w:eastAsia="zh-CN"/>
        </w:rPr>
        <w:t xml:space="preserve"> "</w:t>
      </w:r>
      <w:r w:rsidRPr="00BC49C2">
        <w:rPr>
          <w:lang w:eastAsia="zh-CN"/>
        </w:rPr>
        <w:t>IP Multimedia Subsystem (IMS); Multimedia telephony; Media handling and interaction</w:t>
      </w:r>
      <w:r>
        <w:rPr>
          <w:lang w:eastAsia="zh-CN"/>
        </w:rPr>
        <w:t>"</w:t>
      </w:r>
      <w:r w:rsidRPr="00BC49C2">
        <w:rPr>
          <w:lang w:eastAsia="zh-CN"/>
        </w:rPr>
        <w:t>.</w:t>
      </w:r>
    </w:p>
    <w:p w14:paraId="359201E2" w14:textId="77777777" w:rsidR="001D2022" w:rsidRPr="00BC49C2" w:rsidRDefault="001D2022" w:rsidP="001D2022">
      <w:pPr>
        <w:pStyle w:val="EX"/>
      </w:pPr>
      <w:r w:rsidRPr="00BC49C2">
        <w:rPr>
          <w:lang w:eastAsia="zh-CN"/>
        </w:rPr>
        <w:t>[</w:t>
      </w:r>
      <w:r w:rsidRPr="00BC49C2">
        <w:rPr>
          <w:rFonts w:eastAsia="等线"/>
          <w:lang w:eastAsia="zh-CN"/>
        </w:rPr>
        <w:t>29</w:t>
      </w:r>
      <w:r w:rsidRPr="00BC49C2">
        <w:rPr>
          <w:lang w:eastAsia="zh-CN"/>
        </w:rPr>
        <w:t>]</w:t>
      </w:r>
      <w:r w:rsidRPr="00BC49C2">
        <w:rPr>
          <w:lang w:eastAsia="zh-CN"/>
        </w:rPr>
        <w:tab/>
      </w:r>
      <w:r w:rsidRPr="00BC49C2">
        <w:t>IETF</w:t>
      </w:r>
      <w:r>
        <w:t> </w:t>
      </w:r>
      <w:r w:rsidRPr="00BC49C2">
        <w:t>RFC</w:t>
      </w:r>
      <w:r>
        <w:t> </w:t>
      </w:r>
      <w:r w:rsidRPr="00BC49C2">
        <w:t xml:space="preserve">4566 (2006): </w:t>
      </w:r>
      <w:r>
        <w:t>"</w:t>
      </w:r>
      <w:r w:rsidRPr="00BC49C2">
        <w:t>SDP: Session Description Protocol</w:t>
      </w:r>
      <w:r>
        <w:t>"</w:t>
      </w:r>
      <w:r w:rsidRPr="00BC49C2">
        <w:t>, M. Handley, V. Jacobson and C. Perkins.</w:t>
      </w:r>
    </w:p>
    <w:p w14:paraId="3D5F123E" w14:textId="77777777" w:rsidR="001D2022" w:rsidRPr="00BC49C2" w:rsidRDefault="001D2022" w:rsidP="001D2022">
      <w:pPr>
        <w:pStyle w:val="EX"/>
        <w:rPr>
          <w:lang w:eastAsia="zh-CN"/>
        </w:rPr>
      </w:pPr>
      <w:r w:rsidRPr="00BC49C2">
        <w:rPr>
          <w:lang w:eastAsia="zh-CN"/>
        </w:rPr>
        <w:t>[</w:t>
      </w:r>
      <w:r w:rsidRPr="00BC49C2">
        <w:rPr>
          <w:rFonts w:eastAsia="等线"/>
          <w:lang w:eastAsia="zh-CN"/>
        </w:rPr>
        <w:t>30</w:t>
      </w:r>
      <w:r w:rsidRPr="00BC49C2">
        <w:rPr>
          <w:lang w:eastAsia="zh-CN"/>
        </w:rPr>
        <w:t>]</w:t>
      </w:r>
      <w:r w:rsidRPr="00BC49C2">
        <w:rPr>
          <w:lang w:eastAsia="zh-CN"/>
        </w:rPr>
        <w:tab/>
        <w:t>IETF</w:t>
      </w:r>
      <w:r>
        <w:rPr>
          <w:lang w:eastAsia="zh-CN"/>
        </w:rPr>
        <w:t> </w:t>
      </w:r>
      <w:r w:rsidRPr="00BC49C2">
        <w:rPr>
          <w:lang w:eastAsia="zh-CN"/>
        </w:rPr>
        <w:t>RFC</w:t>
      </w:r>
      <w:r>
        <w:rPr>
          <w:lang w:eastAsia="zh-CN"/>
        </w:rPr>
        <w:t> </w:t>
      </w:r>
      <w:r w:rsidRPr="00BC49C2">
        <w:rPr>
          <w:lang w:eastAsia="zh-CN"/>
        </w:rPr>
        <w:t xml:space="preserve">5888 (2010): </w:t>
      </w:r>
      <w:r>
        <w:rPr>
          <w:lang w:eastAsia="zh-CN"/>
        </w:rPr>
        <w:t>"</w:t>
      </w:r>
      <w:r w:rsidRPr="00BC49C2">
        <w:rPr>
          <w:lang w:eastAsia="zh-CN"/>
        </w:rPr>
        <w:t>The Session Description Protocol (SDP) Grouping Framework</w:t>
      </w:r>
      <w:r>
        <w:rPr>
          <w:lang w:eastAsia="zh-CN"/>
        </w:rPr>
        <w:t>"</w:t>
      </w:r>
      <w:r w:rsidRPr="00BC49C2">
        <w:rPr>
          <w:lang w:eastAsia="zh-CN"/>
        </w:rPr>
        <w:t xml:space="preserve">, G. Camarillo, H. </w:t>
      </w:r>
      <w:proofErr w:type="spellStart"/>
      <w:r w:rsidRPr="00BC49C2">
        <w:rPr>
          <w:lang w:eastAsia="zh-CN"/>
        </w:rPr>
        <w:t>Schulzrinne</w:t>
      </w:r>
      <w:proofErr w:type="spellEnd"/>
      <w:r w:rsidRPr="00BC49C2">
        <w:rPr>
          <w:lang w:eastAsia="zh-CN"/>
        </w:rPr>
        <w:t>.</w:t>
      </w:r>
    </w:p>
    <w:p w14:paraId="034BB7E2" w14:textId="77777777" w:rsidR="001D2022" w:rsidRPr="00BC49C2" w:rsidRDefault="001D2022" w:rsidP="001D2022">
      <w:pPr>
        <w:pStyle w:val="EX"/>
        <w:rPr>
          <w:lang w:eastAsia="zh-CN"/>
        </w:rPr>
      </w:pPr>
      <w:r w:rsidRPr="00BC49C2">
        <w:rPr>
          <w:lang w:eastAsia="zh-CN"/>
        </w:rPr>
        <w:t>[</w:t>
      </w:r>
      <w:r w:rsidRPr="00BC49C2">
        <w:rPr>
          <w:rFonts w:eastAsia="等线"/>
          <w:lang w:eastAsia="zh-CN"/>
        </w:rPr>
        <w:t>31</w:t>
      </w:r>
      <w:r w:rsidRPr="00BC49C2">
        <w:rPr>
          <w:lang w:eastAsia="zh-CN"/>
        </w:rPr>
        <w:t>]</w:t>
      </w:r>
      <w:r w:rsidRPr="00BC49C2">
        <w:rPr>
          <w:lang w:eastAsia="zh-CN"/>
        </w:rPr>
        <w:tab/>
        <w:t>IETF</w:t>
      </w:r>
      <w:r>
        <w:rPr>
          <w:lang w:eastAsia="zh-CN"/>
        </w:rPr>
        <w:t> </w:t>
      </w:r>
      <w:r w:rsidRPr="00BC49C2">
        <w:rPr>
          <w:lang w:eastAsia="zh-CN"/>
        </w:rPr>
        <w:t>RFC</w:t>
      </w:r>
      <w:r>
        <w:rPr>
          <w:lang w:eastAsia="zh-CN"/>
        </w:rPr>
        <w:t> </w:t>
      </w:r>
      <w:r w:rsidRPr="00BC49C2">
        <w:rPr>
          <w:lang w:eastAsia="zh-CN"/>
        </w:rPr>
        <w:t xml:space="preserve">3261 (2002): </w:t>
      </w:r>
      <w:r>
        <w:rPr>
          <w:lang w:eastAsia="zh-CN"/>
        </w:rPr>
        <w:t>"</w:t>
      </w:r>
      <w:r w:rsidRPr="00BC49C2">
        <w:rPr>
          <w:lang w:eastAsia="zh-CN"/>
        </w:rPr>
        <w:t>SIP: Session Initiation Protocol</w:t>
      </w:r>
      <w:r>
        <w:rPr>
          <w:lang w:eastAsia="zh-CN"/>
        </w:rPr>
        <w:t>"</w:t>
      </w:r>
      <w:r w:rsidRPr="00BC49C2">
        <w:rPr>
          <w:lang w:eastAsia="zh-CN"/>
        </w:rPr>
        <w:t>, J. Rosenberg et al.</w:t>
      </w:r>
    </w:p>
    <w:p w14:paraId="0ADA0709" w14:textId="77777777" w:rsidR="001D2022" w:rsidRPr="00BC49C2" w:rsidRDefault="001D2022" w:rsidP="001D2022">
      <w:pPr>
        <w:pStyle w:val="EX"/>
        <w:rPr>
          <w:lang w:eastAsia="zh-CN"/>
        </w:rPr>
      </w:pPr>
      <w:r w:rsidRPr="00BC49C2">
        <w:rPr>
          <w:lang w:eastAsia="zh-CN"/>
        </w:rPr>
        <w:t>[</w:t>
      </w:r>
      <w:r w:rsidRPr="00BC49C2">
        <w:rPr>
          <w:rFonts w:eastAsia="等线"/>
          <w:lang w:eastAsia="zh-CN"/>
        </w:rPr>
        <w:t>32</w:t>
      </w:r>
      <w:r w:rsidRPr="00BC49C2">
        <w:rPr>
          <w:lang w:eastAsia="zh-CN"/>
        </w:rPr>
        <w:t>]</w:t>
      </w:r>
      <w:r w:rsidRPr="00BC49C2">
        <w:rPr>
          <w:lang w:eastAsia="zh-CN"/>
        </w:rPr>
        <w:tab/>
        <w:t>3GPP</w:t>
      </w:r>
      <w:r>
        <w:rPr>
          <w:lang w:eastAsia="zh-CN"/>
        </w:rPr>
        <w:t> </w:t>
      </w:r>
      <w:r w:rsidRPr="00BC49C2">
        <w:rPr>
          <w:lang w:eastAsia="zh-CN"/>
        </w:rPr>
        <w:t>TS</w:t>
      </w:r>
      <w:r>
        <w:rPr>
          <w:lang w:eastAsia="zh-CN"/>
        </w:rPr>
        <w:t> </w:t>
      </w:r>
      <w:r w:rsidRPr="00BC49C2">
        <w:rPr>
          <w:lang w:eastAsia="zh-CN"/>
        </w:rPr>
        <w:t xml:space="preserve">29.513: </w:t>
      </w:r>
      <w:r>
        <w:rPr>
          <w:lang w:eastAsia="zh-CN"/>
        </w:rPr>
        <w:t>"</w:t>
      </w:r>
      <w:r w:rsidRPr="00BC49C2">
        <w:rPr>
          <w:lang w:eastAsia="zh-CN"/>
        </w:rPr>
        <w:t>5G System; Policy and Charging Control signalling flows and QoS parameter mapping; Stage 3</w:t>
      </w:r>
      <w:r>
        <w:rPr>
          <w:lang w:eastAsia="zh-CN"/>
        </w:rPr>
        <w:t>".</w:t>
      </w:r>
    </w:p>
    <w:p w14:paraId="694CA502" w14:textId="77777777" w:rsidR="001D2022" w:rsidRPr="00BC49C2" w:rsidRDefault="001D2022" w:rsidP="001D2022">
      <w:pPr>
        <w:pStyle w:val="EX"/>
        <w:rPr>
          <w:lang w:eastAsia="zh-CN"/>
        </w:rPr>
      </w:pPr>
      <w:r w:rsidRPr="00BC49C2">
        <w:rPr>
          <w:lang w:eastAsia="zh-CN"/>
        </w:rPr>
        <w:t>[</w:t>
      </w:r>
      <w:r w:rsidRPr="00BC49C2">
        <w:rPr>
          <w:rFonts w:eastAsia="等线"/>
          <w:lang w:eastAsia="zh-CN"/>
        </w:rPr>
        <w:t>33</w:t>
      </w:r>
      <w:r w:rsidRPr="00BC49C2">
        <w:rPr>
          <w:lang w:eastAsia="zh-CN"/>
        </w:rPr>
        <w:t>]</w:t>
      </w:r>
      <w:r w:rsidRPr="00BC49C2">
        <w:rPr>
          <w:lang w:eastAsia="zh-CN"/>
        </w:rPr>
        <w:tab/>
        <w:t>IETF</w:t>
      </w:r>
      <w:r>
        <w:rPr>
          <w:lang w:eastAsia="zh-CN"/>
        </w:rPr>
        <w:t> </w:t>
      </w:r>
      <w:r w:rsidRPr="00BC49C2">
        <w:rPr>
          <w:lang w:eastAsia="zh-CN"/>
        </w:rPr>
        <w:t>RFC</w:t>
      </w:r>
      <w:r>
        <w:rPr>
          <w:lang w:eastAsia="zh-CN"/>
        </w:rPr>
        <w:t> </w:t>
      </w:r>
      <w:r w:rsidRPr="00BC49C2">
        <w:rPr>
          <w:lang w:eastAsia="zh-CN"/>
        </w:rPr>
        <w:t xml:space="preserve">3665: </w:t>
      </w:r>
      <w:r>
        <w:rPr>
          <w:lang w:eastAsia="zh-CN"/>
        </w:rPr>
        <w:t>"</w:t>
      </w:r>
      <w:r w:rsidRPr="00BC49C2">
        <w:rPr>
          <w:lang w:eastAsia="zh-CN"/>
        </w:rPr>
        <w:t>Session Initiation Protocol (SIP) Basic Call Flow Examples</w:t>
      </w:r>
      <w:r>
        <w:rPr>
          <w:lang w:eastAsia="zh-CN"/>
        </w:rPr>
        <w:t>"</w:t>
      </w:r>
      <w:r w:rsidRPr="00BC49C2">
        <w:rPr>
          <w:lang w:eastAsia="zh-CN"/>
        </w:rPr>
        <w:t>, A. Johnston et al.</w:t>
      </w:r>
    </w:p>
    <w:p w14:paraId="3C632C29" w14:textId="77777777" w:rsidR="001D2022" w:rsidRPr="00BC49C2" w:rsidRDefault="001D2022" w:rsidP="001D2022">
      <w:pPr>
        <w:pStyle w:val="EX"/>
      </w:pPr>
      <w:bookmarkStart w:id="35" w:name="_MCCTEMPBM_CRPT50420001___5"/>
      <w:r w:rsidRPr="00CA40C0">
        <w:t>[</w:t>
      </w:r>
      <w:r w:rsidRPr="00CA40C0">
        <w:rPr>
          <w:rFonts w:eastAsia="等线"/>
        </w:rPr>
        <w:t>34</w:t>
      </w:r>
      <w:r w:rsidRPr="00CA40C0">
        <w:t>]</w:t>
      </w:r>
      <w:r w:rsidRPr="00CA40C0">
        <w:tab/>
        <w:t xml:space="preserve">WebRTC TR: </w:t>
      </w:r>
      <w:hyperlink r:id="rId14" w:history="1">
        <w:r w:rsidRPr="00CA40C0">
          <w:rPr>
            <w:color w:val="0000FF"/>
            <w:u w:val="single"/>
          </w:rPr>
          <w:t>https://www.w3.org/TR/webrtc/</w:t>
        </w:r>
      </w:hyperlink>
      <w:r w:rsidRPr="00CA40C0">
        <w:t>.</w:t>
      </w:r>
    </w:p>
    <w:bookmarkEnd w:id="35"/>
    <w:p w14:paraId="43A207C5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lang w:eastAsia="zh-CN"/>
        </w:rPr>
        <w:t>[</w:t>
      </w:r>
      <w:r w:rsidRPr="00BC49C2">
        <w:rPr>
          <w:rFonts w:eastAsia="等线"/>
          <w:lang w:eastAsia="zh-CN"/>
        </w:rPr>
        <w:t>35</w:t>
      </w:r>
      <w:r w:rsidRPr="00BC49C2">
        <w:rPr>
          <w:lang w:eastAsia="zh-CN"/>
        </w:rPr>
        <w:t>]</w:t>
      </w:r>
      <w:r w:rsidRPr="00BC49C2">
        <w:rPr>
          <w:lang w:eastAsia="zh-CN"/>
        </w:rPr>
        <w:tab/>
        <w:t>IETF</w:t>
      </w:r>
      <w:r>
        <w:rPr>
          <w:lang w:eastAsia="zh-CN"/>
        </w:rPr>
        <w:t> </w:t>
      </w:r>
      <w:r w:rsidRPr="00BC49C2">
        <w:rPr>
          <w:lang w:eastAsia="zh-CN"/>
        </w:rPr>
        <w:t>RFC</w:t>
      </w:r>
      <w:r>
        <w:rPr>
          <w:lang w:eastAsia="zh-CN"/>
        </w:rPr>
        <w:t> </w:t>
      </w:r>
      <w:r w:rsidRPr="00BC49C2">
        <w:rPr>
          <w:lang w:eastAsia="zh-CN"/>
        </w:rPr>
        <w:t xml:space="preserve">7272: </w:t>
      </w:r>
      <w:r>
        <w:rPr>
          <w:lang w:eastAsia="zh-CN"/>
        </w:rPr>
        <w:t>"</w:t>
      </w:r>
      <w:r w:rsidRPr="00BC49C2">
        <w:rPr>
          <w:lang w:eastAsia="zh-CN"/>
        </w:rPr>
        <w:t>Inter-Destination Media Synchronization (IDMS) Using the RTP Control Protocol (RTCP)</w:t>
      </w:r>
      <w:r>
        <w:rPr>
          <w:lang w:eastAsia="zh-CN"/>
        </w:rPr>
        <w:t>"</w:t>
      </w:r>
      <w:r w:rsidRPr="00BC49C2">
        <w:rPr>
          <w:lang w:eastAsia="zh-CN"/>
        </w:rPr>
        <w:t>.</w:t>
      </w:r>
    </w:p>
    <w:p w14:paraId="3A10F977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[36]</w:t>
      </w:r>
      <w:r w:rsidRPr="00BC49C2">
        <w:rPr>
          <w:rFonts w:eastAsia="等线"/>
          <w:lang w:eastAsia="zh-CN"/>
        </w:rPr>
        <w:tab/>
      </w:r>
      <w:r>
        <w:rPr>
          <w:rFonts w:eastAsia="等线"/>
          <w:lang w:eastAsia="zh-CN"/>
        </w:rPr>
        <w:t>IETF </w:t>
      </w:r>
      <w:r w:rsidRPr="00BC49C2">
        <w:rPr>
          <w:rFonts w:eastAsia="等线"/>
          <w:lang w:eastAsia="zh-CN"/>
        </w:rPr>
        <w:t>RFC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8311: Relaxing Restrictions on Explicit Congestion Notification (ECN) Experimentation</w:t>
      </w:r>
      <w:r>
        <w:rPr>
          <w:rFonts w:eastAsia="等线"/>
          <w:lang w:eastAsia="zh-CN"/>
        </w:rPr>
        <w:t>.</w:t>
      </w:r>
    </w:p>
    <w:p w14:paraId="383F2F76" w14:textId="77777777" w:rsidR="001D2022" w:rsidRPr="00BC49C2" w:rsidRDefault="001D2022" w:rsidP="001D2022">
      <w:pPr>
        <w:pStyle w:val="EX"/>
        <w:rPr>
          <w:rFonts w:eastAsia="等线"/>
        </w:rPr>
      </w:pPr>
      <w:bookmarkStart w:id="36" w:name="_MCCTEMPBM_CRPT50420002___5"/>
      <w:r w:rsidRPr="00CA40C0">
        <w:rPr>
          <w:rFonts w:eastAsia="等线"/>
        </w:rPr>
        <w:lastRenderedPageBreak/>
        <w:t>[37]</w:t>
      </w:r>
      <w:r w:rsidRPr="00CA40C0">
        <w:rPr>
          <w:rFonts w:eastAsia="等线"/>
        </w:rPr>
        <w:tab/>
        <w:t xml:space="preserve">IETF Internet-draft - L4S: "Low Latency, Low Loss, Scalable Throughput (L4S) Internet Service: Architecture", Briscoe et al, Nov 2020, </w:t>
      </w:r>
      <w:hyperlink r:id="rId15" w:history="1">
        <w:r w:rsidRPr="00CA40C0">
          <w:rPr>
            <w:rFonts w:eastAsia="等线"/>
            <w:color w:val="0000FF"/>
            <w:u w:val="single"/>
          </w:rPr>
          <w:t>https://datatracker.ietf.org/doc/draft-ietf-tsvwg-l4s-arch/</w:t>
        </w:r>
      </w:hyperlink>
      <w:r w:rsidRPr="00CA40C0">
        <w:rPr>
          <w:rFonts w:eastAsia="等线"/>
        </w:rPr>
        <w:t>.</w:t>
      </w:r>
    </w:p>
    <w:bookmarkEnd w:id="36"/>
    <w:p w14:paraId="6B0C848D" w14:textId="77777777" w:rsidR="001D2022" w:rsidRPr="00BC49C2" w:rsidRDefault="001D2022" w:rsidP="001D2022">
      <w:pPr>
        <w:pStyle w:val="EditorsNote"/>
        <w:rPr>
          <w:rFonts w:eastAsia="等线"/>
        </w:rPr>
      </w:pPr>
      <w:r>
        <w:rPr>
          <w:rFonts w:eastAsia="等线"/>
        </w:rPr>
        <w:t>Editor's note:</w:t>
      </w:r>
      <w:r>
        <w:rPr>
          <w:rFonts w:eastAsia="等线"/>
        </w:rPr>
        <w:tab/>
      </w:r>
      <w:r w:rsidRPr="00BC49C2">
        <w:rPr>
          <w:rFonts w:eastAsia="等线"/>
        </w:rPr>
        <w:t>The above document cannot be formally referenced until it is published as an RFC.</w:t>
      </w:r>
    </w:p>
    <w:p w14:paraId="5A460863" w14:textId="77777777" w:rsidR="001D2022" w:rsidRPr="00BC49C2" w:rsidDel="001D2022" w:rsidRDefault="001D2022" w:rsidP="001D2022">
      <w:pPr>
        <w:pStyle w:val="EX"/>
        <w:rPr>
          <w:del w:id="37" w:author="Nokia-rev" w:date="2022-08-18T21:54:00Z"/>
          <w:rFonts w:eastAsia="等线"/>
        </w:rPr>
      </w:pPr>
      <w:bookmarkStart w:id="38" w:name="_MCCTEMPBM_CRPT50420003___5"/>
      <w:bookmarkStart w:id="39" w:name="_MCCTEMPBM_CRPT50420004___5"/>
      <w:del w:id="40" w:author="Nokia-rev" w:date="2022-08-18T21:54:00Z">
        <w:r w:rsidRPr="00CA40C0" w:rsidDel="001D2022">
          <w:rPr>
            <w:rFonts w:eastAsia="等线"/>
          </w:rPr>
          <w:delText>[38]</w:delText>
        </w:r>
        <w:r w:rsidRPr="00CA40C0" w:rsidDel="001D2022">
          <w:rPr>
            <w:rFonts w:eastAsia="等线"/>
          </w:rPr>
          <w:tab/>
          <w:delText xml:space="preserve">IETF Internet draft: "Explicit Congestion Notification (ECN) Protocol for Ultra-Low Queuing Delay (L4S)", Briscoe et. al, Internet draft, IETF, Mar 2021, </w:delText>
        </w:r>
        <w:r w:rsidR="007908C0" w:rsidDel="001D2022">
          <w:fldChar w:fldCharType="begin"/>
        </w:r>
        <w:r w:rsidDel="001D2022">
          <w:delInstrText xml:space="preserve"> HYPERLINK "https://tools.ietf.org/wg/tsvwg/draft-ietf-tsvwg-ecn-l4s-id/" </w:delInstrText>
        </w:r>
        <w:r w:rsidR="007908C0" w:rsidDel="001D2022">
          <w:fldChar w:fldCharType="separate"/>
        </w:r>
        <w:r w:rsidRPr="00CA40C0" w:rsidDel="001D2022">
          <w:rPr>
            <w:rFonts w:eastAsia="等线"/>
            <w:color w:val="0000FF"/>
            <w:u w:val="single"/>
          </w:rPr>
          <w:delText>https://tools.ietf.org/wg/tsvwg/draft-ietf-tsvwg-ecn-l4s-id/</w:delText>
        </w:r>
        <w:r w:rsidR="007908C0" w:rsidDel="001D2022">
          <w:rPr>
            <w:rFonts w:eastAsia="等线"/>
            <w:color w:val="0000FF"/>
            <w:u w:val="single"/>
          </w:rPr>
          <w:fldChar w:fldCharType="end"/>
        </w:r>
        <w:r w:rsidRPr="00CA40C0" w:rsidDel="001D2022">
          <w:rPr>
            <w:rFonts w:eastAsia="等线"/>
          </w:rPr>
          <w:delText>.</w:delText>
        </w:r>
      </w:del>
    </w:p>
    <w:bookmarkEnd w:id="38"/>
    <w:p w14:paraId="4BBC9ED9" w14:textId="77777777" w:rsidR="001D2022" w:rsidRPr="00BC49C2" w:rsidDel="001D2022" w:rsidRDefault="001D2022" w:rsidP="001D2022">
      <w:pPr>
        <w:pStyle w:val="EditorsNote"/>
        <w:rPr>
          <w:del w:id="41" w:author="Nokia-rev" w:date="2022-08-18T21:54:00Z"/>
          <w:rFonts w:eastAsia="等线"/>
        </w:rPr>
      </w:pPr>
      <w:del w:id="42" w:author="Nokia-rev" w:date="2022-08-18T21:54:00Z">
        <w:r w:rsidDel="001D2022">
          <w:rPr>
            <w:rFonts w:eastAsia="等线"/>
          </w:rPr>
          <w:delText>Editor's note:</w:delText>
        </w:r>
        <w:r w:rsidDel="001D2022">
          <w:rPr>
            <w:rFonts w:eastAsia="等线"/>
          </w:rPr>
          <w:tab/>
        </w:r>
        <w:r w:rsidRPr="00BC49C2" w:rsidDel="001D2022">
          <w:rPr>
            <w:rFonts w:eastAsia="等线"/>
          </w:rPr>
          <w:delText>The above document cannot be formally referenced until it is published as an RFC.</w:delText>
        </w:r>
      </w:del>
    </w:p>
    <w:p w14:paraId="1E26BF5B" w14:textId="77777777" w:rsidR="001D2022" w:rsidRPr="00BC49C2" w:rsidRDefault="001D2022" w:rsidP="001D2022">
      <w:pPr>
        <w:pStyle w:val="EX"/>
        <w:rPr>
          <w:rFonts w:eastAsia="等线"/>
        </w:rPr>
      </w:pPr>
      <w:r w:rsidRPr="00CA40C0">
        <w:rPr>
          <w:rFonts w:eastAsia="等线"/>
        </w:rPr>
        <w:t>[39]</w:t>
      </w:r>
      <w:r w:rsidRPr="00CA40C0">
        <w:rPr>
          <w:rFonts w:eastAsia="等线"/>
        </w:rPr>
        <w:tab/>
        <w:t xml:space="preserve">EU project RITE: "Data </w:t>
      </w:r>
      <w:proofErr w:type="spellStart"/>
      <w:r w:rsidRPr="00CA40C0">
        <w:rPr>
          <w:rFonts w:eastAsia="等线"/>
        </w:rPr>
        <w:t>Center</w:t>
      </w:r>
      <w:proofErr w:type="spellEnd"/>
      <w:r w:rsidRPr="00CA40C0">
        <w:rPr>
          <w:rFonts w:eastAsia="等线"/>
        </w:rPr>
        <w:t xml:space="preserve"> to the Home", </w:t>
      </w:r>
      <w:hyperlink r:id="rId16" w:history="1">
        <w:r w:rsidRPr="00CA40C0">
          <w:rPr>
            <w:rFonts w:eastAsia="等线"/>
            <w:color w:val="0000FF"/>
            <w:u w:val="single"/>
          </w:rPr>
          <w:t>https://riteproject.eu/dctth/</w:t>
        </w:r>
      </w:hyperlink>
      <w:r w:rsidRPr="00CA40C0">
        <w:rPr>
          <w:rFonts w:eastAsia="等线"/>
        </w:rPr>
        <w:t>.</w:t>
      </w:r>
    </w:p>
    <w:p w14:paraId="4F87B556" w14:textId="77777777" w:rsidR="001D2022" w:rsidRPr="00BC49C2" w:rsidRDefault="001D2022" w:rsidP="001D2022">
      <w:pPr>
        <w:pStyle w:val="EX"/>
        <w:rPr>
          <w:rFonts w:eastAsia="等线"/>
        </w:rPr>
      </w:pPr>
      <w:r w:rsidRPr="00CA40C0">
        <w:rPr>
          <w:rFonts w:eastAsia="等线"/>
        </w:rPr>
        <w:t>[40]</w:t>
      </w:r>
      <w:r w:rsidRPr="00CA40C0">
        <w:rPr>
          <w:rFonts w:eastAsia="等线"/>
        </w:rPr>
        <w:tab/>
        <w:t xml:space="preserve">L4S: "Linux Kernel tree containing patches for TCP Prague and the dualpi2 </w:t>
      </w:r>
      <w:proofErr w:type="spellStart"/>
      <w:r w:rsidRPr="00CA40C0">
        <w:rPr>
          <w:rFonts w:eastAsia="等线"/>
        </w:rPr>
        <w:t>qdisc</w:t>
      </w:r>
      <w:proofErr w:type="spellEnd"/>
      <w:r w:rsidRPr="00CA40C0">
        <w:rPr>
          <w:rFonts w:eastAsia="等线"/>
        </w:rPr>
        <w:t xml:space="preserve">", </w:t>
      </w:r>
      <w:hyperlink r:id="rId17" w:history="1">
        <w:r w:rsidRPr="00CA40C0">
          <w:rPr>
            <w:rFonts w:eastAsia="等线"/>
            <w:color w:val="0000FF"/>
            <w:u w:val="single"/>
          </w:rPr>
          <w:t>https://github.com/L4STeam/linux/</w:t>
        </w:r>
      </w:hyperlink>
      <w:r w:rsidRPr="00CA40C0">
        <w:rPr>
          <w:rFonts w:eastAsia="等线"/>
        </w:rPr>
        <w:t>.</w:t>
      </w:r>
    </w:p>
    <w:bookmarkEnd w:id="39"/>
    <w:p w14:paraId="244495B0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[41]</w:t>
      </w:r>
      <w:r w:rsidRPr="00BC49C2">
        <w:rPr>
          <w:rFonts w:eastAsia="等线"/>
          <w:lang w:eastAsia="zh-CN"/>
        </w:rPr>
        <w:tab/>
        <w:t>IETF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RFC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2616</w:t>
      </w:r>
      <w:r>
        <w:rPr>
          <w:rFonts w:eastAsia="等线"/>
          <w:lang w:eastAsia="zh-CN"/>
        </w:rPr>
        <w:t>:</w:t>
      </w:r>
      <w:r w:rsidRPr="00BC49C2">
        <w:rPr>
          <w:rFonts w:eastAsia="等线"/>
          <w:lang w:eastAsia="zh-CN"/>
        </w:rPr>
        <w:t xml:space="preserve">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Hypertext Transfer Protocol -- HTTP/1.1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, June 1999.</w:t>
      </w:r>
    </w:p>
    <w:p w14:paraId="762F348F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[42]</w:t>
      </w:r>
      <w:r w:rsidRPr="00BC49C2">
        <w:rPr>
          <w:rFonts w:eastAsia="等线"/>
          <w:lang w:eastAsia="zh-CN"/>
        </w:rPr>
        <w:tab/>
        <w:t>IETF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RFC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7540</w:t>
      </w:r>
      <w:r>
        <w:rPr>
          <w:rFonts w:eastAsia="等线"/>
          <w:lang w:eastAsia="zh-CN"/>
        </w:rPr>
        <w:t>:</w:t>
      </w:r>
      <w:r w:rsidRPr="00BC49C2">
        <w:rPr>
          <w:rFonts w:eastAsia="等线"/>
          <w:lang w:eastAsia="zh-CN"/>
        </w:rPr>
        <w:t xml:space="preserve">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Hypertext Transfer Protocol Version 2 (HTTP/2)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, May 2015.</w:t>
      </w:r>
    </w:p>
    <w:p w14:paraId="0C0057ED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[43]</w:t>
      </w:r>
      <w:r w:rsidRPr="00BC49C2">
        <w:rPr>
          <w:rFonts w:eastAsia="等线"/>
          <w:lang w:eastAsia="zh-CN"/>
        </w:rPr>
        <w:tab/>
        <w:t>IETF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draft-ietf-quic-http-34</w:t>
      </w:r>
      <w:r>
        <w:rPr>
          <w:rFonts w:eastAsia="等线"/>
          <w:lang w:eastAsia="zh-CN"/>
        </w:rPr>
        <w:t>: "</w:t>
      </w:r>
      <w:r w:rsidRPr="00BC49C2">
        <w:rPr>
          <w:rFonts w:eastAsia="等线"/>
          <w:lang w:eastAsia="zh-CN"/>
        </w:rPr>
        <w:t>Hypertext Transfer Protocol Version 3 (HTTP/3)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, February 2021.</w:t>
      </w:r>
    </w:p>
    <w:p w14:paraId="0439C9E3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[44]</w:t>
      </w:r>
      <w:r w:rsidRPr="00BC49C2">
        <w:rPr>
          <w:rFonts w:eastAsia="等线"/>
          <w:lang w:eastAsia="zh-CN"/>
        </w:rPr>
        <w:tab/>
        <w:t>IETF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RFC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6994</w:t>
      </w:r>
      <w:r>
        <w:rPr>
          <w:rFonts w:eastAsia="等线"/>
          <w:lang w:eastAsia="zh-CN"/>
        </w:rPr>
        <w:t>:</w:t>
      </w:r>
      <w:r w:rsidRPr="00BC49C2">
        <w:rPr>
          <w:rFonts w:eastAsia="等线"/>
          <w:lang w:eastAsia="zh-CN"/>
        </w:rPr>
        <w:t xml:space="preserve">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Shared Use of Experimental TCP Options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, August 2013.</w:t>
      </w:r>
    </w:p>
    <w:p w14:paraId="3802B214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[45]</w:t>
      </w:r>
      <w:r w:rsidRPr="00BC49C2">
        <w:rPr>
          <w:rFonts w:eastAsia="等线"/>
          <w:lang w:eastAsia="zh-CN"/>
        </w:rPr>
        <w:tab/>
        <w:t>IETF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draft-ietf-tsvwg-udp-options-18</w:t>
      </w:r>
      <w:r>
        <w:rPr>
          <w:rFonts w:eastAsia="等线"/>
          <w:lang w:eastAsia="zh-CN"/>
        </w:rPr>
        <w:t>: "</w:t>
      </w:r>
      <w:r w:rsidRPr="00BC49C2">
        <w:rPr>
          <w:rFonts w:eastAsia="等线"/>
          <w:lang w:eastAsia="zh-CN"/>
        </w:rPr>
        <w:t>Transport Options for UDP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, March 2022.</w:t>
      </w:r>
    </w:p>
    <w:p w14:paraId="5A766DF9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[46]</w:t>
      </w:r>
      <w:r w:rsidRPr="00BC49C2">
        <w:rPr>
          <w:rFonts w:eastAsia="等线"/>
          <w:lang w:eastAsia="zh-CN"/>
        </w:rPr>
        <w:tab/>
        <w:t>ITU-T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Recommendation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 xml:space="preserve">H.265: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High efficiency video coding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.</w:t>
      </w:r>
    </w:p>
    <w:p w14:paraId="0C65D8F4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[47]</w:t>
      </w:r>
      <w:r w:rsidRPr="00BC49C2">
        <w:rPr>
          <w:rFonts w:eastAsia="等线"/>
          <w:lang w:eastAsia="zh-CN"/>
        </w:rPr>
        <w:tab/>
        <w:t>ITU-T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Recommendation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 xml:space="preserve">H.266: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Versatile video coding.</w:t>
      </w:r>
    </w:p>
    <w:p w14:paraId="3A40C6E8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[48]</w:t>
      </w:r>
      <w:r w:rsidRPr="00BC49C2">
        <w:rPr>
          <w:rFonts w:eastAsia="等线"/>
          <w:lang w:eastAsia="zh-CN"/>
        </w:rPr>
        <w:tab/>
        <w:t xml:space="preserve">draft-ietf-avtcore-rtp-vvc-14: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RTP Payload Format for Versatile Video Coding (VVC)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.</w:t>
      </w:r>
    </w:p>
    <w:p w14:paraId="621B89F2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[49]</w:t>
      </w:r>
      <w:r w:rsidRPr="00BC49C2">
        <w:rPr>
          <w:rFonts w:eastAsia="等线"/>
          <w:lang w:eastAsia="zh-CN"/>
        </w:rPr>
        <w:tab/>
        <w:t>3GPP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TS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 xml:space="preserve">29.244: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Interface between the Control Plane and the User Plane Nodes; Stage 3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.</w:t>
      </w:r>
    </w:p>
    <w:p w14:paraId="5587F6AF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[50]</w:t>
      </w:r>
      <w:r w:rsidRPr="00BC49C2">
        <w:rPr>
          <w:rFonts w:eastAsia="等线"/>
          <w:lang w:eastAsia="zh-CN"/>
        </w:rPr>
        <w:tab/>
        <w:t>IETF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RFC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 xml:space="preserve">9000: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QUIC: A UDP-Based Multiplexed and Secure Transport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.</w:t>
      </w:r>
    </w:p>
    <w:p w14:paraId="5C0F7562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[51]</w:t>
      </w:r>
      <w:r w:rsidRPr="00BC49C2">
        <w:rPr>
          <w:rFonts w:eastAsia="等线"/>
          <w:lang w:eastAsia="zh-CN"/>
        </w:rPr>
        <w:tab/>
        <w:t>IETF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RFC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 xml:space="preserve">9001: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Using TLS to Secure QUIC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.</w:t>
      </w:r>
    </w:p>
    <w:p w14:paraId="58171A53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[52]</w:t>
      </w:r>
      <w:r w:rsidRPr="00BC49C2">
        <w:rPr>
          <w:rFonts w:eastAsia="等线"/>
          <w:lang w:eastAsia="zh-CN"/>
        </w:rPr>
        <w:tab/>
        <w:t>IETF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RFC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 xml:space="preserve">9002: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QUIC Loss Detection and Congestion Control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.</w:t>
      </w:r>
    </w:p>
    <w:p w14:paraId="0959C74F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[53]</w:t>
      </w:r>
      <w:r w:rsidRPr="00BC49C2">
        <w:rPr>
          <w:rFonts w:eastAsia="等线"/>
          <w:lang w:eastAsia="zh-CN"/>
        </w:rPr>
        <w:tab/>
        <w:t>IETF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RFC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 xml:space="preserve">9221: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An Unreliable Datagram Extension to QUIC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.</w:t>
      </w:r>
    </w:p>
    <w:p w14:paraId="543FDD6B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[54]</w:t>
      </w:r>
      <w:r w:rsidRPr="00BC49C2">
        <w:rPr>
          <w:rFonts w:eastAsia="等线"/>
          <w:lang w:eastAsia="zh-CN"/>
        </w:rPr>
        <w:tab/>
        <w:t>draft-</w:t>
      </w:r>
      <w:proofErr w:type="spellStart"/>
      <w:r w:rsidRPr="00BC49C2">
        <w:rPr>
          <w:rFonts w:eastAsia="等线"/>
          <w:lang w:eastAsia="zh-CN"/>
        </w:rPr>
        <w:t>ietf</w:t>
      </w:r>
      <w:proofErr w:type="spellEnd"/>
      <w:r w:rsidRPr="00BC49C2">
        <w:rPr>
          <w:rFonts w:eastAsia="等线"/>
          <w:lang w:eastAsia="zh-CN"/>
        </w:rPr>
        <w:t>-masque-connect-</w:t>
      </w:r>
      <w:proofErr w:type="spellStart"/>
      <w:r w:rsidRPr="00BC49C2">
        <w:rPr>
          <w:rFonts w:eastAsia="等线"/>
          <w:lang w:eastAsia="zh-CN"/>
        </w:rPr>
        <w:t>udp</w:t>
      </w:r>
      <w:proofErr w:type="spellEnd"/>
      <w:r w:rsidRPr="00BC49C2">
        <w:rPr>
          <w:rFonts w:eastAsia="等线"/>
          <w:lang w:eastAsia="zh-CN"/>
        </w:rPr>
        <w:t xml:space="preserve">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UDP Proxying Support for HTTP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.</w:t>
      </w:r>
    </w:p>
    <w:p w14:paraId="311E22CB" w14:textId="77777777" w:rsidR="001D2022" w:rsidRPr="00BC49C2" w:rsidRDefault="001D2022" w:rsidP="001D2022">
      <w:pPr>
        <w:pStyle w:val="EditorsNote"/>
        <w:rPr>
          <w:rFonts w:eastAsia="等线"/>
        </w:rPr>
      </w:pPr>
      <w:r w:rsidRPr="00BC49C2">
        <w:rPr>
          <w:rFonts w:eastAsia="等线"/>
        </w:rPr>
        <w:t>Editor</w:t>
      </w:r>
      <w:r>
        <w:rPr>
          <w:rFonts w:eastAsia="等线"/>
        </w:rPr>
        <w:t>'</w:t>
      </w:r>
      <w:r w:rsidRPr="00BC49C2">
        <w:rPr>
          <w:rFonts w:eastAsia="等线"/>
        </w:rPr>
        <w:t>s note:</w:t>
      </w:r>
      <w:r w:rsidRPr="00BC49C2">
        <w:rPr>
          <w:rFonts w:eastAsia="等线"/>
        </w:rPr>
        <w:tab/>
        <w:t>The above document cannot be formally referenced until it is published as an RFC.</w:t>
      </w:r>
    </w:p>
    <w:p w14:paraId="6C29A62D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[55]</w:t>
      </w:r>
      <w:r w:rsidRPr="00BC49C2">
        <w:rPr>
          <w:rFonts w:eastAsia="等线"/>
          <w:lang w:eastAsia="zh-CN"/>
        </w:rPr>
        <w:tab/>
        <w:t>draft-</w:t>
      </w:r>
      <w:proofErr w:type="spellStart"/>
      <w:r w:rsidRPr="00BC49C2">
        <w:rPr>
          <w:rFonts w:eastAsia="等线"/>
          <w:lang w:eastAsia="zh-CN"/>
        </w:rPr>
        <w:t>ietf</w:t>
      </w:r>
      <w:proofErr w:type="spellEnd"/>
      <w:r w:rsidRPr="00BC49C2">
        <w:rPr>
          <w:rFonts w:eastAsia="等线"/>
          <w:lang w:eastAsia="zh-CN"/>
        </w:rPr>
        <w:t>-</w:t>
      </w:r>
      <w:proofErr w:type="spellStart"/>
      <w:r w:rsidRPr="00BC49C2">
        <w:rPr>
          <w:rFonts w:eastAsia="等线"/>
          <w:lang w:eastAsia="zh-CN"/>
        </w:rPr>
        <w:t>quic</w:t>
      </w:r>
      <w:proofErr w:type="spellEnd"/>
      <w:r w:rsidRPr="00BC49C2">
        <w:rPr>
          <w:rFonts w:eastAsia="等线"/>
          <w:lang w:eastAsia="zh-CN"/>
        </w:rPr>
        <w:t xml:space="preserve">-http: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Hypertext Transfer Protocol Version 3 (HTTP/3)</w:t>
      </w:r>
      <w:r>
        <w:rPr>
          <w:rFonts w:eastAsia="等线"/>
          <w:lang w:eastAsia="zh-CN"/>
        </w:rPr>
        <w:t>".</w:t>
      </w:r>
    </w:p>
    <w:p w14:paraId="14D903C9" w14:textId="77777777" w:rsidR="001D2022" w:rsidRPr="00BC49C2" w:rsidRDefault="001D2022" w:rsidP="001D2022">
      <w:pPr>
        <w:pStyle w:val="EditorsNote"/>
        <w:rPr>
          <w:rFonts w:eastAsia="等线"/>
        </w:rPr>
      </w:pPr>
      <w:r w:rsidRPr="00BC49C2">
        <w:rPr>
          <w:rFonts w:eastAsia="等线"/>
        </w:rPr>
        <w:t>Editor</w:t>
      </w:r>
      <w:r>
        <w:rPr>
          <w:rFonts w:eastAsia="等线"/>
        </w:rPr>
        <w:t>'</w:t>
      </w:r>
      <w:r w:rsidRPr="00BC49C2">
        <w:rPr>
          <w:rFonts w:eastAsia="等线"/>
        </w:rPr>
        <w:t>s note:</w:t>
      </w:r>
      <w:r w:rsidRPr="00BC49C2">
        <w:rPr>
          <w:rFonts w:eastAsia="等线"/>
        </w:rPr>
        <w:tab/>
        <w:t>The above document cannot be formally referenced until it is published as an RFC.</w:t>
      </w:r>
    </w:p>
    <w:p w14:paraId="6472FE2C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[56]</w:t>
      </w:r>
      <w:r w:rsidRPr="00BC49C2">
        <w:rPr>
          <w:rFonts w:eastAsia="等线"/>
          <w:lang w:eastAsia="zh-CN"/>
        </w:rPr>
        <w:tab/>
        <w:t xml:space="preserve">draft-ietf-masque-h3-datagram: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Using Datagrams with HTTP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.</w:t>
      </w:r>
    </w:p>
    <w:p w14:paraId="2A8DDB1E" w14:textId="77777777" w:rsidR="001D2022" w:rsidRPr="00BC49C2" w:rsidRDefault="001D2022" w:rsidP="001D2022">
      <w:pPr>
        <w:pStyle w:val="EditorsNote"/>
        <w:rPr>
          <w:rFonts w:eastAsia="等线"/>
        </w:rPr>
      </w:pPr>
      <w:r w:rsidRPr="00BC49C2">
        <w:rPr>
          <w:rFonts w:eastAsia="等线"/>
        </w:rPr>
        <w:t>Editor</w:t>
      </w:r>
      <w:r>
        <w:rPr>
          <w:rFonts w:eastAsia="等线"/>
        </w:rPr>
        <w:t>'</w:t>
      </w:r>
      <w:r w:rsidRPr="00BC49C2">
        <w:rPr>
          <w:rFonts w:eastAsia="等线"/>
        </w:rPr>
        <w:t>s note:</w:t>
      </w:r>
      <w:r w:rsidRPr="00BC49C2">
        <w:rPr>
          <w:rFonts w:eastAsia="等线"/>
        </w:rPr>
        <w:tab/>
        <w:t>The above document cannot be formally referenced until it is published as an RFC.</w:t>
      </w:r>
    </w:p>
    <w:p w14:paraId="1F1BCE6A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[57]</w:t>
      </w:r>
      <w:r w:rsidRPr="00BC49C2">
        <w:rPr>
          <w:rFonts w:eastAsia="等线"/>
          <w:lang w:eastAsia="zh-CN"/>
        </w:rPr>
        <w:tab/>
        <w:t xml:space="preserve">draft-ietf-httpbis-h3-websockets: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 xml:space="preserve">Bootstrapping </w:t>
      </w:r>
      <w:proofErr w:type="spellStart"/>
      <w:r w:rsidRPr="00BC49C2">
        <w:rPr>
          <w:rFonts w:eastAsia="等线"/>
          <w:lang w:eastAsia="zh-CN"/>
        </w:rPr>
        <w:t>WebSockets</w:t>
      </w:r>
      <w:proofErr w:type="spellEnd"/>
      <w:r w:rsidRPr="00BC49C2">
        <w:rPr>
          <w:rFonts w:eastAsia="等线"/>
          <w:lang w:eastAsia="zh-CN"/>
        </w:rPr>
        <w:t xml:space="preserve"> with HTTP/3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.</w:t>
      </w:r>
    </w:p>
    <w:p w14:paraId="08CA7B0C" w14:textId="77777777" w:rsidR="001D2022" w:rsidRPr="00BC49C2" w:rsidRDefault="001D2022" w:rsidP="001D2022">
      <w:pPr>
        <w:pStyle w:val="EditorsNote"/>
        <w:rPr>
          <w:rFonts w:eastAsia="等线"/>
        </w:rPr>
      </w:pPr>
      <w:r w:rsidRPr="00BC49C2">
        <w:rPr>
          <w:rFonts w:eastAsia="等线"/>
        </w:rPr>
        <w:t>Editor</w:t>
      </w:r>
      <w:r>
        <w:rPr>
          <w:rFonts w:eastAsia="等线"/>
        </w:rPr>
        <w:t>'</w:t>
      </w:r>
      <w:r w:rsidRPr="00BC49C2">
        <w:rPr>
          <w:rFonts w:eastAsia="等线"/>
        </w:rPr>
        <w:t>s note:</w:t>
      </w:r>
      <w:r w:rsidRPr="00BC49C2">
        <w:rPr>
          <w:rFonts w:eastAsia="等线"/>
        </w:rPr>
        <w:tab/>
        <w:t>The above document cannot be formally referenced until it is published as an RFC.</w:t>
      </w:r>
    </w:p>
    <w:p w14:paraId="5ADF3A39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[5</w:t>
      </w:r>
      <w:r>
        <w:rPr>
          <w:rFonts w:eastAsia="等线"/>
          <w:lang w:eastAsia="zh-CN"/>
        </w:rPr>
        <w:t>8</w:t>
      </w:r>
      <w:r w:rsidRPr="00BC49C2">
        <w:rPr>
          <w:rFonts w:eastAsia="等线"/>
          <w:lang w:eastAsia="zh-CN"/>
        </w:rPr>
        <w:t>]</w:t>
      </w:r>
      <w:r w:rsidRPr="00BC49C2">
        <w:rPr>
          <w:rFonts w:eastAsia="等线"/>
          <w:lang w:eastAsia="zh-CN"/>
        </w:rPr>
        <w:tab/>
      </w:r>
      <w:r>
        <w:rPr>
          <w:rFonts w:eastAsia="等线"/>
          <w:lang w:eastAsia="zh-CN"/>
        </w:rPr>
        <w:t>3GPP TR 38.838</w:t>
      </w:r>
      <w:r w:rsidRPr="00BC49C2">
        <w:rPr>
          <w:rFonts w:eastAsia="等线"/>
          <w:lang w:eastAsia="zh-CN"/>
        </w:rPr>
        <w:t xml:space="preserve">: </w:t>
      </w:r>
      <w:r>
        <w:rPr>
          <w:rFonts w:eastAsia="等线"/>
          <w:lang w:eastAsia="zh-CN"/>
        </w:rPr>
        <w:t>"Study on XR (Extended Reality) evaluations for NR"</w:t>
      </w:r>
      <w:r w:rsidRPr="00BC49C2">
        <w:rPr>
          <w:rFonts w:eastAsia="等线"/>
          <w:lang w:eastAsia="zh-CN"/>
        </w:rPr>
        <w:t>.</w:t>
      </w:r>
    </w:p>
    <w:p w14:paraId="40C985C2" w14:textId="77777777" w:rsidR="001D2022" w:rsidRDefault="001D2022" w:rsidP="001D2022">
      <w:pPr>
        <w:pStyle w:val="EX"/>
        <w:rPr>
          <w:ins w:id="43" w:author="Nokia-rev" w:date="2022-08-18T21:55:00Z"/>
          <w:rFonts w:eastAsia="等线"/>
          <w:lang w:eastAsia="zh-CN"/>
        </w:rPr>
      </w:pPr>
      <w:r w:rsidRPr="00BC49C2">
        <w:rPr>
          <w:rFonts w:eastAsia="等线"/>
          <w:lang w:eastAsia="zh-CN"/>
        </w:rPr>
        <w:t>[5</w:t>
      </w:r>
      <w:r>
        <w:rPr>
          <w:rFonts w:eastAsia="等线"/>
          <w:lang w:eastAsia="zh-CN"/>
        </w:rPr>
        <w:t>9</w:t>
      </w:r>
      <w:r w:rsidRPr="00BC49C2">
        <w:rPr>
          <w:rFonts w:eastAsia="等线"/>
          <w:lang w:eastAsia="zh-CN"/>
        </w:rPr>
        <w:t>]</w:t>
      </w:r>
      <w:r w:rsidRPr="00BC49C2">
        <w:rPr>
          <w:rFonts w:eastAsia="等线"/>
          <w:lang w:eastAsia="zh-CN"/>
        </w:rPr>
        <w:tab/>
      </w:r>
      <w:r>
        <w:rPr>
          <w:rFonts w:eastAsia="等线"/>
          <w:lang w:eastAsia="zh-CN"/>
        </w:rPr>
        <w:t>3GPP TS 23.288</w:t>
      </w:r>
      <w:r w:rsidRPr="00BC49C2">
        <w:rPr>
          <w:rFonts w:eastAsia="等线"/>
          <w:lang w:eastAsia="zh-CN"/>
        </w:rPr>
        <w:t xml:space="preserve">: </w:t>
      </w:r>
      <w:r>
        <w:rPr>
          <w:rFonts w:eastAsia="等线"/>
          <w:lang w:eastAsia="zh-CN"/>
        </w:rPr>
        <w:t>"Architecture enhancements for 5G System (5GS) to support network data analytics services"</w:t>
      </w:r>
      <w:r w:rsidRPr="00BC49C2">
        <w:rPr>
          <w:rFonts w:eastAsia="等线"/>
          <w:lang w:eastAsia="zh-CN"/>
        </w:rPr>
        <w:t>.</w:t>
      </w:r>
    </w:p>
    <w:p w14:paraId="0E1D3048" w14:textId="77777777" w:rsidR="001D2022" w:rsidRDefault="001D2022" w:rsidP="001D2022">
      <w:pPr>
        <w:pStyle w:val="EX"/>
        <w:rPr>
          <w:ins w:id="44" w:author="Nokia-rev" w:date="2022-08-18T21:55:00Z"/>
          <w:rFonts w:eastAsia="等线"/>
          <w:lang w:eastAsia="zh-CN"/>
        </w:rPr>
      </w:pPr>
      <w:ins w:id="45" w:author="Nokia-rev" w:date="2022-08-18T21:55:00Z">
        <w:r w:rsidRPr="00BC49C2">
          <w:rPr>
            <w:rFonts w:eastAsia="等线"/>
          </w:rPr>
          <w:t>[</w:t>
        </w:r>
        <w:r>
          <w:rPr>
            <w:rFonts w:eastAsia="等线"/>
          </w:rPr>
          <w:t>X</w:t>
        </w:r>
        <w:r w:rsidRPr="00BC49C2">
          <w:rPr>
            <w:rFonts w:eastAsia="等线"/>
          </w:rPr>
          <w:t>]</w:t>
        </w:r>
        <w:r w:rsidRPr="00BC49C2">
          <w:rPr>
            <w:rFonts w:eastAsia="等线"/>
          </w:rPr>
          <w:tab/>
        </w:r>
        <w:r w:rsidRPr="00CA40C0">
          <w:rPr>
            <w:rFonts w:eastAsia="等线"/>
          </w:rPr>
          <w:t xml:space="preserve">IETF Internet-draft - L4S: </w:t>
        </w:r>
        <w:r>
          <w:rPr>
            <w:rFonts w:eastAsia="等线"/>
          </w:rPr>
          <w:t>“</w:t>
        </w:r>
        <w:r w:rsidRPr="000A7224">
          <w:rPr>
            <w:rFonts w:eastAsia="等线"/>
          </w:rPr>
          <w:t>Explicit Congestion Notification (ECN) Protocol for Very Low Queuing</w:t>
        </w:r>
        <w:r>
          <w:rPr>
            <w:rFonts w:eastAsia="等线"/>
          </w:rPr>
          <w:t xml:space="preserve"> </w:t>
        </w:r>
        <w:r w:rsidRPr="000A7224">
          <w:rPr>
            <w:rFonts w:eastAsia="等线"/>
          </w:rPr>
          <w:t>Delay (L4S)</w:t>
        </w:r>
        <w:r>
          <w:rPr>
            <w:rFonts w:eastAsia="等线"/>
          </w:rPr>
          <w:t xml:space="preserve">” Briscoe et al, July 2022, </w:t>
        </w:r>
        <w:r w:rsidRPr="00DB544B">
          <w:rPr>
            <w:rFonts w:eastAsia="等线"/>
            <w:lang w:eastAsia="zh-CN"/>
          </w:rPr>
          <w:t>https://datatracker.ietf.org/doc/draft-ietf-tsvwg-ecn-l4s-id/</w:t>
        </w:r>
      </w:ins>
    </w:p>
    <w:p w14:paraId="10D1F49B" w14:textId="02547C32" w:rsidR="001D2022" w:rsidRDefault="001D2022" w:rsidP="001D2022">
      <w:pPr>
        <w:pStyle w:val="EditorsNote"/>
        <w:rPr>
          <w:ins w:id="46" w:author="XIAOMI" w:date="2022-08-22T17:00:00Z"/>
          <w:rFonts w:eastAsia="等线"/>
        </w:rPr>
      </w:pPr>
      <w:ins w:id="47" w:author="Nokia-rev" w:date="2022-08-18T21:55:00Z">
        <w:r>
          <w:rPr>
            <w:rFonts w:eastAsia="等线"/>
          </w:rPr>
          <w:t>Editor's note:</w:t>
        </w:r>
        <w:r>
          <w:rPr>
            <w:rFonts w:eastAsia="等线"/>
          </w:rPr>
          <w:tab/>
        </w:r>
        <w:r w:rsidRPr="00BC49C2">
          <w:rPr>
            <w:rFonts w:eastAsia="等线"/>
          </w:rPr>
          <w:t>The above document cannot be formally referenced until it is published as an RFC.</w:t>
        </w:r>
      </w:ins>
    </w:p>
    <w:p w14:paraId="2D9AEE31" w14:textId="77777777" w:rsidR="00590C40" w:rsidRPr="007F6E03" w:rsidRDefault="00590C40" w:rsidP="00590C40">
      <w:pPr>
        <w:pStyle w:val="EX"/>
        <w:rPr>
          <w:ins w:id="48" w:author="XIAOMI" w:date="2022-08-22T17:00:00Z"/>
          <w:rFonts w:eastAsia="等线"/>
        </w:rPr>
      </w:pPr>
      <w:ins w:id="49" w:author="XIAOMI" w:date="2022-08-22T17:00:00Z">
        <w:r w:rsidRPr="00E02587">
          <w:rPr>
            <w:rFonts w:eastAsia="等线"/>
            <w:highlight w:val="cyan"/>
            <w:lang w:eastAsia="zh-CN"/>
          </w:rPr>
          <w:t>[Y]</w:t>
        </w:r>
        <w:r w:rsidRPr="00E02587">
          <w:rPr>
            <w:rFonts w:eastAsia="等线"/>
            <w:highlight w:val="cyan"/>
            <w:lang w:eastAsia="zh-CN"/>
          </w:rPr>
          <w:tab/>
          <w:t>3GPP TS 23.548: "5G System Enhancements for Edge Computing; Stage 2".</w:t>
        </w:r>
      </w:ins>
    </w:p>
    <w:p w14:paraId="7E2D3911" w14:textId="48D9239B" w:rsidR="00590C40" w:rsidRPr="00590C40" w:rsidDel="00590C40" w:rsidRDefault="00590C40" w:rsidP="001D2022">
      <w:pPr>
        <w:pStyle w:val="EditorsNote"/>
        <w:rPr>
          <w:ins w:id="50" w:author="Nokia-rev" w:date="2022-08-18T21:55:00Z"/>
          <w:del w:id="51" w:author="XIAOMI" w:date="2022-08-22T17:00:00Z"/>
          <w:rFonts w:eastAsia="等线"/>
        </w:rPr>
      </w:pPr>
    </w:p>
    <w:p w14:paraId="61A1857F" w14:textId="77777777" w:rsidR="001D2022" w:rsidRDefault="001D2022" w:rsidP="001D2022">
      <w:pPr>
        <w:pStyle w:val="EX"/>
        <w:rPr>
          <w:rFonts w:eastAsia="等线"/>
          <w:lang w:eastAsia="zh-CN"/>
        </w:rPr>
      </w:pPr>
    </w:p>
    <w:p w14:paraId="0C8B32E7" w14:textId="77777777" w:rsidR="00116F90" w:rsidRDefault="00745673" w:rsidP="00116F90">
      <w:pPr>
        <w:pStyle w:val="1"/>
      </w:pPr>
      <w:r>
        <w:lastRenderedPageBreak/>
        <w:t>8</w:t>
      </w:r>
      <w:r w:rsidR="00116F90" w:rsidRPr="00D81D6E">
        <w:tab/>
        <w:t>Conclusions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532C929F" w14:textId="77777777" w:rsidR="00BF5C47" w:rsidRPr="00BC49C2" w:rsidRDefault="00745673" w:rsidP="00BF5C47">
      <w:pPr>
        <w:pStyle w:val="2"/>
      </w:pPr>
      <w:r>
        <w:t xml:space="preserve">8.x </w:t>
      </w:r>
      <w:r>
        <w:tab/>
        <w:t>Key issue</w:t>
      </w:r>
      <w:r w:rsidR="008239C0">
        <w:t>s</w:t>
      </w:r>
      <w:r>
        <w:t xml:space="preserve"> #</w:t>
      </w:r>
      <w:r w:rsidR="00BF5C47">
        <w:t>3</w:t>
      </w:r>
      <w:r>
        <w:t>:</w:t>
      </w:r>
      <w:r w:rsidR="00BF5C47">
        <w:t xml:space="preserve"> </w:t>
      </w:r>
      <w:r w:rsidR="00BF5C47" w:rsidRPr="00BC49C2">
        <w:t>5GS information exposure for XR/media Enhancements</w:t>
      </w:r>
    </w:p>
    <w:p w14:paraId="7001BB45" w14:textId="393FF017" w:rsidR="006D5170" w:rsidRPr="00255940" w:rsidRDefault="006D5170" w:rsidP="006D5170">
      <w:pPr>
        <w:rPr>
          <w:color w:val="auto"/>
          <w:lang w:eastAsia="en-US"/>
        </w:rPr>
      </w:pPr>
      <w:r w:rsidRPr="00255940">
        <w:t>The following bullet points summarize the principles for the way forward</w:t>
      </w:r>
      <w:r w:rsidR="00347006" w:rsidRPr="00255940">
        <w:rPr>
          <w:lang w:val="en-US"/>
        </w:rPr>
        <w:t xml:space="preserve"> to support </w:t>
      </w:r>
      <w:del w:id="52" w:author="Nokia-rev" w:date="2022-08-18T21:56:00Z">
        <w:r w:rsidR="00347006" w:rsidRPr="00255940" w:rsidDel="001D2022">
          <w:rPr>
            <w:lang w:val="en-US"/>
          </w:rPr>
          <w:delText xml:space="preserve">congestion </w:delText>
        </w:r>
      </w:del>
      <w:ins w:id="53" w:author="Nokia-rev" w:date="2022-08-18T21:56:00Z">
        <w:r w:rsidR="001D2022">
          <w:rPr>
            <w:lang w:val="en-US"/>
          </w:rPr>
          <w:t xml:space="preserve">current </w:t>
        </w:r>
        <w:del w:id="54" w:author="Chunshan Xiong - CATT3" w:date="2022-08-22T21:20:00Z">
          <w:r w:rsidR="001D2022" w:rsidDel="000B4038">
            <w:rPr>
              <w:lang w:val="en-US"/>
            </w:rPr>
            <w:delText>load</w:delText>
          </w:r>
        </w:del>
      </w:ins>
      <w:ins w:id="55" w:author="Chunshan Xiong - CATT3" w:date="2022-08-22T21:20:00Z">
        <w:r w:rsidR="000B4038">
          <w:rPr>
            <w:lang w:val="en-US"/>
          </w:rPr>
          <w:t>congestion</w:t>
        </w:r>
      </w:ins>
      <w:ins w:id="56" w:author="Nokia-rev" w:date="2022-08-18T21:56:00Z">
        <w:r w:rsidR="001D2022">
          <w:rPr>
            <w:lang w:val="en-US"/>
          </w:rPr>
          <w:t xml:space="preserve"> level</w:t>
        </w:r>
        <w:r w:rsidR="001D2022" w:rsidRPr="00255940">
          <w:rPr>
            <w:lang w:val="en-US"/>
          </w:rPr>
          <w:t xml:space="preserve"> </w:t>
        </w:r>
      </w:ins>
      <w:r w:rsidR="00347006" w:rsidRPr="00255940">
        <w:rPr>
          <w:lang w:val="en-US"/>
        </w:rPr>
        <w:t>information exposure</w:t>
      </w:r>
      <w:r w:rsidRPr="00255940">
        <w:t>:</w:t>
      </w:r>
    </w:p>
    <w:p w14:paraId="0D7A3A49" w14:textId="4F9CB457" w:rsidR="00BF5C47" w:rsidRDefault="00BF5C47" w:rsidP="00255940">
      <w:pPr>
        <w:pStyle w:val="B1"/>
        <w:numPr>
          <w:ilvl w:val="0"/>
          <w:numId w:val="27"/>
        </w:numPr>
        <w:rPr>
          <w:ins w:id="57" w:author="Paul Schliwa-Bertling" w:date="2022-08-19T14:33:00Z"/>
        </w:rPr>
      </w:pPr>
      <w:r w:rsidRPr="00255940">
        <w:t xml:space="preserve">5G System </w:t>
      </w:r>
      <w:ins w:id="58" w:author="Huawei_Hui_D5" w:date="2022-08-23T14:22:00Z">
        <w:r w:rsidR="00FA6F9F" w:rsidRPr="00FA6F9F">
          <w:rPr>
            <w:highlight w:val="magenta"/>
            <w:rPrChange w:id="59" w:author="Huawei_Hui_D5" w:date="2022-08-23T14:23:00Z">
              <w:rPr/>
            </w:rPrChange>
          </w:rPr>
          <w:t>may</w:t>
        </w:r>
        <w:r w:rsidR="00FA6F9F">
          <w:t xml:space="preserve"> </w:t>
        </w:r>
      </w:ins>
      <w:r w:rsidRPr="00255940">
        <w:t>use</w:t>
      </w:r>
      <w:del w:id="60" w:author="Huawei_Hui_D5" w:date="2022-08-23T14:23:00Z">
        <w:r w:rsidRPr="00FA6F9F" w:rsidDel="00FA6F9F">
          <w:rPr>
            <w:highlight w:val="magenta"/>
            <w:rPrChange w:id="61" w:author="Huawei_Hui_D5" w:date="2022-08-23T14:25:00Z">
              <w:rPr/>
            </w:rPrChange>
          </w:rPr>
          <w:delText>s</w:delText>
        </w:r>
      </w:del>
      <w:r w:rsidRPr="00255940">
        <w:t xml:space="preserve"> ECN marking for the purpose of Low Latency, Low Loss and Scalable Throughput services </w:t>
      </w:r>
      <w:del w:id="62" w:author="Nokia-rev" w:date="2022-08-18T21:56:00Z">
        <w:r w:rsidRPr="00255940" w:rsidDel="001D2022">
          <w:delText>(</w:delText>
        </w:r>
      </w:del>
      <w:r w:rsidRPr="00255940">
        <w:t xml:space="preserve">L4S </w:t>
      </w:r>
      <w:ins w:id="63" w:author="Nokia-rev" w:date="2022-08-18T21:56:00Z">
        <w:r w:rsidR="001D2022">
          <w:t xml:space="preserve">according to </w:t>
        </w:r>
      </w:ins>
      <w:r w:rsidRPr="00255940">
        <w:t>[37]</w:t>
      </w:r>
      <w:del w:id="64" w:author="Nokia-rev" w:date="2022-08-18T21:56:00Z">
        <w:r w:rsidR="0010741F" w:rsidRPr="00255940" w:rsidDel="001D2022">
          <w:delText>,</w:delText>
        </w:r>
      </w:del>
      <w:ins w:id="65" w:author="Nokia-rev" w:date="2022-08-18T21:56:00Z">
        <w:r w:rsidR="001D2022">
          <w:t xml:space="preserve"> and</w:t>
        </w:r>
      </w:ins>
      <w:r w:rsidR="0010741F" w:rsidRPr="00255940">
        <w:t xml:space="preserve"> [</w:t>
      </w:r>
      <w:ins w:id="66" w:author="Paul Schliwa-Bertling" w:date="2022-08-19T14:52:00Z">
        <w:r w:rsidR="000A6CD0">
          <w:t>X</w:t>
        </w:r>
      </w:ins>
      <w:del w:id="67" w:author="Paul Schliwa-Bertling" w:date="2022-08-19T14:52:00Z">
        <w:r w:rsidR="0010741F" w:rsidRPr="00255940" w:rsidDel="000A6CD0">
          <w:delText>3</w:delText>
        </w:r>
      </w:del>
      <w:del w:id="68" w:author="Paul Schliwa-Bertling" w:date="2022-08-19T14:51:00Z">
        <w:r w:rsidR="0010741F" w:rsidRPr="00255940" w:rsidDel="000A6CD0">
          <w:delText>8</w:delText>
        </w:r>
      </w:del>
      <w:r w:rsidR="0010741F" w:rsidRPr="00255940">
        <w:t>]</w:t>
      </w:r>
      <w:del w:id="69" w:author="Nokia-rev" w:date="2022-08-18T21:56:00Z">
        <w:r w:rsidRPr="00255940" w:rsidDel="001D2022">
          <w:delText>)</w:delText>
        </w:r>
      </w:del>
      <w:del w:id="70" w:author="ke" w:date="2022-08-24T20:10:00Z">
        <w:r w:rsidRPr="00255940" w:rsidDel="007C0A93">
          <w:delText xml:space="preserve"> for uplink or </w:delText>
        </w:r>
      </w:del>
      <w:ins w:id="71" w:author="Nokia-rev" w:date="2022-08-18T21:56:00Z">
        <w:del w:id="72" w:author="ke" w:date="2022-08-24T20:10:00Z">
          <w:r w:rsidR="001D2022" w:rsidDel="007C0A93">
            <w:delText>and</w:delText>
          </w:r>
          <w:r w:rsidR="001D2022" w:rsidRPr="00255940" w:rsidDel="007C0A93">
            <w:delText xml:space="preserve"> </w:delText>
          </w:r>
        </w:del>
      </w:ins>
      <w:del w:id="73" w:author="ke" w:date="2022-08-24T20:10:00Z">
        <w:r w:rsidRPr="00255940" w:rsidDel="007C0A93">
          <w:delText>downlink</w:delText>
        </w:r>
        <w:r w:rsidR="00347006" w:rsidRPr="00255940" w:rsidDel="007C0A93">
          <w:delText xml:space="preserve"> QoS Flows</w:delText>
        </w:r>
      </w:del>
      <w:ins w:id="74" w:author="Huawei_Hui_D6" w:date="2022-08-24T10:36:00Z">
        <w:del w:id="75" w:author="ke" w:date="2022-08-24T20:10:00Z">
          <w:r w:rsidR="00943952" w:rsidDel="007C0A93">
            <w:delText xml:space="preserve"> </w:delText>
          </w:r>
          <w:r w:rsidR="00943952" w:rsidRPr="00943952" w:rsidDel="007C0A93">
            <w:rPr>
              <w:highlight w:val="yellow"/>
              <w:rPrChange w:id="76" w:author="Huawei_Hui_D6" w:date="2022-08-24T10:36:00Z">
                <w:rPr/>
              </w:rPrChange>
            </w:rPr>
            <w:delText>via one of the following two methods</w:delText>
          </w:r>
        </w:del>
      </w:ins>
      <w:r w:rsidRPr="00255940">
        <w:t>.</w:t>
      </w:r>
    </w:p>
    <w:p w14:paraId="28FF4B94" w14:textId="5CF77CED" w:rsidR="009150BF" w:rsidRDefault="00BB0F9C">
      <w:pPr>
        <w:pStyle w:val="B1"/>
        <w:numPr>
          <w:ilvl w:val="1"/>
          <w:numId w:val="27"/>
        </w:numPr>
        <w:rPr>
          <w:ins w:id="77" w:author="Huawei_Hui_D4" w:date="2022-08-22T18:05:00Z"/>
        </w:rPr>
      </w:pPr>
      <w:ins w:id="78" w:author="Paul Schliwa-Bertling" w:date="2022-08-23T13:18:00Z">
        <w:r>
          <w:t xml:space="preserve">To support L4S, </w:t>
        </w:r>
      </w:ins>
      <w:ins w:id="79" w:author="ke" w:date="2022-08-24T20:13:00Z">
        <w:r w:rsidR="005C235C" w:rsidRPr="005C235C">
          <w:rPr>
            <w:highlight w:val="cyan"/>
            <w:rPrChange w:id="80" w:author="ke" w:date="2022-08-24T20:13:00Z">
              <w:rPr/>
            </w:rPrChange>
          </w:rPr>
          <w:t>one alternative is</w:t>
        </w:r>
        <w:r w:rsidR="005C235C" w:rsidRPr="005C235C">
          <w:rPr>
            <w:rFonts w:asciiTheme="minorEastAsia" w:eastAsiaTheme="minorEastAsia" w:hAnsiTheme="minorEastAsia"/>
            <w:highlight w:val="cyan"/>
            <w:lang w:eastAsia="zh-CN"/>
            <w:rPrChange w:id="81" w:author="ke" w:date="2022-08-24T20:13:00Z">
              <w:rPr>
                <w:rFonts w:asciiTheme="minorEastAsia" w:eastAsiaTheme="minorEastAsia" w:hAnsiTheme="minorEastAsia"/>
                <w:lang w:eastAsia="zh-CN"/>
              </w:rPr>
            </w:rPrChange>
          </w:rPr>
          <w:t>:</w:t>
        </w:r>
        <w:r w:rsidR="005C235C">
          <w:rPr>
            <w:rFonts w:asciiTheme="minorEastAsia" w:eastAsiaTheme="minorEastAsia" w:hAnsiTheme="minorEastAsia"/>
            <w:lang w:eastAsia="zh-CN"/>
          </w:rPr>
          <w:t xml:space="preserve"> </w:t>
        </w:r>
      </w:ins>
      <w:ins w:id="82" w:author="Paul Schliwa-Bertling" w:date="2022-08-19T14:33:00Z">
        <w:r w:rsidR="00B73CC1">
          <w:t xml:space="preserve">NG-RAN </w:t>
        </w:r>
      </w:ins>
      <w:ins w:id="83" w:author="Huawei_Hui_D5" w:date="2022-08-23T14:23:00Z">
        <w:del w:id="84" w:author="Paul Schliwa-Bertling" w:date="2022-08-23T13:19:00Z">
          <w:r w:rsidR="00FA6F9F" w:rsidRPr="00FA6F9F" w:rsidDel="00BB0F9C">
            <w:rPr>
              <w:highlight w:val="magenta"/>
              <w:rPrChange w:id="85" w:author="Huawei_Hui_D5" w:date="2022-08-23T14:23:00Z">
                <w:rPr/>
              </w:rPrChange>
            </w:rPr>
            <w:delText>may</w:delText>
          </w:r>
          <w:r w:rsidR="00FA6F9F" w:rsidDel="00BB0F9C">
            <w:delText xml:space="preserve"> </w:delText>
          </w:r>
        </w:del>
      </w:ins>
      <w:ins w:id="86" w:author="Paul Schliwa-Bertling" w:date="2022-08-19T14:33:00Z">
        <w:r w:rsidR="00B73CC1">
          <w:t>perform</w:t>
        </w:r>
        <w:r w:rsidR="00B73CC1" w:rsidRPr="00FA6F9F">
          <w:rPr>
            <w:highlight w:val="magenta"/>
            <w:rPrChange w:id="87" w:author="Huawei_Hui_D5" w:date="2022-08-23T14:25:00Z">
              <w:rPr/>
            </w:rPrChange>
          </w:rPr>
          <w:t>s</w:t>
        </w:r>
        <w:r w:rsidR="00B73CC1">
          <w:t xml:space="preserve"> </w:t>
        </w:r>
        <w:del w:id="88" w:author="Huawei_Hui_D4" w:date="2022-08-22T18:07:00Z">
          <w:r w:rsidR="00B73CC1" w:rsidRPr="009150BF" w:rsidDel="009150BF">
            <w:rPr>
              <w:highlight w:val="cyan"/>
              <w:rPrChange w:id="89" w:author="Huawei_Hui_D4" w:date="2022-08-22T18:08:00Z">
                <w:rPr/>
              </w:rPrChange>
            </w:rPr>
            <w:delText>L4S</w:delText>
          </w:r>
        </w:del>
      </w:ins>
      <w:ins w:id="90" w:author="Huawei_Hui_D4" w:date="2022-08-22T18:07:00Z">
        <w:r w:rsidR="009150BF" w:rsidRPr="009150BF">
          <w:rPr>
            <w:highlight w:val="cyan"/>
            <w:rPrChange w:id="91" w:author="Huawei_Hui_D4" w:date="2022-08-22T18:08:00Z">
              <w:rPr/>
            </w:rPrChange>
          </w:rPr>
          <w:t>ECN</w:t>
        </w:r>
      </w:ins>
      <w:ins w:id="92" w:author="Paul Schliwa-Bertling" w:date="2022-08-19T14:33:00Z">
        <w:r w:rsidR="00B73CC1">
          <w:t xml:space="preserve"> marking</w:t>
        </w:r>
      </w:ins>
      <w:ins w:id="93" w:author="Huawei_Hui_D4" w:date="2022-08-22T18:08:00Z">
        <w:r w:rsidR="009150BF">
          <w:t xml:space="preserve"> </w:t>
        </w:r>
        <w:del w:id="94" w:author="Paul Schliwa-Bertling" w:date="2022-08-23T13:19:00Z">
          <w:r w:rsidR="009150BF" w:rsidRPr="009150BF" w:rsidDel="00BB0F9C">
            <w:rPr>
              <w:highlight w:val="cyan"/>
              <w:rPrChange w:id="95" w:author="Huawei_Hui_D4" w:date="2022-08-22T18:08:00Z">
                <w:rPr/>
              </w:rPrChange>
            </w:rPr>
            <w:delText>for L4S</w:delText>
          </w:r>
        </w:del>
      </w:ins>
      <w:ins w:id="96" w:author="Paul Schliwa-Bertling" w:date="2022-08-19T14:33:00Z">
        <w:r w:rsidR="00B73CC1">
          <w:t xml:space="preserve">according to [37] and [X] </w:t>
        </w:r>
        <w:r w:rsidR="00B73CC1" w:rsidRPr="00255940">
          <w:t>for uplink and downlink</w:t>
        </w:r>
        <w:r w:rsidR="00B73CC1">
          <w:t xml:space="preserve"> </w:t>
        </w:r>
        <w:del w:id="97" w:author="ke" w:date="2022-08-24T20:10:00Z">
          <w:r w:rsidR="00B73CC1" w:rsidDel="007C0A93">
            <w:delText>QoS Flows</w:delText>
          </w:r>
        </w:del>
      </w:ins>
      <w:ins w:id="98" w:author="ke" w:date="2022-08-19T21:28:00Z">
        <w:r w:rsidR="00186FF5">
          <w:t xml:space="preserve">in IP </w:t>
        </w:r>
        <w:commentRangeStart w:id="99"/>
        <w:commentRangeStart w:id="100"/>
        <w:del w:id="101" w:author="Nokia-rev" w:date="2022-08-19T15:30:00Z">
          <w:r w:rsidR="00186FF5" w:rsidDel="00A96623">
            <w:delText>and above</w:delText>
          </w:r>
        </w:del>
      </w:ins>
      <w:commentRangeEnd w:id="99"/>
      <w:r w:rsidR="00A96623">
        <w:rPr>
          <w:rStyle w:val="ac"/>
          <w:rFonts w:eastAsia="宋体"/>
          <w:color w:val="auto"/>
          <w:lang w:eastAsia="en-US"/>
        </w:rPr>
        <w:commentReference w:id="99"/>
      </w:r>
      <w:commentRangeEnd w:id="100"/>
      <w:r w:rsidR="00D87B4C">
        <w:rPr>
          <w:rStyle w:val="ac"/>
          <w:rFonts w:eastAsia="宋体"/>
          <w:color w:val="auto"/>
          <w:lang w:eastAsia="en-US"/>
        </w:rPr>
        <w:commentReference w:id="100"/>
      </w:r>
      <w:ins w:id="102" w:author="ke" w:date="2022-08-19T21:28:00Z">
        <w:del w:id="103" w:author="Nokia-rev" w:date="2022-08-19T15:30:00Z">
          <w:r w:rsidR="00186FF5" w:rsidDel="00A96623">
            <w:delText xml:space="preserve"> </w:delText>
          </w:r>
        </w:del>
        <w:r w:rsidR="00186FF5">
          <w:t>layer</w:t>
        </w:r>
      </w:ins>
      <w:ins w:id="104" w:author="ke" w:date="2022-08-24T20:11:00Z">
        <w:r w:rsidR="007C0A93">
          <w:t xml:space="preserve"> of the received packets</w:t>
        </w:r>
      </w:ins>
      <w:ins w:id="105" w:author="ke" w:date="2022-08-19T21:28:00Z">
        <w:del w:id="106" w:author="Paul Schliwa-Bertling" w:date="2022-08-22T09:00:00Z">
          <w:r w:rsidR="00186FF5" w:rsidDel="00D87B4C">
            <w:delText>s</w:delText>
          </w:r>
        </w:del>
      </w:ins>
      <w:ins w:id="107" w:author="Huawei_Hui_D4" w:date="2022-08-22T18:04:00Z">
        <w:del w:id="108" w:author="Qualcomm User r20" w:date="2022-08-22T15:15:00Z">
          <w:r w:rsidR="009150BF" w:rsidDel="007507CF">
            <w:delText xml:space="preserve"> </w:delText>
          </w:r>
          <w:r w:rsidR="009150BF" w:rsidRPr="009150BF" w:rsidDel="007507CF">
            <w:rPr>
              <w:highlight w:val="cyan"/>
              <w:rPrChange w:id="109" w:author="Huawei_Hui_D4" w:date="2022-08-22T18:04:00Z">
                <w:rPr/>
              </w:rPrChange>
            </w:rPr>
            <w:delText>according to NG-RAN congestion level</w:delText>
          </w:r>
        </w:del>
      </w:ins>
      <w:ins w:id="110" w:author="ke" w:date="2022-08-19T21:28:00Z">
        <w:r w:rsidR="00186FF5" w:rsidRPr="00255940">
          <w:t>.</w:t>
        </w:r>
        <w:r w:rsidR="00186FF5">
          <w:t xml:space="preserve"> </w:t>
        </w:r>
      </w:ins>
    </w:p>
    <w:p w14:paraId="251AAB82" w14:textId="33EBC112" w:rsidR="000A6CD0" w:rsidRPr="009150BF" w:rsidRDefault="009150BF">
      <w:pPr>
        <w:pStyle w:val="NO"/>
        <w:rPr>
          <w:ins w:id="111" w:author="Paul Schliwa-Bertling" w:date="2022-08-19T14:54:00Z"/>
          <w:rFonts w:eastAsia="等线"/>
          <w:rPrChange w:id="112" w:author="Huawei_Hui_D4" w:date="2022-08-22T18:05:00Z">
            <w:rPr>
              <w:ins w:id="113" w:author="Paul Schliwa-Bertling" w:date="2022-08-19T14:54:00Z"/>
            </w:rPr>
          </w:rPrChange>
        </w:rPr>
        <w:pPrChange w:id="114" w:author="Huawei_Hui_D4" w:date="2022-08-22T18:05:00Z">
          <w:pPr>
            <w:pStyle w:val="B1"/>
            <w:numPr>
              <w:numId w:val="27"/>
            </w:numPr>
            <w:ind w:left="644" w:hanging="360"/>
          </w:pPr>
        </w:pPrChange>
      </w:pPr>
      <w:ins w:id="115" w:author="Huawei_Hui_D4" w:date="2022-08-22T18:05:00Z">
        <w:r w:rsidRPr="009150BF">
          <w:rPr>
            <w:rFonts w:eastAsia="等线"/>
            <w:highlight w:val="cyan"/>
            <w:rPrChange w:id="116" w:author="Huawei_Hui_D4" w:date="2022-08-22T18:05:00Z">
              <w:rPr>
                <w:rFonts w:eastAsia="等线"/>
              </w:rPr>
            </w:rPrChange>
          </w:rPr>
          <w:t>NOTE</w:t>
        </w:r>
        <w:r w:rsidRPr="009150BF">
          <w:rPr>
            <w:rFonts w:eastAsia="等线"/>
          </w:rPr>
          <w:t xml:space="preserve">: </w:t>
        </w:r>
      </w:ins>
      <w:ins w:id="117" w:author="Paul Schliwa-Bertling" w:date="2022-08-23T13:20:00Z">
        <w:r w:rsidR="00BB0F9C">
          <w:rPr>
            <w:rFonts w:eastAsia="等线"/>
          </w:rPr>
          <w:t xml:space="preserve">The </w:t>
        </w:r>
      </w:ins>
      <w:ins w:id="118" w:author="Paul Schliwa-Bertling" w:date="2022-08-23T13:19:00Z">
        <w:r w:rsidR="00BB0F9C">
          <w:rPr>
            <w:rFonts w:eastAsia="等线"/>
          </w:rPr>
          <w:t>ECN marking done in NG-RAN</w:t>
        </w:r>
      </w:ins>
      <w:ins w:id="119" w:author="Paul Schliwa-Bertling" w:date="2022-08-23T13:20:00Z">
        <w:r w:rsidR="00BB0F9C">
          <w:rPr>
            <w:rFonts w:eastAsia="等线"/>
          </w:rPr>
          <w:t xml:space="preserve"> </w:t>
        </w:r>
      </w:ins>
      <w:ins w:id="120" w:author="Paul Schliwa-Bertling" w:date="2022-08-23T13:19:00Z">
        <w:del w:id="121" w:author="Huawei_Hui_D6" w:date="2022-08-24T10:36:00Z">
          <w:r w:rsidR="00BB0F9C" w:rsidRPr="00943952" w:rsidDel="00943952">
            <w:rPr>
              <w:rFonts w:eastAsia="等线"/>
              <w:highlight w:val="yellow"/>
              <w:rPrChange w:id="122" w:author="Huawei_Hui_D6" w:date="2022-08-24T10:36:00Z">
                <w:rPr>
                  <w:rFonts w:eastAsia="等线"/>
                </w:rPr>
              </w:rPrChange>
            </w:rPr>
            <w:delText>is based on AQM</w:delText>
          </w:r>
        </w:del>
      </w:ins>
      <w:ins w:id="123" w:author="Paul Schliwa-Bertling" w:date="2022-08-23T13:21:00Z">
        <w:del w:id="124" w:author="Huawei_Hui_D6" w:date="2022-08-24T10:36:00Z">
          <w:r w:rsidR="00BB0F9C" w:rsidRPr="00943952" w:rsidDel="00943952">
            <w:rPr>
              <w:rFonts w:eastAsia="等线"/>
              <w:highlight w:val="yellow"/>
              <w:rPrChange w:id="125" w:author="Huawei_Hui_D6" w:date="2022-08-24T10:36:00Z">
                <w:rPr>
                  <w:rFonts w:eastAsia="等线"/>
                </w:rPr>
              </w:rPrChange>
            </w:rPr>
            <w:delText>, which</w:delText>
          </w:r>
          <w:r w:rsidR="00BB0F9C" w:rsidDel="00943952">
            <w:rPr>
              <w:rFonts w:eastAsia="等线"/>
            </w:rPr>
            <w:delText xml:space="preserve"> </w:delText>
          </w:r>
        </w:del>
        <w:r w:rsidR="00BB0F9C">
          <w:rPr>
            <w:rFonts w:eastAsia="等线"/>
          </w:rPr>
          <w:t xml:space="preserve">is implementation specific according to [37] and [X]. </w:t>
        </w:r>
      </w:ins>
      <w:ins w:id="126" w:author="ke" w:date="2022-08-19T21:28:00Z">
        <w:del w:id="127" w:author="Huawei_Hui_D6" w:date="2022-08-24T10:36:00Z">
          <w:r w:rsidR="00186FF5" w:rsidRPr="00943952" w:rsidDel="00943952">
            <w:rPr>
              <w:rFonts w:eastAsia="等线"/>
              <w:highlight w:val="yellow"/>
              <w:rPrChange w:id="128" w:author="Huawei_Hui_D6" w:date="2022-08-24T10:36:00Z">
                <w:rPr/>
              </w:rPrChange>
            </w:rPr>
            <w:delText>The L4S marking does not impact the A</w:delText>
          </w:r>
        </w:del>
      </w:ins>
      <w:ins w:id="129" w:author="Paul Schliwa-Bertling" w:date="2022-08-23T13:22:00Z">
        <w:del w:id="130" w:author="Huawei_Hui_D6" w:date="2022-08-24T10:36:00Z">
          <w:r w:rsidR="00BB0F9C" w:rsidRPr="00943952" w:rsidDel="00943952">
            <w:rPr>
              <w:rFonts w:eastAsia="等线"/>
              <w:highlight w:val="yellow"/>
              <w:rPrChange w:id="131" w:author="Huawei_Hui_D6" w:date="2022-08-24T10:36:00Z">
                <w:rPr>
                  <w:rFonts w:eastAsia="等线"/>
                </w:rPr>
              </w:rPrChange>
            </w:rPr>
            <w:delText xml:space="preserve">ccess </w:delText>
          </w:r>
        </w:del>
      </w:ins>
      <w:ins w:id="132" w:author="ke" w:date="2022-08-19T21:28:00Z">
        <w:del w:id="133" w:author="Huawei_Hui_D6" w:date="2022-08-24T10:36:00Z">
          <w:r w:rsidR="00186FF5" w:rsidRPr="00943952" w:rsidDel="00943952">
            <w:rPr>
              <w:rFonts w:eastAsia="等线"/>
              <w:highlight w:val="yellow"/>
              <w:rPrChange w:id="134" w:author="Huawei_Hui_D6" w:date="2022-08-24T10:36:00Z">
                <w:rPr/>
              </w:rPrChange>
            </w:rPr>
            <w:delText>S</w:delText>
          </w:r>
        </w:del>
      </w:ins>
      <w:ins w:id="135" w:author="Paul Schliwa-Bertling" w:date="2022-08-23T13:22:00Z">
        <w:del w:id="136" w:author="Huawei_Hui_D6" w:date="2022-08-24T10:36:00Z">
          <w:r w:rsidR="00BB0F9C" w:rsidRPr="00943952" w:rsidDel="00943952">
            <w:rPr>
              <w:rFonts w:eastAsia="等线"/>
              <w:highlight w:val="yellow"/>
              <w:rPrChange w:id="137" w:author="Huawei_Hui_D6" w:date="2022-08-24T10:36:00Z">
                <w:rPr>
                  <w:rFonts w:eastAsia="等线"/>
                </w:rPr>
              </w:rPrChange>
            </w:rPr>
            <w:delText>tratum</w:delText>
          </w:r>
        </w:del>
      </w:ins>
      <w:ins w:id="138" w:author="ke" w:date="2022-08-19T21:28:00Z">
        <w:del w:id="139" w:author="Huawei_Hui_D6" w:date="2022-08-24T10:36:00Z">
          <w:r w:rsidR="00186FF5" w:rsidRPr="00943952" w:rsidDel="00943952">
            <w:rPr>
              <w:rFonts w:eastAsia="等线"/>
              <w:highlight w:val="yellow"/>
              <w:rPrChange w:id="140" w:author="Huawei_Hui_D6" w:date="2022-08-24T10:36:00Z">
                <w:rPr/>
              </w:rPrChange>
            </w:rPr>
            <w:delText xml:space="preserve"> layer.</w:delText>
          </w:r>
        </w:del>
      </w:ins>
      <w:ins w:id="141" w:author="Paul Schliwa-Bertling" w:date="2022-08-19T14:33:00Z">
        <w:del w:id="142" w:author="Huawei_Hui_D6" w:date="2022-08-24T10:36:00Z">
          <w:r w:rsidR="00B73CC1" w:rsidRPr="00943952" w:rsidDel="00943952">
            <w:rPr>
              <w:rFonts w:eastAsia="等线"/>
              <w:highlight w:val="yellow"/>
              <w:rPrChange w:id="143" w:author="Huawei_Hui_D6" w:date="2022-08-24T10:36:00Z">
                <w:rPr/>
              </w:rPrChange>
            </w:rPr>
            <w:delText>.</w:delText>
          </w:r>
        </w:del>
      </w:ins>
    </w:p>
    <w:p w14:paraId="0B325B6B" w14:textId="1B90C1F2" w:rsidR="00532999" w:rsidRPr="004A37F9" w:rsidDel="006055EE" w:rsidRDefault="009150BF">
      <w:pPr>
        <w:pStyle w:val="EditorsNote"/>
        <w:rPr>
          <w:del w:id="144" w:author="Paul Schliwa-Bertling" w:date="2022-08-23T13:22:00Z"/>
          <w:rFonts w:eastAsia="等线"/>
          <w:rPrChange w:id="145" w:author="ke" w:date="2022-08-24T20:14:00Z">
            <w:rPr>
              <w:del w:id="146" w:author="Paul Schliwa-Bertling" w:date="2022-08-23T13:22:00Z"/>
              <w:rFonts w:eastAsia="等线"/>
            </w:rPr>
          </w:rPrChange>
        </w:rPr>
        <w:pPrChange w:id="147" w:author="ke" w:date="2022-08-24T20:12:00Z">
          <w:pPr>
            <w:pStyle w:val="NO"/>
          </w:pPr>
        </w:pPrChange>
      </w:pPr>
      <w:bookmarkStart w:id="148" w:name="_GoBack"/>
      <w:ins w:id="149" w:author="Huawei_Hui_D4" w:date="2022-08-22T18:06:00Z">
        <w:del w:id="150" w:author="Paul Schliwa-Bertling" w:date="2022-08-23T13:22:00Z">
          <w:r w:rsidRPr="004A37F9" w:rsidDel="00BB0F9C">
            <w:rPr>
              <w:rFonts w:eastAsia="等线"/>
              <w:rPrChange w:id="151" w:author="ke" w:date="2022-08-24T20:14:00Z">
                <w:rPr>
                  <w:rFonts w:eastAsia="等线"/>
                </w:rPr>
              </w:rPrChange>
            </w:rPr>
            <w:delText xml:space="preserve"> judge </w:delText>
          </w:r>
          <w:r w:rsidRPr="004A37F9" w:rsidDel="00BB0F9C">
            <w:rPr>
              <w:rFonts w:eastAsia="等线"/>
              <w:rPrChange w:id="152" w:author="ke" w:date="2022-08-24T20:14:00Z">
                <w:rPr>
                  <w:rFonts w:eastAsia="等线"/>
                  <w:highlight w:val="cyan"/>
                </w:rPr>
              </w:rPrChange>
            </w:rPr>
            <w:delText xml:space="preserve">its </w:delText>
          </w:r>
          <w:r w:rsidRPr="004A37F9" w:rsidDel="00BB0F9C">
            <w:rPr>
              <w:rFonts w:eastAsia="等线"/>
              <w:rPrChange w:id="153" w:author="ke" w:date="2022-08-24T20:14:00Z">
                <w:rPr>
                  <w:rFonts w:eastAsia="等线"/>
                </w:rPr>
              </w:rPrChange>
            </w:rPr>
            <w:delText>congestion level and</w:delText>
          </w:r>
        </w:del>
      </w:ins>
      <w:ins w:id="154" w:author="ke" w:date="2022-08-19T21:27:00Z">
        <w:del w:id="155" w:author="Paul Schliwa-Bertling" w:date="2022-08-23T13:22:00Z">
          <w:r w:rsidR="00186FF5" w:rsidRPr="004A37F9" w:rsidDel="00BB0F9C">
            <w:rPr>
              <w:rFonts w:eastAsia="等线"/>
              <w:rPrChange w:id="156" w:author="ke" w:date="2022-08-24T20:14:00Z">
                <w:rPr>
                  <w:rFonts w:eastAsia="等线"/>
                </w:rPr>
              </w:rPrChange>
            </w:rPr>
            <w:delText xml:space="preserve"> </w:delText>
          </w:r>
        </w:del>
      </w:ins>
    </w:p>
    <w:p w14:paraId="1B6D2015" w14:textId="240E8262" w:rsidR="006055EE" w:rsidRPr="004A37F9" w:rsidDel="005E1EC2" w:rsidRDefault="006055EE">
      <w:pPr>
        <w:pStyle w:val="EditorsNote"/>
        <w:rPr>
          <w:ins w:id="157" w:author="Nokia-rev" w:date="2022-08-23T18:22:00Z"/>
          <w:del w:id="158" w:author="Paul Schliwa-Bertling" w:date="2022-08-24T13:49:00Z"/>
          <w:rFonts w:eastAsia="等线"/>
          <w:rPrChange w:id="159" w:author="ke" w:date="2022-08-24T20:14:00Z">
            <w:rPr>
              <w:ins w:id="160" w:author="Nokia-rev" w:date="2022-08-23T18:22:00Z"/>
              <w:del w:id="161" w:author="Paul Schliwa-Bertling" w:date="2022-08-24T13:49:00Z"/>
            </w:rPr>
          </w:rPrChange>
        </w:rPr>
        <w:pPrChange w:id="162" w:author="ke" w:date="2022-08-24T20:12:00Z">
          <w:pPr>
            <w:pStyle w:val="B1"/>
            <w:numPr>
              <w:numId w:val="27"/>
            </w:numPr>
            <w:ind w:left="644" w:hanging="360"/>
          </w:pPr>
        </w:pPrChange>
      </w:pPr>
      <w:ins w:id="163" w:author="Nokia-rev" w:date="2022-08-23T18:22:00Z">
        <w:del w:id="164" w:author="Paul Schliwa-Bertling" w:date="2022-08-24T13:49:00Z">
          <w:r w:rsidRPr="004A37F9" w:rsidDel="005E1EC2">
            <w:rPr>
              <w:rFonts w:eastAsia="等线"/>
              <w:rPrChange w:id="165" w:author="ke" w:date="2022-08-24T20:14:00Z">
                <w:rPr>
                  <w:rFonts w:eastAsia="等线"/>
                </w:rPr>
              </w:rPrChange>
            </w:rPr>
            <w:delText xml:space="preserve">NOTE: The criteria for RAN to </w:delText>
          </w:r>
          <w:r w:rsidRPr="004A37F9" w:rsidDel="005E1EC2">
            <w:rPr>
              <w:rFonts w:eastAsia="等线"/>
              <w:rPrChange w:id="166" w:author="ke" w:date="2022-08-24T20:14:00Z">
                <w:rPr>
                  <w:rFonts w:eastAsia="等线"/>
                  <w:highlight w:val="lightGray"/>
                </w:rPr>
              </w:rPrChange>
            </w:rPr>
            <w:delText>determine (e.g. its congestion level) when to</w:delText>
          </w:r>
          <w:r w:rsidRPr="004A37F9" w:rsidDel="005E1EC2">
            <w:rPr>
              <w:rFonts w:eastAsia="等线"/>
              <w:rPrChange w:id="167" w:author="ke" w:date="2022-08-24T20:14:00Z">
                <w:rPr>
                  <w:rFonts w:eastAsia="等线"/>
                </w:rPr>
              </w:rPrChange>
            </w:rPr>
            <w:delText xml:space="preserve"> perform the marking is up to RAN implementation. </w:delText>
          </w:r>
        </w:del>
      </w:ins>
    </w:p>
    <w:p w14:paraId="25E9CC66" w14:textId="621FF631" w:rsidR="00255940" w:rsidRPr="004A37F9" w:rsidDel="00FA6F9F" w:rsidRDefault="0010741F">
      <w:pPr>
        <w:pStyle w:val="EditorsNote"/>
        <w:rPr>
          <w:del w:id="168" w:author="Qualcomm User r20" w:date="2022-08-22T15:02:00Z"/>
          <w:rFonts w:eastAsia="等线"/>
          <w:rPrChange w:id="169" w:author="ke" w:date="2022-08-24T20:14:00Z">
            <w:rPr>
              <w:del w:id="170" w:author="Qualcomm User r20" w:date="2022-08-22T15:02:00Z"/>
            </w:rPr>
          </w:rPrChange>
        </w:rPr>
        <w:pPrChange w:id="171" w:author="ke" w:date="2022-08-24T20:12:00Z">
          <w:pPr>
            <w:pStyle w:val="NO"/>
          </w:pPr>
        </w:pPrChange>
      </w:pPr>
      <w:del w:id="172" w:author="Qualcomm User r20" w:date="2022-08-22T15:02:00Z">
        <w:r w:rsidRPr="004A37F9" w:rsidDel="00696CB3">
          <w:rPr>
            <w:rFonts w:eastAsia="等线"/>
            <w:rPrChange w:id="173" w:author="ke" w:date="2022-08-24T20:14:00Z">
              <w:rPr/>
            </w:rPrChange>
          </w:rPr>
          <w:delText xml:space="preserve">NG-RAN </w:delText>
        </w:r>
        <w:r w:rsidR="00347006" w:rsidRPr="004A37F9" w:rsidDel="00696CB3">
          <w:rPr>
            <w:rFonts w:eastAsia="等线"/>
            <w:rPrChange w:id="174" w:author="ke" w:date="2022-08-24T20:14:00Z">
              <w:rPr/>
            </w:rPrChange>
          </w:rPr>
          <w:delText xml:space="preserve">or </w:delText>
        </w:r>
      </w:del>
      <w:ins w:id="175" w:author="ke" w:date="2022-08-24T20:11:00Z">
        <w:r w:rsidR="007C0A93" w:rsidRPr="004A37F9">
          <w:rPr>
            <w:rFonts w:eastAsia="等线"/>
            <w:rPrChange w:id="176" w:author="ke" w:date="2022-08-24T20:14:00Z">
              <w:rPr>
                <w:rFonts w:eastAsia="等线"/>
              </w:rPr>
            </w:rPrChange>
          </w:rPr>
          <w:t xml:space="preserve">Editor's note: Another alternative to support L4S is pending to RAN’s feedback of the feasibility of per QoS flow congestion level. The alternative includes: </w:t>
        </w:r>
      </w:ins>
      <w:ins w:id="177" w:author="Paul Schliwa-Bertling" w:date="2022-08-23T13:36:00Z">
        <w:del w:id="178" w:author="ke" w:date="2022-08-24T20:11:00Z">
          <w:r w:rsidR="00971B79" w:rsidRPr="004A37F9" w:rsidDel="007C0A93">
            <w:rPr>
              <w:rFonts w:eastAsia="等线"/>
              <w:rPrChange w:id="179" w:author="ke" w:date="2022-08-24T20:14:00Z">
                <w:rPr/>
              </w:rPrChange>
            </w:rPr>
            <w:delText xml:space="preserve">To support L4S, </w:delText>
          </w:r>
        </w:del>
      </w:ins>
      <w:r w:rsidR="00347006" w:rsidRPr="004A37F9">
        <w:rPr>
          <w:rFonts w:eastAsia="等线"/>
          <w:rPrChange w:id="180" w:author="ke" w:date="2022-08-24T20:14:00Z">
            <w:rPr/>
          </w:rPrChange>
        </w:rPr>
        <w:t xml:space="preserve">PSA UPF </w:t>
      </w:r>
      <w:ins w:id="181" w:author="Huawei_Hui_D5" w:date="2022-08-23T14:23:00Z">
        <w:del w:id="182" w:author="Paul Schliwa-Bertling" w:date="2022-08-23T13:36:00Z">
          <w:r w:rsidR="00FA6F9F" w:rsidRPr="004A37F9" w:rsidDel="00971B79">
            <w:rPr>
              <w:rFonts w:eastAsia="等线"/>
              <w:rPrChange w:id="183" w:author="ke" w:date="2022-08-24T20:14:00Z">
                <w:rPr/>
              </w:rPrChange>
            </w:rPr>
            <w:delText xml:space="preserve">may </w:delText>
          </w:r>
        </w:del>
      </w:ins>
      <w:ins w:id="184" w:author="Paul Schliwa-Bertling" w:date="2022-08-19T14:27:00Z">
        <w:r w:rsidR="00D71F87" w:rsidRPr="004A37F9">
          <w:rPr>
            <w:rFonts w:eastAsia="等线"/>
            <w:rPrChange w:id="185" w:author="ke" w:date="2022-08-24T20:14:00Z">
              <w:rPr/>
            </w:rPrChange>
          </w:rPr>
          <w:t>perf</w:t>
        </w:r>
      </w:ins>
      <w:ins w:id="186" w:author="Paul Schliwa-Bertling" w:date="2022-08-19T14:28:00Z">
        <w:r w:rsidR="00D71F87" w:rsidRPr="004A37F9">
          <w:rPr>
            <w:rFonts w:eastAsia="等线"/>
            <w:rPrChange w:id="187" w:author="ke" w:date="2022-08-24T20:14:00Z">
              <w:rPr/>
            </w:rPrChange>
          </w:rPr>
          <w:t>orm</w:t>
        </w:r>
      </w:ins>
      <w:ins w:id="188" w:author="Paul Schliwa-Bertling" w:date="2022-08-19T14:34:00Z">
        <w:r w:rsidR="00B73CC1" w:rsidRPr="004A37F9">
          <w:rPr>
            <w:rFonts w:eastAsia="等线"/>
            <w:rPrChange w:id="189" w:author="ke" w:date="2022-08-24T20:14:00Z">
              <w:rPr/>
            </w:rPrChange>
          </w:rPr>
          <w:t>s</w:t>
        </w:r>
      </w:ins>
      <w:ins w:id="190" w:author="Paul Schliwa-Bertling" w:date="2022-08-19T14:28:00Z">
        <w:r w:rsidR="00D71F87" w:rsidRPr="004A37F9">
          <w:rPr>
            <w:rFonts w:eastAsia="等线"/>
            <w:rPrChange w:id="191" w:author="ke" w:date="2022-08-24T20:14:00Z">
              <w:rPr/>
            </w:rPrChange>
          </w:rPr>
          <w:t xml:space="preserve"> </w:t>
        </w:r>
        <w:del w:id="192" w:author="Qualcomm User r20" w:date="2022-08-22T15:02:00Z">
          <w:r w:rsidR="00D71F87" w:rsidRPr="004A37F9" w:rsidDel="00696CB3">
            <w:rPr>
              <w:rFonts w:eastAsia="等线"/>
              <w:rPrChange w:id="193" w:author="ke" w:date="2022-08-24T20:14:00Z">
                <w:rPr/>
              </w:rPrChange>
            </w:rPr>
            <w:delText>L4S</w:delText>
          </w:r>
        </w:del>
      </w:ins>
      <w:ins w:id="194" w:author="Huawei_Hui_D4" w:date="2022-08-22T18:08:00Z">
        <w:r w:rsidR="009150BF" w:rsidRPr="004A37F9">
          <w:rPr>
            <w:rFonts w:eastAsia="等线"/>
            <w:rPrChange w:id="195" w:author="ke" w:date="2022-08-24T20:14:00Z">
              <w:rPr/>
            </w:rPrChange>
          </w:rPr>
          <w:t>ECN</w:t>
        </w:r>
      </w:ins>
      <w:ins w:id="196" w:author="Paul Schliwa-Bertling" w:date="2022-08-19T14:28:00Z">
        <w:r w:rsidR="00D71F87" w:rsidRPr="004A37F9">
          <w:rPr>
            <w:rFonts w:eastAsia="等线"/>
            <w:rPrChange w:id="197" w:author="ke" w:date="2022-08-24T20:14:00Z">
              <w:rPr/>
            </w:rPrChange>
          </w:rPr>
          <w:t xml:space="preserve"> marking </w:t>
        </w:r>
      </w:ins>
      <w:ins w:id="198" w:author="Huawei_Hui_D4" w:date="2022-08-22T18:08:00Z">
        <w:del w:id="199" w:author="Paul Schliwa-Bertling" w:date="2022-08-23T13:36:00Z">
          <w:r w:rsidR="009150BF" w:rsidRPr="004A37F9" w:rsidDel="00971B79">
            <w:rPr>
              <w:rFonts w:eastAsia="等线"/>
              <w:rPrChange w:id="200" w:author="ke" w:date="2022-08-24T20:14:00Z">
                <w:rPr/>
              </w:rPrChange>
            </w:rPr>
            <w:delText xml:space="preserve">for L4S </w:delText>
          </w:r>
        </w:del>
      </w:ins>
      <w:ins w:id="201" w:author="Paul Schliwa-Bertling" w:date="2022-08-19T14:34:00Z">
        <w:r w:rsidR="00B73CC1" w:rsidRPr="004A37F9">
          <w:rPr>
            <w:rFonts w:eastAsia="等线"/>
            <w:rPrChange w:id="202" w:author="ke" w:date="2022-08-24T20:14:00Z">
              <w:rPr/>
            </w:rPrChange>
          </w:rPr>
          <w:t>according to [37] and [X] for uplink and downlink QoS Flows</w:t>
        </w:r>
      </w:ins>
      <w:ins w:id="203" w:author="Huawei_Hui_D5" w:date="2022-08-23T14:15:00Z">
        <w:r w:rsidR="00FA6F9F" w:rsidRPr="004A37F9">
          <w:rPr>
            <w:rFonts w:eastAsia="等线"/>
            <w:rPrChange w:id="204" w:author="ke" w:date="2022-08-24T20:14:00Z">
              <w:rPr/>
            </w:rPrChange>
          </w:rPr>
          <w:t xml:space="preserve"> </w:t>
        </w:r>
      </w:ins>
      <w:ins w:id="205" w:author="Paul Schliwa-Bertling" w:date="2022-08-19T14:34:00Z">
        <w:del w:id="206" w:author="Qualcomm User r20" w:date="2022-08-22T15:02:00Z">
          <w:r w:rsidR="00B73CC1" w:rsidRPr="004A37F9" w:rsidDel="00696CB3">
            <w:rPr>
              <w:rFonts w:eastAsia="等线"/>
              <w:rPrChange w:id="207" w:author="ke" w:date="2022-08-24T20:14:00Z">
                <w:rPr/>
              </w:rPrChange>
            </w:rPr>
            <w:delText xml:space="preserve"> </w:delText>
          </w:r>
        </w:del>
      </w:ins>
      <w:del w:id="208" w:author="Qualcomm User r20" w:date="2022-08-22T15:02:00Z">
        <w:r w:rsidR="00347006" w:rsidRPr="004A37F9" w:rsidDel="00696CB3">
          <w:rPr>
            <w:rFonts w:eastAsia="等线"/>
            <w:rPrChange w:id="209" w:author="ke" w:date="2022-08-24T20:14:00Z">
              <w:rPr/>
            </w:rPrChange>
          </w:rPr>
          <w:delText>(</w:delText>
        </w:r>
      </w:del>
      <w:r w:rsidR="00347006" w:rsidRPr="004A37F9">
        <w:rPr>
          <w:rFonts w:eastAsia="等线"/>
          <w:rPrChange w:id="210" w:author="ke" w:date="2022-08-24T20:14:00Z">
            <w:rPr/>
          </w:rPrChange>
        </w:rPr>
        <w:t xml:space="preserve">based on </w:t>
      </w:r>
      <w:del w:id="211" w:author="Qualcomm User r20" w:date="2022-08-22T15:02:00Z">
        <w:r w:rsidR="00347006" w:rsidRPr="004A37F9" w:rsidDel="00696CB3">
          <w:rPr>
            <w:rFonts w:eastAsia="等线"/>
            <w:rPrChange w:id="212" w:author="ke" w:date="2022-08-24T20:14:00Z">
              <w:rPr/>
            </w:rPrChange>
          </w:rPr>
          <w:delText xml:space="preserve">congestion </w:delText>
        </w:r>
      </w:del>
      <w:ins w:id="213" w:author="Nokia-rev" w:date="2022-08-18T21:57:00Z">
        <w:r w:rsidR="001D2022" w:rsidRPr="004A37F9">
          <w:rPr>
            <w:rFonts w:eastAsia="等线"/>
            <w:rPrChange w:id="214" w:author="ke" w:date="2022-08-24T20:14:00Z">
              <w:rPr/>
            </w:rPrChange>
          </w:rPr>
          <w:t>current</w:t>
        </w:r>
      </w:ins>
      <w:ins w:id="215" w:author="Huawei_Hui_D5" w:date="2022-08-23T14:15:00Z">
        <w:r w:rsidR="00FA6F9F" w:rsidRPr="004A37F9">
          <w:rPr>
            <w:rFonts w:eastAsia="等线"/>
            <w:rPrChange w:id="216" w:author="ke" w:date="2022-08-24T20:14:00Z">
              <w:rPr/>
            </w:rPrChange>
          </w:rPr>
          <w:t xml:space="preserve"> </w:t>
        </w:r>
      </w:ins>
      <w:ins w:id="217" w:author="Nokia-rev" w:date="2022-08-18T21:57:00Z">
        <w:del w:id="218" w:author="Qualcomm User r20" w:date="2022-08-22T15:02:00Z">
          <w:r w:rsidR="001D2022" w:rsidRPr="004A37F9" w:rsidDel="00696CB3">
            <w:rPr>
              <w:rFonts w:eastAsia="等线"/>
              <w:rPrChange w:id="219" w:author="ke" w:date="2022-08-24T20:14:00Z">
                <w:rPr/>
              </w:rPrChange>
            </w:rPr>
            <w:delText xml:space="preserve"> </w:delText>
          </w:r>
          <w:r w:rsidR="007908C0" w:rsidRPr="004A37F9" w:rsidDel="00696CB3">
            <w:rPr>
              <w:rFonts w:eastAsia="等线"/>
              <w:rPrChange w:id="220" w:author="ke" w:date="2022-08-24T20:14:00Z">
                <w:rPr/>
              </w:rPrChange>
            </w:rPr>
            <w:delText>load</w:delText>
          </w:r>
        </w:del>
      </w:ins>
      <w:ins w:id="221" w:author="Huawei_Hui_D3" w:date="2022-08-19T14:16:00Z">
        <w:r w:rsidR="007908C0" w:rsidRPr="004A37F9">
          <w:rPr>
            <w:rFonts w:eastAsia="等线"/>
            <w:rPrChange w:id="222" w:author="ke" w:date="2022-08-24T20:14:00Z">
              <w:rPr/>
            </w:rPrChange>
          </w:rPr>
          <w:t>congestion</w:t>
        </w:r>
      </w:ins>
      <w:ins w:id="223" w:author="Nokia-rev" w:date="2022-08-18T21:57:00Z">
        <w:r w:rsidR="001D2022" w:rsidRPr="004A37F9">
          <w:rPr>
            <w:rFonts w:eastAsia="等线"/>
            <w:rPrChange w:id="224" w:author="ke" w:date="2022-08-24T20:14:00Z">
              <w:rPr/>
            </w:rPrChange>
          </w:rPr>
          <w:t xml:space="preserve"> level </w:t>
        </w:r>
      </w:ins>
      <w:r w:rsidR="00347006" w:rsidRPr="004A37F9">
        <w:rPr>
          <w:rFonts w:eastAsia="等线"/>
          <w:rPrChange w:id="225" w:author="ke" w:date="2022-08-24T20:14:00Z">
            <w:rPr/>
          </w:rPrChange>
        </w:rPr>
        <w:t>information reported from NG-RAN via GTP-U header</w:t>
      </w:r>
      <w:del w:id="226" w:author="Qualcomm User r20" w:date="2022-08-22T15:02:00Z">
        <w:r w:rsidR="00347006" w:rsidRPr="004A37F9" w:rsidDel="00696CB3">
          <w:rPr>
            <w:rFonts w:eastAsia="等线"/>
            <w:rPrChange w:id="227" w:author="ke" w:date="2022-08-24T20:14:00Z">
              <w:rPr/>
            </w:rPrChange>
          </w:rPr>
          <w:delText xml:space="preserve">) </w:delText>
        </w:r>
        <w:r w:rsidRPr="004A37F9" w:rsidDel="00696CB3">
          <w:rPr>
            <w:rFonts w:eastAsia="等线"/>
            <w:rPrChange w:id="228" w:author="ke" w:date="2022-08-24T20:14:00Z">
              <w:rPr/>
            </w:rPrChange>
          </w:rPr>
          <w:delText xml:space="preserve">supports ECN marking for the purpose of L4S </w:delText>
        </w:r>
      </w:del>
      <w:ins w:id="229" w:author="Nokia-rev" w:date="2022-08-18T21:57:00Z">
        <w:del w:id="230" w:author="Qualcomm User r20" w:date="2022-08-22T15:02:00Z">
          <w:r w:rsidR="001D2022" w:rsidRPr="004A37F9" w:rsidDel="00696CB3">
            <w:rPr>
              <w:rFonts w:eastAsia="等线"/>
              <w:rPrChange w:id="231" w:author="ke" w:date="2022-08-24T20:14:00Z">
                <w:rPr/>
              </w:rPrChange>
            </w:rPr>
            <w:delText xml:space="preserve">according to [37] and [X] </w:delText>
          </w:r>
        </w:del>
      </w:ins>
      <w:del w:id="232" w:author="Qualcomm User r20" w:date="2022-08-22T15:02:00Z">
        <w:r w:rsidRPr="004A37F9" w:rsidDel="00696CB3">
          <w:rPr>
            <w:rFonts w:eastAsia="等线"/>
            <w:rPrChange w:id="233" w:author="ke" w:date="2022-08-24T20:14:00Z">
              <w:rPr/>
            </w:rPrChange>
          </w:rPr>
          <w:delText>for uplink and downlink</w:delText>
        </w:r>
      </w:del>
      <w:ins w:id="234" w:author="Nokia-rev" w:date="2022-08-18T21:57:00Z">
        <w:del w:id="235" w:author="Qualcomm User r20" w:date="2022-08-22T15:02:00Z">
          <w:r w:rsidR="001D2022" w:rsidRPr="004A37F9" w:rsidDel="00696CB3">
            <w:rPr>
              <w:rFonts w:eastAsia="等线"/>
              <w:rPrChange w:id="236" w:author="ke" w:date="2022-08-24T20:14:00Z">
                <w:rPr/>
              </w:rPrChange>
            </w:rPr>
            <w:delText xml:space="preserve"> QoS Flows</w:delText>
          </w:r>
        </w:del>
      </w:ins>
      <w:del w:id="237" w:author="Qualcomm User r20" w:date="2022-08-22T15:02:00Z">
        <w:r w:rsidRPr="004A37F9" w:rsidDel="00696CB3">
          <w:rPr>
            <w:rFonts w:eastAsia="等线"/>
            <w:rPrChange w:id="238" w:author="ke" w:date="2022-08-24T20:14:00Z">
              <w:rPr/>
            </w:rPrChange>
          </w:rPr>
          <w:delText>.</w:delText>
        </w:r>
      </w:del>
    </w:p>
    <w:bookmarkEnd w:id="148"/>
    <w:p w14:paraId="4877AAF6" w14:textId="77777777" w:rsidR="00FA6F9F" w:rsidRDefault="00FA6F9F">
      <w:pPr>
        <w:pStyle w:val="B1"/>
        <w:numPr>
          <w:ilvl w:val="1"/>
          <w:numId w:val="27"/>
        </w:numPr>
        <w:rPr>
          <w:ins w:id="239" w:author="Huawei_Hui_D5" w:date="2022-08-23T14:15:00Z"/>
        </w:rPr>
        <w:pPrChange w:id="240" w:author="Paul Schliwa-Bertling" w:date="2022-08-22T09:09:00Z">
          <w:pPr>
            <w:pStyle w:val="B1"/>
            <w:numPr>
              <w:numId w:val="27"/>
            </w:numPr>
            <w:ind w:left="644" w:hanging="360"/>
          </w:pPr>
        </w:pPrChange>
      </w:pPr>
    </w:p>
    <w:p w14:paraId="15532532" w14:textId="42BE0714" w:rsidR="00532999" w:rsidDel="00696CB3" w:rsidRDefault="00B73CC1">
      <w:pPr>
        <w:pStyle w:val="NO"/>
        <w:ind w:left="284" w:firstLine="720"/>
        <w:rPr>
          <w:ins w:id="241" w:author="Paul Schliwa-Bertling" w:date="2022-08-19T14:35:00Z"/>
          <w:del w:id="242" w:author="Qualcomm User r20" w:date="2022-08-22T15:02:00Z"/>
        </w:rPr>
        <w:pPrChange w:id="243" w:author="Paul Schliwa-Bertling" w:date="2022-08-22T09:10:00Z">
          <w:pPr>
            <w:pStyle w:val="NO"/>
            <w:numPr>
              <w:numId w:val="27"/>
            </w:numPr>
            <w:ind w:left="644" w:hanging="360"/>
          </w:pPr>
        </w:pPrChange>
      </w:pPr>
      <w:ins w:id="244" w:author="Paul Schliwa-Bertling" w:date="2022-08-19T14:35:00Z">
        <w:del w:id="245" w:author="Qualcomm User r20" w:date="2022-08-22T15:02:00Z">
          <w:r w:rsidRPr="00255940" w:rsidDel="00696CB3">
            <w:delText xml:space="preserve">NOTE: </w:delText>
          </w:r>
          <w:r w:rsidRPr="00BC49C2" w:rsidDel="00696CB3">
            <w:rPr>
              <w:rFonts w:eastAsia="等线"/>
            </w:rPr>
            <w:delText xml:space="preserve">The criteria </w:delText>
          </w:r>
          <w:r w:rsidDel="00696CB3">
            <w:rPr>
              <w:rFonts w:eastAsia="等线"/>
            </w:rPr>
            <w:delText>for</w:delText>
          </w:r>
          <w:r w:rsidRPr="00BC49C2" w:rsidDel="00696CB3">
            <w:rPr>
              <w:rFonts w:eastAsia="等线"/>
            </w:rPr>
            <w:delText xml:space="preserve"> </w:delText>
          </w:r>
          <w:r w:rsidDel="00696CB3">
            <w:rPr>
              <w:rFonts w:eastAsia="等线"/>
            </w:rPr>
            <w:delText>PSA UPF</w:delText>
          </w:r>
          <w:r w:rsidRPr="00BC49C2" w:rsidDel="00696CB3">
            <w:rPr>
              <w:rFonts w:eastAsia="等线"/>
            </w:rPr>
            <w:delText xml:space="preserve"> </w:delText>
          </w:r>
          <w:r w:rsidDel="00696CB3">
            <w:rPr>
              <w:rFonts w:eastAsia="等线"/>
            </w:rPr>
            <w:delText xml:space="preserve">to </w:delText>
          </w:r>
          <w:r w:rsidRPr="00BC49C2" w:rsidDel="00696CB3">
            <w:rPr>
              <w:rFonts w:eastAsia="等线"/>
            </w:rPr>
            <w:delText xml:space="preserve">perform the marking is up to </w:delText>
          </w:r>
          <w:r w:rsidDel="00696CB3">
            <w:rPr>
              <w:rFonts w:eastAsia="等线"/>
            </w:rPr>
            <w:delText xml:space="preserve">PSA UPF </w:delText>
          </w:r>
          <w:r w:rsidRPr="00BC49C2" w:rsidDel="00696CB3">
            <w:rPr>
              <w:rFonts w:eastAsia="等线"/>
            </w:rPr>
            <w:delText>implementation.</w:delText>
          </w:r>
        </w:del>
      </w:ins>
    </w:p>
    <w:p w14:paraId="31C6B539" w14:textId="0834E581" w:rsidR="00532999" w:rsidDel="009150BF" w:rsidRDefault="00B73CC1">
      <w:pPr>
        <w:pStyle w:val="NO"/>
        <w:ind w:left="1004" w:firstLine="131"/>
        <w:rPr>
          <w:ins w:id="246" w:author="Paul Schliwa-Bertling" w:date="2022-08-19T14:37:00Z"/>
          <w:del w:id="247" w:author="Huawei_Hui_D4" w:date="2022-08-22T18:09:00Z"/>
        </w:rPr>
        <w:pPrChange w:id="248" w:author="Paul Schliwa-Bertling" w:date="2022-08-22T09:10:00Z">
          <w:pPr>
            <w:pStyle w:val="NO"/>
            <w:numPr>
              <w:numId w:val="27"/>
            </w:numPr>
            <w:ind w:left="644" w:hanging="360"/>
          </w:pPr>
        </w:pPrChange>
      </w:pPr>
      <w:commentRangeStart w:id="249"/>
      <w:ins w:id="250" w:author="Paul Schliwa-Bertling" w:date="2022-08-19T14:37:00Z">
        <w:del w:id="251" w:author="Huawei_Hui_D4" w:date="2022-08-22T18:09:00Z">
          <w:r w:rsidRPr="009150BF" w:rsidDel="009150BF">
            <w:rPr>
              <w:highlight w:val="cyan"/>
              <w:rPrChange w:id="252" w:author="Huawei_Hui_D4" w:date="2022-08-22T18:11:00Z">
                <w:rPr/>
              </w:rPrChange>
            </w:rPr>
            <w:delText>NOTE</w:delText>
          </w:r>
        </w:del>
      </w:ins>
      <w:commentRangeEnd w:id="249"/>
      <w:r w:rsidR="009150BF" w:rsidRPr="009150BF">
        <w:rPr>
          <w:rStyle w:val="ac"/>
          <w:rFonts w:eastAsia="宋体"/>
          <w:color w:val="auto"/>
          <w:highlight w:val="cyan"/>
          <w:lang w:eastAsia="en-US"/>
          <w:rPrChange w:id="253" w:author="Huawei_Hui_D4" w:date="2022-08-22T18:11:00Z">
            <w:rPr>
              <w:rStyle w:val="ac"/>
              <w:rFonts w:eastAsia="宋体"/>
              <w:color w:val="auto"/>
              <w:lang w:eastAsia="en-US"/>
            </w:rPr>
          </w:rPrChange>
        </w:rPr>
        <w:commentReference w:id="249"/>
      </w:r>
      <w:ins w:id="254" w:author="Paul Schliwa-Bertling" w:date="2022-08-19T14:37:00Z">
        <w:del w:id="255" w:author="Huawei_Hui_D4" w:date="2022-08-22T18:09:00Z">
          <w:r w:rsidRPr="009150BF" w:rsidDel="009150BF">
            <w:rPr>
              <w:highlight w:val="cyan"/>
              <w:rPrChange w:id="256" w:author="Huawei_Hui_D4" w:date="2022-08-22T18:11:00Z">
                <w:rPr/>
              </w:rPrChange>
            </w:rPr>
            <w:delText xml:space="preserve">: </w:delText>
          </w:r>
          <w:r w:rsidRPr="009150BF" w:rsidDel="009150BF">
            <w:rPr>
              <w:rFonts w:eastAsia="等线"/>
              <w:highlight w:val="cyan"/>
              <w:rPrChange w:id="257" w:author="Huawei_Hui_D4" w:date="2022-08-22T18:11:00Z">
                <w:rPr>
                  <w:rFonts w:eastAsia="等线"/>
                </w:rPr>
              </w:rPrChange>
            </w:rPr>
            <w:delText xml:space="preserve">The </w:delText>
          </w:r>
        </w:del>
      </w:ins>
      <w:ins w:id="258" w:author="Paul Schliwa-Bertling" w:date="2022-08-19T14:54:00Z">
        <w:del w:id="259" w:author="Huawei_Hui_D4" w:date="2022-08-22T18:09:00Z">
          <w:r w:rsidR="00707361" w:rsidRPr="009150BF" w:rsidDel="009150BF">
            <w:rPr>
              <w:rFonts w:eastAsia="等线"/>
              <w:highlight w:val="cyan"/>
              <w:rPrChange w:id="260" w:author="Huawei_Hui_D4" w:date="2022-08-22T18:11:00Z">
                <w:rPr>
                  <w:rFonts w:eastAsia="等线"/>
                </w:rPr>
              </w:rPrChange>
            </w:rPr>
            <w:delText xml:space="preserve">definition of the </w:delText>
          </w:r>
        </w:del>
      </w:ins>
      <w:ins w:id="261" w:author="Paul Schliwa-Bertling" w:date="2022-08-19T14:37:00Z">
        <w:del w:id="262" w:author="Huawei_Hui_D4" w:date="2022-08-22T18:09:00Z">
          <w:r w:rsidRPr="009150BF" w:rsidDel="009150BF">
            <w:rPr>
              <w:rFonts w:eastAsia="等线"/>
              <w:highlight w:val="cyan"/>
              <w:rPrChange w:id="263" w:author="Huawei_Hui_D4" w:date="2022-08-22T18:11:00Z">
                <w:rPr>
                  <w:rFonts w:eastAsia="等线"/>
                </w:rPr>
              </w:rPrChange>
            </w:rPr>
            <w:delText xml:space="preserve">congestion level information </w:delText>
          </w:r>
        </w:del>
      </w:ins>
      <w:ins w:id="264" w:author="Paul Schliwa-Bertling" w:date="2022-08-22T09:09:00Z">
        <w:del w:id="265" w:author="Huawei_Hui_D4" w:date="2022-08-22T18:09:00Z">
          <w:r w:rsidR="00087239" w:rsidRPr="009150BF" w:rsidDel="009150BF">
            <w:rPr>
              <w:rFonts w:eastAsia="等线"/>
              <w:highlight w:val="cyan"/>
              <w:rPrChange w:id="266" w:author="Huawei_Hui_D4" w:date="2022-08-22T18:11:00Z">
                <w:rPr>
                  <w:rFonts w:eastAsia="等线"/>
                </w:rPr>
              </w:rPrChange>
            </w:rPr>
            <w:delText xml:space="preserve">is FFS and </w:delText>
          </w:r>
        </w:del>
      </w:ins>
      <w:ins w:id="267" w:author="Paul Schliwa-Bertling" w:date="2022-08-19T14:41:00Z">
        <w:del w:id="268" w:author="Huawei_Hui_D4" w:date="2022-08-22T18:09:00Z">
          <w:r w:rsidR="00530FFE" w:rsidRPr="009150BF" w:rsidDel="009150BF">
            <w:rPr>
              <w:rFonts w:eastAsia="等线"/>
              <w:highlight w:val="cyan"/>
              <w:rPrChange w:id="269" w:author="Huawei_Hui_D4" w:date="2022-08-22T18:11:00Z">
                <w:rPr>
                  <w:rFonts w:eastAsia="等线"/>
                </w:rPr>
              </w:rPrChange>
            </w:rPr>
            <w:delText>requires coordination with RAN WGs</w:delText>
          </w:r>
        </w:del>
      </w:ins>
      <w:ins w:id="270" w:author="Paul Schliwa-Bertling" w:date="2022-08-19T14:37:00Z">
        <w:del w:id="271" w:author="Huawei_Hui_D4" w:date="2022-08-22T18:09:00Z">
          <w:r w:rsidRPr="00BC49C2" w:rsidDel="009150BF">
            <w:rPr>
              <w:rFonts w:eastAsia="等线"/>
            </w:rPr>
            <w:delText>.</w:delText>
          </w:r>
        </w:del>
      </w:ins>
    </w:p>
    <w:p w14:paraId="2F231F2E" w14:textId="42926ED2" w:rsidR="00B73CC1" w:rsidDel="00C0513D" w:rsidRDefault="00B73CC1" w:rsidP="00E453BC">
      <w:pPr>
        <w:pStyle w:val="NO"/>
        <w:rPr>
          <w:del w:id="272" w:author="ke" w:date="2022-08-22T19:32:00Z"/>
          <w:rFonts w:eastAsiaTheme="minorEastAsia"/>
          <w:lang w:eastAsia="zh-CN"/>
        </w:rPr>
      </w:pPr>
    </w:p>
    <w:p w14:paraId="06B24536" w14:textId="4C4CC7E3" w:rsidR="00C0513D" w:rsidDel="00696CB3" w:rsidRDefault="00C0513D" w:rsidP="00E453BC">
      <w:pPr>
        <w:pStyle w:val="NO"/>
        <w:rPr>
          <w:ins w:id="273" w:author="ke" w:date="2022-08-22T19:46:00Z"/>
          <w:del w:id="274" w:author="Qualcomm User r20" w:date="2022-08-22T15:04:00Z"/>
          <w:rFonts w:eastAsiaTheme="minorEastAsia"/>
          <w:lang w:eastAsia="zh-CN"/>
        </w:rPr>
      </w:pPr>
      <w:ins w:id="275" w:author="ke" w:date="2022-08-22T19:46:00Z">
        <w:r w:rsidRPr="003F1562">
          <w:rPr>
            <w:rFonts w:eastAsiaTheme="minorEastAsia"/>
            <w:lang w:eastAsia="zh-CN"/>
          </w:rPr>
          <w:t>NOTE:</w:t>
        </w:r>
      </w:ins>
      <w:ins w:id="276" w:author="ke" w:date="2022-08-22T20:08:00Z">
        <w:r w:rsidR="003F1562">
          <w:rPr>
            <w:rFonts w:eastAsiaTheme="minorEastAsia"/>
            <w:lang w:eastAsia="zh-CN"/>
          </w:rPr>
          <w:t xml:space="preserve"> </w:t>
        </w:r>
      </w:ins>
      <w:ins w:id="277" w:author="ke" w:date="2022-08-22T20:09:00Z">
        <w:r w:rsidR="003F1562">
          <w:rPr>
            <w:rFonts w:eastAsiaTheme="minorEastAsia"/>
            <w:lang w:eastAsia="zh-CN"/>
          </w:rPr>
          <w:t>If the</w:t>
        </w:r>
      </w:ins>
      <w:ins w:id="278" w:author="ke" w:date="2022-08-22T20:10:00Z">
        <w:r w:rsidR="003F1562">
          <w:rPr>
            <w:rFonts w:eastAsiaTheme="minorEastAsia"/>
            <w:lang w:eastAsia="zh-CN"/>
          </w:rPr>
          <w:t xml:space="preserve"> network</w:t>
        </w:r>
      </w:ins>
      <w:ins w:id="279" w:author="ke" w:date="2022-08-22T20:17:00Z">
        <w:r w:rsidR="005B5196">
          <w:rPr>
            <w:rFonts w:eastAsiaTheme="minorEastAsia"/>
            <w:lang w:eastAsia="zh-CN"/>
          </w:rPr>
          <w:t xml:space="preserve"> operator</w:t>
        </w:r>
      </w:ins>
      <w:ins w:id="280" w:author="ke" w:date="2022-08-22T20:10:00Z">
        <w:r w:rsidR="003F1562">
          <w:rPr>
            <w:rFonts w:eastAsiaTheme="minorEastAsia"/>
            <w:lang w:eastAsia="zh-CN"/>
          </w:rPr>
          <w:t xml:space="preserve"> want to apply the ECN </w:t>
        </w:r>
      </w:ins>
      <w:ins w:id="281" w:author="ke" w:date="2022-08-22T20:11:00Z">
        <w:r w:rsidR="003F1562">
          <w:rPr>
            <w:rFonts w:eastAsiaTheme="minorEastAsia"/>
            <w:lang w:eastAsia="zh-CN"/>
          </w:rPr>
          <w:t>marking for L4S</w:t>
        </w:r>
      </w:ins>
      <w:ins w:id="282" w:author="ke" w:date="2022-08-22T19:46:00Z">
        <w:r w:rsidRPr="003F1562">
          <w:rPr>
            <w:rFonts w:eastAsiaTheme="minorEastAsia"/>
            <w:lang w:eastAsia="zh-CN"/>
          </w:rPr>
          <w:t>, it shall guarantee</w:t>
        </w:r>
        <w:del w:id="283" w:author="Qualcomm User r20" w:date="2022-08-22T15:19:00Z">
          <w:r w:rsidRPr="003F1562" w:rsidDel="007507CF">
            <w:rPr>
              <w:rFonts w:eastAsiaTheme="minorEastAsia"/>
              <w:lang w:eastAsia="zh-CN"/>
            </w:rPr>
            <w:delText>d</w:delText>
          </w:r>
        </w:del>
        <w:r w:rsidRPr="003F1562">
          <w:rPr>
            <w:rFonts w:eastAsiaTheme="minorEastAsia"/>
            <w:lang w:eastAsia="zh-CN"/>
          </w:rPr>
          <w:t xml:space="preserve"> th</w:t>
        </w:r>
      </w:ins>
      <w:ins w:id="284" w:author="ke" w:date="2022-08-22T20:17:00Z">
        <w:r w:rsidR="005B5196">
          <w:rPr>
            <w:rFonts w:eastAsiaTheme="minorEastAsia"/>
            <w:lang w:eastAsia="zh-CN"/>
          </w:rPr>
          <w:t>at</w:t>
        </w:r>
      </w:ins>
      <w:ins w:id="285" w:author="ke" w:date="2022-08-22T19:46:00Z">
        <w:r w:rsidRPr="003F1562">
          <w:rPr>
            <w:rFonts w:eastAsiaTheme="minorEastAsia"/>
            <w:lang w:eastAsia="zh-CN"/>
          </w:rPr>
          <w:t xml:space="preserve"> </w:t>
        </w:r>
      </w:ins>
      <w:ins w:id="286" w:author="ke" w:date="2022-08-22T20:11:00Z">
        <w:r w:rsidR="003F1562">
          <w:rPr>
            <w:rFonts w:eastAsiaTheme="minorEastAsia"/>
            <w:lang w:eastAsia="zh-CN"/>
          </w:rPr>
          <w:t xml:space="preserve">any </w:t>
        </w:r>
      </w:ins>
      <w:ins w:id="287" w:author="ke" w:date="2022-08-22T19:46:00Z">
        <w:r w:rsidRPr="003F1562">
          <w:rPr>
            <w:rFonts w:eastAsiaTheme="minorEastAsia"/>
            <w:lang w:eastAsia="zh-CN"/>
          </w:rPr>
          <w:t>sender</w:t>
        </w:r>
      </w:ins>
      <w:ins w:id="288" w:author="ke" w:date="2022-08-22T20:11:00Z">
        <w:r w:rsidR="003F1562">
          <w:rPr>
            <w:rFonts w:eastAsiaTheme="minorEastAsia"/>
            <w:lang w:eastAsia="zh-CN"/>
          </w:rPr>
          <w:t xml:space="preserve"> </w:t>
        </w:r>
      </w:ins>
      <w:ins w:id="289" w:author="ke" w:date="2022-08-22T20:07:00Z">
        <w:r w:rsidR="003F1562">
          <w:rPr>
            <w:rFonts w:eastAsiaTheme="minorEastAsia"/>
            <w:lang w:eastAsia="zh-CN"/>
          </w:rPr>
          <w:t xml:space="preserve">(UE or </w:t>
        </w:r>
      </w:ins>
      <w:ins w:id="290" w:author="ke" w:date="2022-08-22T20:10:00Z">
        <w:r w:rsidR="003F1562">
          <w:rPr>
            <w:rFonts w:eastAsiaTheme="minorEastAsia"/>
            <w:lang w:eastAsia="zh-CN"/>
          </w:rPr>
          <w:t>Server</w:t>
        </w:r>
      </w:ins>
      <w:ins w:id="291" w:author="ke" w:date="2022-08-22T20:07:00Z">
        <w:r w:rsidR="003F1562">
          <w:rPr>
            <w:rFonts w:eastAsiaTheme="minorEastAsia"/>
            <w:lang w:eastAsia="zh-CN"/>
          </w:rPr>
          <w:t>)</w:t>
        </w:r>
      </w:ins>
      <w:ins w:id="292" w:author="ke" w:date="2022-08-22T19:46:00Z">
        <w:r w:rsidRPr="003F1562">
          <w:rPr>
            <w:rFonts w:eastAsiaTheme="minorEastAsia"/>
            <w:lang w:eastAsia="zh-CN"/>
          </w:rPr>
          <w:t xml:space="preserve"> requesting classic ECN congestion control </w:t>
        </w:r>
      </w:ins>
      <w:ins w:id="293" w:author="Qualcomm User r20" w:date="2022-08-22T15:20:00Z">
        <w:r w:rsidR="007507CF">
          <w:rPr>
            <w:rFonts w:eastAsiaTheme="minorEastAsia"/>
            <w:lang w:eastAsia="zh-CN"/>
          </w:rPr>
          <w:t xml:space="preserve">will </w:t>
        </w:r>
      </w:ins>
      <w:ins w:id="294" w:author="ke" w:date="2022-08-22T19:46:00Z">
        <w:r w:rsidRPr="003F1562">
          <w:rPr>
            <w:rFonts w:eastAsiaTheme="minorEastAsia"/>
            <w:lang w:eastAsia="zh-CN"/>
          </w:rPr>
          <w:t xml:space="preserve">not tag its packets with the </w:t>
        </w:r>
        <w:proofErr w:type="gramStart"/>
        <w:r w:rsidRPr="003F1562">
          <w:rPr>
            <w:rFonts w:eastAsiaTheme="minorEastAsia"/>
            <w:lang w:eastAsia="zh-CN"/>
          </w:rPr>
          <w:t>ECT(</w:t>
        </w:r>
        <w:proofErr w:type="gramEnd"/>
        <w:r w:rsidRPr="003F1562">
          <w:rPr>
            <w:rFonts w:eastAsiaTheme="minorEastAsia"/>
            <w:lang w:eastAsia="zh-CN"/>
          </w:rPr>
          <w:t>1) in order to avoid conflicted usage of ECT(1) in L4S.</w:t>
        </w:r>
        <w:r>
          <w:rPr>
            <w:rFonts w:eastAsiaTheme="minorEastAsia"/>
            <w:lang w:eastAsia="zh-CN"/>
          </w:rPr>
          <w:t xml:space="preserve"> </w:t>
        </w:r>
      </w:ins>
      <w:ins w:id="295" w:author="ke" w:date="2022-08-22T20:08:00Z">
        <w:r w:rsidR="003F1562">
          <w:rPr>
            <w:rFonts w:eastAsiaTheme="minorEastAsia"/>
            <w:lang w:eastAsia="zh-CN"/>
          </w:rPr>
          <w:t>Otherwise</w:t>
        </w:r>
      </w:ins>
      <w:ins w:id="296" w:author="ke" w:date="2022-08-22T20:04:00Z">
        <w:r w:rsidR="003F1562">
          <w:rPr>
            <w:rFonts w:eastAsiaTheme="minorEastAsia"/>
            <w:lang w:eastAsia="zh-CN"/>
          </w:rPr>
          <w:t xml:space="preserve">, </w:t>
        </w:r>
        <w:r w:rsidR="003F1562">
          <w:rPr>
            <w:rFonts w:eastAsiaTheme="minorEastAsia" w:hint="eastAsia"/>
            <w:lang w:eastAsia="zh-CN"/>
          </w:rPr>
          <w:t>L</w:t>
        </w:r>
        <w:r w:rsidR="003F1562">
          <w:rPr>
            <w:rFonts w:eastAsiaTheme="minorEastAsia"/>
            <w:lang w:eastAsia="zh-CN"/>
          </w:rPr>
          <w:t>4</w:t>
        </w:r>
        <w:r w:rsidR="003F1562">
          <w:rPr>
            <w:rFonts w:eastAsiaTheme="minorEastAsia" w:hint="eastAsia"/>
            <w:lang w:eastAsia="zh-CN"/>
          </w:rPr>
          <w:t>S</w:t>
        </w:r>
        <w:r w:rsidR="003F1562">
          <w:rPr>
            <w:rFonts w:eastAsiaTheme="minorEastAsia"/>
            <w:lang w:eastAsia="zh-CN"/>
          </w:rPr>
          <w:t xml:space="preserve"> is not supported</w:t>
        </w:r>
      </w:ins>
      <w:ins w:id="297" w:author="ke" w:date="2022-08-22T20:08:00Z">
        <w:r w:rsidR="003F1562">
          <w:rPr>
            <w:rFonts w:eastAsiaTheme="minorEastAsia"/>
            <w:lang w:eastAsia="zh-CN"/>
          </w:rPr>
          <w:t xml:space="preserve"> in</w:t>
        </w:r>
      </w:ins>
      <w:ins w:id="298" w:author="ke" w:date="2022-08-22T20:11:00Z">
        <w:r w:rsidR="003F1562">
          <w:rPr>
            <w:rFonts w:eastAsiaTheme="minorEastAsia"/>
            <w:lang w:eastAsia="zh-CN"/>
          </w:rPr>
          <w:t xml:space="preserve"> network</w:t>
        </w:r>
      </w:ins>
      <w:ins w:id="299" w:author="ke" w:date="2022-08-22T20:04:00Z">
        <w:r w:rsidR="003F1562">
          <w:rPr>
            <w:rFonts w:eastAsiaTheme="minorEastAsia"/>
            <w:lang w:eastAsia="zh-CN"/>
          </w:rPr>
          <w:t>.</w:t>
        </w:r>
      </w:ins>
    </w:p>
    <w:p w14:paraId="5FF46A0C" w14:textId="77777777" w:rsidR="00C0513D" w:rsidRPr="00C0513D" w:rsidRDefault="00C0513D" w:rsidP="00696CB3">
      <w:pPr>
        <w:pStyle w:val="NO"/>
        <w:rPr>
          <w:ins w:id="300" w:author="ke" w:date="2022-08-22T19:46:00Z"/>
          <w:rFonts w:eastAsiaTheme="minorEastAsia"/>
          <w:lang w:eastAsia="zh-CN"/>
          <w:rPrChange w:id="301" w:author="ke" w:date="2022-08-22T19:32:00Z">
            <w:rPr>
              <w:ins w:id="302" w:author="ke" w:date="2022-08-22T19:46:00Z"/>
            </w:rPr>
          </w:rPrChange>
        </w:rPr>
      </w:pPr>
    </w:p>
    <w:p w14:paraId="716FE885" w14:textId="77777777" w:rsidR="00E453BC" w:rsidRPr="00255940" w:rsidDel="00707361" w:rsidRDefault="00E453BC" w:rsidP="00E453BC">
      <w:pPr>
        <w:pStyle w:val="NO"/>
        <w:rPr>
          <w:del w:id="303" w:author="Paul Schliwa-Bertling" w:date="2022-08-19T14:54:00Z"/>
        </w:rPr>
      </w:pPr>
      <w:del w:id="304" w:author="Paul Schliwa-Bertling" w:date="2022-08-19T14:54:00Z">
        <w:r w:rsidRPr="00255940" w:rsidDel="00707361">
          <w:delText xml:space="preserve">NOTE: </w:delText>
        </w:r>
        <w:r w:rsidR="006C5365" w:rsidRPr="00255940" w:rsidDel="00707361">
          <w:delText xml:space="preserve">Estimation of </w:delText>
        </w:r>
        <w:r w:rsidRPr="00255940" w:rsidDel="00707361">
          <w:delText xml:space="preserve">congestion information is up to </w:delText>
        </w:r>
        <w:r w:rsidR="006C5365" w:rsidRPr="00255940" w:rsidDel="00707361">
          <w:delText xml:space="preserve">RAN </w:delText>
        </w:r>
        <w:r w:rsidRPr="00255940" w:rsidDel="00707361">
          <w:delText>implementation.</w:delText>
        </w:r>
      </w:del>
    </w:p>
    <w:p w14:paraId="6D383B16" w14:textId="4EA5DFCD" w:rsidR="00106A31" w:rsidRPr="00255940" w:rsidRDefault="0010741F" w:rsidP="00255940">
      <w:pPr>
        <w:pStyle w:val="B1"/>
        <w:numPr>
          <w:ilvl w:val="0"/>
          <w:numId w:val="27"/>
        </w:numPr>
      </w:pPr>
      <w:r w:rsidRPr="00255940">
        <w:t xml:space="preserve">5G System also </w:t>
      </w:r>
      <w:ins w:id="305" w:author="Huawei_Hui_D5" w:date="2022-08-23T14:23:00Z">
        <w:r w:rsidR="00FA6F9F" w:rsidRPr="00FA6F9F">
          <w:rPr>
            <w:highlight w:val="magenta"/>
            <w:rPrChange w:id="306" w:author="Huawei_Hui_D5" w:date="2022-08-23T14:23:00Z">
              <w:rPr/>
            </w:rPrChange>
          </w:rPr>
          <w:t>may</w:t>
        </w:r>
        <w:r w:rsidR="00FA6F9F">
          <w:t xml:space="preserve"> </w:t>
        </w:r>
      </w:ins>
      <w:r w:rsidRPr="00255940">
        <w:t>support</w:t>
      </w:r>
      <w:del w:id="307" w:author="Huawei_Hui_D5" w:date="2022-08-23T14:23:00Z">
        <w:r w:rsidRPr="00FA6F9F" w:rsidDel="00FA6F9F">
          <w:rPr>
            <w:highlight w:val="magenta"/>
            <w:rPrChange w:id="308" w:author="Huawei_Hui_D5" w:date="2022-08-23T14:25:00Z">
              <w:rPr/>
            </w:rPrChange>
          </w:rPr>
          <w:delText>s</w:delText>
        </w:r>
      </w:del>
      <w:r w:rsidRPr="00255940">
        <w:t xml:space="preserve"> API based exposure of </w:t>
      </w:r>
      <w:del w:id="309" w:author="Chunshan Xiong - CATT2" w:date="2022-08-22T10:28:00Z">
        <w:r w:rsidRPr="00255940" w:rsidDel="00FA7B38">
          <w:delText xml:space="preserve">congestion </w:delText>
        </w:r>
      </w:del>
      <w:ins w:id="310" w:author="Chunshan Xiong - CATT2" w:date="2022-08-22T10:28:00Z">
        <w:del w:id="311" w:author="Huawei_Hui_D4" w:date="2022-08-22T18:12:00Z">
          <w:r w:rsidR="00FA7B38" w:rsidRPr="009150BF" w:rsidDel="009150BF">
            <w:rPr>
              <w:highlight w:val="cyan"/>
              <w:rPrChange w:id="312" w:author="Huawei_Hui_D4" w:date="2022-08-22T18:12:00Z">
                <w:rPr/>
              </w:rPrChange>
            </w:rPr>
            <w:delText>load</w:delText>
          </w:r>
        </w:del>
      </w:ins>
      <w:ins w:id="313" w:author="Huawei_Hui_D4" w:date="2022-08-22T18:12:00Z">
        <w:r w:rsidR="009150BF" w:rsidRPr="009150BF">
          <w:rPr>
            <w:highlight w:val="cyan"/>
            <w:rPrChange w:id="314" w:author="Huawei_Hui_D4" w:date="2022-08-22T18:12:00Z">
              <w:rPr/>
            </w:rPrChange>
          </w:rPr>
          <w:t>congestion</w:t>
        </w:r>
      </w:ins>
      <w:ins w:id="315" w:author="Chunshan Xiong - CATT2" w:date="2022-08-22T10:28:00Z">
        <w:r w:rsidR="00FA7B38">
          <w:t xml:space="preserve"> level</w:t>
        </w:r>
        <w:r w:rsidR="00FA7B38" w:rsidRPr="00255940">
          <w:t xml:space="preserve"> </w:t>
        </w:r>
      </w:ins>
      <w:ins w:id="316" w:author="Chunshan Xiong - CATT2" w:date="2022-08-22T16:23:00Z">
        <w:del w:id="317" w:author="Qualcomm User r20" w:date="2022-08-22T15:05:00Z">
          <w:r w:rsidR="0080612A" w:rsidRPr="009150BF" w:rsidDel="00696CB3">
            <w:rPr>
              <w:highlight w:val="cyan"/>
              <w:rPrChange w:id="318" w:author="Huawei_Hui_D4" w:date="2022-08-22T18:12:00Z">
                <w:rPr/>
              </w:rPrChange>
            </w:rPr>
            <w:delText>(e.g. the</w:delText>
          </w:r>
        </w:del>
      </w:ins>
      <w:ins w:id="319" w:author="Chunshan Xiong - CATT2" w:date="2022-08-22T16:24:00Z">
        <w:del w:id="320" w:author="Qualcomm User r20" w:date="2022-08-22T15:05:00Z">
          <w:r w:rsidR="0080612A" w:rsidRPr="009150BF" w:rsidDel="00696CB3">
            <w:rPr>
              <w:highlight w:val="cyan"/>
              <w:rPrChange w:id="321" w:author="Huawei_Hui_D4" w:date="2022-08-22T18:12:00Z">
                <w:rPr/>
              </w:rPrChange>
            </w:rPr>
            <w:delText xml:space="preserve"> supported</w:delText>
          </w:r>
        </w:del>
      </w:ins>
      <w:ins w:id="322" w:author="Chunshan Xiong - CATT2" w:date="2022-08-22T16:23:00Z">
        <w:del w:id="323" w:author="Qualcomm User r20" w:date="2022-08-22T15:05:00Z">
          <w:r w:rsidR="0080612A" w:rsidRPr="009150BF" w:rsidDel="00696CB3">
            <w:rPr>
              <w:highlight w:val="cyan"/>
              <w:rPrChange w:id="324" w:author="Huawei_Hui_D4" w:date="2022-08-22T18:12:00Z">
                <w:rPr/>
              </w:rPrChange>
            </w:rPr>
            <w:delText xml:space="preserve"> bit rate in the Alternative QoS)</w:delText>
          </w:r>
          <w:r w:rsidR="0080612A" w:rsidDel="00696CB3">
            <w:delText xml:space="preserve"> </w:delText>
          </w:r>
        </w:del>
      </w:ins>
      <w:r w:rsidRPr="00255940">
        <w:t>information towards AF</w:t>
      </w:r>
      <w:r w:rsidR="00347006" w:rsidRPr="00255940">
        <w:t xml:space="preserve"> as following:</w:t>
      </w:r>
    </w:p>
    <w:p w14:paraId="213FB61A" w14:textId="67E45858" w:rsidR="00347006" w:rsidRPr="00255940" w:rsidRDefault="00347006" w:rsidP="00255940">
      <w:pPr>
        <w:pStyle w:val="B2"/>
        <w:numPr>
          <w:ilvl w:val="1"/>
          <w:numId w:val="27"/>
        </w:numPr>
      </w:pPr>
      <w:r w:rsidRPr="00255940">
        <w:rPr>
          <w:rFonts w:hint="eastAsia"/>
        </w:rPr>
        <w:t>T</w:t>
      </w:r>
      <w:r w:rsidRPr="00255940">
        <w:t xml:space="preserve">he following information </w:t>
      </w:r>
      <w:del w:id="325" w:author="Huawei_Hui_D5" w:date="2022-08-23T14:23:00Z">
        <w:r w:rsidRPr="00FA6F9F" w:rsidDel="00FA6F9F">
          <w:rPr>
            <w:highlight w:val="magenta"/>
            <w:rPrChange w:id="326" w:author="Huawei_Hui_D5" w:date="2022-08-23T14:23:00Z">
              <w:rPr/>
            </w:rPrChange>
          </w:rPr>
          <w:delText xml:space="preserve">can </w:delText>
        </w:r>
      </w:del>
      <w:ins w:id="327" w:author="Huawei_Hui_D5" w:date="2022-08-23T14:23:00Z">
        <w:r w:rsidR="00FA6F9F" w:rsidRPr="00FA6F9F">
          <w:rPr>
            <w:highlight w:val="magenta"/>
            <w:rPrChange w:id="328" w:author="Huawei_Hui_D5" w:date="2022-08-23T14:23:00Z">
              <w:rPr/>
            </w:rPrChange>
          </w:rPr>
          <w:t>may</w:t>
        </w:r>
        <w:r w:rsidR="00FA6F9F" w:rsidRPr="00255940">
          <w:t xml:space="preserve"> </w:t>
        </w:r>
      </w:ins>
      <w:r w:rsidRPr="00255940">
        <w:t>be exposed</w:t>
      </w:r>
      <w:del w:id="329" w:author="Qualcomm User r20" w:date="2022-08-22T15:16:00Z">
        <w:r w:rsidRPr="00255940" w:rsidDel="007507CF">
          <w:delText xml:space="preserve"> when congestion happens</w:delText>
        </w:r>
      </w:del>
      <w:ins w:id="330" w:author="Chunshan Xiong - CATT2" w:date="2022-08-22T10:29:00Z">
        <w:del w:id="331" w:author="Qualcomm User r20" w:date="2022-08-22T15:16:00Z">
          <w:r w:rsidR="00FA7B38" w:rsidRPr="009150BF" w:rsidDel="007507CF">
            <w:rPr>
              <w:highlight w:val="cyan"/>
              <w:rPrChange w:id="332" w:author="Huawei_Hui_D4" w:date="2022-08-22T18:12:00Z">
                <w:rPr/>
              </w:rPrChange>
            </w:rPr>
            <w:delText>load</w:delText>
          </w:r>
        </w:del>
      </w:ins>
      <w:ins w:id="333" w:author="Huawei_Hui_D4" w:date="2022-08-22T18:12:00Z">
        <w:del w:id="334" w:author="Qualcomm User r20" w:date="2022-08-22T15:16:00Z">
          <w:r w:rsidR="009150BF" w:rsidRPr="009150BF" w:rsidDel="007507CF">
            <w:rPr>
              <w:highlight w:val="cyan"/>
              <w:rPrChange w:id="335" w:author="Huawei_Hui_D4" w:date="2022-08-22T18:12:00Z">
                <w:rPr/>
              </w:rPrChange>
            </w:rPr>
            <w:delText>congestion</w:delText>
          </w:r>
        </w:del>
      </w:ins>
      <w:ins w:id="336" w:author="Chunshan Xiong - CATT2" w:date="2022-08-22T10:29:00Z">
        <w:del w:id="337" w:author="Qualcomm User r20" w:date="2022-08-22T15:16:00Z">
          <w:r w:rsidR="00FA7B38" w:rsidDel="007507CF">
            <w:delText xml:space="preserve"> level changes</w:delText>
          </w:r>
        </w:del>
      </w:ins>
      <w:r w:rsidRPr="00255940">
        <w:t>:</w:t>
      </w:r>
    </w:p>
    <w:p w14:paraId="396CD12E" w14:textId="0F2DF6F1" w:rsidR="00993C94" w:rsidRDefault="00347006" w:rsidP="00186FF5">
      <w:pPr>
        <w:pStyle w:val="B3"/>
        <w:numPr>
          <w:ilvl w:val="2"/>
          <w:numId w:val="27"/>
        </w:numPr>
        <w:rPr>
          <w:ins w:id="338" w:author="Huawei_Hui_D5" w:date="2022-08-23T14:14:00Z"/>
        </w:rPr>
      </w:pPr>
      <w:r w:rsidRPr="00255940">
        <w:t>QNC for GBR QoS Flow</w:t>
      </w:r>
      <w:ins w:id="339" w:author="Chunshan Xiong - CATT" w:date="2022-08-19T13:24:00Z">
        <w:del w:id="340" w:author="ke" w:date="2022-08-22T19:49:00Z">
          <w:r w:rsidR="00B1788D" w:rsidDel="00993C94">
            <w:delText xml:space="preserve"> and </w:delText>
          </w:r>
        </w:del>
      </w:ins>
      <w:ins w:id="341" w:author="ke" w:date="2022-08-22T19:49:00Z">
        <w:r w:rsidR="00993C94">
          <w:t>: GFBR cannot be gu</w:t>
        </w:r>
      </w:ins>
      <w:ins w:id="342" w:author="ke" w:date="2022-08-22T19:50:00Z">
        <w:r w:rsidR="00993C94">
          <w:t>aranteed;</w:t>
        </w:r>
      </w:ins>
    </w:p>
    <w:p w14:paraId="716746ED" w14:textId="46EB60EE" w:rsidR="00FA6F9F" w:rsidRPr="007C0A93" w:rsidRDefault="007C0A93">
      <w:pPr>
        <w:pStyle w:val="EditorsNote"/>
        <w:rPr>
          <w:ins w:id="343" w:author="ke" w:date="2022-08-22T19:49:00Z"/>
          <w:rFonts w:eastAsia="等线"/>
          <w:rPrChange w:id="344" w:author="ke" w:date="2022-08-24T20:12:00Z">
            <w:rPr>
              <w:ins w:id="345" w:author="ke" w:date="2022-08-22T19:49:00Z"/>
            </w:rPr>
          </w:rPrChange>
        </w:rPr>
        <w:pPrChange w:id="346" w:author="ke" w:date="2022-08-24T20:12:00Z">
          <w:pPr>
            <w:pStyle w:val="B3"/>
            <w:numPr>
              <w:ilvl w:val="2"/>
              <w:numId w:val="27"/>
            </w:numPr>
            <w:ind w:left="2084" w:hanging="360"/>
          </w:pPr>
        </w:pPrChange>
      </w:pPr>
      <w:ins w:id="347" w:author="ke" w:date="2022-08-24T20:11:00Z">
        <w:r w:rsidRPr="009C3D07">
          <w:rPr>
            <w:rFonts w:eastAsia="等线"/>
          </w:rPr>
          <w:t>Editor's note:</w:t>
        </w:r>
        <w:r w:rsidRPr="009C3D07">
          <w:rPr>
            <w:rFonts w:eastAsia="等线"/>
          </w:rPr>
          <w:tab/>
        </w:r>
      </w:ins>
      <w:ins w:id="348" w:author="Huawei_Hui_D5" w:date="2022-08-23T14:14:00Z">
        <w:r w:rsidR="00FA6F9F" w:rsidRPr="007C0A93">
          <w:rPr>
            <w:rFonts w:eastAsia="等线"/>
            <w:rPrChange w:id="349" w:author="ke" w:date="2022-08-24T20:12:00Z">
              <w:rPr/>
            </w:rPrChange>
          </w:rPr>
          <w:t>Congestion level</w:t>
        </w:r>
      </w:ins>
      <w:ins w:id="350" w:author="Huawei_Hui_D5" w:date="2022-08-23T14:15:00Z">
        <w:r w:rsidR="00FA6F9F" w:rsidRPr="007C0A93">
          <w:rPr>
            <w:rFonts w:eastAsia="等线"/>
            <w:rPrChange w:id="351" w:author="ke" w:date="2022-08-24T20:12:00Z">
              <w:rPr/>
            </w:rPrChange>
          </w:rPr>
          <w:t xml:space="preserve"> for uplink and downli</w:t>
        </w:r>
      </w:ins>
      <w:ins w:id="352" w:author="Huawei_Hui_D5" w:date="2022-08-23T14:16:00Z">
        <w:r w:rsidR="00FA6F9F" w:rsidRPr="007C0A93">
          <w:rPr>
            <w:rFonts w:eastAsia="等线"/>
            <w:rPrChange w:id="353" w:author="ke" w:date="2022-08-24T20:12:00Z">
              <w:rPr/>
            </w:rPrChange>
          </w:rPr>
          <w:t>nk QoS Flow</w:t>
        </w:r>
      </w:ins>
      <w:ins w:id="354" w:author="ke" w:date="2022-08-24T20:11:00Z">
        <w:r w:rsidRPr="007C0A93">
          <w:rPr>
            <w:rFonts w:eastAsia="等线"/>
            <w:rPrChange w:id="355" w:author="ke" w:date="2022-08-24T20:12:00Z">
              <w:rPr>
                <w:highlight w:val="magenta"/>
              </w:rPr>
            </w:rPrChange>
          </w:rPr>
          <w:t xml:space="preserve"> </w:t>
        </w:r>
        <w:r w:rsidRPr="007D224E">
          <w:rPr>
            <w:rFonts w:eastAsia="等线"/>
          </w:rPr>
          <w:t>is pending to RAN’s feedback of the feasibility of per QoS flow congestion level</w:t>
        </w:r>
      </w:ins>
      <w:ins w:id="356" w:author="ke" w:date="2022-08-24T20:12:00Z">
        <w:r w:rsidR="005C235C">
          <w:rPr>
            <w:rFonts w:eastAsia="等线"/>
          </w:rPr>
          <w:t>.</w:t>
        </w:r>
      </w:ins>
    </w:p>
    <w:p w14:paraId="2439C7B5" w14:textId="07B13842" w:rsidR="00347006" w:rsidDel="00767305" w:rsidRDefault="00993C94" w:rsidP="00186FF5">
      <w:pPr>
        <w:pStyle w:val="B3"/>
        <w:numPr>
          <w:ilvl w:val="2"/>
          <w:numId w:val="27"/>
        </w:numPr>
        <w:rPr>
          <w:ins w:id="357" w:author="Curt Wong" w:date="2022-08-18T13:32:00Z"/>
          <w:del w:id="358" w:author="Qualcomm User r20" w:date="2022-08-22T14:52:00Z"/>
        </w:rPr>
      </w:pPr>
      <w:ins w:id="359" w:author="ke" w:date="2022-08-22T19:49:00Z">
        <w:del w:id="360" w:author="Qualcomm User r20" w:date="2022-08-22T14:52:00Z">
          <w:r w:rsidRPr="00255940" w:rsidDel="00767305">
            <w:delText>QNC for</w:delText>
          </w:r>
          <w:r w:rsidDel="00767305">
            <w:delText xml:space="preserve"> </w:delText>
          </w:r>
        </w:del>
      </w:ins>
      <w:ins w:id="361" w:author="Chunshan Xiong - CATT" w:date="2022-08-19T13:24:00Z">
        <w:del w:id="362" w:author="Qualcomm User r20" w:date="2022-08-22T14:52:00Z">
          <w:r w:rsidR="00B1788D" w:rsidDel="00767305">
            <w:delText>non-GBR QoS Flow</w:delText>
          </w:r>
        </w:del>
      </w:ins>
      <w:ins w:id="363" w:author="ke" w:date="2022-08-22T19:49:00Z">
        <w:del w:id="364" w:author="Qualcomm User r20" w:date="2022-08-22T14:52:00Z">
          <w:r w:rsidDel="00767305">
            <w:delText>: data rate</w:delText>
          </w:r>
        </w:del>
      </w:ins>
      <w:del w:id="365" w:author="Qualcomm User r20" w:date="2022-08-22T14:52:00Z">
        <w:r w:rsidR="00347006" w:rsidRPr="00255940" w:rsidDel="00767305">
          <w:delText xml:space="preserve">; </w:delText>
        </w:r>
      </w:del>
    </w:p>
    <w:p w14:paraId="57AF3070" w14:textId="41831199" w:rsidR="009A34AD" w:rsidRPr="00255940" w:rsidDel="00FA7B38" w:rsidRDefault="007908C0" w:rsidP="00186FF5">
      <w:pPr>
        <w:pStyle w:val="B3"/>
        <w:numPr>
          <w:ilvl w:val="2"/>
          <w:numId w:val="27"/>
        </w:numPr>
        <w:rPr>
          <w:del w:id="366" w:author="Chunshan Xiong - CATT2" w:date="2022-08-22T10:30:00Z"/>
        </w:rPr>
      </w:pPr>
      <w:ins w:id="367" w:author="Curt Wong" w:date="2022-08-18T13:39:00Z">
        <w:del w:id="368" w:author="Chunshan Xiong - CATT2" w:date="2022-08-22T10:30:00Z">
          <w:r w:rsidRPr="007908C0" w:rsidDel="00FA7B38">
            <w:rPr>
              <w:highlight w:val="green"/>
              <w:rPrChange w:id="369" w:author="Huawei_Hui_D3" w:date="2022-08-19T14:23:00Z">
                <w:rPr/>
              </w:rPrChange>
            </w:rPr>
            <w:delText xml:space="preserve">Any congestion </w:delText>
          </w:r>
        </w:del>
      </w:ins>
      <w:ins w:id="370" w:author="Curt Wong" w:date="2022-08-18T13:40:00Z">
        <w:del w:id="371" w:author="Chunshan Xiong - CATT2" w:date="2022-08-22T10:30:00Z">
          <w:r w:rsidRPr="007908C0" w:rsidDel="00FA7B38">
            <w:rPr>
              <w:highlight w:val="green"/>
              <w:rPrChange w:id="372" w:author="Huawei_Hui_D3" w:date="2022-08-19T14:23:00Z">
                <w:rPr/>
              </w:rPrChange>
            </w:rPr>
            <w:delText>indication</w:delText>
          </w:r>
        </w:del>
      </w:ins>
      <w:ins w:id="373" w:author="Curt Wong" w:date="2022-08-18T13:39:00Z">
        <w:del w:id="374" w:author="Chunshan Xiong - CATT2" w:date="2022-08-22T10:30:00Z">
          <w:r w:rsidRPr="007908C0" w:rsidDel="00FA7B38">
            <w:rPr>
              <w:highlight w:val="green"/>
              <w:rPrChange w:id="375" w:author="Huawei_Hui_D3" w:date="2022-08-19T14:23:00Z">
                <w:rPr/>
              </w:rPrChange>
            </w:rPr>
            <w:delText xml:space="preserve">/level </w:delText>
          </w:r>
        </w:del>
      </w:ins>
      <w:ins w:id="376" w:author="Curt Wong" w:date="2022-08-18T13:40:00Z">
        <w:del w:id="377" w:author="Chunshan Xiong - CATT2" w:date="2022-08-22T10:30:00Z">
          <w:r w:rsidRPr="007908C0" w:rsidDel="00FA7B38">
            <w:rPr>
              <w:highlight w:val="green"/>
              <w:rPrChange w:id="378" w:author="Huawei_Hui_D3" w:date="2022-08-19T14:23:00Z">
                <w:rPr/>
              </w:rPrChange>
            </w:rPr>
            <w:delText xml:space="preserve">related to </w:delText>
          </w:r>
        </w:del>
      </w:ins>
      <w:ins w:id="379" w:author="Curt Wong" w:date="2022-08-18T13:32:00Z">
        <w:del w:id="380" w:author="Chunshan Xiong - CATT2" w:date="2022-08-22T10:30:00Z">
          <w:r w:rsidRPr="007908C0" w:rsidDel="00FA7B38">
            <w:rPr>
              <w:highlight w:val="green"/>
              <w:rPrChange w:id="381" w:author="Huawei_Hui_D3" w:date="2022-08-19T14:23:00Z">
                <w:rPr/>
              </w:rPrChange>
            </w:rPr>
            <w:delText>non-GBR</w:delText>
          </w:r>
        </w:del>
      </w:ins>
      <w:ins w:id="382" w:author="Curt Wong" w:date="2022-08-18T13:33:00Z">
        <w:del w:id="383" w:author="Chunshan Xiong - CATT2" w:date="2022-08-22T10:30:00Z">
          <w:r w:rsidRPr="007908C0" w:rsidDel="00FA7B38">
            <w:rPr>
              <w:highlight w:val="green"/>
              <w:rPrChange w:id="384" w:author="Huawei_Hui_D3" w:date="2022-08-19T14:23:00Z">
                <w:rPr/>
              </w:rPrChange>
            </w:rPr>
            <w:delText xml:space="preserve"> is TBD</w:delText>
          </w:r>
        </w:del>
      </w:ins>
      <w:ins w:id="385" w:author="Curt Wong" w:date="2022-08-18T13:39:00Z">
        <w:del w:id="386" w:author="Chunshan Xiong - CATT2" w:date="2022-08-22T10:30:00Z">
          <w:r w:rsidRPr="007908C0" w:rsidDel="00FA7B38">
            <w:rPr>
              <w:highlight w:val="green"/>
              <w:rPrChange w:id="387" w:author="Huawei_Hui_D3" w:date="2022-08-19T14:23:00Z">
                <w:rPr/>
              </w:rPrChange>
            </w:rPr>
            <w:delText>.</w:delText>
          </w:r>
        </w:del>
      </w:ins>
    </w:p>
    <w:p w14:paraId="76E20FAD" w14:textId="1B60AD51" w:rsidR="00347006" w:rsidDel="007507CF" w:rsidRDefault="00347006" w:rsidP="00186FF5">
      <w:pPr>
        <w:pStyle w:val="B3"/>
        <w:numPr>
          <w:ilvl w:val="2"/>
          <w:numId w:val="27"/>
        </w:numPr>
        <w:rPr>
          <w:ins w:id="388" w:author="Paul Schliwa-Bertling" w:date="2022-08-19T14:41:00Z"/>
          <w:del w:id="389" w:author="Qualcomm User r20" w:date="2022-08-22T15:16:00Z"/>
        </w:rPr>
      </w:pPr>
      <w:del w:id="390" w:author="Qualcomm User r20" w:date="2022-08-22T15:16:00Z">
        <w:r w:rsidRPr="00255940" w:rsidDel="007507CF">
          <w:delText xml:space="preserve">Congestion </w:delText>
        </w:r>
      </w:del>
      <w:ins w:id="391" w:author="Chunshan Xiong - CATT2" w:date="2022-08-22T10:32:00Z">
        <w:del w:id="392" w:author="Qualcomm User r20" w:date="2022-08-22T15:16:00Z">
          <w:r w:rsidR="00FA7B38" w:rsidRPr="00C75DCB" w:rsidDel="007507CF">
            <w:rPr>
              <w:highlight w:val="cyan"/>
              <w:rPrChange w:id="393" w:author="Huawei_Hui_D4" w:date="2022-08-22T18:13:00Z">
                <w:rPr/>
              </w:rPrChange>
            </w:rPr>
            <w:delText>L</w:delText>
          </w:r>
        </w:del>
      </w:ins>
      <w:ins w:id="394" w:author="Chunshan Xiong - CATT2" w:date="2022-08-22T10:29:00Z">
        <w:del w:id="395" w:author="Qualcomm User r20" w:date="2022-08-22T15:16:00Z">
          <w:r w:rsidR="00FA7B38" w:rsidRPr="00C75DCB" w:rsidDel="007507CF">
            <w:rPr>
              <w:highlight w:val="cyan"/>
              <w:rPrChange w:id="396" w:author="Huawei_Hui_D4" w:date="2022-08-22T18:13:00Z">
                <w:rPr/>
              </w:rPrChange>
            </w:rPr>
            <w:delText>oad</w:delText>
          </w:r>
        </w:del>
      </w:ins>
      <w:ins w:id="397" w:author="ke" w:date="2022-08-22T19:50:00Z">
        <w:del w:id="398" w:author="Qualcomm User r20" w:date="2022-08-22T15:16:00Z">
          <w:r w:rsidR="00993C94" w:rsidDel="007507CF">
            <w:rPr>
              <w:highlight w:val="cyan"/>
            </w:rPr>
            <w:delText>RAN</w:delText>
          </w:r>
        </w:del>
      </w:ins>
      <w:ins w:id="399" w:author="ke" w:date="2022-08-22T19:52:00Z">
        <w:del w:id="400" w:author="Qualcomm User r20" w:date="2022-08-22T15:16:00Z">
          <w:r w:rsidR="00993C94" w:rsidDel="007507CF">
            <w:rPr>
              <w:highlight w:val="cyan"/>
            </w:rPr>
            <w:delText>’s</w:delText>
          </w:r>
        </w:del>
      </w:ins>
      <w:ins w:id="401" w:author="ke" w:date="2022-08-22T19:50:00Z">
        <w:del w:id="402" w:author="Qualcomm User r20" w:date="2022-08-22T15:16:00Z">
          <w:r w:rsidR="00993C94" w:rsidDel="007507CF">
            <w:rPr>
              <w:highlight w:val="cyan"/>
            </w:rPr>
            <w:delText xml:space="preserve"> </w:delText>
          </w:r>
        </w:del>
      </w:ins>
      <w:ins w:id="403" w:author="Huawei_Hui_D4" w:date="2022-08-22T18:13:00Z">
        <w:del w:id="404" w:author="Qualcomm User r20" w:date="2022-08-22T15:16:00Z">
          <w:r w:rsidR="00C75DCB" w:rsidDel="007507CF">
            <w:rPr>
              <w:highlight w:val="cyan"/>
            </w:rPr>
            <w:delText>C</w:delText>
          </w:r>
        </w:del>
      </w:ins>
      <w:ins w:id="405" w:author="Huawei_Hui_D4" w:date="2022-08-22T18:12:00Z">
        <w:del w:id="406" w:author="Qualcomm User r20" w:date="2022-08-22T15:16:00Z">
          <w:r w:rsidR="00C75DCB" w:rsidRPr="00C75DCB" w:rsidDel="007507CF">
            <w:rPr>
              <w:highlight w:val="cyan"/>
              <w:rPrChange w:id="407" w:author="Huawei_Hui_D4" w:date="2022-08-22T18:13:00Z">
                <w:rPr/>
              </w:rPrChange>
            </w:rPr>
            <w:delText>onges</w:delText>
          </w:r>
        </w:del>
      </w:ins>
      <w:ins w:id="408" w:author="Huawei_Hui_D4" w:date="2022-08-22T18:13:00Z">
        <w:del w:id="409" w:author="Qualcomm User r20" w:date="2022-08-22T15:16:00Z">
          <w:r w:rsidR="00C75DCB" w:rsidRPr="00C75DCB" w:rsidDel="007507CF">
            <w:rPr>
              <w:highlight w:val="cyan"/>
              <w:rPrChange w:id="410" w:author="Huawei_Hui_D4" w:date="2022-08-22T18:13:00Z">
                <w:rPr/>
              </w:rPrChange>
            </w:rPr>
            <w:delText>tion</w:delText>
          </w:r>
        </w:del>
      </w:ins>
      <w:ins w:id="411" w:author="Chunshan Xiong - CATT2" w:date="2022-08-22T10:29:00Z">
        <w:del w:id="412" w:author="Qualcomm User r20" w:date="2022-08-22T15:16:00Z">
          <w:r w:rsidR="00FA7B38" w:rsidDel="007507CF">
            <w:delText xml:space="preserve"> </w:delText>
          </w:r>
        </w:del>
      </w:ins>
      <w:ins w:id="413" w:author="ke" w:date="2022-08-22T20:12:00Z">
        <w:del w:id="414" w:author="Qualcomm User r20" w:date="2022-08-22T15:16:00Z">
          <w:r w:rsidR="005B5196" w:rsidRPr="00255940" w:rsidDel="007507CF">
            <w:delText>start/end</w:delText>
          </w:r>
          <w:r w:rsidR="005B5196" w:rsidDel="007507CF">
            <w:delText xml:space="preserve"> </w:delText>
          </w:r>
        </w:del>
      </w:ins>
      <w:ins w:id="415" w:author="Chunshan Xiong - CATT2" w:date="2022-08-22T10:29:00Z">
        <w:del w:id="416" w:author="Qualcomm User r20" w:date="2022-08-22T15:16:00Z">
          <w:r w:rsidR="00FA7B38" w:rsidDel="007507CF">
            <w:delText>level change</w:delText>
          </w:r>
          <w:r w:rsidR="00FA7B38" w:rsidRPr="00255940" w:rsidDel="007507CF">
            <w:delText xml:space="preserve"> </w:delText>
          </w:r>
        </w:del>
      </w:ins>
      <w:del w:id="417" w:author="Qualcomm User r20" w:date="2022-08-22T15:16:00Z">
        <w:r w:rsidRPr="00255940" w:rsidDel="007507CF">
          <w:delText xml:space="preserve">indication(start/end) </w:delText>
        </w:r>
      </w:del>
      <w:del w:id="418" w:author="Qualcomm User r20" w:date="2022-08-22T15:05:00Z">
        <w:r w:rsidRPr="00255940" w:rsidDel="00696CB3">
          <w:delText xml:space="preserve">and Congestion </w:delText>
        </w:r>
      </w:del>
      <w:ins w:id="419" w:author="Chunshan Xiong - CATT2" w:date="2022-08-22T16:24:00Z">
        <w:del w:id="420" w:author="Qualcomm User r20" w:date="2022-08-22T15:05:00Z">
          <w:r w:rsidR="0080612A" w:rsidDel="00696CB3">
            <w:delText xml:space="preserve">current </w:delText>
          </w:r>
          <w:r w:rsidR="0080612A" w:rsidRPr="00C75DCB" w:rsidDel="00696CB3">
            <w:rPr>
              <w:highlight w:val="cyan"/>
              <w:rPrChange w:id="421" w:author="Huawei_Hui_D4" w:date="2022-08-22T18:13:00Z">
                <w:rPr/>
              </w:rPrChange>
            </w:rPr>
            <w:delText xml:space="preserve">supported </w:delText>
          </w:r>
        </w:del>
      </w:ins>
      <w:ins w:id="422" w:author="Chunshan Xiong - CATT2" w:date="2022-08-22T10:29:00Z">
        <w:del w:id="423" w:author="Qualcomm User r20" w:date="2022-08-22T15:05:00Z">
          <w:r w:rsidR="00FA7B38" w:rsidRPr="00C75DCB" w:rsidDel="00696CB3">
            <w:rPr>
              <w:highlight w:val="cyan"/>
              <w:rPrChange w:id="424" w:author="Huawei_Hui_D4" w:date="2022-08-22T18:13:00Z">
                <w:rPr/>
              </w:rPrChange>
            </w:rPr>
            <w:delText xml:space="preserve">load </w:delText>
          </w:r>
        </w:del>
      </w:ins>
      <w:ins w:id="425" w:author="ke" w:date="2022-08-22T20:04:00Z">
        <w:del w:id="426" w:author="Qualcomm User r20" w:date="2022-08-22T15:05:00Z">
          <w:r w:rsidR="003F1562" w:rsidDel="00696CB3">
            <w:rPr>
              <w:highlight w:val="cyan"/>
            </w:rPr>
            <w:delText xml:space="preserve">RAN </w:delText>
          </w:r>
        </w:del>
      </w:ins>
      <w:ins w:id="427" w:author="Huawei_Hui_D4" w:date="2022-08-22T18:13:00Z">
        <w:del w:id="428" w:author="Qualcomm User r20" w:date="2022-08-22T15:05:00Z">
          <w:r w:rsidR="00C75DCB" w:rsidRPr="00C75DCB" w:rsidDel="00696CB3">
            <w:rPr>
              <w:highlight w:val="cyan"/>
              <w:rPrChange w:id="429" w:author="Huawei_Hui_D4" w:date="2022-08-22T18:13:00Z">
                <w:rPr/>
              </w:rPrChange>
            </w:rPr>
            <w:delText>Congestion</w:delText>
          </w:r>
          <w:r w:rsidR="00C75DCB" w:rsidDel="00696CB3">
            <w:delText xml:space="preserve"> </w:delText>
          </w:r>
        </w:del>
      </w:ins>
      <w:del w:id="430" w:author="Qualcomm User r20" w:date="2022-08-22T15:05:00Z">
        <w:r w:rsidRPr="00255940" w:rsidDel="00696CB3">
          <w:delText xml:space="preserve">level </w:delText>
        </w:r>
      </w:del>
      <w:del w:id="431" w:author="Qualcomm User r20" w:date="2022-08-22T15:16:00Z">
        <w:r w:rsidRPr="00255940" w:rsidDel="007507CF">
          <w:delText>for non-GBR QoS Flow.</w:delText>
        </w:r>
      </w:del>
    </w:p>
    <w:p w14:paraId="59805BA1" w14:textId="66E5C5A1" w:rsidR="00530FFE" w:rsidRPr="00255940" w:rsidDel="00087239" w:rsidRDefault="00186FF5" w:rsidP="00186FF5">
      <w:pPr>
        <w:pStyle w:val="NO"/>
        <w:ind w:left="284" w:firstLine="0"/>
        <w:rPr>
          <w:del w:id="432" w:author="Paul Schliwa-Bertling" w:date="2022-08-22T09:07:00Z"/>
        </w:rPr>
      </w:pPr>
      <w:ins w:id="433" w:author="ke" w:date="2022-08-19T21:29:00Z">
        <w:del w:id="434" w:author="Qualcomm User r20" w:date="2022-08-22T15:16:00Z">
          <w:r w:rsidDel="007507CF">
            <w:rPr>
              <w:rFonts w:eastAsia="等线"/>
            </w:rPr>
            <w:delText xml:space="preserve"> </w:delText>
          </w:r>
        </w:del>
      </w:ins>
      <w:ins w:id="435" w:author="ke" w:date="2022-08-19T21:30:00Z">
        <w:del w:id="436" w:author="Paul Schliwa-Bertling" w:date="2022-08-22T09:07:00Z">
          <w:r w:rsidDel="00087239">
            <w:delText xml:space="preserve">The conclusion of </w:delText>
          </w:r>
        </w:del>
        <w:del w:id="437" w:author="Paul Schliwa-Bertling" w:date="2022-08-22T09:02:00Z">
          <w:r w:rsidRPr="00186FF5" w:rsidDel="00D87B4C">
            <w:delText>Congestion</w:delText>
          </w:r>
        </w:del>
        <w:del w:id="438" w:author="Paul Schliwa-Bertling" w:date="2022-08-22T09:07:00Z">
          <w:r w:rsidRPr="00186FF5" w:rsidDel="00087239">
            <w:delText xml:space="preserve"> indication(start/end) and </w:delText>
          </w:r>
        </w:del>
        <w:del w:id="439" w:author="Paul Schliwa-Bertling" w:date="2022-08-22T09:02:00Z">
          <w:r w:rsidRPr="00186FF5" w:rsidDel="00D87B4C">
            <w:delText xml:space="preserve">Congestion </w:delText>
          </w:r>
        </w:del>
        <w:del w:id="440" w:author="Paul Schliwa-Bertling" w:date="2022-08-22T09:07:00Z">
          <w:r w:rsidRPr="00186FF5" w:rsidDel="00087239">
            <w:delText>level</w:delText>
          </w:r>
          <w:r w:rsidDel="00087239">
            <w:delText xml:space="preserve"> is pending </w:delText>
          </w:r>
        </w:del>
      </w:ins>
      <w:ins w:id="441" w:author="Nokia-rev" w:date="2022-08-19T15:31:00Z">
        <w:del w:id="442" w:author="Paul Schliwa-Bertling" w:date="2022-08-22T09:07:00Z">
          <w:r w:rsidR="00A96623" w:rsidDel="00087239">
            <w:delText>on</w:delText>
          </w:r>
        </w:del>
      </w:ins>
      <w:ins w:id="443" w:author="ke" w:date="2022-08-19T21:30:00Z">
        <w:del w:id="444" w:author="Paul Schliwa-Bertling" w:date="2022-08-22T09:07:00Z">
          <w:r w:rsidDel="00087239">
            <w:delText>to RAN feedback.</w:delText>
          </w:r>
        </w:del>
      </w:ins>
    </w:p>
    <w:p w14:paraId="2C480C07" w14:textId="4C9BC61F" w:rsidR="00532999" w:rsidRDefault="00347006">
      <w:pPr>
        <w:pStyle w:val="B2"/>
        <w:numPr>
          <w:ilvl w:val="2"/>
          <w:numId w:val="27"/>
        </w:numPr>
        <w:pPrChange w:id="445" w:author="Paul Schliwa-Bertling" w:date="2022-08-19T14:42:00Z">
          <w:pPr>
            <w:pStyle w:val="B2"/>
            <w:numPr>
              <w:ilvl w:val="1"/>
              <w:numId w:val="27"/>
            </w:numPr>
            <w:ind w:left="1364" w:hanging="360"/>
          </w:pPr>
        </w:pPrChange>
      </w:pPr>
      <w:r w:rsidRPr="00255940">
        <w:t xml:space="preserve">AF uses </w:t>
      </w:r>
      <w:proofErr w:type="spellStart"/>
      <w:r w:rsidRPr="00255940">
        <w:t>Nnef_AFSessionWithQoS</w:t>
      </w:r>
      <w:proofErr w:type="spellEnd"/>
      <w:r w:rsidRPr="00255940">
        <w:t xml:space="preserve"> to subscribe the above exposure to NEF/PCF, same as local exposure mechanism defined in TS 23.548</w:t>
      </w:r>
      <w:ins w:id="446" w:author="Qualcomm User r20" w:date="2022-08-22T15:16:00Z">
        <w:r w:rsidR="007507CF">
          <w:t xml:space="preserve"> </w:t>
        </w:r>
      </w:ins>
      <w:r w:rsidRPr="00590C40">
        <w:rPr>
          <w:highlight w:val="cyan"/>
          <w:rPrChange w:id="447" w:author="XIAOMI" w:date="2022-08-22T17:01:00Z">
            <w:rPr/>
          </w:rPrChange>
        </w:rPr>
        <w:t>[</w:t>
      </w:r>
      <w:ins w:id="448" w:author="XIAOMI" w:date="2022-08-22T17:00:00Z">
        <w:r w:rsidR="00590C40" w:rsidRPr="00590C40">
          <w:rPr>
            <w:highlight w:val="cyan"/>
            <w:rPrChange w:id="449" w:author="XIAOMI" w:date="2022-08-22T17:01:00Z">
              <w:rPr/>
            </w:rPrChange>
          </w:rPr>
          <w:t>Y</w:t>
        </w:r>
      </w:ins>
      <w:del w:id="450" w:author="XIAOMI" w:date="2022-08-22T17:00:00Z">
        <w:r w:rsidRPr="00590C40" w:rsidDel="00590C40">
          <w:rPr>
            <w:highlight w:val="cyan"/>
            <w:rPrChange w:id="451" w:author="XIAOMI" w:date="2022-08-22T17:01:00Z">
              <w:rPr/>
            </w:rPrChange>
          </w:rPr>
          <w:delText>3</w:delText>
        </w:r>
      </w:del>
      <w:r w:rsidRPr="00590C40">
        <w:rPr>
          <w:highlight w:val="cyan"/>
          <w:rPrChange w:id="452" w:author="XIAOMI" w:date="2022-08-22T17:01:00Z">
            <w:rPr/>
          </w:rPrChange>
        </w:rPr>
        <w:t>]</w:t>
      </w:r>
      <w:r w:rsidRPr="00255940">
        <w:t>.</w:t>
      </w:r>
    </w:p>
    <w:p w14:paraId="63022888" w14:textId="5F09FCA4" w:rsidR="00532999" w:rsidDel="007507CF" w:rsidRDefault="00347006">
      <w:pPr>
        <w:pStyle w:val="B2"/>
        <w:numPr>
          <w:ilvl w:val="2"/>
          <w:numId w:val="27"/>
        </w:numPr>
        <w:rPr>
          <w:ins w:id="453" w:author="Chunshan Xiong - CATT2" w:date="2022-08-22T10:34:00Z"/>
          <w:del w:id="454" w:author="Qualcomm User r20" w:date="2022-08-22T15:17:00Z"/>
        </w:rPr>
        <w:pPrChange w:id="455" w:author="Paul Schliwa-Bertling" w:date="2022-08-19T14:42:00Z">
          <w:pPr>
            <w:pStyle w:val="B2"/>
            <w:numPr>
              <w:ilvl w:val="1"/>
              <w:numId w:val="27"/>
            </w:numPr>
            <w:ind w:left="1364" w:hanging="360"/>
          </w:pPr>
        </w:pPrChange>
      </w:pPr>
      <w:del w:id="456" w:author="Qualcomm User r20" w:date="2022-08-22T15:17:00Z">
        <w:r w:rsidRPr="00255940" w:rsidDel="007507CF">
          <w:delText xml:space="preserve">Threshold may be provided by AF and sent to RAN/UPF via PCF/SMF. RAN/UPF judges whether the latest network congestion </w:delText>
        </w:r>
      </w:del>
      <w:ins w:id="457" w:author="Chunshan Xiong - CATT2" w:date="2022-08-22T10:30:00Z">
        <w:del w:id="458" w:author="Qualcomm User r20" w:date="2022-08-22T15:17:00Z">
          <w:r w:rsidR="00FA7B38" w:rsidRPr="00C75DCB" w:rsidDel="007507CF">
            <w:rPr>
              <w:highlight w:val="cyan"/>
              <w:rPrChange w:id="459" w:author="Huawei_Hui_D4" w:date="2022-08-22T18:14:00Z">
                <w:rPr/>
              </w:rPrChange>
            </w:rPr>
            <w:delText>load</w:delText>
          </w:r>
        </w:del>
      </w:ins>
      <w:ins w:id="460" w:author="Huawei_Hui_D4" w:date="2022-08-22T18:14:00Z">
        <w:del w:id="461" w:author="Qualcomm User r20" w:date="2022-08-22T15:17:00Z">
          <w:r w:rsidR="00C75DCB" w:rsidRPr="00C75DCB" w:rsidDel="007507CF">
            <w:rPr>
              <w:highlight w:val="cyan"/>
              <w:rPrChange w:id="462" w:author="Huawei_Hui_D4" w:date="2022-08-22T18:14:00Z">
                <w:rPr/>
              </w:rPrChange>
            </w:rPr>
            <w:delText>congestion</w:delText>
          </w:r>
        </w:del>
      </w:ins>
      <w:ins w:id="463" w:author="Chunshan Xiong - CATT2" w:date="2022-08-22T10:30:00Z">
        <w:del w:id="464" w:author="Qualcomm User r20" w:date="2022-08-22T15:17:00Z">
          <w:r w:rsidR="00FA7B38" w:rsidRPr="00255940" w:rsidDel="007507CF">
            <w:delText xml:space="preserve"> </w:delText>
          </w:r>
        </w:del>
      </w:ins>
      <w:del w:id="465" w:author="Qualcomm User r20" w:date="2022-08-22T15:17:00Z">
        <w:r w:rsidRPr="00255940" w:rsidDel="007507CF">
          <w:delText xml:space="preserve">level should be reported based on the </w:delText>
        </w:r>
        <w:r w:rsidR="00255940" w:rsidDel="007507CF">
          <w:delText>t</w:delText>
        </w:r>
        <w:r w:rsidRPr="00255940" w:rsidDel="007507CF">
          <w:delText>hreshold.</w:delText>
        </w:r>
      </w:del>
    </w:p>
    <w:p w14:paraId="490C1142" w14:textId="667316E7" w:rsidR="00FA7B38" w:rsidDel="007507CF" w:rsidRDefault="00FA7B38">
      <w:pPr>
        <w:pStyle w:val="B2"/>
        <w:numPr>
          <w:ilvl w:val="2"/>
          <w:numId w:val="27"/>
        </w:numPr>
        <w:rPr>
          <w:del w:id="466" w:author="Qualcomm User r20" w:date="2022-08-22T15:17:00Z"/>
        </w:rPr>
        <w:pPrChange w:id="467" w:author="Paul Schliwa-Bertling" w:date="2022-08-19T14:42:00Z">
          <w:pPr>
            <w:pStyle w:val="B2"/>
            <w:numPr>
              <w:ilvl w:val="1"/>
              <w:numId w:val="27"/>
            </w:numPr>
            <w:ind w:left="1364" w:hanging="360"/>
          </w:pPr>
        </w:pPrChange>
      </w:pPr>
      <w:commentRangeStart w:id="468"/>
      <w:commentRangeStart w:id="469"/>
      <w:ins w:id="470" w:author="Chunshan Xiong - CATT2" w:date="2022-08-22T10:35:00Z">
        <w:del w:id="471" w:author="Qualcomm User r20" w:date="2022-08-22T15:17:00Z">
          <w:r w:rsidDel="007507CF">
            <w:delText xml:space="preserve">The measure </w:delText>
          </w:r>
        </w:del>
      </w:ins>
      <w:ins w:id="472" w:author="Chunshan Xiong - CATT2" w:date="2022-08-22T10:37:00Z">
        <w:del w:id="473" w:author="Qualcomm User r20" w:date="2022-08-22T15:17:00Z">
          <w:r w:rsidR="005A1665" w:rsidDel="007507CF">
            <w:delText>ti</w:delText>
          </w:r>
        </w:del>
      </w:ins>
      <w:commentRangeEnd w:id="468"/>
      <w:del w:id="474" w:author="Qualcomm User r20" w:date="2022-08-22T15:17:00Z">
        <w:r w:rsidR="00471541" w:rsidDel="007507CF">
          <w:rPr>
            <w:rStyle w:val="ac"/>
            <w:rFonts w:eastAsia="宋体"/>
            <w:color w:val="auto"/>
            <w:lang w:eastAsia="en-US"/>
          </w:rPr>
          <w:commentReference w:id="468"/>
        </w:r>
        <w:commentRangeEnd w:id="469"/>
        <w:r w:rsidR="00A61D15" w:rsidDel="007507CF">
          <w:rPr>
            <w:rStyle w:val="ac"/>
            <w:rFonts w:eastAsia="宋体"/>
            <w:color w:val="auto"/>
            <w:lang w:eastAsia="en-US"/>
          </w:rPr>
          <w:commentReference w:id="469"/>
        </w:r>
      </w:del>
      <w:ins w:id="475" w:author="Chunshan Xiong - CATT2" w:date="2022-08-22T10:37:00Z">
        <w:del w:id="476" w:author="Qualcomm User r20" w:date="2022-08-22T15:17:00Z">
          <w:r w:rsidR="005A1665" w:rsidDel="007507CF">
            <w:delText>me</w:delText>
          </w:r>
        </w:del>
      </w:ins>
      <w:ins w:id="477" w:author="Chunshan Xiong - CATT2" w:date="2022-08-22T16:22:00Z">
        <w:del w:id="478" w:author="Qualcomm User r20" w:date="2022-08-22T15:17:00Z">
          <w:r w:rsidR="0080612A" w:rsidDel="007507CF">
            <w:delText xml:space="preserve"> (e.g. the Averaging Window of 5QI)</w:delText>
          </w:r>
        </w:del>
      </w:ins>
      <w:ins w:id="479" w:author="Chunshan Xiong - CATT2" w:date="2022-08-22T10:37:00Z">
        <w:del w:id="480" w:author="Qualcomm User r20" w:date="2022-08-22T15:17:00Z">
          <w:r w:rsidR="005A1665" w:rsidDel="007507CF">
            <w:delText xml:space="preserve"> of </w:delText>
          </w:r>
        </w:del>
      </w:ins>
      <w:ins w:id="481" w:author="Chunshan Xiong - CATT2" w:date="2022-08-22T10:35:00Z">
        <w:del w:id="482" w:author="Qualcomm User r20" w:date="2022-08-22T15:17:00Z">
          <w:r w:rsidDel="007507CF">
            <w:delText>the load</w:delText>
          </w:r>
        </w:del>
      </w:ins>
      <w:ins w:id="483" w:author="Chunshan Xiong - CATT3" w:date="2022-08-22T21:19:00Z">
        <w:del w:id="484" w:author="Qualcomm User r20" w:date="2022-08-22T15:17:00Z">
          <w:r w:rsidR="00D075F8" w:rsidDel="007507CF">
            <w:delText>congestion</w:delText>
          </w:r>
        </w:del>
      </w:ins>
      <w:ins w:id="485" w:author="Chunshan Xiong - CATT2" w:date="2022-08-22T10:35:00Z">
        <w:del w:id="486" w:author="Qualcomm User r20" w:date="2022-08-22T15:17:00Z">
          <w:r w:rsidDel="007507CF">
            <w:delText xml:space="preserve"> level </w:delText>
          </w:r>
        </w:del>
      </w:ins>
      <w:ins w:id="487" w:author="Chunshan Xiong - CATT2" w:date="2022-08-22T10:34:00Z">
        <w:del w:id="488" w:author="Qualcomm User r20" w:date="2022-08-22T15:17:00Z">
          <w:r w:rsidRPr="00255940" w:rsidDel="007507CF">
            <w:delText xml:space="preserve">may be provided by AF and sent to RAN via PCF/SMF. RAN </w:delText>
          </w:r>
        </w:del>
      </w:ins>
      <w:ins w:id="489" w:author="Chunshan Xiong - CATT2" w:date="2022-08-22T10:36:00Z">
        <w:del w:id="490" w:author="Qualcomm User r20" w:date="2022-08-22T15:17:00Z">
          <w:r w:rsidDel="007507CF">
            <w:delText>measures</w:delText>
          </w:r>
        </w:del>
      </w:ins>
      <w:ins w:id="491" w:author="Chunshan Xiong - CATT2" w:date="2022-08-22T10:34:00Z">
        <w:del w:id="492" w:author="Qualcomm User r20" w:date="2022-08-22T15:17:00Z">
          <w:r w:rsidRPr="00255940" w:rsidDel="007507CF">
            <w:delText xml:space="preserve"> the </w:delText>
          </w:r>
          <w:commentRangeStart w:id="493"/>
          <w:r w:rsidRPr="00255940" w:rsidDel="007507CF">
            <w:delText>latest</w:delText>
          </w:r>
        </w:del>
      </w:ins>
      <w:commentRangeEnd w:id="493"/>
      <w:del w:id="494" w:author="Qualcomm User r20" w:date="2022-08-22T15:17:00Z">
        <w:r w:rsidR="00087239" w:rsidDel="007507CF">
          <w:rPr>
            <w:rStyle w:val="ac"/>
            <w:rFonts w:eastAsia="宋体"/>
            <w:color w:val="auto"/>
            <w:lang w:eastAsia="en-US"/>
          </w:rPr>
          <w:commentReference w:id="493"/>
        </w:r>
      </w:del>
      <w:ins w:id="495" w:author="Chunshan Xiong - CATT2" w:date="2022-08-22T10:34:00Z">
        <w:del w:id="496" w:author="Qualcomm User r20" w:date="2022-08-22T15:17:00Z">
          <w:r w:rsidRPr="00255940" w:rsidDel="007507CF">
            <w:delText xml:space="preserve"> </w:delText>
          </w:r>
          <w:commentRangeStart w:id="497"/>
          <w:commentRangeStart w:id="498"/>
          <w:r w:rsidRPr="00255940" w:rsidDel="007507CF">
            <w:delText>network</w:delText>
          </w:r>
        </w:del>
      </w:ins>
      <w:commentRangeEnd w:id="497"/>
      <w:del w:id="499" w:author="Qualcomm User r20" w:date="2022-08-22T15:17:00Z">
        <w:r w:rsidR="00D87B4C" w:rsidDel="007507CF">
          <w:rPr>
            <w:rStyle w:val="ac"/>
            <w:rFonts w:eastAsia="宋体"/>
            <w:color w:val="auto"/>
            <w:lang w:eastAsia="en-US"/>
          </w:rPr>
          <w:commentReference w:id="497"/>
        </w:r>
        <w:commentRangeEnd w:id="498"/>
        <w:r w:rsidR="0080612A" w:rsidDel="007507CF">
          <w:rPr>
            <w:rStyle w:val="ac"/>
            <w:rFonts w:eastAsia="宋体"/>
            <w:color w:val="auto"/>
            <w:lang w:eastAsia="en-US"/>
          </w:rPr>
          <w:commentReference w:id="498"/>
        </w:r>
      </w:del>
      <w:ins w:id="500" w:author="Chunshan Xiong - CATT2" w:date="2022-08-22T10:34:00Z">
        <w:del w:id="501" w:author="Qualcomm User r20" w:date="2022-08-22T15:17:00Z">
          <w:r w:rsidRPr="00255940" w:rsidDel="007507CF">
            <w:delText xml:space="preserve"> </w:delText>
          </w:r>
          <w:r w:rsidDel="007507CF">
            <w:delText>load</w:delText>
          </w:r>
        </w:del>
      </w:ins>
      <w:ins w:id="502" w:author="Chunshan Xiong - CATT3" w:date="2022-08-22T21:19:00Z">
        <w:del w:id="503" w:author="Qualcomm User r20" w:date="2022-08-22T15:17:00Z">
          <w:r w:rsidR="00D075F8" w:rsidDel="007507CF">
            <w:delText>congestion</w:delText>
          </w:r>
        </w:del>
      </w:ins>
      <w:ins w:id="504" w:author="Chunshan Xiong - CATT2" w:date="2022-08-22T10:34:00Z">
        <w:del w:id="505" w:author="Qualcomm User r20" w:date="2022-08-22T15:17:00Z">
          <w:r w:rsidRPr="00255940" w:rsidDel="007507CF">
            <w:delText xml:space="preserve"> level based on the </w:delText>
          </w:r>
        </w:del>
      </w:ins>
      <w:ins w:id="506" w:author="Chunshan Xiong - CATT2" w:date="2022-08-22T10:37:00Z">
        <w:del w:id="507" w:author="Qualcomm User r20" w:date="2022-08-22T15:17:00Z">
          <w:r w:rsidR="005A1665" w:rsidDel="007507CF">
            <w:delText>requested measure time</w:delText>
          </w:r>
        </w:del>
      </w:ins>
      <w:ins w:id="508" w:author="Chunshan Xiong - CATT2" w:date="2022-08-22T10:34:00Z">
        <w:del w:id="509" w:author="Qualcomm User r20" w:date="2022-08-22T15:17:00Z">
          <w:r w:rsidRPr="00255940" w:rsidDel="007507CF">
            <w:delText>.</w:delText>
          </w:r>
        </w:del>
      </w:ins>
    </w:p>
    <w:p w14:paraId="64D9C7E4" w14:textId="2BC4744B" w:rsidR="00532999" w:rsidDel="007507CF" w:rsidRDefault="00347006">
      <w:pPr>
        <w:pStyle w:val="B2"/>
        <w:numPr>
          <w:ilvl w:val="2"/>
          <w:numId w:val="27"/>
        </w:numPr>
        <w:rPr>
          <w:del w:id="510" w:author="Qualcomm User r20" w:date="2022-08-22T15:18:00Z"/>
        </w:rPr>
        <w:pPrChange w:id="511" w:author="Paul Schliwa-Bertling" w:date="2022-08-19T14:42:00Z">
          <w:pPr>
            <w:pStyle w:val="B2"/>
            <w:numPr>
              <w:ilvl w:val="1"/>
              <w:numId w:val="27"/>
            </w:numPr>
            <w:ind w:left="1364" w:hanging="360"/>
          </w:pPr>
        </w:pPrChange>
      </w:pPr>
      <w:r w:rsidRPr="00255940">
        <w:t>Exposure path of Network Exposure defined in clause 6.4 of TS 23.548</w:t>
      </w:r>
      <w:ins w:id="512" w:author="Qualcomm User r20" w:date="2022-08-22T15:17:00Z">
        <w:r w:rsidR="007507CF">
          <w:t xml:space="preserve"> </w:t>
        </w:r>
      </w:ins>
      <w:r w:rsidRPr="007507CF">
        <w:rPr>
          <w:highlight w:val="cyan"/>
          <w:rPrChange w:id="513" w:author="Qualcomm User r20" w:date="2022-08-22T15:17:00Z">
            <w:rPr/>
          </w:rPrChange>
        </w:rPr>
        <w:t>[</w:t>
      </w:r>
      <w:ins w:id="514" w:author="XIAOMI" w:date="2022-08-22T17:01:00Z">
        <w:r w:rsidR="00590C40" w:rsidRPr="007507CF">
          <w:rPr>
            <w:highlight w:val="cyan"/>
            <w:rPrChange w:id="515" w:author="Qualcomm User r20" w:date="2022-08-22T15:17:00Z">
              <w:rPr/>
            </w:rPrChange>
          </w:rPr>
          <w:t>Y</w:t>
        </w:r>
      </w:ins>
      <w:del w:id="516" w:author="XIAOMI" w:date="2022-08-22T17:01:00Z">
        <w:r w:rsidRPr="007507CF" w:rsidDel="00590C40">
          <w:rPr>
            <w:highlight w:val="cyan"/>
            <w:rPrChange w:id="517" w:author="Qualcomm User r20" w:date="2022-08-22T15:17:00Z">
              <w:rPr/>
            </w:rPrChange>
          </w:rPr>
          <w:delText>3</w:delText>
        </w:r>
      </w:del>
      <w:r w:rsidRPr="007507CF">
        <w:rPr>
          <w:highlight w:val="cyan"/>
          <w:rPrChange w:id="518" w:author="Qualcomm User r20" w:date="2022-08-22T15:17:00Z">
            <w:rPr/>
          </w:rPrChange>
        </w:rPr>
        <w:t>]</w:t>
      </w:r>
      <w:r w:rsidRPr="00255940">
        <w:t xml:space="preserve"> is reused with extensions of GTP-U header and UPF/L-NEF services to exposure the above </w:t>
      </w:r>
      <w:proofErr w:type="spellStart"/>
      <w:r w:rsidRPr="00255940">
        <w:t>information.</w:t>
      </w:r>
    </w:p>
    <w:p w14:paraId="11D6518B" w14:textId="3186988E" w:rsidR="00532999" w:rsidRDefault="00B677BA">
      <w:pPr>
        <w:pStyle w:val="B2"/>
        <w:numPr>
          <w:ilvl w:val="2"/>
          <w:numId w:val="27"/>
        </w:numPr>
        <w:rPr>
          <w:ins w:id="519" w:author="Paul Schliwa-Bertling" w:date="2022-08-19T14:29:00Z"/>
        </w:rPr>
        <w:pPrChange w:id="520" w:author="Qualcomm User r20" w:date="2022-08-22T15:18:00Z">
          <w:pPr>
            <w:pStyle w:val="B2"/>
            <w:numPr>
              <w:ilvl w:val="1"/>
              <w:numId w:val="27"/>
            </w:numPr>
            <w:ind w:left="1364" w:hanging="360"/>
          </w:pPr>
        </w:pPrChange>
      </w:pPr>
      <w:r w:rsidRPr="00255940">
        <w:t>Exposure</w:t>
      </w:r>
      <w:proofErr w:type="spellEnd"/>
      <w:r w:rsidRPr="00255940">
        <w:t xml:space="preserve"> path of RAN/UPF reporting </w:t>
      </w:r>
      <w:del w:id="521" w:author="Qualcomm User r20" w:date="2022-08-22T15:18:00Z">
        <w:r w:rsidRPr="00255940" w:rsidDel="007507CF">
          <w:delText xml:space="preserve">congestion </w:delText>
        </w:r>
      </w:del>
      <w:ins w:id="522" w:author="Chunshan Xiong - CATT2" w:date="2022-08-22T10:31:00Z">
        <w:del w:id="523" w:author="Qualcomm User r20" w:date="2022-08-22T15:18:00Z">
          <w:r w:rsidR="00FA7B38" w:rsidRPr="007507CF" w:rsidDel="007507CF">
            <w:rPr>
              <w:highlight w:val="cyan"/>
              <w:rPrChange w:id="524" w:author="Qualcomm User r20" w:date="2022-08-22T15:18:00Z">
                <w:rPr/>
              </w:rPrChange>
            </w:rPr>
            <w:delText xml:space="preserve">load </w:delText>
          </w:r>
        </w:del>
      </w:ins>
      <w:ins w:id="525" w:author="Huawei_Hui_D4" w:date="2022-08-22T18:14:00Z">
        <w:r w:rsidR="00C75DCB" w:rsidRPr="007507CF">
          <w:rPr>
            <w:highlight w:val="cyan"/>
            <w:rPrChange w:id="526" w:author="Qualcomm User r20" w:date="2022-08-22T15:18:00Z">
              <w:rPr/>
            </w:rPrChange>
          </w:rPr>
          <w:t>congestion</w:t>
        </w:r>
        <w:r w:rsidR="00C75DCB">
          <w:t xml:space="preserve"> </w:t>
        </w:r>
      </w:ins>
      <w:ins w:id="527" w:author="Chunshan Xiong - CATT2" w:date="2022-08-22T10:31:00Z">
        <w:r w:rsidR="00FA7B38">
          <w:t>level</w:t>
        </w:r>
        <w:r w:rsidR="00FA7B38" w:rsidRPr="00255940">
          <w:t xml:space="preserve"> </w:t>
        </w:r>
      </w:ins>
      <w:r w:rsidRPr="00255940">
        <w:t>information via SMF/PCF/</w:t>
      </w:r>
      <w:proofErr w:type="spellStart"/>
      <w:r w:rsidRPr="00255940">
        <w:t>NEF</w:t>
      </w:r>
      <w:del w:id="528" w:author="Qualcomm User r20" w:date="2022-08-22T15:18:00Z">
        <w:r w:rsidRPr="00255940" w:rsidDel="007507CF">
          <w:delText xml:space="preserve"> can be</w:delText>
        </w:r>
      </w:del>
      <w:ins w:id="529" w:author="ke" w:date="2022-08-22T19:53:00Z">
        <w:r w:rsidR="00993C94">
          <w:t>is</w:t>
        </w:r>
        <w:proofErr w:type="spellEnd"/>
        <w:r w:rsidR="00993C94">
          <w:t xml:space="preserve"> also</w:t>
        </w:r>
      </w:ins>
      <w:r w:rsidRPr="00255940">
        <w:t xml:space="preserve"> supported.</w:t>
      </w:r>
    </w:p>
    <w:p w14:paraId="05AEE4AC" w14:textId="47684675" w:rsidR="00087239" w:rsidRPr="00255940" w:rsidDel="0080612A" w:rsidRDefault="00087239">
      <w:pPr>
        <w:pStyle w:val="NO"/>
        <w:ind w:left="284" w:firstLine="0"/>
        <w:rPr>
          <w:ins w:id="530" w:author="Paul Schliwa-Bertling" w:date="2022-08-22T09:06:00Z"/>
          <w:del w:id="531" w:author="Chunshan Xiong - CATT2" w:date="2022-08-22T16:21:00Z"/>
        </w:rPr>
        <w:pPrChange w:id="532" w:author="Paul Schliwa-Bertling" w:date="2022-08-22T09:06:00Z">
          <w:pPr>
            <w:pStyle w:val="NO"/>
            <w:numPr>
              <w:numId w:val="27"/>
            </w:numPr>
            <w:ind w:left="644" w:hanging="360"/>
          </w:pPr>
        </w:pPrChange>
      </w:pPr>
      <w:ins w:id="533" w:author="Paul Schliwa-Bertling" w:date="2022-08-22T09:06:00Z">
        <w:del w:id="534" w:author="Chunshan Xiong - CATT2" w:date="2022-08-22T16:21:00Z">
          <w:r w:rsidRPr="00255940" w:rsidDel="0080612A">
            <w:delText xml:space="preserve">NOTE: </w:delText>
          </w:r>
          <w:r w:rsidRPr="00087239" w:rsidDel="0080612A">
            <w:rPr>
              <w:rPrChange w:id="535" w:author="Paul Schliwa-Bertling" w:date="2022-08-22T09:06:00Z">
                <w:rPr>
                  <w:rFonts w:eastAsia="等线"/>
                </w:rPr>
              </w:rPrChange>
            </w:rPr>
            <w:delText xml:space="preserve">The definition of the load level information is FFS </w:delText>
          </w:r>
          <w:r w:rsidDel="0080612A">
            <w:delText xml:space="preserve">and </w:delText>
          </w:r>
          <w:r w:rsidRPr="00087239" w:rsidDel="0080612A">
            <w:rPr>
              <w:rPrChange w:id="536" w:author="Paul Schliwa-Bertling" w:date="2022-08-22T09:06:00Z">
                <w:rPr>
                  <w:rFonts w:eastAsia="等线"/>
                </w:rPr>
              </w:rPrChange>
            </w:rPr>
            <w:delText xml:space="preserve">requires coordination with RAN WGs. </w:delText>
          </w:r>
          <w:r w:rsidDel="0080612A">
            <w:delText>The conclusion of Load level</w:delText>
          </w:r>
          <w:r w:rsidRPr="00186FF5" w:rsidDel="0080612A">
            <w:delText xml:space="preserve"> indication(start/end) and </w:delText>
          </w:r>
          <w:r w:rsidDel="0080612A">
            <w:delText xml:space="preserve">Load </w:delText>
          </w:r>
          <w:r w:rsidRPr="00186FF5" w:rsidDel="0080612A">
            <w:delText>level</w:delText>
          </w:r>
          <w:r w:rsidDel="0080612A">
            <w:delText xml:space="preserve"> is pending onto RAN feedback.</w:delText>
          </w:r>
        </w:del>
      </w:ins>
    </w:p>
    <w:p w14:paraId="6603018F" w14:textId="77777777" w:rsidR="00532999" w:rsidRDefault="00532999">
      <w:pPr>
        <w:pStyle w:val="B2"/>
        <w:ind w:left="284" w:firstLine="0"/>
        <w:rPr>
          <w:ins w:id="537" w:author="Zhuoyun1" w:date="2022-08-19T11:33:00Z"/>
        </w:rPr>
        <w:pPrChange w:id="538" w:author="Paul Schliwa-Bertling" w:date="2022-08-19T14:29:00Z">
          <w:pPr>
            <w:pStyle w:val="B2"/>
            <w:numPr>
              <w:ilvl w:val="1"/>
              <w:numId w:val="27"/>
            </w:numPr>
            <w:ind w:left="1364" w:hanging="360"/>
          </w:pPr>
        </w:pPrChange>
      </w:pPr>
    </w:p>
    <w:p w14:paraId="1C5FB068" w14:textId="29CF92DB" w:rsidR="00012D05" w:rsidRPr="00CB22C3" w:rsidRDefault="00012D05" w:rsidP="00012D05">
      <w:pPr>
        <w:rPr>
          <w:ins w:id="539" w:author="Zhuoyun1" w:date="2022-08-19T11:33:00Z"/>
          <w:color w:val="auto"/>
          <w:lang w:eastAsia="en-US"/>
        </w:rPr>
      </w:pPr>
      <w:ins w:id="540" w:author="Zhuoyun1" w:date="2022-08-19T11:33:00Z">
        <w:r w:rsidRPr="00255940">
          <w:t>The following bullet points summarize the principles for the way forward</w:t>
        </w:r>
        <w:r w:rsidRPr="00CB22C3">
          <w:rPr>
            <w:lang w:val="en-US"/>
          </w:rPr>
          <w:t xml:space="preserve"> to support exposure</w:t>
        </w:r>
        <w:r>
          <w:rPr>
            <w:lang w:val="en-US"/>
          </w:rPr>
          <w:t xml:space="preserve"> for other network information</w:t>
        </w:r>
        <w:r w:rsidRPr="00255940">
          <w:t>:</w:t>
        </w:r>
      </w:ins>
    </w:p>
    <w:p w14:paraId="1DFF3703" w14:textId="4238FFC7" w:rsidR="00012D05" w:rsidDel="00FA6F9F" w:rsidRDefault="00012D05">
      <w:pPr>
        <w:numPr>
          <w:ilvl w:val="0"/>
          <w:numId w:val="28"/>
        </w:numPr>
        <w:jc w:val="left"/>
        <w:rPr>
          <w:del w:id="541" w:author="Qualcomm User r20" w:date="2022-08-22T15:19:00Z"/>
          <w:rFonts w:eastAsia="等线"/>
          <w:lang w:eastAsia="zh-CN"/>
        </w:rPr>
      </w:pPr>
      <w:commentRangeStart w:id="542"/>
      <w:ins w:id="543" w:author="Zhuoyun1" w:date="2022-08-19T11:33:00Z">
        <w:del w:id="544" w:author="Nokia-rev" w:date="2022-08-23T18:23:00Z">
          <w:r w:rsidRPr="00444E69" w:rsidDel="006055EE">
            <w:rPr>
              <w:rFonts w:eastAsia="等线"/>
              <w:highlight w:val="magenta"/>
              <w:lang w:eastAsia="zh-CN"/>
              <w:rPrChange w:id="545" w:author="Huawei_Hui_D5" w:date="2022-08-23T14:29:00Z">
                <w:rPr>
                  <w:rFonts w:eastAsia="等线"/>
                  <w:lang w:eastAsia="zh-CN"/>
                </w:rPr>
              </w:rPrChange>
            </w:rPr>
            <w:delText>Normal data transmission interruption event</w:delText>
          </w:r>
        </w:del>
      </w:ins>
      <w:ins w:id="546" w:author="ke" w:date="2022-08-22T20:14:00Z">
        <w:del w:id="547" w:author="Nokia-rev" w:date="2022-08-23T18:23:00Z">
          <w:r w:rsidR="005B5196" w:rsidRPr="00444E69" w:rsidDel="006055EE">
            <w:rPr>
              <w:rFonts w:eastAsia="等线"/>
              <w:highlight w:val="magenta"/>
              <w:lang w:eastAsia="zh-CN"/>
              <w:rPrChange w:id="548" w:author="Huawei_Hui_D5" w:date="2022-08-23T14:29:00Z">
                <w:rPr>
                  <w:rFonts w:eastAsia="等线"/>
                  <w:lang w:eastAsia="zh-CN"/>
                </w:rPr>
              </w:rPrChange>
            </w:rPr>
            <w:delText>(due to handover/redirection)</w:delText>
          </w:r>
        </w:del>
      </w:ins>
      <w:ins w:id="549" w:author="Zhuoyun1" w:date="2022-08-19T11:33:00Z">
        <w:r w:rsidRPr="00444E69">
          <w:rPr>
            <w:rFonts w:eastAsia="等线"/>
            <w:highlight w:val="magenta"/>
            <w:lang w:eastAsia="zh-CN"/>
            <w:rPrChange w:id="550" w:author="Huawei_Hui_D5" w:date="2022-08-23T14:29:00Z">
              <w:rPr>
                <w:rFonts w:eastAsia="等线"/>
                <w:lang w:eastAsia="zh-CN"/>
              </w:rPr>
            </w:rPrChange>
          </w:rPr>
          <w:t>,</w:t>
        </w:r>
        <w:del w:id="551" w:author="Huawei_Hui_D5" w:date="2022-08-23T14:29:00Z">
          <w:r w:rsidDel="00444E69">
            <w:rPr>
              <w:rFonts w:eastAsia="等线"/>
              <w:lang w:eastAsia="zh-CN"/>
            </w:rPr>
            <w:delText xml:space="preserve"> </w:delText>
          </w:r>
        </w:del>
      </w:ins>
      <w:commentRangeEnd w:id="542"/>
      <w:r w:rsidR="00071308">
        <w:rPr>
          <w:rStyle w:val="ac"/>
          <w:rFonts w:eastAsia="宋体"/>
          <w:color w:val="auto"/>
          <w:lang w:eastAsia="en-US"/>
        </w:rPr>
        <w:commentReference w:id="542"/>
      </w:r>
      <w:ins w:id="552" w:author="Zhuoyun1" w:date="2022-08-19T11:33:00Z">
        <w:del w:id="553" w:author="Nokia-rev" w:date="2022-08-23T18:23:00Z">
          <w:r w:rsidDel="006055EE">
            <w:rPr>
              <w:rFonts w:eastAsia="等线"/>
              <w:lang w:eastAsia="zh-CN"/>
            </w:rPr>
            <w:delText>d</w:delText>
          </w:r>
        </w:del>
      </w:ins>
      <w:ins w:id="554" w:author="Nokia-rev" w:date="2022-08-23T18:23:00Z">
        <w:r w:rsidR="006055EE">
          <w:rPr>
            <w:rFonts w:eastAsia="等线"/>
            <w:lang w:eastAsia="zh-CN"/>
          </w:rPr>
          <w:t>D</w:t>
        </w:r>
      </w:ins>
      <w:ins w:id="555" w:author="Zhuoyun1" w:date="2022-08-19T11:33:00Z">
        <w:r>
          <w:rPr>
            <w:rFonts w:eastAsia="等线"/>
            <w:lang w:eastAsia="zh-CN"/>
          </w:rPr>
          <w:t>ata rate</w:t>
        </w:r>
        <w:del w:id="556" w:author="Nokia-rev" w:date="2022-08-23T18:06:00Z">
          <w:r w:rsidDel="009E5673">
            <w:rPr>
              <w:rFonts w:eastAsia="等线"/>
              <w:lang w:eastAsia="zh-CN"/>
            </w:rPr>
            <w:delText>, delay difference</w:delText>
          </w:r>
        </w:del>
        <w:r>
          <w:rPr>
            <w:rFonts w:eastAsia="等线"/>
            <w:lang w:eastAsia="zh-CN"/>
          </w:rPr>
          <w:t xml:space="preserve"> and </w:t>
        </w:r>
        <w:r w:rsidRPr="00856FA8">
          <w:rPr>
            <w:rFonts w:eastAsia="等线"/>
            <w:lang w:eastAsia="zh-CN"/>
          </w:rPr>
          <w:t>round trip delay</w:t>
        </w:r>
        <w:r w:rsidRPr="00856FA8">
          <w:rPr>
            <w:rFonts w:eastAsia="等线" w:hint="eastAsia"/>
            <w:lang w:eastAsia="zh-CN"/>
          </w:rPr>
          <w:t xml:space="preserve"> </w:t>
        </w:r>
        <w:del w:id="557" w:author="Huawei_Hui_D5" w:date="2022-08-23T14:24:00Z">
          <w:r w:rsidRPr="00FA6F9F" w:rsidDel="00FA6F9F">
            <w:rPr>
              <w:rFonts w:eastAsia="等线"/>
              <w:highlight w:val="magenta"/>
              <w:lang w:eastAsia="zh-CN"/>
              <w:rPrChange w:id="558" w:author="Huawei_Hui_D5" w:date="2022-08-23T14:24:00Z">
                <w:rPr>
                  <w:rFonts w:eastAsia="等线"/>
                  <w:lang w:eastAsia="zh-CN"/>
                </w:rPr>
              </w:rPrChange>
            </w:rPr>
            <w:delText>could</w:delText>
          </w:r>
        </w:del>
      </w:ins>
      <w:ins w:id="559" w:author="Huawei_Hui_D5" w:date="2022-08-23T14:24:00Z">
        <w:r w:rsidR="00FA6F9F" w:rsidRPr="00FA6F9F">
          <w:rPr>
            <w:rFonts w:eastAsia="等线"/>
            <w:highlight w:val="magenta"/>
            <w:lang w:eastAsia="zh-CN"/>
            <w:rPrChange w:id="560" w:author="Huawei_Hui_D5" w:date="2022-08-23T14:24:00Z">
              <w:rPr>
                <w:rFonts w:eastAsia="等线"/>
                <w:lang w:eastAsia="zh-CN"/>
              </w:rPr>
            </w:rPrChange>
          </w:rPr>
          <w:t>may</w:t>
        </w:r>
      </w:ins>
      <w:ins w:id="561" w:author="Zhuoyun1" w:date="2022-08-19T11:33:00Z">
        <w:r>
          <w:rPr>
            <w:rFonts w:eastAsia="等线"/>
            <w:lang w:eastAsia="zh-CN"/>
          </w:rPr>
          <w:t xml:space="preserve"> be exposed to AF.</w:t>
        </w:r>
        <w:del w:id="562" w:author="Qualcomm User r20" w:date="2022-08-22T15:19:00Z">
          <w:r w:rsidDel="007507CF">
            <w:rPr>
              <w:rFonts w:eastAsia="等线"/>
              <w:lang w:eastAsia="zh-CN"/>
            </w:rPr>
            <w:delText xml:space="preserve"> </w:delText>
          </w:r>
        </w:del>
      </w:ins>
      <w:ins w:id="563" w:author="XIAOMI" w:date="2022-08-22T17:02:00Z">
        <w:del w:id="564" w:author="Qualcomm User r20" w:date="2022-08-22T15:19:00Z">
          <w:r w:rsidR="00590C40" w:rsidRPr="00E02587" w:rsidDel="007507CF">
            <w:rPr>
              <w:rFonts w:eastAsia="等线"/>
              <w:highlight w:val="cyan"/>
              <w:lang w:eastAsia="zh-CN"/>
            </w:rPr>
            <w:delText>Data rate, delay difference and round trip delay could be exposed to AF.</w:delText>
          </w:r>
        </w:del>
      </w:ins>
    </w:p>
    <w:p w14:paraId="7F08C6AD" w14:textId="77777777" w:rsidR="00FA6F9F" w:rsidRDefault="00FA6F9F" w:rsidP="00145D1A">
      <w:pPr>
        <w:numPr>
          <w:ilvl w:val="0"/>
          <w:numId w:val="28"/>
        </w:numPr>
        <w:jc w:val="left"/>
        <w:rPr>
          <w:ins w:id="565" w:author="Huawei_Hui_D5" w:date="2022-08-23T14:22:00Z"/>
          <w:rFonts w:eastAsia="等线"/>
          <w:lang w:eastAsia="zh-CN"/>
        </w:rPr>
      </w:pPr>
    </w:p>
    <w:p w14:paraId="62EE2E87" w14:textId="31D62B1B" w:rsidR="00532999" w:rsidDel="007507CF" w:rsidRDefault="00012D05">
      <w:pPr>
        <w:numPr>
          <w:ilvl w:val="0"/>
          <w:numId w:val="28"/>
        </w:numPr>
        <w:jc w:val="left"/>
        <w:rPr>
          <w:ins w:id="566" w:author="Zhuoyun1" w:date="2022-08-19T11:33:00Z"/>
          <w:del w:id="567" w:author="Qualcomm User r20" w:date="2022-08-22T15:19:00Z"/>
          <w:rFonts w:eastAsia="等线"/>
          <w:lang w:eastAsia="zh-CN"/>
        </w:rPr>
        <w:pPrChange w:id="568" w:author="Paul Schliwa-Bertling" w:date="2022-08-22T09:13:00Z">
          <w:pPr>
            <w:ind w:left="840"/>
            <w:jc w:val="left"/>
          </w:pPr>
        </w:pPrChange>
      </w:pPr>
      <w:ins w:id="569" w:author="Zhuoyun1" w:date="2022-08-19T11:33:00Z">
        <w:del w:id="570" w:author="Qualcomm User r20" w:date="2022-08-22T15:19:00Z">
          <w:r w:rsidRPr="00471541" w:rsidDel="007507CF">
            <w:rPr>
              <w:rFonts w:eastAsia="等线"/>
              <w:lang w:eastAsia="zh-CN"/>
            </w:rPr>
            <w:delText xml:space="preserve">RAN info (i.e. normal data transmission interruption event) could be exposed </w:delText>
          </w:r>
          <w:r w:rsidRPr="0023074F" w:rsidDel="007507CF">
            <w:rPr>
              <w:rFonts w:eastAsia="等线"/>
              <w:lang w:eastAsia="zh-CN"/>
            </w:rPr>
            <w:delText>via RAN notification control or through GTP-U.</w:delText>
          </w:r>
        </w:del>
      </w:ins>
    </w:p>
    <w:p w14:paraId="667BD2F9" w14:textId="763876AD" w:rsidR="00012D05" w:rsidDel="007507CF" w:rsidRDefault="00012D05">
      <w:pPr>
        <w:numPr>
          <w:ilvl w:val="0"/>
          <w:numId w:val="28"/>
        </w:numPr>
        <w:jc w:val="left"/>
        <w:rPr>
          <w:del w:id="571" w:author="Qualcomm User r20" w:date="2022-08-22T15:19:00Z"/>
          <w:rFonts w:eastAsia="等线"/>
          <w:lang w:eastAsia="zh-CN"/>
        </w:rPr>
      </w:pPr>
      <w:ins w:id="572" w:author="Zhuoyun1" w:date="2022-08-19T11:33:00Z">
        <w:del w:id="573" w:author="Qualcomm User r20" w:date="2022-08-22T15:19:00Z">
          <w:r w:rsidRPr="00471541" w:rsidDel="007507CF">
            <w:rPr>
              <w:rFonts w:eastAsia="等线" w:hint="eastAsia"/>
              <w:lang w:eastAsia="zh-CN"/>
            </w:rPr>
            <w:delText>T</w:delText>
          </w:r>
          <w:r w:rsidRPr="00471541" w:rsidDel="007507CF">
            <w:rPr>
              <w:rFonts w:eastAsia="等线"/>
              <w:lang w:eastAsia="zh-CN"/>
            </w:rPr>
            <w:delText xml:space="preserve">he PSA UPF could obtain the RAN info (i.e. normal data transmission interruption event) through GTP-U, or obtain the data rate by its own measurement, or obtain the delay difference and round trip delay through QoS monitoring. </w:delText>
          </w:r>
        </w:del>
      </w:ins>
    </w:p>
    <w:p w14:paraId="73376853" w14:textId="2AE0D758" w:rsidR="009C7AD4" w:rsidRPr="00471541" w:rsidRDefault="004829F3">
      <w:pPr>
        <w:numPr>
          <w:ilvl w:val="0"/>
          <w:numId w:val="28"/>
        </w:numPr>
        <w:jc w:val="left"/>
        <w:rPr>
          <w:ins w:id="574" w:author="Zhuoyun1" w:date="2022-08-22T15:52:00Z"/>
          <w:rFonts w:eastAsia="等线"/>
          <w:lang w:eastAsia="zh-CN"/>
        </w:rPr>
        <w:pPrChange w:id="575" w:author="Paul Schliwa-Bertling" w:date="2022-08-22T09:13:00Z">
          <w:pPr>
            <w:ind w:left="840"/>
            <w:jc w:val="left"/>
          </w:pPr>
        </w:pPrChange>
      </w:pPr>
      <w:ins w:id="576" w:author="Zhuoyun1" w:date="2022-08-23T12:23:00Z">
        <w:r>
          <w:t xml:space="preserve">The UPF </w:t>
        </w:r>
      </w:ins>
      <w:ins w:id="577" w:author="Huawei_Hui_D5" w:date="2022-08-23T14:24:00Z">
        <w:r w:rsidR="00FA6F9F" w:rsidRPr="00FA6F9F">
          <w:rPr>
            <w:highlight w:val="magenta"/>
            <w:rPrChange w:id="578" w:author="Huawei_Hui_D5" w:date="2022-08-23T14:24:00Z">
              <w:rPr/>
            </w:rPrChange>
          </w:rPr>
          <w:t>may</w:t>
        </w:r>
        <w:r w:rsidR="00FA6F9F">
          <w:t xml:space="preserve"> </w:t>
        </w:r>
      </w:ins>
      <w:ins w:id="579" w:author="Zhuoyun1" w:date="2022-08-23T12:23:00Z">
        <w:r>
          <w:t>suppor</w:t>
        </w:r>
      </w:ins>
      <w:ins w:id="580" w:author="Zhuoyun1" w:date="2022-08-23T12:24:00Z">
        <w:r>
          <w:t>t</w:t>
        </w:r>
        <w:del w:id="581" w:author="Huawei_Hui_D5" w:date="2022-08-23T14:24:00Z">
          <w:r w:rsidRPr="00FA6F9F" w:rsidDel="00FA6F9F">
            <w:rPr>
              <w:highlight w:val="magenta"/>
              <w:rPrChange w:id="582" w:author="Huawei_Hui_D5" w:date="2022-08-23T14:26:00Z">
                <w:rPr/>
              </w:rPrChange>
            </w:rPr>
            <w:delText>s</w:delText>
          </w:r>
        </w:del>
        <w:r>
          <w:t xml:space="preserve"> obtaining and exposing</w:t>
        </w:r>
      </w:ins>
      <w:ins w:id="583" w:author="Zhuoyun1" w:date="2022-08-23T12:23:00Z">
        <w:r>
          <w:t xml:space="preserve"> the above information</w:t>
        </w:r>
      </w:ins>
      <w:ins w:id="584" w:author="Zhuoyun1" w:date="2022-08-23T12:24:00Z">
        <w:r>
          <w:t>.</w:t>
        </w:r>
      </w:ins>
      <w:ins w:id="585" w:author="Zhuoyun1" w:date="2022-08-23T12:23:00Z">
        <w:r>
          <w:t xml:space="preserve"> </w:t>
        </w:r>
      </w:ins>
      <w:ins w:id="586" w:author="Zhuoyun1" w:date="2022-08-22T15:52:00Z">
        <w:r w:rsidR="009C7AD4" w:rsidRPr="00255940">
          <w:t>Exposure path defined in clause 6.4 of TS 23.548</w:t>
        </w:r>
      </w:ins>
      <w:ins w:id="587" w:author="XIAOMI" w:date="2022-08-22T17:00:00Z">
        <w:r w:rsidR="00590C40">
          <w:t xml:space="preserve"> </w:t>
        </w:r>
      </w:ins>
      <w:ins w:id="588" w:author="Zhuoyun1" w:date="2022-08-22T15:52:00Z">
        <w:r w:rsidR="009C7AD4" w:rsidRPr="00590C40">
          <w:rPr>
            <w:highlight w:val="cyan"/>
            <w:rPrChange w:id="589" w:author="XIAOMI" w:date="2022-08-22T17:00:00Z">
              <w:rPr/>
            </w:rPrChange>
          </w:rPr>
          <w:t>[</w:t>
        </w:r>
      </w:ins>
      <w:ins w:id="590" w:author="XIAOMI" w:date="2022-08-22T17:00:00Z">
        <w:r w:rsidR="00590C40" w:rsidRPr="00590C40">
          <w:rPr>
            <w:highlight w:val="cyan"/>
            <w:rPrChange w:id="591" w:author="XIAOMI" w:date="2022-08-22T17:00:00Z">
              <w:rPr/>
            </w:rPrChange>
          </w:rPr>
          <w:t>Y</w:t>
        </w:r>
      </w:ins>
      <w:ins w:id="592" w:author="Zhuoyun1" w:date="2022-08-22T15:52:00Z">
        <w:r w:rsidR="009C7AD4" w:rsidRPr="00B63D6D">
          <w:rPr>
            <w:highlight w:val="cyan"/>
            <w:rPrChange w:id="593" w:author="XIAOMI" w:date="2022-08-22T17:04:00Z">
              <w:rPr/>
            </w:rPrChange>
          </w:rPr>
          <w:t xml:space="preserve">3] </w:t>
        </w:r>
      </w:ins>
      <w:ins w:id="594" w:author="XIAOMI" w:date="2022-08-22T17:04:00Z">
        <w:del w:id="595" w:author="Zhuoyun1" w:date="2022-08-23T12:22:00Z">
          <w:r w:rsidR="00590C40" w:rsidRPr="00B63D6D" w:rsidDel="004829F3">
            <w:rPr>
              <w:highlight w:val="cyan"/>
              <w:rPrChange w:id="596" w:author="XIAOMI" w:date="2022-08-22T17:04:00Z">
                <w:rPr/>
              </w:rPrChange>
            </w:rPr>
            <w:delText xml:space="preserve"> can be</w:delText>
          </w:r>
        </w:del>
      </w:ins>
      <w:ins w:id="597" w:author="ke" w:date="2022-08-22T20:16:00Z">
        <w:r w:rsidR="005B5196">
          <w:rPr>
            <w:highlight w:val="cyan"/>
          </w:rPr>
          <w:t>is</w:t>
        </w:r>
      </w:ins>
      <w:ins w:id="598" w:author="Zhuoyun1" w:date="2022-08-22T15:52:00Z">
        <w:r w:rsidR="009C7AD4" w:rsidRPr="00255940">
          <w:t xml:space="preserve"> </w:t>
        </w:r>
      </w:ins>
      <w:ins w:id="599" w:author="ke" w:date="2022-08-22T20:16:00Z">
        <w:del w:id="600" w:author="Huawei_Hui_D5" w:date="2022-08-23T14:25:00Z">
          <w:r w:rsidR="005B5196" w:rsidRPr="00FA6F9F" w:rsidDel="00FA6F9F">
            <w:rPr>
              <w:highlight w:val="magenta"/>
              <w:rPrChange w:id="601" w:author="Huawei_Hui_D5" w:date="2022-08-23T14:26:00Z">
                <w:rPr/>
              </w:rPrChange>
            </w:rPr>
            <w:delText>also</w:delText>
          </w:r>
          <w:r w:rsidR="005B5196" w:rsidDel="00FA6F9F">
            <w:delText xml:space="preserve"> </w:delText>
          </w:r>
        </w:del>
      </w:ins>
      <w:ins w:id="602" w:author="Zhuoyun1" w:date="2022-08-22T15:52:00Z">
        <w:r w:rsidR="009C7AD4" w:rsidRPr="00255940">
          <w:t>reused</w:t>
        </w:r>
        <w:r w:rsidR="009C7AD4">
          <w:t xml:space="preserve"> to expo</w:t>
        </w:r>
      </w:ins>
      <w:ins w:id="603" w:author="Zhuoyun1" w:date="2022-08-22T15:55:00Z">
        <w:r w:rsidR="000C21DF">
          <w:t>se</w:t>
        </w:r>
      </w:ins>
      <w:ins w:id="604" w:author="Zhuoyun1" w:date="2022-08-22T15:52:00Z">
        <w:r w:rsidR="009C7AD4">
          <w:t xml:space="preserve"> the above information.</w:t>
        </w:r>
      </w:ins>
    </w:p>
    <w:p w14:paraId="070F5745" w14:textId="77777777" w:rsidR="007C0A93" w:rsidRDefault="007C0A93">
      <w:pPr>
        <w:pStyle w:val="EditorsNote"/>
        <w:rPr>
          <w:ins w:id="605" w:author="ke" w:date="2022-08-24T20:11:00Z"/>
          <w:rFonts w:eastAsia="等线"/>
        </w:rPr>
        <w:pPrChange w:id="606" w:author="ke" w:date="2022-08-24T20:12:00Z">
          <w:pPr>
            <w:pStyle w:val="EditorsNote"/>
            <w:numPr>
              <w:numId w:val="28"/>
            </w:numPr>
            <w:ind w:left="840" w:hanging="420"/>
          </w:pPr>
        </w:pPrChange>
      </w:pPr>
      <w:ins w:id="607" w:author="ke" w:date="2022-08-24T20:11:00Z">
        <w:r>
          <w:rPr>
            <w:rFonts w:eastAsia="等线"/>
          </w:rPr>
          <w:t xml:space="preserve">Editor's note: it is FFS whether to expose the </w:t>
        </w:r>
        <w:r w:rsidRPr="007D224E">
          <w:rPr>
            <w:rFonts w:eastAsia="等线"/>
          </w:rPr>
          <w:t>Normal data transmission interruption</w:t>
        </w:r>
        <w:r>
          <w:rPr>
            <w:rFonts w:eastAsia="等线"/>
          </w:rPr>
          <w:t xml:space="preserve"> </w:t>
        </w:r>
        <w:r w:rsidRPr="007D224E">
          <w:rPr>
            <w:rFonts w:eastAsia="等线"/>
          </w:rPr>
          <w:t>event</w:t>
        </w:r>
        <w:r>
          <w:rPr>
            <w:rFonts w:eastAsia="等线"/>
          </w:rPr>
          <w:t xml:space="preserve"> to AF</w:t>
        </w:r>
        <w:r w:rsidRPr="00BC49C2">
          <w:rPr>
            <w:rFonts w:eastAsia="等线"/>
          </w:rPr>
          <w:t>.</w:t>
        </w:r>
      </w:ins>
    </w:p>
    <w:p w14:paraId="375983CF" w14:textId="26E39BD7" w:rsidR="00012D05" w:rsidDel="00993C94" w:rsidRDefault="00012D05" w:rsidP="00012D05">
      <w:pPr>
        <w:pStyle w:val="B2"/>
        <w:ind w:left="0" w:firstLine="0"/>
        <w:rPr>
          <w:del w:id="608" w:author="CMCC" w:date="2022-08-19T21:14:00Z"/>
          <w:rFonts w:eastAsia="等线"/>
          <w:highlight w:val="green"/>
          <w:lang w:eastAsia="zh-CN"/>
        </w:rPr>
      </w:pPr>
      <w:ins w:id="609" w:author="Zhuoyun1" w:date="2022-08-19T11:33:00Z">
        <w:del w:id="610" w:author="CMCC" w:date="2022-08-19T21:14:00Z">
          <w:r w:rsidRPr="00816939" w:rsidDel="00DD5FE6">
            <w:rPr>
              <w:rFonts w:eastAsia="等线"/>
              <w:highlight w:val="green"/>
              <w:lang w:eastAsia="zh-CN"/>
              <w:rPrChange w:id="611" w:author="CMCC" w:date="2022-08-19T21:16:00Z">
                <w:rPr>
                  <w:rFonts w:eastAsia="等线"/>
                  <w:lang w:eastAsia="zh-CN"/>
                </w:rPr>
              </w:rPrChange>
            </w:rPr>
            <w:delText>The PSA UPF could expose the information to the AF directly or via NEF.</w:delText>
          </w:r>
        </w:del>
      </w:ins>
    </w:p>
    <w:p w14:paraId="33EDB5DD" w14:textId="77777777" w:rsidR="00993C94" w:rsidRPr="00816939" w:rsidRDefault="00993C94" w:rsidP="00012D05">
      <w:pPr>
        <w:ind w:left="840"/>
        <w:jc w:val="left"/>
        <w:rPr>
          <w:ins w:id="612" w:author="ke" w:date="2022-08-22T20:00:00Z"/>
          <w:rFonts w:eastAsia="等线"/>
          <w:highlight w:val="green"/>
          <w:lang w:eastAsia="zh-CN"/>
          <w:rPrChange w:id="613" w:author="CMCC" w:date="2022-08-19T21:16:00Z">
            <w:rPr>
              <w:ins w:id="614" w:author="ke" w:date="2022-08-22T20:00:00Z"/>
              <w:rFonts w:eastAsia="等线"/>
              <w:lang w:eastAsia="zh-CN"/>
            </w:rPr>
          </w:rPrChange>
        </w:rPr>
      </w:pPr>
    </w:p>
    <w:p w14:paraId="00225E84" w14:textId="77777777" w:rsidR="00012D05" w:rsidRPr="00FA6F9F" w:rsidDel="00DD5FE6" w:rsidRDefault="00012D05" w:rsidP="00FA6F9F">
      <w:pPr>
        <w:numPr>
          <w:ilvl w:val="0"/>
          <w:numId w:val="28"/>
        </w:numPr>
        <w:jc w:val="left"/>
        <w:rPr>
          <w:ins w:id="615" w:author="Zhuoyun1" w:date="2022-08-19T11:33:00Z"/>
          <w:del w:id="616" w:author="CMCC" w:date="2022-08-19T21:15:00Z"/>
          <w:rFonts w:eastAsia="等线"/>
          <w:lang w:eastAsia="zh-CN"/>
        </w:rPr>
      </w:pPr>
      <w:ins w:id="617" w:author="Zhuoyun1" w:date="2022-08-19T11:33:00Z">
        <w:del w:id="618" w:author="CMCC" w:date="2022-08-19T21:15:00Z">
          <w:r w:rsidRPr="00FA6F9F" w:rsidDel="00DD5FE6">
            <w:rPr>
              <w:rFonts w:eastAsia="等线"/>
              <w:lang w:eastAsia="zh-CN"/>
            </w:rPr>
            <w:delText xml:space="preserve">The AF could also provide the </w:delText>
          </w:r>
          <w:r w:rsidRPr="00FA6F9F" w:rsidDel="00DD5FE6">
            <w:delText>Alternative</w:delText>
          </w:r>
          <w:r w:rsidRPr="00FA6F9F" w:rsidDel="00DD5FE6">
            <w:rPr>
              <w:rFonts w:eastAsia="等线"/>
              <w:lang w:eastAsia="zh-CN"/>
            </w:rPr>
            <w:delText xml:space="preserve"> QoS parameter set request to the NEF/PCF.</w:delText>
          </w:r>
        </w:del>
      </w:ins>
    </w:p>
    <w:p w14:paraId="419097EA" w14:textId="48BBA177" w:rsidR="00012D05" w:rsidRPr="00FA6F9F" w:rsidRDefault="00012D05" w:rsidP="00FA6F9F">
      <w:pPr>
        <w:numPr>
          <w:ilvl w:val="0"/>
          <w:numId w:val="28"/>
        </w:numPr>
        <w:jc w:val="left"/>
        <w:rPr>
          <w:ins w:id="619" w:author="Zhuoyun1" w:date="2022-08-19T11:33:00Z"/>
          <w:highlight w:val="magenta"/>
          <w:rPrChange w:id="620" w:author="Huawei_Hui_D5" w:date="2022-08-23T14:28:00Z">
            <w:rPr>
              <w:ins w:id="621" w:author="Zhuoyun1" w:date="2022-08-19T11:33:00Z"/>
            </w:rPr>
          </w:rPrChange>
        </w:rPr>
      </w:pPr>
      <w:ins w:id="622" w:author="Zhuoyun1" w:date="2022-08-19T11:33:00Z">
        <w:r w:rsidRPr="00FA6F9F">
          <w:rPr>
            <w:highlight w:val="magenta"/>
            <w:rPrChange w:id="623" w:author="Huawei_Hui_D5" w:date="2022-08-23T14:28:00Z">
              <w:rPr/>
            </w:rPrChange>
          </w:rPr>
          <w:t xml:space="preserve">Estimated QoS information </w:t>
        </w:r>
      </w:ins>
      <w:ins w:id="624" w:author="Huawei_Hui_D5" w:date="2022-08-23T14:27:00Z">
        <w:r w:rsidR="00FA6F9F" w:rsidRPr="00FA6F9F">
          <w:rPr>
            <w:highlight w:val="magenta"/>
            <w:rPrChange w:id="625" w:author="Huawei_Hui_D5" w:date="2022-08-23T14:28:00Z">
              <w:rPr/>
            </w:rPrChange>
          </w:rPr>
          <w:t xml:space="preserve">may be </w:t>
        </w:r>
      </w:ins>
      <w:ins w:id="626" w:author="Zhuoyun1" w:date="2022-08-19T11:33:00Z">
        <w:r w:rsidRPr="00FA6F9F">
          <w:rPr>
            <w:highlight w:val="magenta"/>
            <w:rPrChange w:id="627" w:author="Huawei_Hui_D5" w:date="2022-08-23T14:28:00Z">
              <w:rPr/>
            </w:rPrChange>
          </w:rPr>
          <w:t>expos</w:t>
        </w:r>
      </w:ins>
      <w:ins w:id="628" w:author="Huawei_Hui_D5" w:date="2022-08-23T14:27:00Z">
        <w:r w:rsidR="00FA6F9F" w:rsidRPr="00FA6F9F">
          <w:rPr>
            <w:highlight w:val="magenta"/>
            <w:rPrChange w:id="629" w:author="Huawei_Hui_D5" w:date="2022-08-23T14:28:00Z">
              <w:rPr/>
            </w:rPrChange>
          </w:rPr>
          <w:t>ed</w:t>
        </w:r>
      </w:ins>
      <w:ins w:id="630" w:author="Zhuoyun1" w:date="2022-08-19T11:33:00Z">
        <w:del w:id="631" w:author="Huawei_Hui_D5" w:date="2022-08-23T14:27:00Z">
          <w:r w:rsidRPr="00FA6F9F" w:rsidDel="00FA6F9F">
            <w:rPr>
              <w:highlight w:val="magenta"/>
              <w:rPrChange w:id="632" w:author="Huawei_Hui_D5" w:date="2022-08-23T14:28:00Z">
                <w:rPr/>
              </w:rPrChange>
            </w:rPr>
            <w:delText>ure</w:delText>
          </w:r>
        </w:del>
        <w:r w:rsidRPr="00FA6F9F">
          <w:rPr>
            <w:highlight w:val="magenta"/>
            <w:rPrChange w:id="633" w:author="Huawei_Hui_D5" w:date="2022-08-23T14:28:00Z">
              <w:rPr/>
            </w:rPrChange>
          </w:rPr>
          <w:t xml:space="preserve"> to the AF</w:t>
        </w:r>
        <w:del w:id="634" w:author="Huawei_Hui_D5" w:date="2022-08-23T14:27:00Z">
          <w:r w:rsidRPr="00FA6F9F" w:rsidDel="00FA6F9F">
            <w:rPr>
              <w:highlight w:val="magenta"/>
              <w:rPrChange w:id="635" w:author="Huawei_Hui_D5" w:date="2022-08-23T14:28:00Z">
                <w:rPr/>
              </w:rPrChange>
            </w:rPr>
            <w:delText xml:space="preserve"> is also needed</w:delText>
          </w:r>
        </w:del>
        <w:r w:rsidRPr="00FA6F9F">
          <w:rPr>
            <w:highlight w:val="magenta"/>
            <w:rPrChange w:id="636" w:author="Huawei_Hui_D5" w:date="2022-08-23T14:28:00Z">
              <w:rPr/>
            </w:rPrChange>
          </w:rPr>
          <w:t>. It needs to be coordinated with FS_eNA_Ph3.</w:t>
        </w:r>
      </w:ins>
    </w:p>
    <w:p w14:paraId="6320BB0F" w14:textId="77777777" w:rsidR="00012D05" w:rsidRPr="00012D05" w:rsidRDefault="00012D05" w:rsidP="00012D05">
      <w:pPr>
        <w:pStyle w:val="B2"/>
        <w:ind w:left="0" w:firstLine="0"/>
        <w:rPr>
          <w:lang w:val="en-US"/>
        </w:rPr>
      </w:pPr>
    </w:p>
    <w:p w14:paraId="79B50883" w14:textId="77777777" w:rsidR="00F835CE" w:rsidRPr="00950286" w:rsidRDefault="00EC5C31" w:rsidP="00BE7060">
      <w:pPr>
        <w:rPr>
          <w:color w:val="FF0000"/>
          <w:sz w:val="40"/>
        </w:rPr>
      </w:pPr>
      <w:r w:rsidRPr="00EC5C31">
        <w:rPr>
          <w:color w:val="FF0000"/>
          <w:sz w:val="40"/>
        </w:rPr>
        <w:t>*** End of changes ***</w:t>
      </w:r>
      <w:bookmarkEnd w:id="10"/>
    </w:p>
    <w:sectPr w:rsidR="00F835CE" w:rsidRPr="00950286" w:rsidSect="00AA7C54">
      <w:headerReference w:type="even" r:id="rId21"/>
      <w:headerReference w:type="default" r:id="rId22"/>
      <w:footerReference w:type="default" r:id="rId23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99" w:author="Nokia-rev" w:date="2022-08-19T15:30:00Z" w:initials="Nokia">
    <w:p w14:paraId="48D5573A" w14:textId="1B9D4DAD" w:rsidR="00A96623" w:rsidRDefault="00A96623">
      <w:pPr>
        <w:pStyle w:val="ad"/>
      </w:pPr>
      <w:r>
        <w:rPr>
          <w:rStyle w:val="ac"/>
        </w:rPr>
        <w:annotationRef/>
      </w:r>
      <w:r>
        <w:t>Unclear to me what is referred to by “above” layers here… In my understanding, RAN is required to do L4S marking only in the IP header.</w:t>
      </w:r>
    </w:p>
  </w:comment>
  <w:comment w:id="100" w:author="Paul Schliwa-Bertling" w:date="2022-08-22T08:59:00Z" w:initials="PSB">
    <w:p w14:paraId="3420AA80" w14:textId="77777777" w:rsidR="00D87B4C" w:rsidRDefault="00D87B4C" w:rsidP="00F548FE">
      <w:pPr>
        <w:jc w:val="left"/>
      </w:pPr>
      <w:r>
        <w:rPr>
          <w:rStyle w:val="ac"/>
        </w:rPr>
        <w:annotationRef/>
      </w:r>
      <w:r>
        <w:rPr>
          <w:rFonts w:eastAsia="宋体"/>
          <w:color w:val="auto"/>
          <w:lang w:eastAsia="en-US"/>
        </w:rPr>
        <w:t>[Ericsson- Paul] Agree, and it is singular.</w:t>
      </w:r>
    </w:p>
  </w:comment>
  <w:comment w:id="249" w:author="Huawei_Hui_D4" w:date="2022-08-22T18:09:00Z" w:initials="NH">
    <w:p w14:paraId="31F76FA1" w14:textId="53065BCA" w:rsidR="009150BF" w:rsidRDefault="009150BF">
      <w:pPr>
        <w:pStyle w:val="ad"/>
      </w:pPr>
      <w:r>
        <w:rPr>
          <w:rStyle w:val="ac"/>
        </w:rPr>
        <w:annotationRef/>
      </w:r>
      <w:r>
        <w:t>Congestion level is the reason for RAN to trigger ECN L4S marking, no matter for RAN based or UPF based solution. The name has clearly identified it’s definition. I don’t understand what needs to be FFS.</w:t>
      </w:r>
    </w:p>
  </w:comment>
  <w:comment w:id="468" w:author="Paul Schliwa-Bertling" w:date="2022-08-22T09:12:00Z" w:initials="PSB">
    <w:p w14:paraId="2FBA1D43" w14:textId="77777777" w:rsidR="00471541" w:rsidRDefault="00471541" w:rsidP="00F10FBF">
      <w:pPr>
        <w:jc w:val="left"/>
      </w:pPr>
      <w:r>
        <w:rPr>
          <w:rStyle w:val="ac"/>
        </w:rPr>
        <w:annotationRef/>
      </w:r>
      <w:r>
        <w:rPr>
          <w:rFonts w:eastAsia="宋体"/>
          <w:color w:val="auto"/>
          <w:lang w:eastAsia="en-US"/>
        </w:rPr>
        <w:t>Can you please clarify what is ‘the measure time’?</w:t>
      </w:r>
    </w:p>
  </w:comment>
  <w:comment w:id="469" w:author="Chunshan Xiong - CATT2" w:date="2022-08-22T16:27:00Z" w:initials="xcs">
    <w:p w14:paraId="75A10A6F" w14:textId="0F044DAA" w:rsidR="00A61D15" w:rsidRPr="00A61D15" w:rsidRDefault="00A61D15">
      <w:pPr>
        <w:pStyle w:val="ad"/>
        <w:rPr>
          <w:lang w:eastAsia="zh-CN"/>
        </w:rPr>
      </w:pPr>
      <w:r>
        <w:rPr>
          <w:rStyle w:val="ac"/>
        </w:rPr>
        <w:annotationRef/>
      </w:r>
      <w:r>
        <w:rPr>
          <w:rFonts w:hint="eastAsia"/>
          <w:lang w:eastAsia="zh-CN"/>
        </w:rPr>
        <w:t>A</w:t>
      </w:r>
      <w:r>
        <w:rPr>
          <w:lang w:eastAsia="zh-CN"/>
        </w:rPr>
        <w:t>veraging Window is provided by the AF</w:t>
      </w:r>
    </w:p>
  </w:comment>
  <w:comment w:id="493" w:author="Paul Schliwa-Bertling" w:date="2022-08-22T09:06:00Z" w:initials="PSB">
    <w:p w14:paraId="5E608806" w14:textId="153C9EC2" w:rsidR="00087239" w:rsidRDefault="00087239" w:rsidP="00033897">
      <w:pPr>
        <w:jc w:val="left"/>
      </w:pPr>
      <w:r>
        <w:rPr>
          <w:rStyle w:val="ac"/>
        </w:rPr>
        <w:annotationRef/>
      </w:r>
      <w:r>
        <w:rPr>
          <w:rFonts w:eastAsia="宋体"/>
          <w:color w:val="auto"/>
          <w:lang w:eastAsia="en-US"/>
        </w:rPr>
        <w:t>What is the definition of ‘latest’? Stage 3 detail, if defined.</w:t>
      </w:r>
    </w:p>
  </w:comment>
  <w:comment w:id="497" w:author="Paul Schliwa-Bertling" w:date="2022-08-22T09:05:00Z" w:initials="PSB">
    <w:p w14:paraId="285C76FB" w14:textId="75BAB832" w:rsidR="00D87B4C" w:rsidRDefault="00D87B4C" w:rsidP="00624674">
      <w:pPr>
        <w:jc w:val="left"/>
      </w:pPr>
      <w:r>
        <w:rPr>
          <w:rStyle w:val="ac"/>
        </w:rPr>
        <w:annotationRef/>
      </w:r>
      <w:r>
        <w:rPr>
          <w:rFonts w:eastAsia="宋体"/>
          <w:color w:val="auto"/>
          <w:lang w:eastAsia="en-US"/>
        </w:rPr>
        <w:t xml:space="preserve">Unclear what ‘network supposed to be in context of this bullet. </w:t>
      </w:r>
    </w:p>
  </w:comment>
  <w:comment w:id="498" w:author="Chunshan Xiong - CATT2" w:date="2022-08-22T16:21:00Z" w:initials="xcs">
    <w:p w14:paraId="4DB27329" w14:textId="4E1A68F6" w:rsidR="0080612A" w:rsidRDefault="0080612A">
      <w:pPr>
        <w:pStyle w:val="ad"/>
        <w:rPr>
          <w:lang w:eastAsia="zh-CN"/>
        </w:rPr>
      </w:pPr>
      <w:r>
        <w:rPr>
          <w:rStyle w:val="ac"/>
        </w:rPr>
        <w:annotationRef/>
      </w:r>
      <w:r>
        <w:rPr>
          <w:rFonts w:hint="eastAsia"/>
          <w:lang w:eastAsia="zh-CN"/>
        </w:rPr>
        <w:t>A</w:t>
      </w:r>
      <w:r>
        <w:rPr>
          <w:lang w:eastAsia="zh-CN"/>
        </w:rPr>
        <w:t>veraging Window to be provided by the AF</w:t>
      </w:r>
    </w:p>
  </w:comment>
  <w:comment w:id="542" w:author="Nokia-rev" w:date="2022-08-23T18:29:00Z" w:initials="Nokia">
    <w:p w14:paraId="7A7A8AEE" w14:textId="413B7954" w:rsidR="00071308" w:rsidRDefault="00071308">
      <w:pPr>
        <w:pStyle w:val="ad"/>
      </w:pPr>
      <w:r>
        <w:rPr>
          <w:rStyle w:val="ac"/>
        </w:rPr>
        <w:annotationRef/>
      </w:r>
      <w:r>
        <w:t>This is not needed as we already expose HO related events towards the AF (since Rel-15). Furthermore, we have Mobility enhancements study item in RAN to avoid and/or minimize data rate interruption due to HO etc.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48D5573A" w15:done="0"/>
  <w15:commentEx w15:paraId="3420AA80" w15:paraIdParent="48D5573A" w15:done="0"/>
  <w15:commentEx w15:paraId="31F76FA1" w15:done="0"/>
  <w15:commentEx w15:paraId="2FBA1D43" w15:done="0"/>
  <w15:commentEx w15:paraId="75A10A6F" w15:paraIdParent="2FBA1D43" w15:done="0"/>
  <w15:commentEx w15:paraId="5E608806" w15:done="0"/>
  <w15:commentEx w15:paraId="285C76FB" w15:done="0"/>
  <w15:commentEx w15:paraId="4DB27329" w15:paraIdParent="285C76FB" w15:done="0"/>
  <w15:commentEx w15:paraId="7A7A8AEE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AA2B12" w16cex:dateUtc="2022-08-19T20:30:00Z"/>
  <w16cex:commentExtensible w16cex:durableId="26ADC40B" w16cex:dateUtc="2022-08-22T06:59:00Z"/>
  <w16cex:commentExtensible w16cex:durableId="26ADC704" w16cex:dateUtc="2022-08-22T07:12:00Z"/>
  <w16cex:commentExtensible w16cex:durableId="26ADC57B" w16cex:dateUtc="2022-08-22T07:06:00Z"/>
  <w16cex:commentExtensible w16cex:durableId="26ADC53D" w16cex:dateUtc="2022-08-22T07:05:00Z"/>
  <w16cex:commentExtensible w16cex:durableId="26AF9AF0" w16cex:dateUtc="2022-08-23T23:2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8D5573A" w16cid:durableId="26AA2B12"/>
  <w16cid:commentId w16cid:paraId="3420AA80" w16cid:durableId="26ADC40B"/>
  <w16cid:commentId w16cid:paraId="31F76FA1" w16cid:durableId="26AE44EB"/>
  <w16cid:commentId w16cid:paraId="2FBA1D43" w16cid:durableId="26ADC704"/>
  <w16cid:commentId w16cid:paraId="75A10A6F" w16cid:durableId="26AE4352"/>
  <w16cid:commentId w16cid:paraId="5E608806" w16cid:durableId="26ADC57B"/>
  <w16cid:commentId w16cid:paraId="285C76FB" w16cid:durableId="26ADC53D"/>
  <w16cid:commentId w16cid:paraId="4DB27329" w16cid:durableId="26AE4355"/>
  <w16cid:commentId w16cid:paraId="7A7A8AEE" w16cid:durableId="26AF9AF0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D09BCD" w14:textId="77777777" w:rsidR="00EF0AA4" w:rsidRDefault="00EF0AA4">
      <w:r>
        <w:separator/>
      </w:r>
    </w:p>
    <w:p w14:paraId="3AF5B94D" w14:textId="77777777" w:rsidR="00EF0AA4" w:rsidRDefault="00EF0AA4"/>
  </w:endnote>
  <w:endnote w:type="continuationSeparator" w:id="0">
    <w:p w14:paraId="4C09BA13" w14:textId="77777777" w:rsidR="00EF0AA4" w:rsidRDefault="00EF0AA4">
      <w:r>
        <w:continuationSeparator/>
      </w:r>
    </w:p>
    <w:p w14:paraId="2C344E55" w14:textId="77777777" w:rsidR="00EF0AA4" w:rsidRDefault="00EF0AA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B4B6B9" w14:textId="77777777" w:rsidR="00DB2784" w:rsidRDefault="00DB2784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3D2CBF3" w14:textId="77777777" w:rsidR="00DB2784" w:rsidRDefault="00DB2784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48E6DC9A" w14:textId="77777777" w:rsidR="00DB2784" w:rsidRDefault="00DB278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C25B56" w14:textId="77777777" w:rsidR="00EF0AA4" w:rsidRDefault="00EF0AA4">
      <w:r>
        <w:separator/>
      </w:r>
    </w:p>
    <w:p w14:paraId="3D36D081" w14:textId="77777777" w:rsidR="00EF0AA4" w:rsidRDefault="00EF0AA4"/>
  </w:footnote>
  <w:footnote w:type="continuationSeparator" w:id="0">
    <w:p w14:paraId="716BB1E9" w14:textId="77777777" w:rsidR="00EF0AA4" w:rsidRDefault="00EF0AA4">
      <w:r>
        <w:continuationSeparator/>
      </w:r>
    </w:p>
    <w:p w14:paraId="4B951BF9" w14:textId="77777777" w:rsidR="00EF0AA4" w:rsidRDefault="00EF0AA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62A044" w14:textId="77777777" w:rsidR="00DB2784" w:rsidRDefault="00DB2784"/>
  <w:p w14:paraId="72AB2A51" w14:textId="77777777" w:rsidR="00DB2784" w:rsidRDefault="00DB278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835569" w14:textId="77777777" w:rsidR="00DB2784" w:rsidRPr="00AB2C68" w:rsidRDefault="00DB2784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AB2C68">
      <w:rPr>
        <w:rFonts w:ascii="Arial" w:hAnsi="Arial" w:cs="Arial"/>
        <w:b/>
        <w:bCs/>
        <w:sz w:val="18"/>
        <w:lang w:val="fr-FR"/>
      </w:rPr>
      <w:t>SA WG2 Temporary Document</w:t>
    </w:r>
  </w:p>
  <w:p w14:paraId="57709794" w14:textId="415CA340" w:rsidR="00DB2784" w:rsidRPr="00AB2C68" w:rsidRDefault="00DB2784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AB2C68">
      <w:rPr>
        <w:rFonts w:ascii="Arial" w:hAnsi="Arial" w:cs="Arial"/>
        <w:b/>
        <w:bCs/>
        <w:sz w:val="18"/>
        <w:lang w:val="fr-FR"/>
      </w:rPr>
      <w:t xml:space="preserve">Page </w:t>
    </w:r>
    <w:r w:rsidR="007908C0">
      <w:rPr>
        <w:rFonts w:ascii="Arial" w:hAnsi="Arial" w:cs="Arial"/>
        <w:b/>
        <w:bCs/>
        <w:sz w:val="18"/>
      </w:rPr>
      <w:fldChar w:fldCharType="begin"/>
    </w:r>
    <w:r w:rsidRPr="00AB2C68">
      <w:rPr>
        <w:rFonts w:ascii="Arial" w:hAnsi="Arial" w:cs="Arial"/>
        <w:b/>
        <w:bCs/>
        <w:sz w:val="18"/>
        <w:lang w:val="fr-FR"/>
      </w:rPr>
      <w:instrText xml:space="preserve">page </w:instrText>
    </w:r>
    <w:r w:rsidR="007908C0">
      <w:rPr>
        <w:rFonts w:ascii="Arial" w:hAnsi="Arial" w:cs="Arial"/>
        <w:b/>
        <w:bCs/>
        <w:sz w:val="18"/>
      </w:rPr>
      <w:fldChar w:fldCharType="separate"/>
    </w:r>
    <w:r w:rsidR="000B4038">
      <w:rPr>
        <w:rFonts w:ascii="Arial" w:hAnsi="Arial" w:cs="Arial"/>
        <w:b/>
        <w:bCs/>
        <w:noProof/>
        <w:sz w:val="18"/>
        <w:lang w:val="fr-FR"/>
      </w:rPr>
      <w:t>5</w:t>
    </w:r>
    <w:r w:rsidR="007908C0">
      <w:rPr>
        <w:rFonts w:ascii="Arial" w:hAnsi="Arial" w:cs="Arial"/>
        <w:b/>
        <w:bCs/>
        <w:sz w:val="18"/>
      </w:rPr>
      <w:fldChar w:fldCharType="end"/>
    </w:r>
  </w:p>
  <w:p w14:paraId="1573DAF7" w14:textId="77777777" w:rsidR="00DB2784" w:rsidRPr="00AB2C68" w:rsidRDefault="00DB2784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356235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53F8ECB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68B4508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54C2F4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34BC811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036A88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2E068B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6060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69257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94E12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C84EB0"/>
    <w:multiLevelType w:val="hybridMultilevel"/>
    <w:tmpl w:val="E76CBC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5857AD1"/>
    <w:multiLevelType w:val="hybridMultilevel"/>
    <w:tmpl w:val="C9240FA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5ED1372"/>
    <w:multiLevelType w:val="hybridMultilevel"/>
    <w:tmpl w:val="912CB016"/>
    <w:lvl w:ilvl="0" w:tplc="EEC241C4"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EA511E7"/>
    <w:multiLevelType w:val="hybridMultilevel"/>
    <w:tmpl w:val="EE30436A"/>
    <w:lvl w:ilvl="0" w:tplc="CE3C7616">
      <w:start w:val="1"/>
      <w:numFmt w:val="bullet"/>
      <w:lvlText w:val="-"/>
      <w:lvlJc w:val="left"/>
      <w:pPr>
        <w:ind w:left="1004" w:hanging="360"/>
      </w:pPr>
      <w:rPr>
        <w:rFonts w:ascii="Times New Roman" w:hAnsi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0EAE6D6D"/>
    <w:multiLevelType w:val="hybridMultilevel"/>
    <w:tmpl w:val="55FE66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E601295"/>
    <w:multiLevelType w:val="hybridMultilevel"/>
    <w:tmpl w:val="3828A0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C03710"/>
    <w:multiLevelType w:val="hybridMultilevel"/>
    <w:tmpl w:val="DC2897D6"/>
    <w:lvl w:ilvl="0" w:tplc="594C3154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A7D318F"/>
    <w:multiLevelType w:val="hybridMultilevel"/>
    <w:tmpl w:val="13C24D06"/>
    <w:lvl w:ilvl="0" w:tplc="04090001">
      <w:start w:val="1"/>
      <w:numFmt w:val="bullet"/>
      <w:lvlText w:val=""/>
      <w:lvlJc w:val="left"/>
      <w:pPr>
        <w:ind w:left="81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6" w:hanging="360"/>
      </w:pPr>
      <w:rPr>
        <w:rFonts w:ascii="Wingdings" w:hAnsi="Wingdings" w:hint="default"/>
      </w:rPr>
    </w:lvl>
  </w:abstractNum>
  <w:abstractNum w:abstractNumId="18" w15:restartNumberingAfterBreak="0">
    <w:nsid w:val="2CD814C6"/>
    <w:multiLevelType w:val="hybridMultilevel"/>
    <w:tmpl w:val="727ECF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F434F24"/>
    <w:multiLevelType w:val="hybridMultilevel"/>
    <w:tmpl w:val="E6E4602A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CE3C7616">
      <w:start w:val="1"/>
      <w:numFmt w:val="bullet"/>
      <w:lvlText w:val="-"/>
      <w:lvlJc w:val="left"/>
      <w:pPr>
        <w:ind w:left="1724" w:hanging="360"/>
      </w:pPr>
      <w:rPr>
        <w:rFonts w:ascii="Times New Roman" w:hAnsi="Times New Roman" w:hint="default"/>
      </w:r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33A201D3"/>
    <w:multiLevelType w:val="hybridMultilevel"/>
    <w:tmpl w:val="37A0840C"/>
    <w:lvl w:ilvl="0" w:tplc="A1D284EA">
      <w:start w:val="1"/>
      <w:numFmt w:val="bullet"/>
      <w:lvlText w:val="-"/>
      <w:lvlJc w:val="left"/>
      <w:pPr>
        <w:ind w:left="84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1" w15:restartNumberingAfterBreak="0">
    <w:nsid w:val="3AE94D0D"/>
    <w:multiLevelType w:val="hybridMultilevel"/>
    <w:tmpl w:val="6374F268"/>
    <w:lvl w:ilvl="0" w:tplc="7BB42FA6">
      <w:start w:val="6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A76FE9"/>
    <w:multiLevelType w:val="hybridMultilevel"/>
    <w:tmpl w:val="77E04E8A"/>
    <w:lvl w:ilvl="0" w:tplc="CE3C7616">
      <w:start w:val="1"/>
      <w:numFmt w:val="bullet"/>
      <w:lvlText w:val="-"/>
      <w:lvlJc w:val="left"/>
      <w:pPr>
        <w:ind w:left="1004" w:hanging="360"/>
      </w:pPr>
      <w:rPr>
        <w:rFonts w:ascii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48843E78"/>
    <w:multiLevelType w:val="hybridMultilevel"/>
    <w:tmpl w:val="F8B26728"/>
    <w:lvl w:ilvl="0" w:tplc="E16A5934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561F18CC"/>
    <w:multiLevelType w:val="hybridMultilevel"/>
    <w:tmpl w:val="EFC629C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3A61E8"/>
    <w:multiLevelType w:val="hybridMultilevel"/>
    <w:tmpl w:val="A9BE7A2E"/>
    <w:lvl w:ilvl="0" w:tplc="F7ECB1D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63A16DD"/>
    <w:multiLevelType w:val="hybridMultilevel"/>
    <w:tmpl w:val="828C9FC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1"/>
  </w:num>
  <w:num w:numId="3">
    <w:abstractNumId w:val="26"/>
  </w:num>
  <w:num w:numId="4">
    <w:abstractNumId w:val="18"/>
  </w:num>
  <w:num w:numId="5">
    <w:abstractNumId w:val="10"/>
  </w:num>
  <w:num w:numId="6">
    <w:abstractNumId w:val="10"/>
  </w:num>
  <w:num w:numId="7">
    <w:abstractNumId w:val="15"/>
  </w:num>
  <w:num w:numId="8">
    <w:abstractNumId w:val="17"/>
  </w:num>
  <w:num w:numId="9">
    <w:abstractNumId w:val="21"/>
  </w:num>
  <w:num w:numId="10">
    <w:abstractNumId w:val="16"/>
  </w:num>
  <w:num w:numId="11">
    <w:abstractNumId w:val="23"/>
  </w:num>
  <w:num w:numId="12">
    <w:abstractNumId w:val="19"/>
  </w:num>
  <w:num w:numId="13">
    <w:abstractNumId w:val="22"/>
  </w:num>
  <w:num w:numId="14">
    <w:abstractNumId w:val="13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4"/>
  </w:num>
  <w:num w:numId="26">
    <w:abstractNumId w:val="25"/>
  </w:num>
  <w:num w:numId="27">
    <w:abstractNumId w:val="12"/>
  </w:num>
  <w:num w:numId="28">
    <w:abstractNumId w:val="2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 User">
    <w15:presenceInfo w15:providerId="None" w15:userId="Qualcomm User"/>
  </w15:person>
  <w15:person w15:author="Qualcomm User r20">
    <w15:presenceInfo w15:providerId="None" w15:userId="Qualcomm User r20"/>
  </w15:person>
  <w15:person w15:author="OPPOr26">
    <w15:presenceInfo w15:providerId="None" w15:userId="OPPOr26"/>
  </w15:person>
  <w15:person w15:author="Huawei_Hui_D5">
    <w15:presenceInfo w15:providerId="None" w15:userId="Huawei_Hui_D5"/>
  </w15:person>
  <w15:person w15:author="Huawei_Hui_D6">
    <w15:presenceInfo w15:providerId="None" w15:userId="Huawei_Hui_D6"/>
  </w15:person>
  <w15:person w15:author="Curt Wong">
    <w15:presenceInfo w15:providerId="AD" w15:userId="S::curtwong@fb.com::5802caca-d8f0-4f9e-b4f9-66c583ce5324"/>
  </w15:person>
  <w15:person w15:author="XIAOMI">
    <w15:presenceInfo w15:providerId="Windows Live" w15:userId="2bbcf0a81fb2e78c"/>
  </w15:person>
  <w15:person w15:author="Nokia-rev">
    <w15:presenceInfo w15:providerId="None" w15:userId="Nokia-rev"/>
  </w15:person>
  <w15:person w15:author="Chunshan Xiong - CATT3">
    <w15:presenceInfo w15:providerId="None" w15:userId="Chunshan Xiong - CATT3"/>
  </w15:person>
  <w15:person w15:author="Paul Schliwa-Bertling">
    <w15:presenceInfo w15:providerId="AD" w15:userId="S::paul.schliwa-bertling@ericsson.com::e9d3b1e5-689a-4e6e-b65e-75721e703357"/>
  </w15:person>
  <w15:person w15:author="ke">
    <w15:presenceInfo w15:providerId="None" w15:userId="ke"/>
  </w15:person>
  <w15:person w15:author="Huawei_Hui_D4">
    <w15:presenceInfo w15:providerId="None" w15:userId="Huawei_Hui_D4"/>
  </w15:person>
  <w15:person w15:author="Huawei_Hui_D3">
    <w15:presenceInfo w15:providerId="None" w15:userId="Huawei_Hui_D3"/>
  </w15:person>
  <w15:person w15:author="Chunshan Xiong - CATT2">
    <w15:presenceInfo w15:providerId="None" w15:userId="Chunshan Xiong - CATT2"/>
  </w15:person>
  <w15:person w15:author="Chunshan Xiong - CATT">
    <w15:presenceInfo w15:providerId="None" w15:userId="Chunshan Xiong - CATT"/>
  </w15:person>
  <w15:person w15:author="Zhuoyun1">
    <w15:presenceInfo w15:providerId="None" w15:userId="Zhuoyun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3"/>
  <w:printFractionalCharacterWidth/>
  <w:embedSystemFonts/>
  <w:bordersDoNotSurroundHeader/>
  <w:bordersDoNotSurroundFooter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fr-FR" w:vendorID="64" w:dllVersion="4096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6EE"/>
    <w:rsid w:val="00001F9E"/>
    <w:rsid w:val="00002833"/>
    <w:rsid w:val="00004D38"/>
    <w:rsid w:val="000058CA"/>
    <w:rsid w:val="0000590B"/>
    <w:rsid w:val="00005E4F"/>
    <w:rsid w:val="00006CDF"/>
    <w:rsid w:val="00007A47"/>
    <w:rsid w:val="00007A9D"/>
    <w:rsid w:val="00011389"/>
    <w:rsid w:val="00012D05"/>
    <w:rsid w:val="00013B8A"/>
    <w:rsid w:val="00013E75"/>
    <w:rsid w:val="00013E80"/>
    <w:rsid w:val="00014302"/>
    <w:rsid w:val="00014DAD"/>
    <w:rsid w:val="0001664C"/>
    <w:rsid w:val="00017D3E"/>
    <w:rsid w:val="00020903"/>
    <w:rsid w:val="00021A38"/>
    <w:rsid w:val="00021C45"/>
    <w:rsid w:val="000222BA"/>
    <w:rsid w:val="0002390F"/>
    <w:rsid w:val="000240CF"/>
    <w:rsid w:val="00024184"/>
    <w:rsid w:val="0002550A"/>
    <w:rsid w:val="00025AA2"/>
    <w:rsid w:val="00030CF2"/>
    <w:rsid w:val="00031350"/>
    <w:rsid w:val="00031547"/>
    <w:rsid w:val="000330E7"/>
    <w:rsid w:val="00033AE0"/>
    <w:rsid w:val="00034845"/>
    <w:rsid w:val="00035433"/>
    <w:rsid w:val="000359F0"/>
    <w:rsid w:val="00036210"/>
    <w:rsid w:val="00037E3E"/>
    <w:rsid w:val="000430EF"/>
    <w:rsid w:val="00045308"/>
    <w:rsid w:val="0004544F"/>
    <w:rsid w:val="00045854"/>
    <w:rsid w:val="00046140"/>
    <w:rsid w:val="00046178"/>
    <w:rsid w:val="00046F90"/>
    <w:rsid w:val="0004760C"/>
    <w:rsid w:val="00047746"/>
    <w:rsid w:val="00050B44"/>
    <w:rsid w:val="00050D8A"/>
    <w:rsid w:val="00053F07"/>
    <w:rsid w:val="000543B2"/>
    <w:rsid w:val="00055F99"/>
    <w:rsid w:val="000571D8"/>
    <w:rsid w:val="000573E1"/>
    <w:rsid w:val="00060E04"/>
    <w:rsid w:val="0006111C"/>
    <w:rsid w:val="0006256D"/>
    <w:rsid w:val="000630D9"/>
    <w:rsid w:val="00064303"/>
    <w:rsid w:val="00064883"/>
    <w:rsid w:val="00065820"/>
    <w:rsid w:val="00066940"/>
    <w:rsid w:val="00066B2E"/>
    <w:rsid w:val="00066D62"/>
    <w:rsid w:val="000670BF"/>
    <w:rsid w:val="00067591"/>
    <w:rsid w:val="00070DD9"/>
    <w:rsid w:val="00071308"/>
    <w:rsid w:val="000713FF"/>
    <w:rsid w:val="000719A5"/>
    <w:rsid w:val="000727BC"/>
    <w:rsid w:val="000742EA"/>
    <w:rsid w:val="00077CA5"/>
    <w:rsid w:val="00077D47"/>
    <w:rsid w:val="00080523"/>
    <w:rsid w:val="000822DE"/>
    <w:rsid w:val="00083A5F"/>
    <w:rsid w:val="000850FC"/>
    <w:rsid w:val="0008690C"/>
    <w:rsid w:val="000869B0"/>
    <w:rsid w:val="00087239"/>
    <w:rsid w:val="0008726F"/>
    <w:rsid w:val="00087610"/>
    <w:rsid w:val="00090400"/>
    <w:rsid w:val="0009094F"/>
    <w:rsid w:val="00090C1A"/>
    <w:rsid w:val="00090D9D"/>
    <w:rsid w:val="00091A21"/>
    <w:rsid w:val="00091F25"/>
    <w:rsid w:val="00092780"/>
    <w:rsid w:val="0009383B"/>
    <w:rsid w:val="00093F1F"/>
    <w:rsid w:val="0009430E"/>
    <w:rsid w:val="000957C5"/>
    <w:rsid w:val="00097243"/>
    <w:rsid w:val="000A1BF9"/>
    <w:rsid w:val="000A2D53"/>
    <w:rsid w:val="000A5066"/>
    <w:rsid w:val="000A5778"/>
    <w:rsid w:val="000A5909"/>
    <w:rsid w:val="000A6837"/>
    <w:rsid w:val="000A697C"/>
    <w:rsid w:val="000A6CD0"/>
    <w:rsid w:val="000A76E9"/>
    <w:rsid w:val="000B156C"/>
    <w:rsid w:val="000B4038"/>
    <w:rsid w:val="000B4759"/>
    <w:rsid w:val="000B4821"/>
    <w:rsid w:val="000B53CF"/>
    <w:rsid w:val="000B74E5"/>
    <w:rsid w:val="000C05DE"/>
    <w:rsid w:val="000C21DF"/>
    <w:rsid w:val="000C3876"/>
    <w:rsid w:val="000C7284"/>
    <w:rsid w:val="000C7914"/>
    <w:rsid w:val="000D3B89"/>
    <w:rsid w:val="000D69A3"/>
    <w:rsid w:val="000D6D4C"/>
    <w:rsid w:val="000D7993"/>
    <w:rsid w:val="000E089F"/>
    <w:rsid w:val="000E2635"/>
    <w:rsid w:val="000E2A18"/>
    <w:rsid w:val="000E3753"/>
    <w:rsid w:val="000E432B"/>
    <w:rsid w:val="000E4E9D"/>
    <w:rsid w:val="000E5B4C"/>
    <w:rsid w:val="000E7AE2"/>
    <w:rsid w:val="000F0247"/>
    <w:rsid w:val="000F0577"/>
    <w:rsid w:val="000F11BD"/>
    <w:rsid w:val="000F1325"/>
    <w:rsid w:val="000F1527"/>
    <w:rsid w:val="000F1BE9"/>
    <w:rsid w:val="000F2095"/>
    <w:rsid w:val="000F24D9"/>
    <w:rsid w:val="000F3D07"/>
    <w:rsid w:val="000F49CD"/>
    <w:rsid w:val="000F5563"/>
    <w:rsid w:val="000F5789"/>
    <w:rsid w:val="000F6893"/>
    <w:rsid w:val="00101DD1"/>
    <w:rsid w:val="00103370"/>
    <w:rsid w:val="00103419"/>
    <w:rsid w:val="0010441B"/>
    <w:rsid w:val="00104E34"/>
    <w:rsid w:val="001054DA"/>
    <w:rsid w:val="00105AC8"/>
    <w:rsid w:val="001066C1"/>
    <w:rsid w:val="00106A31"/>
    <w:rsid w:val="0010741F"/>
    <w:rsid w:val="001075B5"/>
    <w:rsid w:val="0011078F"/>
    <w:rsid w:val="0011141F"/>
    <w:rsid w:val="00111AB5"/>
    <w:rsid w:val="0011425A"/>
    <w:rsid w:val="001147AF"/>
    <w:rsid w:val="00116F90"/>
    <w:rsid w:val="00120020"/>
    <w:rsid w:val="001206AC"/>
    <w:rsid w:val="00120E42"/>
    <w:rsid w:val="001210E0"/>
    <w:rsid w:val="00121215"/>
    <w:rsid w:val="0012224B"/>
    <w:rsid w:val="00123529"/>
    <w:rsid w:val="00123A8D"/>
    <w:rsid w:val="00125361"/>
    <w:rsid w:val="00125B7B"/>
    <w:rsid w:val="00125CFE"/>
    <w:rsid w:val="00125DDC"/>
    <w:rsid w:val="00126CD2"/>
    <w:rsid w:val="00127B2F"/>
    <w:rsid w:val="001313DA"/>
    <w:rsid w:val="00132C1D"/>
    <w:rsid w:val="001331FA"/>
    <w:rsid w:val="001338BE"/>
    <w:rsid w:val="001348B5"/>
    <w:rsid w:val="00134BF0"/>
    <w:rsid w:val="00135B48"/>
    <w:rsid w:val="00137DA6"/>
    <w:rsid w:val="00140A1C"/>
    <w:rsid w:val="00142A11"/>
    <w:rsid w:val="00145069"/>
    <w:rsid w:val="00145D1A"/>
    <w:rsid w:val="001468A5"/>
    <w:rsid w:val="00151A7C"/>
    <w:rsid w:val="001536D1"/>
    <w:rsid w:val="00153728"/>
    <w:rsid w:val="00154054"/>
    <w:rsid w:val="00154587"/>
    <w:rsid w:val="001549ED"/>
    <w:rsid w:val="001551CB"/>
    <w:rsid w:val="00155277"/>
    <w:rsid w:val="00155D0C"/>
    <w:rsid w:val="00155E79"/>
    <w:rsid w:val="0016034B"/>
    <w:rsid w:val="001604E0"/>
    <w:rsid w:val="001605A2"/>
    <w:rsid w:val="001605A3"/>
    <w:rsid w:val="00160AF1"/>
    <w:rsid w:val="00160CB6"/>
    <w:rsid w:val="001610EE"/>
    <w:rsid w:val="0016122A"/>
    <w:rsid w:val="00163845"/>
    <w:rsid w:val="0016457E"/>
    <w:rsid w:val="0016526C"/>
    <w:rsid w:val="001655B2"/>
    <w:rsid w:val="0016629F"/>
    <w:rsid w:val="00166FC0"/>
    <w:rsid w:val="00167C39"/>
    <w:rsid w:val="00171EDE"/>
    <w:rsid w:val="00171F32"/>
    <w:rsid w:val="00172D4D"/>
    <w:rsid w:val="00172DF4"/>
    <w:rsid w:val="001730BA"/>
    <w:rsid w:val="001747B5"/>
    <w:rsid w:val="00174C0E"/>
    <w:rsid w:val="00177A80"/>
    <w:rsid w:val="00177BDC"/>
    <w:rsid w:val="00177F27"/>
    <w:rsid w:val="001800A8"/>
    <w:rsid w:val="00182D1B"/>
    <w:rsid w:val="001831EF"/>
    <w:rsid w:val="00183953"/>
    <w:rsid w:val="00184A17"/>
    <w:rsid w:val="001858BB"/>
    <w:rsid w:val="00185CCD"/>
    <w:rsid w:val="00185E37"/>
    <w:rsid w:val="00186FF5"/>
    <w:rsid w:val="00187E85"/>
    <w:rsid w:val="00190045"/>
    <w:rsid w:val="00191501"/>
    <w:rsid w:val="0019237E"/>
    <w:rsid w:val="00192678"/>
    <w:rsid w:val="00193EF7"/>
    <w:rsid w:val="001949BA"/>
    <w:rsid w:val="00195502"/>
    <w:rsid w:val="00196D6C"/>
    <w:rsid w:val="001A1A12"/>
    <w:rsid w:val="001A390D"/>
    <w:rsid w:val="001A44C8"/>
    <w:rsid w:val="001A4D74"/>
    <w:rsid w:val="001A4D92"/>
    <w:rsid w:val="001A6977"/>
    <w:rsid w:val="001A7794"/>
    <w:rsid w:val="001B06A8"/>
    <w:rsid w:val="001B25EB"/>
    <w:rsid w:val="001B3422"/>
    <w:rsid w:val="001B4306"/>
    <w:rsid w:val="001B50C9"/>
    <w:rsid w:val="001B5948"/>
    <w:rsid w:val="001B6731"/>
    <w:rsid w:val="001B6DAA"/>
    <w:rsid w:val="001C0851"/>
    <w:rsid w:val="001C141C"/>
    <w:rsid w:val="001C2C6E"/>
    <w:rsid w:val="001C32E0"/>
    <w:rsid w:val="001C363E"/>
    <w:rsid w:val="001C3686"/>
    <w:rsid w:val="001C39A5"/>
    <w:rsid w:val="001C4080"/>
    <w:rsid w:val="001C4E7B"/>
    <w:rsid w:val="001C5620"/>
    <w:rsid w:val="001C5B59"/>
    <w:rsid w:val="001C7F3F"/>
    <w:rsid w:val="001D02F2"/>
    <w:rsid w:val="001D0906"/>
    <w:rsid w:val="001D18D7"/>
    <w:rsid w:val="001D2022"/>
    <w:rsid w:val="001D361C"/>
    <w:rsid w:val="001D39F9"/>
    <w:rsid w:val="001D4D38"/>
    <w:rsid w:val="001D4FCC"/>
    <w:rsid w:val="001D5337"/>
    <w:rsid w:val="001D5BD0"/>
    <w:rsid w:val="001E1D20"/>
    <w:rsid w:val="001E37F3"/>
    <w:rsid w:val="001E4ACD"/>
    <w:rsid w:val="001E4B6F"/>
    <w:rsid w:val="001E678B"/>
    <w:rsid w:val="001F0142"/>
    <w:rsid w:val="001F1013"/>
    <w:rsid w:val="001F11DD"/>
    <w:rsid w:val="001F21B2"/>
    <w:rsid w:val="001F404A"/>
    <w:rsid w:val="001F465F"/>
    <w:rsid w:val="001F5569"/>
    <w:rsid w:val="001F6D56"/>
    <w:rsid w:val="001F6DB3"/>
    <w:rsid w:val="001F7289"/>
    <w:rsid w:val="001F7FE0"/>
    <w:rsid w:val="002002DA"/>
    <w:rsid w:val="00200B62"/>
    <w:rsid w:val="00202192"/>
    <w:rsid w:val="0020360B"/>
    <w:rsid w:val="00203C8B"/>
    <w:rsid w:val="0020428C"/>
    <w:rsid w:val="0020552A"/>
    <w:rsid w:val="002108BE"/>
    <w:rsid w:val="00212391"/>
    <w:rsid w:val="00213137"/>
    <w:rsid w:val="0021367B"/>
    <w:rsid w:val="00213CF4"/>
    <w:rsid w:val="002154CD"/>
    <w:rsid w:val="0021621A"/>
    <w:rsid w:val="002165CC"/>
    <w:rsid w:val="00216BE9"/>
    <w:rsid w:val="00216D99"/>
    <w:rsid w:val="00220003"/>
    <w:rsid w:val="00220905"/>
    <w:rsid w:val="00220B25"/>
    <w:rsid w:val="00221633"/>
    <w:rsid w:val="0022320D"/>
    <w:rsid w:val="00223C26"/>
    <w:rsid w:val="00224866"/>
    <w:rsid w:val="00225068"/>
    <w:rsid w:val="0022541C"/>
    <w:rsid w:val="002256B7"/>
    <w:rsid w:val="00232001"/>
    <w:rsid w:val="0023261C"/>
    <w:rsid w:val="0023317E"/>
    <w:rsid w:val="00233B8A"/>
    <w:rsid w:val="00235101"/>
    <w:rsid w:val="002355E4"/>
    <w:rsid w:val="00236A92"/>
    <w:rsid w:val="002375BF"/>
    <w:rsid w:val="00240050"/>
    <w:rsid w:val="00240092"/>
    <w:rsid w:val="002400BC"/>
    <w:rsid w:val="00241CB6"/>
    <w:rsid w:val="00241E6E"/>
    <w:rsid w:val="002421CE"/>
    <w:rsid w:val="0024297A"/>
    <w:rsid w:val="00243160"/>
    <w:rsid w:val="00244D45"/>
    <w:rsid w:val="002450DE"/>
    <w:rsid w:val="002467DA"/>
    <w:rsid w:val="00246A03"/>
    <w:rsid w:val="00247B02"/>
    <w:rsid w:val="00250DAD"/>
    <w:rsid w:val="00251356"/>
    <w:rsid w:val="00253453"/>
    <w:rsid w:val="00253BD7"/>
    <w:rsid w:val="002540C7"/>
    <w:rsid w:val="00254F2D"/>
    <w:rsid w:val="0025516A"/>
    <w:rsid w:val="00255178"/>
    <w:rsid w:val="00255940"/>
    <w:rsid w:val="00257BB5"/>
    <w:rsid w:val="0026023C"/>
    <w:rsid w:val="00261A66"/>
    <w:rsid w:val="002620CD"/>
    <w:rsid w:val="00262A6C"/>
    <w:rsid w:val="00263108"/>
    <w:rsid w:val="0026442A"/>
    <w:rsid w:val="00264AF8"/>
    <w:rsid w:val="00264E37"/>
    <w:rsid w:val="00265868"/>
    <w:rsid w:val="00265A58"/>
    <w:rsid w:val="00266F07"/>
    <w:rsid w:val="00267101"/>
    <w:rsid w:val="00270450"/>
    <w:rsid w:val="002714F1"/>
    <w:rsid w:val="00271551"/>
    <w:rsid w:val="00272F26"/>
    <w:rsid w:val="002740ED"/>
    <w:rsid w:val="00274304"/>
    <w:rsid w:val="0027546A"/>
    <w:rsid w:val="002776BC"/>
    <w:rsid w:val="00277793"/>
    <w:rsid w:val="00280156"/>
    <w:rsid w:val="0028318F"/>
    <w:rsid w:val="00283BD7"/>
    <w:rsid w:val="002846C8"/>
    <w:rsid w:val="0028744B"/>
    <w:rsid w:val="00287EF5"/>
    <w:rsid w:val="00292913"/>
    <w:rsid w:val="00294345"/>
    <w:rsid w:val="0029449A"/>
    <w:rsid w:val="00294EA3"/>
    <w:rsid w:val="002952A9"/>
    <w:rsid w:val="00297560"/>
    <w:rsid w:val="00297C0A"/>
    <w:rsid w:val="002A2237"/>
    <w:rsid w:val="002A2C5E"/>
    <w:rsid w:val="002A304F"/>
    <w:rsid w:val="002A5B3C"/>
    <w:rsid w:val="002A5C45"/>
    <w:rsid w:val="002B1737"/>
    <w:rsid w:val="002B4511"/>
    <w:rsid w:val="002B604E"/>
    <w:rsid w:val="002B615E"/>
    <w:rsid w:val="002B63FB"/>
    <w:rsid w:val="002B6B58"/>
    <w:rsid w:val="002B6FCB"/>
    <w:rsid w:val="002B7A0B"/>
    <w:rsid w:val="002B7F5A"/>
    <w:rsid w:val="002C082F"/>
    <w:rsid w:val="002C0CC8"/>
    <w:rsid w:val="002C10CA"/>
    <w:rsid w:val="002C3707"/>
    <w:rsid w:val="002C4773"/>
    <w:rsid w:val="002C4E98"/>
    <w:rsid w:val="002C4FC2"/>
    <w:rsid w:val="002C5463"/>
    <w:rsid w:val="002C5BC8"/>
    <w:rsid w:val="002C6932"/>
    <w:rsid w:val="002C6FB7"/>
    <w:rsid w:val="002D0297"/>
    <w:rsid w:val="002D0C72"/>
    <w:rsid w:val="002D1246"/>
    <w:rsid w:val="002D168C"/>
    <w:rsid w:val="002D16F7"/>
    <w:rsid w:val="002D2824"/>
    <w:rsid w:val="002D2C4F"/>
    <w:rsid w:val="002D2D68"/>
    <w:rsid w:val="002D3CB4"/>
    <w:rsid w:val="002D4AAA"/>
    <w:rsid w:val="002D52F7"/>
    <w:rsid w:val="002D5664"/>
    <w:rsid w:val="002D59E1"/>
    <w:rsid w:val="002D798E"/>
    <w:rsid w:val="002E0398"/>
    <w:rsid w:val="002E589A"/>
    <w:rsid w:val="002E7110"/>
    <w:rsid w:val="002E7C6F"/>
    <w:rsid w:val="002F0599"/>
    <w:rsid w:val="002F36C7"/>
    <w:rsid w:val="002F67F6"/>
    <w:rsid w:val="003010DD"/>
    <w:rsid w:val="00303E9C"/>
    <w:rsid w:val="00304371"/>
    <w:rsid w:val="00304BB1"/>
    <w:rsid w:val="00306B82"/>
    <w:rsid w:val="00306C9D"/>
    <w:rsid w:val="00307F7F"/>
    <w:rsid w:val="00310024"/>
    <w:rsid w:val="003100BC"/>
    <w:rsid w:val="00310D38"/>
    <w:rsid w:val="00310F4A"/>
    <w:rsid w:val="003122F3"/>
    <w:rsid w:val="00312873"/>
    <w:rsid w:val="00312AB7"/>
    <w:rsid w:val="00312D5C"/>
    <w:rsid w:val="00312DE0"/>
    <w:rsid w:val="003167E4"/>
    <w:rsid w:val="00316ECE"/>
    <w:rsid w:val="003171A2"/>
    <w:rsid w:val="00317C1E"/>
    <w:rsid w:val="00320451"/>
    <w:rsid w:val="003214B6"/>
    <w:rsid w:val="00321DEF"/>
    <w:rsid w:val="003228D7"/>
    <w:rsid w:val="00323261"/>
    <w:rsid w:val="00323A40"/>
    <w:rsid w:val="00323DD4"/>
    <w:rsid w:val="00324B7E"/>
    <w:rsid w:val="003258BF"/>
    <w:rsid w:val="00327293"/>
    <w:rsid w:val="00330B0D"/>
    <w:rsid w:val="00330F65"/>
    <w:rsid w:val="003310C6"/>
    <w:rsid w:val="00332382"/>
    <w:rsid w:val="0033319D"/>
    <w:rsid w:val="0033451D"/>
    <w:rsid w:val="0033508F"/>
    <w:rsid w:val="00335A74"/>
    <w:rsid w:val="003360F2"/>
    <w:rsid w:val="00337261"/>
    <w:rsid w:val="003379EA"/>
    <w:rsid w:val="003411BB"/>
    <w:rsid w:val="00341290"/>
    <w:rsid w:val="003414CB"/>
    <w:rsid w:val="0034234D"/>
    <w:rsid w:val="00343270"/>
    <w:rsid w:val="00343BB3"/>
    <w:rsid w:val="0034430F"/>
    <w:rsid w:val="0034669E"/>
    <w:rsid w:val="00347006"/>
    <w:rsid w:val="003521FA"/>
    <w:rsid w:val="00352589"/>
    <w:rsid w:val="0035272A"/>
    <w:rsid w:val="003533FB"/>
    <w:rsid w:val="00353A7B"/>
    <w:rsid w:val="00355104"/>
    <w:rsid w:val="003553E9"/>
    <w:rsid w:val="00355C05"/>
    <w:rsid w:val="00356A19"/>
    <w:rsid w:val="003601A5"/>
    <w:rsid w:val="003604CF"/>
    <w:rsid w:val="00360518"/>
    <w:rsid w:val="00361EAF"/>
    <w:rsid w:val="0036205C"/>
    <w:rsid w:val="00362D75"/>
    <w:rsid w:val="00362D7A"/>
    <w:rsid w:val="00363221"/>
    <w:rsid w:val="0036362B"/>
    <w:rsid w:val="00363E0E"/>
    <w:rsid w:val="003664C6"/>
    <w:rsid w:val="00366681"/>
    <w:rsid w:val="00366A70"/>
    <w:rsid w:val="00371683"/>
    <w:rsid w:val="003724F6"/>
    <w:rsid w:val="00372767"/>
    <w:rsid w:val="003732DC"/>
    <w:rsid w:val="00373F38"/>
    <w:rsid w:val="003764C0"/>
    <w:rsid w:val="0037686D"/>
    <w:rsid w:val="003768FC"/>
    <w:rsid w:val="00380C97"/>
    <w:rsid w:val="00380DF4"/>
    <w:rsid w:val="003818B6"/>
    <w:rsid w:val="003819A4"/>
    <w:rsid w:val="00381E58"/>
    <w:rsid w:val="0038208C"/>
    <w:rsid w:val="003827B1"/>
    <w:rsid w:val="00382D5E"/>
    <w:rsid w:val="00382FF7"/>
    <w:rsid w:val="0038366D"/>
    <w:rsid w:val="00383AEA"/>
    <w:rsid w:val="00383C81"/>
    <w:rsid w:val="00384B96"/>
    <w:rsid w:val="0038563C"/>
    <w:rsid w:val="003871CA"/>
    <w:rsid w:val="0039020F"/>
    <w:rsid w:val="00390CEB"/>
    <w:rsid w:val="0039280F"/>
    <w:rsid w:val="00393258"/>
    <w:rsid w:val="00393915"/>
    <w:rsid w:val="00393D0A"/>
    <w:rsid w:val="00395135"/>
    <w:rsid w:val="00396B75"/>
    <w:rsid w:val="00397658"/>
    <w:rsid w:val="00397FBE"/>
    <w:rsid w:val="003A0D80"/>
    <w:rsid w:val="003A1426"/>
    <w:rsid w:val="003A18B2"/>
    <w:rsid w:val="003A1CA7"/>
    <w:rsid w:val="003A2BE4"/>
    <w:rsid w:val="003A464B"/>
    <w:rsid w:val="003A4B07"/>
    <w:rsid w:val="003B0B01"/>
    <w:rsid w:val="003B1795"/>
    <w:rsid w:val="003B299D"/>
    <w:rsid w:val="003B31C4"/>
    <w:rsid w:val="003B37FE"/>
    <w:rsid w:val="003B4788"/>
    <w:rsid w:val="003B4DD7"/>
    <w:rsid w:val="003B619B"/>
    <w:rsid w:val="003B6215"/>
    <w:rsid w:val="003B764C"/>
    <w:rsid w:val="003C019E"/>
    <w:rsid w:val="003C06D7"/>
    <w:rsid w:val="003C109D"/>
    <w:rsid w:val="003C19D3"/>
    <w:rsid w:val="003C1FDB"/>
    <w:rsid w:val="003C24C7"/>
    <w:rsid w:val="003C26EE"/>
    <w:rsid w:val="003C7639"/>
    <w:rsid w:val="003C7D55"/>
    <w:rsid w:val="003C7ED3"/>
    <w:rsid w:val="003D19E4"/>
    <w:rsid w:val="003D3304"/>
    <w:rsid w:val="003D3985"/>
    <w:rsid w:val="003D3F21"/>
    <w:rsid w:val="003D5E04"/>
    <w:rsid w:val="003D74EC"/>
    <w:rsid w:val="003E0D87"/>
    <w:rsid w:val="003E12AC"/>
    <w:rsid w:val="003E19AD"/>
    <w:rsid w:val="003E2322"/>
    <w:rsid w:val="003E234E"/>
    <w:rsid w:val="003E2E84"/>
    <w:rsid w:val="003E35CC"/>
    <w:rsid w:val="003E3B76"/>
    <w:rsid w:val="003E4694"/>
    <w:rsid w:val="003E6107"/>
    <w:rsid w:val="003E7C19"/>
    <w:rsid w:val="003F12D4"/>
    <w:rsid w:val="003F1562"/>
    <w:rsid w:val="003F2108"/>
    <w:rsid w:val="003F4012"/>
    <w:rsid w:val="003F4205"/>
    <w:rsid w:val="003F5344"/>
    <w:rsid w:val="003F54AA"/>
    <w:rsid w:val="003F6C2F"/>
    <w:rsid w:val="003F76FD"/>
    <w:rsid w:val="003F797E"/>
    <w:rsid w:val="004004BF"/>
    <w:rsid w:val="004006B4"/>
    <w:rsid w:val="00400951"/>
    <w:rsid w:val="00400D25"/>
    <w:rsid w:val="00400FB2"/>
    <w:rsid w:val="0040198B"/>
    <w:rsid w:val="004029E5"/>
    <w:rsid w:val="00403078"/>
    <w:rsid w:val="004037B3"/>
    <w:rsid w:val="00404608"/>
    <w:rsid w:val="00404F02"/>
    <w:rsid w:val="00405A3B"/>
    <w:rsid w:val="004065AE"/>
    <w:rsid w:val="00406837"/>
    <w:rsid w:val="00406E66"/>
    <w:rsid w:val="0040753B"/>
    <w:rsid w:val="0041029E"/>
    <w:rsid w:val="00410477"/>
    <w:rsid w:val="00412EDF"/>
    <w:rsid w:val="00413B95"/>
    <w:rsid w:val="00414DA6"/>
    <w:rsid w:val="00415638"/>
    <w:rsid w:val="004160BE"/>
    <w:rsid w:val="00416EB9"/>
    <w:rsid w:val="00417AFB"/>
    <w:rsid w:val="00421862"/>
    <w:rsid w:val="0042220F"/>
    <w:rsid w:val="00422EB0"/>
    <w:rsid w:val="00423E99"/>
    <w:rsid w:val="0042724B"/>
    <w:rsid w:val="0042757C"/>
    <w:rsid w:val="00430EB6"/>
    <w:rsid w:val="0043220F"/>
    <w:rsid w:val="004325D3"/>
    <w:rsid w:val="00433362"/>
    <w:rsid w:val="00433F37"/>
    <w:rsid w:val="00434265"/>
    <w:rsid w:val="00435498"/>
    <w:rsid w:val="004366BB"/>
    <w:rsid w:val="0043716B"/>
    <w:rsid w:val="00440983"/>
    <w:rsid w:val="004411A4"/>
    <w:rsid w:val="0044161B"/>
    <w:rsid w:val="00441721"/>
    <w:rsid w:val="00442412"/>
    <w:rsid w:val="004437C4"/>
    <w:rsid w:val="00444490"/>
    <w:rsid w:val="00444E69"/>
    <w:rsid w:val="00446D96"/>
    <w:rsid w:val="0044789D"/>
    <w:rsid w:val="00450554"/>
    <w:rsid w:val="00452214"/>
    <w:rsid w:val="0045251B"/>
    <w:rsid w:val="0045289B"/>
    <w:rsid w:val="0045476C"/>
    <w:rsid w:val="00454DBC"/>
    <w:rsid w:val="004561DF"/>
    <w:rsid w:val="004565FF"/>
    <w:rsid w:val="00456971"/>
    <w:rsid w:val="00462CE2"/>
    <w:rsid w:val="00462F8D"/>
    <w:rsid w:val="0046438F"/>
    <w:rsid w:val="004645C7"/>
    <w:rsid w:val="0046470A"/>
    <w:rsid w:val="004671CD"/>
    <w:rsid w:val="00467FF2"/>
    <w:rsid w:val="004707A7"/>
    <w:rsid w:val="00471541"/>
    <w:rsid w:val="004715DC"/>
    <w:rsid w:val="00471EC4"/>
    <w:rsid w:val="00473C84"/>
    <w:rsid w:val="00474087"/>
    <w:rsid w:val="00474B2E"/>
    <w:rsid w:val="00474E30"/>
    <w:rsid w:val="00475710"/>
    <w:rsid w:val="004777C2"/>
    <w:rsid w:val="00477CAC"/>
    <w:rsid w:val="004806DE"/>
    <w:rsid w:val="00481A1A"/>
    <w:rsid w:val="00481DF9"/>
    <w:rsid w:val="004829F3"/>
    <w:rsid w:val="0048377E"/>
    <w:rsid w:val="00483E6F"/>
    <w:rsid w:val="004843E0"/>
    <w:rsid w:val="00484BE0"/>
    <w:rsid w:val="00485634"/>
    <w:rsid w:val="00485BD7"/>
    <w:rsid w:val="00486EBE"/>
    <w:rsid w:val="00487806"/>
    <w:rsid w:val="004878AB"/>
    <w:rsid w:val="004918C1"/>
    <w:rsid w:val="00492C86"/>
    <w:rsid w:val="00492E5B"/>
    <w:rsid w:val="004934E0"/>
    <w:rsid w:val="004936FB"/>
    <w:rsid w:val="004950E4"/>
    <w:rsid w:val="004959C7"/>
    <w:rsid w:val="00497E90"/>
    <w:rsid w:val="004A2C3C"/>
    <w:rsid w:val="004A2E8B"/>
    <w:rsid w:val="004A37F9"/>
    <w:rsid w:val="004A63B0"/>
    <w:rsid w:val="004A68E1"/>
    <w:rsid w:val="004B063A"/>
    <w:rsid w:val="004B11ED"/>
    <w:rsid w:val="004B15DB"/>
    <w:rsid w:val="004B31D9"/>
    <w:rsid w:val="004B47C8"/>
    <w:rsid w:val="004B4D8A"/>
    <w:rsid w:val="004B5821"/>
    <w:rsid w:val="004B5C1D"/>
    <w:rsid w:val="004B62A1"/>
    <w:rsid w:val="004C07A6"/>
    <w:rsid w:val="004C0916"/>
    <w:rsid w:val="004C0AF9"/>
    <w:rsid w:val="004C2532"/>
    <w:rsid w:val="004C26CB"/>
    <w:rsid w:val="004C3042"/>
    <w:rsid w:val="004C34C8"/>
    <w:rsid w:val="004C5D83"/>
    <w:rsid w:val="004C6604"/>
    <w:rsid w:val="004C7B11"/>
    <w:rsid w:val="004C7E6D"/>
    <w:rsid w:val="004D037D"/>
    <w:rsid w:val="004D20F4"/>
    <w:rsid w:val="004D3A9C"/>
    <w:rsid w:val="004D424F"/>
    <w:rsid w:val="004D4502"/>
    <w:rsid w:val="004D68E0"/>
    <w:rsid w:val="004D7A86"/>
    <w:rsid w:val="004E083E"/>
    <w:rsid w:val="004E0F97"/>
    <w:rsid w:val="004E17C4"/>
    <w:rsid w:val="004E1E63"/>
    <w:rsid w:val="004E2AAB"/>
    <w:rsid w:val="004E3178"/>
    <w:rsid w:val="004E5BA4"/>
    <w:rsid w:val="004E5F9E"/>
    <w:rsid w:val="004E6119"/>
    <w:rsid w:val="004E710B"/>
    <w:rsid w:val="004E7663"/>
    <w:rsid w:val="004E7C38"/>
    <w:rsid w:val="004E7D89"/>
    <w:rsid w:val="004F05B0"/>
    <w:rsid w:val="004F0D67"/>
    <w:rsid w:val="004F3EA3"/>
    <w:rsid w:val="004F416A"/>
    <w:rsid w:val="004F4D1D"/>
    <w:rsid w:val="004F6899"/>
    <w:rsid w:val="004F7AD9"/>
    <w:rsid w:val="00501E40"/>
    <w:rsid w:val="00502058"/>
    <w:rsid w:val="00504318"/>
    <w:rsid w:val="0050655E"/>
    <w:rsid w:val="00507861"/>
    <w:rsid w:val="00507ED0"/>
    <w:rsid w:val="005101F2"/>
    <w:rsid w:val="005108F7"/>
    <w:rsid w:val="00510D2C"/>
    <w:rsid w:val="00511805"/>
    <w:rsid w:val="00512E54"/>
    <w:rsid w:val="00513CBA"/>
    <w:rsid w:val="00514177"/>
    <w:rsid w:val="00514880"/>
    <w:rsid w:val="00515705"/>
    <w:rsid w:val="00516CC7"/>
    <w:rsid w:val="0051736B"/>
    <w:rsid w:val="00521C00"/>
    <w:rsid w:val="00522240"/>
    <w:rsid w:val="005229D9"/>
    <w:rsid w:val="005245E7"/>
    <w:rsid w:val="0052472C"/>
    <w:rsid w:val="0052480C"/>
    <w:rsid w:val="00526554"/>
    <w:rsid w:val="005300DB"/>
    <w:rsid w:val="00530553"/>
    <w:rsid w:val="00530CEF"/>
    <w:rsid w:val="00530FFE"/>
    <w:rsid w:val="005317B7"/>
    <w:rsid w:val="005326B5"/>
    <w:rsid w:val="00532999"/>
    <w:rsid w:val="0053312A"/>
    <w:rsid w:val="00534F0C"/>
    <w:rsid w:val="00534FA8"/>
    <w:rsid w:val="00535F77"/>
    <w:rsid w:val="00537275"/>
    <w:rsid w:val="00540CB5"/>
    <w:rsid w:val="005422A2"/>
    <w:rsid w:val="005426B9"/>
    <w:rsid w:val="00542B38"/>
    <w:rsid w:val="00544179"/>
    <w:rsid w:val="005441D3"/>
    <w:rsid w:val="0054438B"/>
    <w:rsid w:val="0054485B"/>
    <w:rsid w:val="0054525B"/>
    <w:rsid w:val="00545964"/>
    <w:rsid w:val="00547176"/>
    <w:rsid w:val="005501F0"/>
    <w:rsid w:val="0055030A"/>
    <w:rsid w:val="005506A7"/>
    <w:rsid w:val="005509C5"/>
    <w:rsid w:val="005510B7"/>
    <w:rsid w:val="00554059"/>
    <w:rsid w:val="005547D2"/>
    <w:rsid w:val="00554EA3"/>
    <w:rsid w:val="00555197"/>
    <w:rsid w:val="005603FC"/>
    <w:rsid w:val="005606CC"/>
    <w:rsid w:val="00561066"/>
    <w:rsid w:val="00562F3C"/>
    <w:rsid w:val="005644B5"/>
    <w:rsid w:val="0056507C"/>
    <w:rsid w:val="0056598F"/>
    <w:rsid w:val="00565FF4"/>
    <w:rsid w:val="00566468"/>
    <w:rsid w:val="005678C9"/>
    <w:rsid w:val="00570531"/>
    <w:rsid w:val="00570E36"/>
    <w:rsid w:val="005713C6"/>
    <w:rsid w:val="005715ED"/>
    <w:rsid w:val="00572E28"/>
    <w:rsid w:val="005732B6"/>
    <w:rsid w:val="00574D70"/>
    <w:rsid w:val="005756BA"/>
    <w:rsid w:val="005764F3"/>
    <w:rsid w:val="0058052F"/>
    <w:rsid w:val="00580D93"/>
    <w:rsid w:val="005812D3"/>
    <w:rsid w:val="005813B0"/>
    <w:rsid w:val="00581E42"/>
    <w:rsid w:val="00582684"/>
    <w:rsid w:val="005827DC"/>
    <w:rsid w:val="00582B46"/>
    <w:rsid w:val="00583812"/>
    <w:rsid w:val="0058468A"/>
    <w:rsid w:val="00585028"/>
    <w:rsid w:val="00585082"/>
    <w:rsid w:val="00585505"/>
    <w:rsid w:val="00585801"/>
    <w:rsid w:val="00585BEE"/>
    <w:rsid w:val="00585FD0"/>
    <w:rsid w:val="00586FC8"/>
    <w:rsid w:val="00590C40"/>
    <w:rsid w:val="00590C85"/>
    <w:rsid w:val="0059203E"/>
    <w:rsid w:val="00592FB6"/>
    <w:rsid w:val="00593D34"/>
    <w:rsid w:val="0059401D"/>
    <w:rsid w:val="00594D31"/>
    <w:rsid w:val="00596CD6"/>
    <w:rsid w:val="00597BB4"/>
    <w:rsid w:val="005A0CC7"/>
    <w:rsid w:val="005A1665"/>
    <w:rsid w:val="005A20D3"/>
    <w:rsid w:val="005A23EF"/>
    <w:rsid w:val="005A2CD5"/>
    <w:rsid w:val="005A42FB"/>
    <w:rsid w:val="005A5398"/>
    <w:rsid w:val="005A5734"/>
    <w:rsid w:val="005A6346"/>
    <w:rsid w:val="005A6A37"/>
    <w:rsid w:val="005B34AA"/>
    <w:rsid w:val="005B3897"/>
    <w:rsid w:val="005B3C3B"/>
    <w:rsid w:val="005B478F"/>
    <w:rsid w:val="005B50F6"/>
    <w:rsid w:val="005B5196"/>
    <w:rsid w:val="005B5CE7"/>
    <w:rsid w:val="005B6104"/>
    <w:rsid w:val="005B632C"/>
    <w:rsid w:val="005B6B1A"/>
    <w:rsid w:val="005B7A1F"/>
    <w:rsid w:val="005C0317"/>
    <w:rsid w:val="005C06C0"/>
    <w:rsid w:val="005C116D"/>
    <w:rsid w:val="005C1188"/>
    <w:rsid w:val="005C22E7"/>
    <w:rsid w:val="005C235C"/>
    <w:rsid w:val="005C324C"/>
    <w:rsid w:val="005C35C3"/>
    <w:rsid w:val="005C50F2"/>
    <w:rsid w:val="005C5B10"/>
    <w:rsid w:val="005C6658"/>
    <w:rsid w:val="005C67F9"/>
    <w:rsid w:val="005C6D08"/>
    <w:rsid w:val="005C796F"/>
    <w:rsid w:val="005D150D"/>
    <w:rsid w:val="005D3482"/>
    <w:rsid w:val="005D3BE1"/>
    <w:rsid w:val="005D5C80"/>
    <w:rsid w:val="005E189F"/>
    <w:rsid w:val="005E1BE4"/>
    <w:rsid w:val="005E1EC2"/>
    <w:rsid w:val="005E3168"/>
    <w:rsid w:val="005E329F"/>
    <w:rsid w:val="005E39A8"/>
    <w:rsid w:val="005E4310"/>
    <w:rsid w:val="005E44C2"/>
    <w:rsid w:val="005E4B69"/>
    <w:rsid w:val="005E5586"/>
    <w:rsid w:val="005E58C2"/>
    <w:rsid w:val="005E603F"/>
    <w:rsid w:val="005E6BC6"/>
    <w:rsid w:val="005F1572"/>
    <w:rsid w:val="005F214A"/>
    <w:rsid w:val="005F2F3C"/>
    <w:rsid w:val="005F36B5"/>
    <w:rsid w:val="005F3D82"/>
    <w:rsid w:val="005F3E02"/>
    <w:rsid w:val="005F3EA0"/>
    <w:rsid w:val="005F5A5C"/>
    <w:rsid w:val="005F77AA"/>
    <w:rsid w:val="005F7C0D"/>
    <w:rsid w:val="006006EF"/>
    <w:rsid w:val="00600BD8"/>
    <w:rsid w:val="006022A7"/>
    <w:rsid w:val="00602AEA"/>
    <w:rsid w:val="00602D5B"/>
    <w:rsid w:val="00603FA3"/>
    <w:rsid w:val="006040E7"/>
    <w:rsid w:val="0060522B"/>
    <w:rsid w:val="006055EE"/>
    <w:rsid w:val="00607D4A"/>
    <w:rsid w:val="00611C80"/>
    <w:rsid w:val="00613687"/>
    <w:rsid w:val="00615014"/>
    <w:rsid w:val="0061603D"/>
    <w:rsid w:val="006164FA"/>
    <w:rsid w:val="00617A0A"/>
    <w:rsid w:val="00620294"/>
    <w:rsid w:val="00620488"/>
    <w:rsid w:val="00621BA6"/>
    <w:rsid w:val="00623424"/>
    <w:rsid w:val="00624A60"/>
    <w:rsid w:val="006251AB"/>
    <w:rsid w:val="006274B3"/>
    <w:rsid w:val="00630197"/>
    <w:rsid w:val="00631239"/>
    <w:rsid w:val="00631D5F"/>
    <w:rsid w:val="00633707"/>
    <w:rsid w:val="00633CF3"/>
    <w:rsid w:val="00634591"/>
    <w:rsid w:val="00634F95"/>
    <w:rsid w:val="00635C07"/>
    <w:rsid w:val="0063622A"/>
    <w:rsid w:val="0063689D"/>
    <w:rsid w:val="00637782"/>
    <w:rsid w:val="006400FA"/>
    <w:rsid w:val="006407CA"/>
    <w:rsid w:val="006411D9"/>
    <w:rsid w:val="00641491"/>
    <w:rsid w:val="00641A6E"/>
    <w:rsid w:val="0064237A"/>
    <w:rsid w:val="00642FE9"/>
    <w:rsid w:val="00643111"/>
    <w:rsid w:val="00644701"/>
    <w:rsid w:val="00645F15"/>
    <w:rsid w:val="006462CC"/>
    <w:rsid w:val="0065006B"/>
    <w:rsid w:val="00650B2E"/>
    <w:rsid w:val="0065130C"/>
    <w:rsid w:val="0065196A"/>
    <w:rsid w:val="006533E2"/>
    <w:rsid w:val="00653419"/>
    <w:rsid w:val="0065413B"/>
    <w:rsid w:val="0065422E"/>
    <w:rsid w:val="00654B2B"/>
    <w:rsid w:val="00654D17"/>
    <w:rsid w:val="0065626C"/>
    <w:rsid w:val="00657827"/>
    <w:rsid w:val="006612AE"/>
    <w:rsid w:val="006612B2"/>
    <w:rsid w:val="006614EC"/>
    <w:rsid w:val="00661680"/>
    <w:rsid w:val="006618D9"/>
    <w:rsid w:val="00662361"/>
    <w:rsid w:val="00664206"/>
    <w:rsid w:val="00664B6F"/>
    <w:rsid w:val="00667BCB"/>
    <w:rsid w:val="00670803"/>
    <w:rsid w:val="00671F0F"/>
    <w:rsid w:val="00671F5C"/>
    <w:rsid w:val="00673355"/>
    <w:rsid w:val="006733DB"/>
    <w:rsid w:val="0067346D"/>
    <w:rsid w:val="00674FAC"/>
    <w:rsid w:val="006807CA"/>
    <w:rsid w:val="00681662"/>
    <w:rsid w:val="0068264D"/>
    <w:rsid w:val="006839A5"/>
    <w:rsid w:val="006842F0"/>
    <w:rsid w:val="006850D0"/>
    <w:rsid w:val="006868ED"/>
    <w:rsid w:val="00690241"/>
    <w:rsid w:val="00690472"/>
    <w:rsid w:val="006908F7"/>
    <w:rsid w:val="006920A2"/>
    <w:rsid w:val="006927A9"/>
    <w:rsid w:val="00692A03"/>
    <w:rsid w:val="00693396"/>
    <w:rsid w:val="00694EC1"/>
    <w:rsid w:val="006959E8"/>
    <w:rsid w:val="00696CB3"/>
    <w:rsid w:val="006A00FA"/>
    <w:rsid w:val="006A0D1C"/>
    <w:rsid w:val="006A159B"/>
    <w:rsid w:val="006A2069"/>
    <w:rsid w:val="006A2BD6"/>
    <w:rsid w:val="006A33EA"/>
    <w:rsid w:val="006A657F"/>
    <w:rsid w:val="006A67AB"/>
    <w:rsid w:val="006A728D"/>
    <w:rsid w:val="006A7520"/>
    <w:rsid w:val="006A7601"/>
    <w:rsid w:val="006A79D5"/>
    <w:rsid w:val="006B00AD"/>
    <w:rsid w:val="006B0898"/>
    <w:rsid w:val="006B11F4"/>
    <w:rsid w:val="006B1616"/>
    <w:rsid w:val="006B214F"/>
    <w:rsid w:val="006B2B84"/>
    <w:rsid w:val="006B3116"/>
    <w:rsid w:val="006B325A"/>
    <w:rsid w:val="006B3332"/>
    <w:rsid w:val="006B3910"/>
    <w:rsid w:val="006B538A"/>
    <w:rsid w:val="006B66E9"/>
    <w:rsid w:val="006B6C5E"/>
    <w:rsid w:val="006B6E34"/>
    <w:rsid w:val="006C063F"/>
    <w:rsid w:val="006C083C"/>
    <w:rsid w:val="006C1236"/>
    <w:rsid w:val="006C223C"/>
    <w:rsid w:val="006C4E84"/>
    <w:rsid w:val="006C5365"/>
    <w:rsid w:val="006C5698"/>
    <w:rsid w:val="006D210D"/>
    <w:rsid w:val="006D2442"/>
    <w:rsid w:val="006D4686"/>
    <w:rsid w:val="006D5170"/>
    <w:rsid w:val="006D5C61"/>
    <w:rsid w:val="006D5F7E"/>
    <w:rsid w:val="006D6B93"/>
    <w:rsid w:val="006D6CE2"/>
    <w:rsid w:val="006D7B7A"/>
    <w:rsid w:val="006E0296"/>
    <w:rsid w:val="006E0D95"/>
    <w:rsid w:val="006E15D1"/>
    <w:rsid w:val="006E2C35"/>
    <w:rsid w:val="006E3828"/>
    <w:rsid w:val="006E4B25"/>
    <w:rsid w:val="006E519D"/>
    <w:rsid w:val="006E60F8"/>
    <w:rsid w:val="006E6C23"/>
    <w:rsid w:val="006E73F8"/>
    <w:rsid w:val="006E74D5"/>
    <w:rsid w:val="006E77F2"/>
    <w:rsid w:val="006E78E8"/>
    <w:rsid w:val="006F0BCF"/>
    <w:rsid w:val="006F21EF"/>
    <w:rsid w:val="006F47D1"/>
    <w:rsid w:val="006F7744"/>
    <w:rsid w:val="006F7A20"/>
    <w:rsid w:val="0070088E"/>
    <w:rsid w:val="007011E0"/>
    <w:rsid w:val="00701B30"/>
    <w:rsid w:val="007026B0"/>
    <w:rsid w:val="00703743"/>
    <w:rsid w:val="00704DF8"/>
    <w:rsid w:val="00705582"/>
    <w:rsid w:val="00705A45"/>
    <w:rsid w:val="00706804"/>
    <w:rsid w:val="00706D95"/>
    <w:rsid w:val="0070707B"/>
    <w:rsid w:val="007070AD"/>
    <w:rsid w:val="00707361"/>
    <w:rsid w:val="00707560"/>
    <w:rsid w:val="0070762A"/>
    <w:rsid w:val="00711101"/>
    <w:rsid w:val="00711EC1"/>
    <w:rsid w:val="00712A01"/>
    <w:rsid w:val="00712EB8"/>
    <w:rsid w:val="00713B7D"/>
    <w:rsid w:val="0071480F"/>
    <w:rsid w:val="00715BC6"/>
    <w:rsid w:val="00721692"/>
    <w:rsid w:val="007226D4"/>
    <w:rsid w:val="00723F24"/>
    <w:rsid w:val="00725976"/>
    <w:rsid w:val="007305E3"/>
    <w:rsid w:val="007316DE"/>
    <w:rsid w:val="0073482C"/>
    <w:rsid w:val="00735315"/>
    <w:rsid w:val="00735519"/>
    <w:rsid w:val="00735F14"/>
    <w:rsid w:val="00740779"/>
    <w:rsid w:val="0074077F"/>
    <w:rsid w:val="00742731"/>
    <w:rsid w:val="007444A3"/>
    <w:rsid w:val="00745673"/>
    <w:rsid w:val="007456C0"/>
    <w:rsid w:val="00746205"/>
    <w:rsid w:val="007507CF"/>
    <w:rsid w:val="0075094C"/>
    <w:rsid w:val="007512A3"/>
    <w:rsid w:val="007512DD"/>
    <w:rsid w:val="007518D5"/>
    <w:rsid w:val="00752A7B"/>
    <w:rsid w:val="00753157"/>
    <w:rsid w:val="00754710"/>
    <w:rsid w:val="00755C69"/>
    <w:rsid w:val="00756ADD"/>
    <w:rsid w:val="00756C04"/>
    <w:rsid w:val="00761208"/>
    <w:rsid w:val="0076143B"/>
    <w:rsid w:val="00761BE1"/>
    <w:rsid w:val="00762B07"/>
    <w:rsid w:val="007633F9"/>
    <w:rsid w:val="00764D85"/>
    <w:rsid w:val="0076606E"/>
    <w:rsid w:val="00767057"/>
    <w:rsid w:val="00767305"/>
    <w:rsid w:val="00770091"/>
    <w:rsid w:val="00772103"/>
    <w:rsid w:val="00772D01"/>
    <w:rsid w:val="0077301C"/>
    <w:rsid w:val="007733D5"/>
    <w:rsid w:val="00776D5C"/>
    <w:rsid w:val="00776F1A"/>
    <w:rsid w:val="00777078"/>
    <w:rsid w:val="00777409"/>
    <w:rsid w:val="00781A3D"/>
    <w:rsid w:val="00781D9D"/>
    <w:rsid w:val="00784763"/>
    <w:rsid w:val="0078494D"/>
    <w:rsid w:val="007850B4"/>
    <w:rsid w:val="00785BEA"/>
    <w:rsid w:val="00786312"/>
    <w:rsid w:val="007908C0"/>
    <w:rsid w:val="00790B7F"/>
    <w:rsid w:val="00792BFD"/>
    <w:rsid w:val="0079300F"/>
    <w:rsid w:val="007934B1"/>
    <w:rsid w:val="007936A1"/>
    <w:rsid w:val="00793C8D"/>
    <w:rsid w:val="007944A9"/>
    <w:rsid w:val="00795D5B"/>
    <w:rsid w:val="007960F9"/>
    <w:rsid w:val="00797514"/>
    <w:rsid w:val="007A1809"/>
    <w:rsid w:val="007A1F76"/>
    <w:rsid w:val="007A5742"/>
    <w:rsid w:val="007A5B78"/>
    <w:rsid w:val="007A5E22"/>
    <w:rsid w:val="007A6147"/>
    <w:rsid w:val="007B05DE"/>
    <w:rsid w:val="007B080D"/>
    <w:rsid w:val="007B0A45"/>
    <w:rsid w:val="007B2EA4"/>
    <w:rsid w:val="007B6752"/>
    <w:rsid w:val="007B793E"/>
    <w:rsid w:val="007C0A93"/>
    <w:rsid w:val="007C0D61"/>
    <w:rsid w:val="007C0E20"/>
    <w:rsid w:val="007C1021"/>
    <w:rsid w:val="007C18CE"/>
    <w:rsid w:val="007C1B5A"/>
    <w:rsid w:val="007C2993"/>
    <w:rsid w:val="007C2A9F"/>
    <w:rsid w:val="007C2B19"/>
    <w:rsid w:val="007C3A94"/>
    <w:rsid w:val="007C3B4F"/>
    <w:rsid w:val="007C3DE8"/>
    <w:rsid w:val="007C4774"/>
    <w:rsid w:val="007C48E3"/>
    <w:rsid w:val="007C5239"/>
    <w:rsid w:val="007C61E8"/>
    <w:rsid w:val="007C6823"/>
    <w:rsid w:val="007D02E7"/>
    <w:rsid w:val="007D03F9"/>
    <w:rsid w:val="007D144A"/>
    <w:rsid w:val="007D1A45"/>
    <w:rsid w:val="007D2196"/>
    <w:rsid w:val="007D3803"/>
    <w:rsid w:val="007E17B8"/>
    <w:rsid w:val="007E1FED"/>
    <w:rsid w:val="007E4A25"/>
    <w:rsid w:val="007E4E30"/>
    <w:rsid w:val="007E54D7"/>
    <w:rsid w:val="007E76B2"/>
    <w:rsid w:val="007F1380"/>
    <w:rsid w:val="007F1EA2"/>
    <w:rsid w:val="007F244C"/>
    <w:rsid w:val="007F2C72"/>
    <w:rsid w:val="007F2E00"/>
    <w:rsid w:val="007F300D"/>
    <w:rsid w:val="007F3B1A"/>
    <w:rsid w:val="007F4A9A"/>
    <w:rsid w:val="007F51C9"/>
    <w:rsid w:val="007F53AB"/>
    <w:rsid w:val="008003D4"/>
    <w:rsid w:val="00801797"/>
    <w:rsid w:val="00802441"/>
    <w:rsid w:val="00802E78"/>
    <w:rsid w:val="00804E8D"/>
    <w:rsid w:val="0080612A"/>
    <w:rsid w:val="00806541"/>
    <w:rsid w:val="00806722"/>
    <w:rsid w:val="008074F3"/>
    <w:rsid w:val="00807BA0"/>
    <w:rsid w:val="00810067"/>
    <w:rsid w:val="00810E75"/>
    <w:rsid w:val="00812CF9"/>
    <w:rsid w:val="00813A7D"/>
    <w:rsid w:val="008144F4"/>
    <w:rsid w:val="00816939"/>
    <w:rsid w:val="00817199"/>
    <w:rsid w:val="00817841"/>
    <w:rsid w:val="008205B7"/>
    <w:rsid w:val="00820945"/>
    <w:rsid w:val="00820ED0"/>
    <w:rsid w:val="00820F54"/>
    <w:rsid w:val="008213D2"/>
    <w:rsid w:val="00821EA3"/>
    <w:rsid w:val="00822796"/>
    <w:rsid w:val="008239C0"/>
    <w:rsid w:val="008239CF"/>
    <w:rsid w:val="00824674"/>
    <w:rsid w:val="008306CD"/>
    <w:rsid w:val="008307B2"/>
    <w:rsid w:val="00835176"/>
    <w:rsid w:val="00836C38"/>
    <w:rsid w:val="00837806"/>
    <w:rsid w:val="008411FF"/>
    <w:rsid w:val="00841CB3"/>
    <w:rsid w:val="00842611"/>
    <w:rsid w:val="00842EF5"/>
    <w:rsid w:val="008436DE"/>
    <w:rsid w:val="008462DE"/>
    <w:rsid w:val="00847C02"/>
    <w:rsid w:val="00850C6B"/>
    <w:rsid w:val="008511CE"/>
    <w:rsid w:val="008514B5"/>
    <w:rsid w:val="008516AF"/>
    <w:rsid w:val="008523B2"/>
    <w:rsid w:val="00852CE9"/>
    <w:rsid w:val="008534C6"/>
    <w:rsid w:val="008536E3"/>
    <w:rsid w:val="008536EB"/>
    <w:rsid w:val="0085399A"/>
    <w:rsid w:val="00853C8B"/>
    <w:rsid w:val="00855AEB"/>
    <w:rsid w:val="00856A2C"/>
    <w:rsid w:val="00856B27"/>
    <w:rsid w:val="00857AB6"/>
    <w:rsid w:val="008628FA"/>
    <w:rsid w:val="008648BA"/>
    <w:rsid w:val="00866AF8"/>
    <w:rsid w:val="00871F9C"/>
    <w:rsid w:val="0087209D"/>
    <w:rsid w:val="00872B11"/>
    <w:rsid w:val="00873273"/>
    <w:rsid w:val="008738F0"/>
    <w:rsid w:val="0087584E"/>
    <w:rsid w:val="00875AD0"/>
    <w:rsid w:val="00875BF5"/>
    <w:rsid w:val="0088275E"/>
    <w:rsid w:val="00883932"/>
    <w:rsid w:val="008846A4"/>
    <w:rsid w:val="00886125"/>
    <w:rsid w:val="00886873"/>
    <w:rsid w:val="008869B6"/>
    <w:rsid w:val="00886F91"/>
    <w:rsid w:val="008870E3"/>
    <w:rsid w:val="00887E87"/>
    <w:rsid w:val="0089032B"/>
    <w:rsid w:val="00890A96"/>
    <w:rsid w:val="00891706"/>
    <w:rsid w:val="00892E12"/>
    <w:rsid w:val="00894F32"/>
    <w:rsid w:val="008958A5"/>
    <w:rsid w:val="00896618"/>
    <w:rsid w:val="008969AB"/>
    <w:rsid w:val="00897745"/>
    <w:rsid w:val="008A24AD"/>
    <w:rsid w:val="008A2B5D"/>
    <w:rsid w:val="008A4466"/>
    <w:rsid w:val="008A5C22"/>
    <w:rsid w:val="008A7CFE"/>
    <w:rsid w:val="008B0E13"/>
    <w:rsid w:val="008B10C3"/>
    <w:rsid w:val="008B15CA"/>
    <w:rsid w:val="008B16DD"/>
    <w:rsid w:val="008B1A09"/>
    <w:rsid w:val="008B438A"/>
    <w:rsid w:val="008B5692"/>
    <w:rsid w:val="008B61B1"/>
    <w:rsid w:val="008B6BEC"/>
    <w:rsid w:val="008B7224"/>
    <w:rsid w:val="008B72F9"/>
    <w:rsid w:val="008C0603"/>
    <w:rsid w:val="008C0754"/>
    <w:rsid w:val="008C401B"/>
    <w:rsid w:val="008C435B"/>
    <w:rsid w:val="008C4370"/>
    <w:rsid w:val="008C5900"/>
    <w:rsid w:val="008C76C8"/>
    <w:rsid w:val="008C77FD"/>
    <w:rsid w:val="008C7A21"/>
    <w:rsid w:val="008D043B"/>
    <w:rsid w:val="008D0BBB"/>
    <w:rsid w:val="008D0C0A"/>
    <w:rsid w:val="008D1068"/>
    <w:rsid w:val="008D1AC4"/>
    <w:rsid w:val="008D2787"/>
    <w:rsid w:val="008D41A7"/>
    <w:rsid w:val="008D5164"/>
    <w:rsid w:val="008D6570"/>
    <w:rsid w:val="008D6881"/>
    <w:rsid w:val="008D6987"/>
    <w:rsid w:val="008D75C0"/>
    <w:rsid w:val="008D7C7A"/>
    <w:rsid w:val="008E0631"/>
    <w:rsid w:val="008E2391"/>
    <w:rsid w:val="008E31E6"/>
    <w:rsid w:val="008E5AE8"/>
    <w:rsid w:val="008E71B8"/>
    <w:rsid w:val="008F0AD3"/>
    <w:rsid w:val="008F1FBF"/>
    <w:rsid w:val="008F3747"/>
    <w:rsid w:val="008F382F"/>
    <w:rsid w:val="008F51F3"/>
    <w:rsid w:val="008F65C5"/>
    <w:rsid w:val="008F764D"/>
    <w:rsid w:val="009008D7"/>
    <w:rsid w:val="00900F84"/>
    <w:rsid w:val="00901EBA"/>
    <w:rsid w:val="009024FE"/>
    <w:rsid w:val="00902875"/>
    <w:rsid w:val="00904AD1"/>
    <w:rsid w:val="00906BE0"/>
    <w:rsid w:val="00906E7E"/>
    <w:rsid w:val="0090799C"/>
    <w:rsid w:val="00907C46"/>
    <w:rsid w:val="00910566"/>
    <w:rsid w:val="00910E42"/>
    <w:rsid w:val="00911417"/>
    <w:rsid w:val="0091170A"/>
    <w:rsid w:val="0091185C"/>
    <w:rsid w:val="009124C0"/>
    <w:rsid w:val="009127D4"/>
    <w:rsid w:val="00912939"/>
    <w:rsid w:val="00912CDF"/>
    <w:rsid w:val="009131EE"/>
    <w:rsid w:val="009133EE"/>
    <w:rsid w:val="00914B46"/>
    <w:rsid w:val="009150BF"/>
    <w:rsid w:val="0091628B"/>
    <w:rsid w:val="00916896"/>
    <w:rsid w:val="0092050D"/>
    <w:rsid w:val="00920AC4"/>
    <w:rsid w:val="00920B60"/>
    <w:rsid w:val="009213EE"/>
    <w:rsid w:val="00921A94"/>
    <w:rsid w:val="00922D7A"/>
    <w:rsid w:val="00922E2B"/>
    <w:rsid w:val="00923750"/>
    <w:rsid w:val="00924410"/>
    <w:rsid w:val="0092585C"/>
    <w:rsid w:val="00925D94"/>
    <w:rsid w:val="0092627A"/>
    <w:rsid w:val="009276B8"/>
    <w:rsid w:val="0093234B"/>
    <w:rsid w:val="00932B34"/>
    <w:rsid w:val="009340C7"/>
    <w:rsid w:val="009349F5"/>
    <w:rsid w:val="0093558C"/>
    <w:rsid w:val="00935720"/>
    <w:rsid w:val="00935D76"/>
    <w:rsid w:val="00936579"/>
    <w:rsid w:val="009379CF"/>
    <w:rsid w:val="009400D4"/>
    <w:rsid w:val="00941201"/>
    <w:rsid w:val="00941D61"/>
    <w:rsid w:val="00943952"/>
    <w:rsid w:val="009441F0"/>
    <w:rsid w:val="0094444D"/>
    <w:rsid w:val="00944DF5"/>
    <w:rsid w:val="00945B6A"/>
    <w:rsid w:val="009460F5"/>
    <w:rsid w:val="0094692A"/>
    <w:rsid w:val="009474F4"/>
    <w:rsid w:val="00950286"/>
    <w:rsid w:val="0095441D"/>
    <w:rsid w:val="00955A7E"/>
    <w:rsid w:val="00957F1D"/>
    <w:rsid w:val="00960B1C"/>
    <w:rsid w:val="009631DA"/>
    <w:rsid w:val="009635F4"/>
    <w:rsid w:val="00963EB7"/>
    <w:rsid w:val="00964483"/>
    <w:rsid w:val="0096487D"/>
    <w:rsid w:val="009654FD"/>
    <w:rsid w:val="009707A2"/>
    <w:rsid w:val="00970BD0"/>
    <w:rsid w:val="00971134"/>
    <w:rsid w:val="00971B79"/>
    <w:rsid w:val="00971EEB"/>
    <w:rsid w:val="0097249F"/>
    <w:rsid w:val="0097270F"/>
    <w:rsid w:val="0097379C"/>
    <w:rsid w:val="00974A85"/>
    <w:rsid w:val="0097715A"/>
    <w:rsid w:val="0097749F"/>
    <w:rsid w:val="00980BE7"/>
    <w:rsid w:val="00981A5F"/>
    <w:rsid w:val="00981E63"/>
    <w:rsid w:val="00983B91"/>
    <w:rsid w:val="00983DD4"/>
    <w:rsid w:val="0098403E"/>
    <w:rsid w:val="009848C2"/>
    <w:rsid w:val="00985D90"/>
    <w:rsid w:val="0098681F"/>
    <w:rsid w:val="00987066"/>
    <w:rsid w:val="009871CA"/>
    <w:rsid w:val="00993AB1"/>
    <w:rsid w:val="00993C94"/>
    <w:rsid w:val="00994A13"/>
    <w:rsid w:val="0099598C"/>
    <w:rsid w:val="0099691F"/>
    <w:rsid w:val="009975F1"/>
    <w:rsid w:val="009A0E0A"/>
    <w:rsid w:val="009A34AD"/>
    <w:rsid w:val="009A4593"/>
    <w:rsid w:val="009A4E3B"/>
    <w:rsid w:val="009A524A"/>
    <w:rsid w:val="009A58AC"/>
    <w:rsid w:val="009A5D84"/>
    <w:rsid w:val="009A6391"/>
    <w:rsid w:val="009A6FCA"/>
    <w:rsid w:val="009B067A"/>
    <w:rsid w:val="009B0C8C"/>
    <w:rsid w:val="009B2E2C"/>
    <w:rsid w:val="009B3290"/>
    <w:rsid w:val="009B35FE"/>
    <w:rsid w:val="009B437C"/>
    <w:rsid w:val="009B5A67"/>
    <w:rsid w:val="009C0261"/>
    <w:rsid w:val="009C47D9"/>
    <w:rsid w:val="009C70E6"/>
    <w:rsid w:val="009C7AD4"/>
    <w:rsid w:val="009D00BF"/>
    <w:rsid w:val="009D06DA"/>
    <w:rsid w:val="009D1708"/>
    <w:rsid w:val="009D3655"/>
    <w:rsid w:val="009D3BD8"/>
    <w:rsid w:val="009D3F25"/>
    <w:rsid w:val="009D4D4F"/>
    <w:rsid w:val="009D4E79"/>
    <w:rsid w:val="009D5224"/>
    <w:rsid w:val="009D5E0B"/>
    <w:rsid w:val="009E073A"/>
    <w:rsid w:val="009E3706"/>
    <w:rsid w:val="009E3E22"/>
    <w:rsid w:val="009E527B"/>
    <w:rsid w:val="009E5673"/>
    <w:rsid w:val="009E569D"/>
    <w:rsid w:val="009E5C86"/>
    <w:rsid w:val="009E5DD4"/>
    <w:rsid w:val="009E5F38"/>
    <w:rsid w:val="009E6551"/>
    <w:rsid w:val="009E6CA2"/>
    <w:rsid w:val="009E70E8"/>
    <w:rsid w:val="009E7CE2"/>
    <w:rsid w:val="009F077B"/>
    <w:rsid w:val="009F1AAB"/>
    <w:rsid w:val="009F1F62"/>
    <w:rsid w:val="009F2A33"/>
    <w:rsid w:val="009F3788"/>
    <w:rsid w:val="009F5345"/>
    <w:rsid w:val="009F64D9"/>
    <w:rsid w:val="009F6683"/>
    <w:rsid w:val="00A00D70"/>
    <w:rsid w:val="00A024C2"/>
    <w:rsid w:val="00A02620"/>
    <w:rsid w:val="00A0622A"/>
    <w:rsid w:val="00A065C0"/>
    <w:rsid w:val="00A072A7"/>
    <w:rsid w:val="00A1068C"/>
    <w:rsid w:val="00A11807"/>
    <w:rsid w:val="00A11A34"/>
    <w:rsid w:val="00A1247D"/>
    <w:rsid w:val="00A13259"/>
    <w:rsid w:val="00A13409"/>
    <w:rsid w:val="00A14142"/>
    <w:rsid w:val="00A1515A"/>
    <w:rsid w:val="00A15625"/>
    <w:rsid w:val="00A15A24"/>
    <w:rsid w:val="00A15FE7"/>
    <w:rsid w:val="00A16827"/>
    <w:rsid w:val="00A16AAD"/>
    <w:rsid w:val="00A17C5D"/>
    <w:rsid w:val="00A2067F"/>
    <w:rsid w:val="00A219EF"/>
    <w:rsid w:val="00A228AD"/>
    <w:rsid w:val="00A24A02"/>
    <w:rsid w:val="00A24F8A"/>
    <w:rsid w:val="00A27917"/>
    <w:rsid w:val="00A27B90"/>
    <w:rsid w:val="00A30338"/>
    <w:rsid w:val="00A30A3C"/>
    <w:rsid w:val="00A30F63"/>
    <w:rsid w:val="00A31946"/>
    <w:rsid w:val="00A32510"/>
    <w:rsid w:val="00A3295C"/>
    <w:rsid w:val="00A332B1"/>
    <w:rsid w:val="00A332C6"/>
    <w:rsid w:val="00A33F44"/>
    <w:rsid w:val="00A346D2"/>
    <w:rsid w:val="00A34C1D"/>
    <w:rsid w:val="00A369DC"/>
    <w:rsid w:val="00A37E54"/>
    <w:rsid w:val="00A401AC"/>
    <w:rsid w:val="00A404D0"/>
    <w:rsid w:val="00A40BC7"/>
    <w:rsid w:val="00A41543"/>
    <w:rsid w:val="00A41677"/>
    <w:rsid w:val="00A41C8C"/>
    <w:rsid w:val="00A42117"/>
    <w:rsid w:val="00A42531"/>
    <w:rsid w:val="00A43514"/>
    <w:rsid w:val="00A446F3"/>
    <w:rsid w:val="00A45085"/>
    <w:rsid w:val="00A452D1"/>
    <w:rsid w:val="00A468C0"/>
    <w:rsid w:val="00A469C0"/>
    <w:rsid w:val="00A46DF6"/>
    <w:rsid w:val="00A46E05"/>
    <w:rsid w:val="00A51339"/>
    <w:rsid w:val="00A51997"/>
    <w:rsid w:val="00A51EE2"/>
    <w:rsid w:val="00A52381"/>
    <w:rsid w:val="00A52553"/>
    <w:rsid w:val="00A53F64"/>
    <w:rsid w:val="00A544A1"/>
    <w:rsid w:val="00A54738"/>
    <w:rsid w:val="00A548A0"/>
    <w:rsid w:val="00A55CFD"/>
    <w:rsid w:val="00A57E92"/>
    <w:rsid w:val="00A61604"/>
    <w:rsid w:val="00A618C9"/>
    <w:rsid w:val="00A61C61"/>
    <w:rsid w:val="00A61D15"/>
    <w:rsid w:val="00A62EEE"/>
    <w:rsid w:val="00A647E7"/>
    <w:rsid w:val="00A6495E"/>
    <w:rsid w:val="00A64C9E"/>
    <w:rsid w:val="00A6523E"/>
    <w:rsid w:val="00A66289"/>
    <w:rsid w:val="00A669DD"/>
    <w:rsid w:val="00A7065B"/>
    <w:rsid w:val="00A70962"/>
    <w:rsid w:val="00A711A3"/>
    <w:rsid w:val="00A71B80"/>
    <w:rsid w:val="00A7206D"/>
    <w:rsid w:val="00A72E40"/>
    <w:rsid w:val="00A73635"/>
    <w:rsid w:val="00A73791"/>
    <w:rsid w:val="00A73CA0"/>
    <w:rsid w:val="00A7436A"/>
    <w:rsid w:val="00A76504"/>
    <w:rsid w:val="00A80642"/>
    <w:rsid w:val="00A8071D"/>
    <w:rsid w:val="00A80964"/>
    <w:rsid w:val="00A823C5"/>
    <w:rsid w:val="00A826F8"/>
    <w:rsid w:val="00A850C0"/>
    <w:rsid w:val="00A858E8"/>
    <w:rsid w:val="00A902A9"/>
    <w:rsid w:val="00A9082C"/>
    <w:rsid w:val="00A92A06"/>
    <w:rsid w:val="00A936D8"/>
    <w:rsid w:val="00A93BB5"/>
    <w:rsid w:val="00A94A57"/>
    <w:rsid w:val="00A962F7"/>
    <w:rsid w:val="00A9658E"/>
    <w:rsid w:val="00A96623"/>
    <w:rsid w:val="00A96EA8"/>
    <w:rsid w:val="00A96F07"/>
    <w:rsid w:val="00A97762"/>
    <w:rsid w:val="00AA0E90"/>
    <w:rsid w:val="00AA1CCC"/>
    <w:rsid w:val="00AA2548"/>
    <w:rsid w:val="00AA2E98"/>
    <w:rsid w:val="00AA307B"/>
    <w:rsid w:val="00AA30CE"/>
    <w:rsid w:val="00AA4A7C"/>
    <w:rsid w:val="00AA508F"/>
    <w:rsid w:val="00AA55BB"/>
    <w:rsid w:val="00AA6A40"/>
    <w:rsid w:val="00AA7B8F"/>
    <w:rsid w:val="00AA7C54"/>
    <w:rsid w:val="00AB0BC1"/>
    <w:rsid w:val="00AB183C"/>
    <w:rsid w:val="00AB1BB9"/>
    <w:rsid w:val="00AB28F6"/>
    <w:rsid w:val="00AB2C68"/>
    <w:rsid w:val="00AB428C"/>
    <w:rsid w:val="00AB4C7D"/>
    <w:rsid w:val="00AB4E8B"/>
    <w:rsid w:val="00AB5157"/>
    <w:rsid w:val="00AB6C0B"/>
    <w:rsid w:val="00AB79F9"/>
    <w:rsid w:val="00AC1B02"/>
    <w:rsid w:val="00AC2607"/>
    <w:rsid w:val="00AC2F21"/>
    <w:rsid w:val="00AC3698"/>
    <w:rsid w:val="00AC3874"/>
    <w:rsid w:val="00AC3CAD"/>
    <w:rsid w:val="00AC4D9F"/>
    <w:rsid w:val="00AC6D48"/>
    <w:rsid w:val="00AC709E"/>
    <w:rsid w:val="00AC76BB"/>
    <w:rsid w:val="00AC7BBC"/>
    <w:rsid w:val="00AD07FE"/>
    <w:rsid w:val="00AD187C"/>
    <w:rsid w:val="00AD37B7"/>
    <w:rsid w:val="00AD448E"/>
    <w:rsid w:val="00AD492A"/>
    <w:rsid w:val="00AD4CF9"/>
    <w:rsid w:val="00AD65DF"/>
    <w:rsid w:val="00AD6938"/>
    <w:rsid w:val="00AD6CF5"/>
    <w:rsid w:val="00AD769F"/>
    <w:rsid w:val="00AD7DF6"/>
    <w:rsid w:val="00AE0278"/>
    <w:rsid w:val="00AE051D"/>
    <w:rsid w:val="00AE1224"/>
    <w:rsid w:val="00AE1EC9"/>
    <w:rsid w:val="00AE25B2"/>
    <w:rsid w:val="00AE458A"/>
    <w:rsid w:val="00AE570C"/>
    <w:rsid w:val="00AE5EC0"/>
    <w:rsid w:val="00AE6C45"/>
    <w:rsid w:val="00AE7CBD"/>
    <w:rsid w:val="00AF0258"/>
    <w:rsid w:val="00AF1EF0"/>
    <w:rsid w:val="00AF2ACD"/>
    <w:rsid w:val="00AF4073"/>
    <w:rsid w:val="00AF4F11"/>
    <w:rsid w:val="00AF5947"/>
    <w:rsid w:val="00AF5ADA"/>
    <w:rsid w:val="00AF5B4E"/>
    <w:rsid w:val="00AF5E00"/>
    <w:rsid w:val="00AF64E5"/>
    <w:rsid w:val="00AF726B"/>
    <w:rsid w:val="00AF7741"/>
    <w:rsid w:val="00B00C63"/>
    <w:rsid w:val="00B00D53"/>
    <w:rsid w:val="00B029E1"/>
    <w:rsid w:val="00B02C57"/>
    <w:rsid w:val="00B02E05"/>
    <w:rsid w:val="00B0401B"/>
    <w:rsid w:val="00B04404"/>
    <w:rsid w:val="00B054EB"/>
    <w:rsid w:val="00B058AF"/>
    <w:rsid w:val="00B05CA2"/>
    <w:rsid w:val="00B0630D"/>
    <w:rsid w:val="00B06A88"/>
    <w:rsid w:val="00B06CA4"/>
    <w:rsid w:val="00B078BE"/>
    <w:rsid w:val="00B07F6B"/>
    <w:rsid w:val="00B13249"/>
    <w:rsid w:val="00B155F5"/>
    <w:rsid w:val="00B15E34"/>
    <w:rsid w:val="00B16409"/>
    <w:rsid w:val="00B170F8"/>
    <w:rsid w:val="00B1748D"/>
    <w:rsid w:val="00B1788D"/>
    <w:rsid w:val="00B17E45"/>
    <w:rsid w:val="00B20AF9"/>
    <w:rsid w:val="00B20BCC"/>
    <w:rsid w:val="00B2209C"/>
    <w:rsid w:val="00B22A6C"/>
    <w:rsid w:val="00B233B4"/>
    <w:rsid w:val="00B23EF3"/>
    <w:rsid w:val="00B24D50"/>
    <w:rsid w:val="00B25337"/>
    <w:rsid w:val="00B256EB"/>
    <w:rsid w:val="00B25D6C"/>
    <w:rsid w:val="00B262A0"/>
    <w:rsid w:val="00B274DB"/>
    <w:rsid w:val="00B27CF5"/>
    <w:rsid w:val="00B27EC0"/>
    <w:rsid w:val="00B30679"/>
    <w:rsid w:val="00B30B0E"/>
    <w:rsid w:val="00B33766"/>
    <w:rsid w:val="00B342EB"/>
    <w:rsid w:val="00B347F0"/>
    <w:rsid w:val="00B35719"/>
    <w:rsid w:val="00B36FD3"/>
    <w:rsid w:val="00B37273"/>
    <w:rsid w:val="00B37FD3"/>
    <w:rsid w:val="00B406A6"/>
    <w:rsid w:val="00B42626"/>
    <w:rsid w:val="00B4460B"/>
    <w:rsid w:val="00B44CD8"/>
    <w:rsid w:val="00B4518F"/>
    <w:rsid w:val="00B45BE3"/>
    <w:rsid w:val="00B468E7"/>
    <w:rsid w:val="00B47687"/>
    <w:rsid w:val="00B52396"/>
    <w:rsid w:val="00B53DB2"/>
    <w:rsid w:val="00B53F0D"/>
    <w:rsid w:val="00B548C0"/>
    <w:rsid w:val="00B562FC"/>
    <w:rsid w:val="00B57E74"/>
    <w:rsid w:val="00B616DB"/>
    <w:rsid w:val="00B61DC4"/>
    <w:rsid w:val="00B62DD1"/>
    <w:rsid w:val="00B62FE5"/>
    <w:rsid w:val="00B634DD"/>
    <w:rsid w:val="00B63D59"/>
    <w:rsid w:val="00B63D6D"/>
    <w:rsid w:val="00B64651"/>
    <w:rsid w:val="00B64A9D"/>
    <w:rsid w:val="00B667CC"/>
    <w:rsid w:val="00B66947"/>
    <w:rsid w:val="00B66A20"/>
    <w:rsid w:val="00B677BA"/>
    <w:rsid w:val="00B67BB8"/>
    <w:rsid w:val="00B7006F"/>
    <w:rsid w:val="00B70283"/>
    <w:rsid w:val="00B70532"/>
    <w:rsid w:val="00B70E75"/>
    <w:rsid w:val="00B7160E"/>
    <w:rsid w:val="00B71978"/>
    <w:rsid w:val="00B73AD4"/>
    <w:rsid w:val="00B73CC1"/>
    <w:rsid w:val="00B741E5"/>
    <w:rsid w:val="00B74877"/>
    <w:rsid w:val="00B74BFA"/>
    <w:rsid w:val="00B75446"/>
    <w:rsid w:val="00B763C7"/>
    <w:rsid w:val="00B772EC"/>
    <w:rsid w:val="00B774FC"/>
    <w:rsid w:val="00B807C8"/>
    <w:rsid w:val="00B815E6"/>
    <w:rsid w:val="00B82994"/>
    <w:rsid w:val="00B83732"/>
    <w:rsid w:val="00B83AF5"/>
    <w:rsid w:val="00B83D76"/>
    <w:rsid w:val="00B849FB"/>
    <w:rsid w:val="00B84CFD"/>
    <w:rsid w:val="00B84DAD"/>
    <w:rsid w:val="00B901A9"/>
    <w:rsid w:val="00B901B1"/>
    <w:rsid w:val="00B9084C"/>
    <w:rsid w:val="00B90D38"/>
    <w:rsid w:val="00B91875"/>
    <w:rsid w:val="00B91C3A"/>
    <w:rsid w:val="00B91D16"/>
    <w:rsid w:val="00B92FDC"/>
    <w:rsid w:val="00B93F92"/>
    <w:rsid w:val="00B93FB7"/>
    <w:rsid w:val="00B95096"/>
    <w:rsid w:val="00B952DC"/>
    <w:rsid w:val="00B96483"/>
    <w:rsid w:val="00B9697D"/>
    <w:rsid w:val="00B96B51"/>
    <w:rsid w:val="00B97333"/>
    <w:rsid w:val="00B977FE"/>
    <w:rsid w:val="00B97B32"/>
    <w:rsid w:val="00B97B47"/>
    <w:rsid w:val="00BA16E3"/>
    <w:rsid w:val="00BA27FB"/>
    <w:rsid w:val="00BA2986"/>
    <w:rsid w:val="00BA2B8F"/>
    <w:rsid w:val="00BA2EF7"/>
    <w:rsid w:val="00BA3FBA"/>
    <w:rsid w:val="00BA47BC"/>
    <w:rsid w:val="00BA5ED5"/>
    <w:rsid w:val="00BA7DD2"/>
    <w:rsid w:val="00BB0745"/>
    <w:rsid w:val="00BB0F9C"/>
    <w:rsid w:val="00BB27C2"/>
    <w:rsid w:val="00BB35C9"/>
    <w:rsid w:val="00BB609B"/>
    <w:rsid w:val="00BB62BB"/>
    <w:rsid w:val="00BB6F0B"/>
    <w:rsid w:val="00BB7429"/>
    <w:rsid w:val="00BB7582"/>
    <w:rsid w:val="00BC0A7C"/>
    <w:rsid w:val="00BC0F2F"/>
    <w:rsid w:val="00BC1039"/>
    <w:rsid w:val="00BC1E19"/>
    <w:rsid w:val="00BC2D2A"/>
    <w:rsid w:val="00BC358E"/>
    <w:rsid w:val="00BC4687"/>
    <w:rsid w:val="00BC4CB3"/>
    <w:rsid w:val="00BC52D4"/>
    <w:rsid w:val="00BC5AEC"/>
    <w:rsid w:val="00BC5DCA"/>
    <w:rsid w:val="00BC62BF"/>
    <w:rsid w:val="00BC6D52"/>
    <w:rsid w:val="00BC732B"/>
    <w:rsid w:val="00BC7EB5"/>
    <w:rsid w:val="00BD208A"/>
    <w:rsid w:val="00BD2A61"/>
    <w:rsid w:val="00BD2D96"/>
    <w:rsid w:val="00BD3419"/>
    <w:rsid w:val="00BD3B26"/>
    <w:rsid w:val="00BD54BE"/>
    <w:rsid w:val="00BD6F37"/>
    <w:rsid w:val="00BD7620"/>
    <w:rsid w:val="00BD7637"/>
    <w:rsid w:val="00BE0463"/>
    <w:rsid w:val="00BE0BB1"/>
    <w:rsid w:val="00BE1637"/>
    <w:rsid w:val="00BE33E2"/>
    <w:rsid w:val="00BE3F3B"/>
    <w:rsid w:val="00BE4923"/>
    <w:rsid w:val="00BE5B31"/>
    <w:rsid w:val="00BE5D9A"/>
    <w:rsid w:val="00BE7060"/>
    <w:rsid w:val="00BE72A9"/>
    <w:rsid w:val="00BE7B0D"/>
    <w:rsid w:val="00BE7B3F"/>
    <w:rsid w:val="00BF1CDB"/>
    <w:rsid w:val="00BF341D"/>
    <w:rsid w:val="00BF369A"/>
    <w:rsid w:val="00BF49FD"/>
    <w:rsid w:val="00BF4EC3"/>
    <w:rsid w:val="00BF5B4E"/>
    <w:rsid w:val="00BF5C47"/>
    <w:rsid w:val="00BF5CC5"/>
    <w:rsid w:val="00BF65C3"/>
    <w:rsid w:val="00BF6612"/>
    <w:rsid w:val="00BF6BAF"/>
    <w:rsid w:val="00C0217F"/>
    <w:rsid w:val="00C03D95"/>
    <w:rsid w:val="00C0513D"/>
    <w:rsid w:val="00C10659"/>
    <w:rsid w:val="00C11456"/>
    <w:rsid w:val="00C1449F"/>
    <w:rsid w:val="00C14831"/>
    <w:rsid w:val="00C1519C"/>
    <w:rsid w:val="00C15FCE"/>
    <w:rsid w:val="00C16D38"/>
    <w:rsid w:val="00C170EA"/>
    <w:rsid w:val="00C1747B"/>
    <w:rsid w:val="00C17713"/>
    <w:rsid w:val="00C179EF"/>
    <w:rsid w:val="00C208D8"/>
    <w:rsid w:val="00C20FE2"/>
    <w:rsid w:val="00C216F9"/>
    <w:rsid w:val="00C23885"/>
    <w:rsid w:val="00C24ADB"/>
    <w:rsid w:val="00C24E89"/>
    <w:rsid w:val="00C2583B"/>
    <w:rsid w:val="00C25B97"/>
    <w:rsid w:val="00C3130B"/>
    <w:rsid w:val="00C34044"/>
    <w:rsid w:val="00C350FE"/>
    <w:rsid w:val="00C36220"/>
    <w:rsid w:val="00C365CC"/>
    <w:rsid w:val="00C368C6"/>
    <w:rsid w:val="00C370DC"/>
    <w:rsid w:val="00C378C7"/>
    <w:rsid w:val="00C37D6C"/>
    <w:rsid w:val="00C4044A"/>
    <w:rsid w:val="00C40F5A"/>
    <w:rsid w:val="00C41EC9"/>
    <w:rsid w:val="00C443E1"/>
    <w:rsid w:val="00C4548F"/>
    <w:rsid w:val="00C45916"/>
    <w:rsid w:val="00C46B2F"/>
    <w:rsid w:val="00C46C7A"/>
    <w:rsid w:val="00C47B70"/>
    <w:rsid w:val="00C524B5"/>
    <w:rsid w:val="00C52575"/>
    <w:rsid w:val="00C5261E"/>
    <w:rsid w:val="00C530A1"/>
    <w:rsid w:val="00C541DD"/>
    <w:rsid w:val="00C54EA8"/>
    <w:rsid w:val="00C60B04"/>
    <w:rsid w:val="00C60F35"/>
    <w:rsid w:val="00C63AC9"/>
    <w:rsid w:val="00C63CCE"/>
    <w:rsid w:val="00C644FE"/>
    <w:rsid w:val="00C65A6C"/>
    <w:rsid w:val="00C6626E"/>
    <w:rsid w:val="00C6627A"/>
    <w:rsid w:val="00C67DBA"/>
    <w:rsid w:val="00C71B40"/>
    <w:rsid w:val="00C71E5B"/>
    <w:rsid w:val="00C72259"/>
    <w:rsid w:val="00C73113"/>
    <w:rsid w:val="00C73116"/>
    <w:rsid w:val="00C73438"/>
    <w:rsid w:val="00C734C6"/>
    <w:rsid w:val="00C73A4D"/>
    <w:rsid w:val="00C73C11"/>
    <w:rsid w:val="00C749EF"/>
    <w:rsid w:val="00C749F0"/>
    <w:rsid w:val="00C75C31"/>
    <w:rsid w:val="00C75DCB"/>
    <w:rsid w:val="00C75F7C"/>
    <w:rsid w:val="00C764AA"/>
    <w:rsid w:val="00C76D21"/>
    <w:rsid w:val="00C81743"/>
    <w:rsid w:val="00C819B9"/>
    <w:rsid w:val="00C829F3"/>
    <w:rsid w:val="00C83C04"/>
    <w:rsid w:val="00C86D22"/>
    <w:rsid w:val="00C86E80"/>
    <w:rsid w:val="00C86E8A"/>
    <w:rsid w:val="00C903D5"/>
    <w:rsid w:val="00C90EBC"/>
    <w:rsid w:val="00C91CF6"/>
    <w:rsid w:val="00C92891"/>
    <w:rsid w:val="00C9456D"/>
    <w:rsid w:val="00C94962"/>
    <w:rsid w:val="00CA0905"/>
    <w:rsid w:val="00CA0EC5"/>
    <w:rsid w:val="00CA1404"/>
    <w:rsid w:val="00CA1668"/>
    <w:rsid w:val="00CA2029"/>
    <w:rsid w:val="00CA20C0"/>
    <w:rsid w:val="00CA34C1"/>
    <w:rsid w:val="00CA40A8"/>
    <w:rsid w:val="00CA4890"/>
    <w:rsid w:val="00CA4D19"/>
    <w:rsid w:val="00CA5885"/>
    <w:rsid w:val="00CA6349"/>
    <w:rsid w:val="00CA69AC"/>
    <w:rsid w:val="00CA77C4"/>
    <w:rsid w:val="00CA77E4"/>
    <w:rsid w:val="00CB09F3"/>
    <w:rsid w:val="00CB1812"/>
    <w:rsid w:val="00CB3501"/>
    <w:rsid w:val="00CB3973"/>
    <w:rsid w:val="00CB4270"/>
    <w:rsid w:val="00CB46C3"/>
    <w:rsid w:val="00CB4E95"/>
    <w:rsid w:val="00CB517B"/>
    <w:rsid w:val="00CB56E4"/>
    <w:rsid w:val="00CB6E8F"/>
    <w:rsid w:val="00CB701D"/>
    <w:rsid w:val="00CB72E6"/>
    <w:rsid w:val="00CC0D4A"/>
    <w:rsid w:val="00CC0E09"/>
    <w:rsid w:val="00CC4249"/>
    <w:rsid w:val="00CC4D4E"/>
    <w:rsid w:val="00CC4DA6"/>
    <w:rsid w:val="00CC5766"/>
    <w:rsid w:val="00CC7D37"/>
    <w:rsid w:val="00CD0F14"/>
    <w:rsid w:val="00CD16E9"/>
    <w:rsid w:val="00CD23C5"/>
    <w:rsid w:val="00CD25DB"/>
    <w:rsid w:val="00CD2CEE"/>
    <w:rsid w:val="00CD32E8"/>
    <w:rsid w:val="00CD33CC"/>
    <w:rsid w:val="00CD3576"/>
    <w:rsid w:val="00CD4DF0"/>
    <w:rsid w:val="00CD5B17"/>
    <w:rsid w:val="00CD6F7C"/>
    <w:rsid w:val="00CE1B9D"/>
    <w:rsid w:val="00CE20CB"/>
    <w:rsid w:val="00CE2430"/>
    <w:rsid w:val="00CE24E5"/>
    <w:rsid w:val="00CE2833"/>
    <w:rsid w:val="00CE6FE5"/>
    <w:rsid w:val="00CF0042"/>
    <w:rsid w:val="00CF1FDF"/>
    <w:rsid w:val="00CF2683"/>
    <w:rsid w:val="00CF2E4B"/>
    <w:rsid w:val="00CF35E0"/>
    <w:rsid w:val="00CF3E7B"/>
    <w:rsid w:val="00CF4352"/>
    <w:rsid w:val="00CF4675"/>
    <w:rsid w:val="00CF4A34"/>
    <w:rsid w:val="00CF74A7"/>
    <w:rsid w:val="00CF7D07"/>
    <w:rsid w:val="00D004C4"/>
    <w:rsid w:val="00D0065E"/>
    <w:rsid w:val="00D01989"/>
    <w:rsid w:val="00D01A06"/>
    <w:rsid w:val="00D01A13"/>
    <w:rsid w:val="00D02A61"/>
    <w:rsid w:val="00D03CA4"/>
    <w:rsid w:val="00D03E25"/>
    <w:rsid w:val="00D0511E"/>
    <w:rsid w:val="00D05984"/>
    <w:rsid w:val="00D075F8"/>
    <w:rsid w:val="00D07977"/>
    <w:rsid w:val="00D07C44"/>
    <w:rsid w:val="00D12FA4"/>
    <w:rsid w:val="00D147CD"/>
    <w:rsid w:val="00D14EC6"/>
    <w:rsid w:val="00D16C1A"/>
    <w:rsid w:val="00D20B12"/>
    <w:rsid w:val="00D21CDE"/>
    <w:rsid w:val="00D22D38"/>
    <w:rsid w:val="00D22DC3"/>
    <w:rsid w:val="00D23307"/>
    <w:rsid w:val="00D23741"/>
    <w:rsid w:val="00D23E91"/>
    <w:rsid w:val="00D24F91"/>
    <w:rsid w:val="00D25473"/>
    <w:rsid w:val="00D255C7"/>
    <w:rsid w:val="00D25882"/>
    <w:rsid w:val="00D25BF0"/>
    <w:rsid w:val="00D31195"/>
    <w:rsid w:val="00D31BDD"/>
    <w:rsid w:val="00D323F2"/>
    <w:rsid w:val="00D32A19"/>
    <w:rsid w:val="00D332D3"/>
    <w:rsid w:val="00D33627"/>
    <w:rsid w:val="00D336ED"/>
    <w:rsid w:val="00D34A91"/>
    <w:rsid w:val="00D35887"/>
    <w:rsid w:val="00D362E2"/>
    <w:rsid w:val="00D37C08"/>
    <w:rsid w:val="00D37C73"/>
    <w:rsid w:val="00D41D72"/>
    <w:rsid w:val="00D41E2C"/>
    <w:rsid w:val="00D42A80"/>
    <w:rsid w:val="00D440A5"/>
    <w:rsid w:val="00D440B9"/>
    <w:rsid w:val="00D45E8C"/>
    <w:rsid w:val="00D45F9C"/>
    <w:rsid w:val="00D464DE"/>
    <w:rsid w:val="00D46C14"/>
    <w:rsid w:val="00D46C27"/>
    <w:rsid w:val="00D47530"/>
    <w:rsid w:val="00D50319"/>
    <w:rsid w:val="00D508C3"/>
    <w:rsid w:val="00D52ABF"/>
    <w:rsid w:val="00D536E0"/>
    <w:rsid w:val="00D53E6E"/>
    <w:rsid w:val="00D53E9D"/>
    <w:rsid w:val="00D54B6E"/>
    <w:rsid w:val="00D54F44"/>
    <w:rsid w:val="00D56280"/>
    <w:rsid w:val="00D565F2"/>
    <w:rsid w:val="00D56862"/>
    <w:rsid w:val="00D5777F"/>
    <w:rsid w:val="00D57E9E"/>
    <w:rsid w:val="00D602F3"/>
    <w:rsid w:val="00D62E80"/>
    <w:rsid w:val="00D63068"/>
    <w:rsid w:val="00D63ADB"/>
    <w:rsid w:val="00D63EB7"/>
    <w:rsid w:val="00D64982"/>
    <w:rsid w:val="00D64C55"/>
    <w:rsid w:val="00D64C98"/>
    <w:rsid w:val="00D654C6"/>
    <w:rsid w:val="00D65A20"/>
    <w:rsid w:val="00D65A6D"/>
    <w:rsid w:val="00D669FA"/>
    <w:rsid w:val="00D67B34"/>
    <w:rsid w:val="00D70468"/>
    <w:rsid w:val="00D7068E"/>
    <w:rsid w:val="00D70B2D"/>
    <w:rsid w:val="00D71258"/>
    <w:rsid w:val="00D7164D"/>
    <w:rsid w:val="00D71F87"/>
    <w:rsid w:val="00D720A4"/>
    <w:rsid w:val="00D7236F"/>
    <w:rsid w:val="00D72B5F"/>
    <w:rsid w:val="00D73043"/>
    <w:rsid w:val="00D73054"/>
    <w:rsid w:val="00D73D29"/>
    <w:rsid w:val="00D74C81"/>
    <w:rsid w:val="00D75E6B"/>
    <w:rsid w:val="00D76437"/>
    <w:rsid w:val="00D77D46"/>
    <w:rsid w:val="00D80447"/>
    <w:rsid w:val="00D80696"/>
    <w:rsid w:val="00D8302C"/>
    <w:rsid w:val="00D830E1"/>
    <w:rsid w:val="00D834AC"/>
    <w:rsid w:val="00D83CFE"/>
    <w:rsid w:val="00D8445B"/>
    <w:rsid w:val="00D844E5"/>
    <w:rsid w:val="00D85FBB"/>
    <w:rsid w:val="00D865B8"/>
    <w:rsid w:val="00D875C6"/>
    <w:rsid w:val="00D87B4C"/>
    <w:rsid w:val="00D911C6"/>
    <w:rsid w:val="00D9172A"/>
    <w:rsid w:val="00D9182A"/>
    <w:rsid w:val="00D92108"/>
    <w:rsid w:val="00D93464"/>
    <w:rsid w:val="00D939F5"/>
    <w:rsid w:val="00D94992"/>
    <w:rsid w:val="00D951C8"/>
    <w:rsid w:val="00D97DF0"/>
    <w:rsid w:val="00DA08D2"/>
    <w:rsid w:val="00DA11A1"/>
    <w:rsid w:val="00DA13FF"/>
    <w:rsid w:val="00DA2376"/>
    <w:rsid w:val="00DA2D1F"/>
    <w:rsid w:val="00DA2FBD"/>
    <w:rsid w:val="00DA2FCF"/>
    <w:rsid w:val="00DA310B"/>
    <w:rsid w:val="00DA314D"/>
    <w:rsid w:val="00DA3C5B"/>
    <w:rsid w:val="00DA5468"/>
    <w:rsid w:val="00DA580F"/>
    <w:rsid w:val="00DA5B35"/>
    <w:rsid w:val="00DA6D6F"/>
    <w:rsid w:val="00DA7D51"/>
    <w:rsid w:val="00DB1961"/>
    <w:rsid w:val="00DB2784"/>
    <w:rsid w:val="00DB4B63"/>
    <w:rsid w:val="00DB4EF9"/>
    <w:rsid w:val="00DB70E6"/>
    <w:rsid w:val="00DB7242"/>
    <w:rsid w:val="00DB7A23"/>
    <w:rsid w:val="00DB7AC1"/>
    <w:rsid w:val="00DC006E"/>
    <w:rsid w:val="00DC02A0"/>
    <w:rsid w:val="00DC0C8C"/>
    <w:rsid w:val="00DC10CB"/>
    <w:rsid w:val="00DC1362"/>
    <w:rsid w:val="00DC3FAF"/>
    <w:rsid w:val="00DC6936"/>
    <w:rsid w:val="00DC6BDB"/>
    <w:rsid w:val="00DC708D"/>
    <w:rsid w:val="00DC760C"/>
    <w:rsid w:val="00DD0545"/>
    <w:rsid w:val="00DD1BA8"/>
    <w:rsid w:val="00DD2623"/>
    <w:rsid w:val="00DD294C"/>
    <w:rsid w:val="00DD3CF4"/>
    <w:rsid w:val="00DD40B8"/>
    <w:rsid w:val="00DD586B"/>
    <w:rsid w:val="00DD59F5"/>
    <w:rsid w:val="00DD5A21"/>
    <w:rsid w:val="00DD5D89"/>
    <w:rsid w:val="00DD5FE6"/>
    <w:rsid w:val="00DD6FBE"/>
    <w:rsid w:val="00DD7348"/>
    <w:rsid w:val="00DD73D1"/>
    <w:rsid w:val="00DD7403"/>
    <w:rsid w:val="00DE04D9"/>
    <w:rsid w:val="00DE054C"/>
    <w:rsid w:val="00DE0B6D"/>
    <w:rsid w:val="00DE1487"/>
    <w:rsid w:val="00DE2035"/>
    <w:rsid w:val="00DE4EDC"/>
    <w:rsid w:val="00DE5B48"/>
    <w:rsid w:val="00DE6166"/>
    <w:rsid w:val="00DE7EDA"/>
    <w:rsid w:val="00DF1C55"/>
    <w:rsid w:val="00DF20D5"/>
    <w:rsid w:val="00DF25F1"/>
    <w:rsid w:val="00DF3ED4"/>
    <w:rsid w:val="00DF5B7F"/>
    <w:rsid w:val="00DF71B8"/>
    <w:rsid w:val="00DF7FB6"/>
    <w:rsid w:val="00E03B1F"/>
    <w:rsid w:val="00E045A0"/>
    <w:rsid w:val="00E04DA4"/>
    <w:rsid w:val="00E067F9"/>
    <w:rsid w:val="00E07035"/>
    <w:rsid w:val="00E10366"/>
    <w:rsid w:val="00E11199"/>
    <w:rsid w:val="00E11299"/>
    <w:rsid w:val="00E1152F"/>
    <w:rsid w:val="00E11B1E"/>
    <w:rsid w:val="00E1244F"/>
    <w:rsid w:val="00E12EA4"/>
    <w:rsid w:val="00E1313C"/>
    <w:rsid w:val="00E13F6D"/>
    <w:rsid w:val="00E142CD"/>
    <w:rsid w:val="00E1517F"/>
    <w:rsid w:val="00E156E4"/>
    <w:rsid w:val="00E15E9C"/>
    <w:rsid w:val="00E16B5F"/>
    <w:rsid w:val="00E179E5"/>
    <w:rsid w:val="00E21785"/>
    <w:rsid w:val="00E219C8"/>
    <w:rsid w:val="00E21B14"/>
    <w:rsid w:val="00E21B94"/>
    <w:rsid w:val="00E22280"/>
    <w:rsid w:val="00E22BC5"/>
    <w:rsid w:val="00E2355D"/>
    <w:rsid w:val="00E2511A"/>
    <w:rsid w:val="00E2630C"/>
    <w:rsid w:val="00E27C19"/>
    <w:rsid w:val="00E314DB"/>
    <w:rsid w:val="00E317B7"/>
    <w:rsid w:val="00E32F70"/>
    <w:rsid w:val="00E33798"/>
    <w:rsid w:val="00E34FE0"/>
    <w:rsid w:val="00E35680"/>
    <w:rsid w:val="00E35A16"/>
    <w:rsid w:val="00E35B2A"/>
    <w:rsid w:val="00E36025"/>
    <w:rsid w:val="00E370C6"/>
    <w:rsid w:val="00E40F9F"/>
    <w:rsid w:val="00E4119F"/>
    <w:rsid w:val="00E416DB"/>
    <w:rsid w:val="00E4213D"/>
    <w:rsid w:val="00E4419A"/>
    <w:rsid w:val="00E44A74"/>
    <w:rsid w:val="00E44AF3"/>
    <w:rsid w:val="00E44B41"/>
    <w:rsid w:val="00E44E82"/>
    <w:rsid w:val="00E453BC"/>
    <w:rsid w:val="00E463E8"/>
    <w:rsid w:val="00E47567"/>
    <w:rsid w:val="00E475A0"/>
    <w:rsid w:val="00E47F84"/>
    <w:rsid w:val="00E50F86"/>
    <w:rsid w:val="00E52400"/>
    <w:rsid w:val="00E53E79"/>
    <w:rsid w:val="00E54044"/>
    <w:rsid w:val="00E54B3F"/>
    <w:rsid w:val="00E55849"/>
    <w:rsid w:val="00E55B23"/>
    <w:rsid w:val="00E5673F"/>
    <w:rsid w:val="00E56EF8"/>
    <w:rsid w:val="00E612AD"/>
    <w:rsid w:val="00E6228C"/>
    <w:rsid w:val="00E62963"/>
    <w:rsid w:val="00E64077"/>
    <w:rsid w:val="00E64AAB"/>
    <w:rsid w:val="00E64F3F"/>
    <w:rsid w:val="00E6560C"/>
    <w:rsid w:val="00E6631A"/>
    <w:rsid w:val="00E6642F"/>
    <w:rsid w:val="00E66DDC"/>
    <w:rsid w:val="00E7098E"/>
    <w:rsid w:val="00E73086"/>
    <w:rsid w:val="00E73ED7"/>
    <w:rsid w:val="00E74A28"/>
    <w:rsid w:val="00E75948"/>
    <w:rsid w:val="00E7594E"/>
    <w:rsid w:val="00E768B2"/>
    <w:rsid w:val="00E77F20"/>
    <w:rsid w:val="00E8131E"/>
    <w:rsid w:val="00E82CF1"/>
    <w:rsid w:val="00E830BC"/>
    <w:rsid w:val="00E83797"/>
    <w:rsid w:val="00E84C06"/>
    <w:rsid w:val="00E84D33"/>
    <w:rsid w:val="00E903D4"/>
    <w:rsid w:val="00E92257"/>
    <w:rsid w:val="00E9292A"/>
    <w:rsid w:val="00E947D3"/>
    <w:rsid w:val="00E95DCD"/>
    <w:rsid w:val="00EA08D9"/>
    <w:rsid w:val="00EA4DC0"/>
    <w:rsid w:val="00EA55D5"/>
    <w:rsid w:val="00EA5F5E"/>
    <w:rsid w:val="00EA6F59"/>
    <w:rsid w:val="00EA7749"/>
    <w:rsid w:val="00EB16B9"/>
    <w:rsid w:val="00EB202C"/>
    <w:rsid w:val="00EB29E8"/>
    <w:rsid w:val="00EB326F"/>
    <w:rsid w:val="00EB39B4"/>
    <w:rsid w:val="00EB3A5C"/>
    <w:rsid w:val="00EB3C47"/>
    <w:rsid w:val="00EB4C76"/>
    <w:rsid w:val="00EC03C4"/>
    <w:rsid w:val="00EC0896"/>
    <w:rsid w:val="00EC2F5B"/>
    <w:rsid w:val="00EC2FA2"/>
    <w:rsid w:val="00EC487B"/>
    <w:rsid w:val="00EC4988"/>
    <w:rsid w:val="00EC5C31"/>
    <w:rsid w:val="00EC7492"/>
    <w:rsid w:val="00EC7DB9"/>
    <w:rsid w:val="00EC7ED4"/>
    <w:rsid w:val="00ED00D7"/>
    <w:rsid w:val="00ED03B8"/>
    <w:rsid w:val="00ED09EB"/>
    <w:rsid w:val="00ED0D6B"/>
    <w:rsid w:val="00ED1B36"/>
    <w:rsid w:val="00ED294E"/>
    <w:rsid w:val="00ED402D"/>
    <w:rsid w:val="00ED4990"/>
    <w:rsid w:val="00ED5D49"/>
    <w:rsid w:val="00ED6DF6"/>
    <w:rsid w:val="00EE0008"/>
    <w:rsid w:val="00EE0049"/>
    <w:rsid w:val="00EE0195"/>
    <w:rsid w:val="00EE05E3"/>
    <w:rsid w:val="00EE1E20"/>
    <w:rsid w:val="00EE215A"/>
    <w:rsid w:val="00EE3B2E"/>
    <w:rsid w:val="00EE469A"/>
    <w:rsid w:val="00EE5A24"/>
    <w:rsid w:val="00EE5D9A"/>
    <w:rsid w:val="00EE6ADC"/>
    <w:rsid w:val="00EF0AA4"/>
    <w:rsid w:val="00EF11CC"/>
    <w:rsid w:val="00EF1FBF"/>
    <w:rsid w:val="00EF2935"/>
    <w:rsid w:val="00EF319D"/>
    <w:rsid w:val="00EF357C"/>
    <w:rsid w:val="00EF3DCF"/>
    <w:rsid w:val="00EF4953"/>
    <w:rsid w:val="00EF57B0"/>
    <w:rsid w:val="00EF70C4"/>
    <w:rsid w:val="00F009B3"/>
    <w:rsid w:val="00F00AC3"/>
    <w:rsid w:val="00F00CBA"/>
    <w:rsid w:val="00F0127E"/>
    <w:rsid w:val="00F0176F"/>
    <w:rsid w:val="00F021CB"/>
    <w:rsid w:val="00F02CD4"/>
    <w:rsid w:val="00F02D91"/>
    <w:rsid w:val="00F0360D"/>
    <w:rsid w:val="00F03E16"/>
    <w:rsid w:val="00F0419C"/>
    <w:rsid w:val="00F04BD3"/>
    <w:rsid w:val="00F04FAA"/>
    <w:rsid w:val="00F05159"/>
    <w:rsid w:val="00F05389"/>
    <w:rsid w:val="00F0584C"/>
    <w:rsid w:val="00F06D1D"/>
    <w:rsid w:val="00F0731A"/>
    <w:rsid w:val="00F1156E"/>
    <w:rsid w:val="00F1163F"/>
    <w:rsid w:val="00F11780"/>
    <w:rsid w:val="00F16EE2"/>
    <w:rsid w:val="00F22002"/>
    <w:rsid w:val="00F22F5E"/>
    <w:rsid w:val="00F2424F"/>
    <w:rsid w:val="00F301EE"/>
    <w:rsid w:val="00F30C88"/>
    <w:rsid w:val="00F31EF0"/>
    <w:rsid w:val="00F33E51"/>
    <w:rsid w:val="00F34288"/>
    <w:rsid w:val="00F34EE2"/>
    <w:rsid w:val="00F356FE"/>
    <w:rsid w:val="00F36FF4"/>
    <w:rsid w:val="00F37F48"/>
    <w:rsid w:val="00F413CC"/>
    <w:rsid w:val="00F43DC0"/>
    <w:rsid w:val="00F4473F"/>
    <w:rsid w:val="00F453E2"/>
    <w:rsid w:val="00F459C9"/>
    <w:rsid w:val="00F4682E"/>
    <w:rsid w:val="00F4706B"/>
    <w:rsid w:val="00F472E1"/>
    <w:rsid w:val="00F47CD2"/>
    <w:rsid w:val="00F5001A"/>
    <w:rsid w:val="00F502F1"/>
    <w:rsid w:val="00F51203"/>
    <w:rsid w:val="00F5208E"/>
    <w:rsid w:val="00F522B4"/>
    <w:rsid w:val="00F528A0"/>
    <w:rsid w:val="00F52C59"/>
    <w:rsid w:val="00F5383C"/>
    <w:rsid w:val="00F5414F"/>
    <w:rsid w:val="00F55185"/>
    <w:rsid w:val="00F567C7"/>
    <w:rsid w:val="00F578ED"/>
    <w:rsid w:val="00F631CC"/>
    <w:rsid w:val="00F64259"/>
    <w:rsid w:val="00F66DA6"/>
    <w:rsid w:val="00F67409"/>
    <w:rsid w:val="00F70BD9"/>
    <w:rsid w:val="00F70D2B"/>
    <w:rsid w:val="00F7298F"/>
    <w:rsid w:val="00F73863"/>
    <w:rsid w:val="00F73A59"/>
    <w:rsid w:val="00F73C03"/>
    <w:rsid w:val="00F73DC6"/>
    <w:rsid w:val="00F7553E"/>
    <w:rsid w:val="00F75645"/>
    <w:rsid w:val="00F75899"/>
    <w:rsid w:val="00F76FCF"/>
    <w:rsid w:val="00F805FB"/>
    <w:rsid w:val="00F81903"/>
    <w:rsid w:val="00F835CE"/>
    <w:rsid w:val="00F83E25"/>
    <w:rsid w:val="00F85BF1"/>
    <w:rsid w:val="00F866C3"/>
    <w:rsid w:val="00F867CB"/>
    <w:rsid w:val="00F87B61"/>
    <w:rsid w:val="00F90B58"/>
    <w:rsid w:val="00F90E69"/>
    <w:rsid w:val="00F90F70"/>
    <w:rsid w:val="00F9126D"/>
    <w:rsid w:val="00F91D2D"/>
    <w:rsid w:val="00F92A99"/>
    <w:rsid w:val="00F92DAE"/>
    <w:rsid w:val="00F9639C"/>
    <w:rsid w:val="00F9754F"/>
    <w:rsid w:val="00F97AD1"/>
    <w:rsid w:val="00FA2AB6"/>
    <w:rsid w:val="00FA419A"/>
    <w:rsid w:val="00FA4C6B"/>
    <w:rsid w:val="00FA5739"/>
    <w:rsid w:val="00FA6F9F"/>
    <w:rsid w:val="00FA7B38"/>
    <w:rsid w:val="00FB01A3"/>
    <w:rsid w:val="00FB0790"/>
    <w:rsid w:val="00FB2538"/>
    <w:rsid w:val="00FB2E1C"/>
    <w:rsid w:val="00FB32BA"/>
    <w:rsid w:val="00FB39D5"/>
    <w:rsid w:val="00FB4174"/>
    <w:rsid w:val="00FB55BE"/>
    <w:rsid w:val="00FB663E"/>
    <w:rsid w:val="00FC1937"/>
    <w:rsid w:val="00FC1D02"/>
    <w:rsid w:val="00FC596E"/>
    <w:rsid w:val="00FC64B3"/>
    <w:rsid w:val="00FC7EEB"/>
    <w:rsid w:val="00FD0243"/>
    <w:rsid w:val="00FD0F70"/>
    <w:rsid w:val="00FD2977"/>
    <w:rsid w:val="00FD29AC"/>
    <w:rsid w:val="00FD35DD"/>
    <w:rsid w:val="00FD3C42"/>
    <w:rsid w:val="00FD54DA"/>
    <w:rsid w:val="00FD56F8"/>
    <w:rsid w:val="00FD5C61"/>
    <w:rsid w:val="00FD5CDA"/>
    <w:rsid w:val="00FD607B"/>
    <w:rsid w:val="00FE0082"/>
    <w:rsid w:val="00FE0D5F"/>
    <w:rsid w:val="00FE0F64"/>
    <w:rsid w:val="00FE26BE"/>
    <w:rsid w:val="00FE2FD0"/>
    <w:rsid w:val="00FE3667"/>
    <w:rsid w:val="00FE41A3"/>
    <w:rsid w:val="00FE4D16"/>
    <w:rsid w:val="00FE5DB8"/>
    <w:rsid w:val="00FF02C0"/>
    <w:rsid w:val="00FF0B93"/>
    <w:rsid w:val="00FF0FD1"/>
    <w:rsid w:val="00FF1570"/>
    <w:rsid w:val="00FF250C"/>
    <w:rsid w:val="00FF3D47"/>
    <w:rsid w:val="00FF49E6"/>
    <w:rsid w:val="00FF66E8"/>
    <w:rsid w:val="00FF7AAE"/>
    <w:rsid w:val="00FF7B03"/>
    <w:rsid w:val="00FF7D95"/>
    <w:rsid w:val="0B444931"/>
    <w:rsid w:val="116C5E1F"/>
    <w:rsid w:val="12887CDE"/>
    <w:rsid w:val="22B0051B"/>
    <w:rsid w:val="3EB50800"/>
    <w:rsid w:val="4192DF94"/>
    <w:rsid w:val="43C8DC8B"/>
    <w:rsid w:val="5431112C"/>
    <w:rsid w:val="71028583"/>
    <w:rsid w:val="747D8EE2"/>
    <w:rsid w:val="7BCF8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AFE8088"/>
  <w15:docId w15:val="{C9C91CFA-364F-45C8-8EEE-4CCA377189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56507C"/>
    <w:pPr>
      <w:overflowPunct w:val="0"/>
      <w:autoSpaceDE w:val="0"/>
      <w:autoSpaceDN w:val="0"/>
      <w:adjustRightInd w:val="0"/>
      <w:spacing w:after="180"/>
      <w:jc w:val="both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rsid w:val="00AA7C5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rsid w:val="00AA7C5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AA7C5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AA7C5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AA7C5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AA7C54"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rsid w:val="00AA7C54"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rsid w:val="00AA7C5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AA7C5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AA7C54"/>
    <w:pPr>
      <w:ind w:left="1985" w:hanging="1985"/>
      <w:outlineLvl w:val="9"/>
    </w:pPr>
    <w:rPr>
      <w:b/>
    </w:rPr>
  </w:style>
  <w:style w:type="paragraph" w:customStyle="1" w:styleId="ZA">
    <w:name w:val="ZA"/>
    <w:rsid w:val="00AA7C5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AA7C5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AA7C54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rsid w:val="00AA7C54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rsid w:val="00AA7C5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AA7C5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rsid w:val="00AA7C5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rsid w:val="00AA7C54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AA7C54"/>
    <w:pPr>
      <w:ind w:left="1134" w:hanging="1134"/>
    </w:pPr>
  </w:style>
  <w:style w:type="paragraph" w:styleId="TOC4">
    <w:name w:val="toc 4"/>
    <w:basedOn w:val="TOC3"/>
    <w:semiHidden/>
    <w:rsid w:val="00AA7C54"/>
    <w:pPr>
      <w:ind w:left="1418" w:hanging="1418"/>
    </w:pPr>
  </w:style>
  <w:style w:type="paragraph" w:styleId="TOC5">
    <w:name w:val="toc 5"/>
    <w:basedOn w:val="TOC4"/>
    <w:semiHidden/>
    <w:rsid w:val="00AA7C54"/>
    <w:pPr>
      <w:ind w:left="1701" w:hanging="1701"/>
    </w:pPr>
  </w:style>
  <w:style w:type="paragraph" w:styleId="TOC6">
    <w:name w:val="toc 6"/>
    <w:basedOn w:val="TOC5"/>
    <w:next w:val="a"/>
    <w:semiHidden/>
    <w:rsid w:val="00AA7C54"/>
    <w:pPr>
      <w:ind w:left="1985" w:hanging="1985"/>
    </w:pPr>
  </w:style>
  <w:style w:type="paragraph" w:styleId="TOC7">
    <w:name w:val="toc 7"/>
    <w:basedOn w:val="TOC6"/>
    <w:next w:val="a"/>
    <w:semiHidden/>
    <w:rsid w:val="00AA7C54"/>
    <w:pPr>
      <w:ind w:left="2268" w:hanging="2268"/>
    </w:pPr>
  </w:style>
  <w:style w:type="paragraph" w:styleId="TOC8">
    <w:name w:val="toc 8"/>
    <w:basedOn w:val="TOC1"/>
    <w:semiHidden/>
    <w:rsid w:val="00AA7C54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AA7C54"/>
    <w:pPr>
      <w:ind w:left="1418" w:hanging="1418"/>
    </w:pPr>
  </w:style>
  <w:style w:type="paragraph" w:customStyle="1" w:styleId="TT">
    <w:name w:val="TT"/>
    <w:basedOn w:val="1"/>
    <w:next w:val="a"/>
    <w:rsid w:val="00AA7C54"/>
    <w:pPr>
      <w:outlineLvl w:val="9"/>
    </w:pPr>
  </w:style>
  <w:style w:type="paragraph" w:customStyle="1" w:styleId="TAH">
    <w:name w:val="TAH"/>
    <w:basedOn w:val="TAC"/>
    <w:link w:val="TAHChar"/>
    <w:rsid w:val="00AA7C54"/>
    <w:rPr>
      <w:b/>
    </w:rPr>
  </w:style>
  <w:style w:type="paragraph" w:customStyle="1" w:styleId="TAC">
    <w:name w:val="TAC"/>
    <w:basedOn w:val="TAL"/>
    <w:link w:val="TACChar"/>
    <w:rsid w:val="00AA7C54"/>
    <w:pPr>
      <w:jc w:val="center"/>
    </w:pPr>
  </w:style>
  <w:style w:type="paragraph" w:customStyle="1" w:styleId="TAL">
    <w:name w:val="TAL"/>
    <w:basedOn w:val="a"/>
    <w:link w:val="TALChar"/>
    <w:qFormat/>
    <w:rsid w:val="00AA7C54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rsid w:val="00AA7C54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rsid w:val="00AA7C54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rsid w:val="00AA7C54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sid w:val="00AA7C54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rsid w:val="00AA7C54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rsid w:val="00AA7C54"/>
    <w:pPr>
      <w:spacing w:after="0"/>
    </w:pPr>
    <w:rPr>
      <w:rFonts w:eastAsia="Times New Roman"/>
    </w:rPr>
  </w:style>
  <w:style w:type="paragraph" w:customStyle="1" w:styleId="LD">
    <w:name w:val="LD"/>
    <w:rsid w:val="00AA7C5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AA7C54"/>
    <w:pPr>
      <w:spacing w:after="0"/>
    </w:pPr>
  </w:style>
  <w:style w:type="paragraph" w:customStyle="1" w:styleId="EW">
    <w:name w:val="EW"/>
    <w:basedOn w:val="EX"/>
    <w:rsid w:val="00AA7C54"/>
    <w:pPr>
      <w:spacing w:after="0"/>
    </w:pPr>
  </w:style>
  <w:style w:type="paragraph" w:customStyle="1" w:styleId="B2">
    <w:name w:val="B2"/>
    <w:basedOn w:val="a"/>
    <w:link w:val="B2Char"/>
    <w:rsid w:val="00AA7C54"/>
    <w:pPr>
      <w:ind w:left="851" w:hanging="284"/>
    </w:pPr>
  </w:style>
  <w:style w:type="paragraph" w:customStyle="1" w:styleId="B1">
    <w:name w:val="B1"/>
    <w:basedOn w:val="a"/>
    <w:link w:val="B1Char"/>
    <w:qFormat/>
    <w:rsid w:val="00AA7C54"/>
    <w:pPr>
      <w:ind w:left="568" w:hanging="284"/>
    </w:pPr>
  </w:style>
  <w:style w:type="paragraph" w:customStyle="1" w:styleId="B3">
    <w:name w:val="B3"/>
    <w:basedOn w:val="a"/>
    <w:rsid w:val="00AA7C54"/>
    <w:pPr>
      <w:ind w:left="1135" w:hanging="284"/>
    </w:pPr>
  </w:style>
  <w:style w:type="paragraph" w:customStyle="1" w:styleId="B4">
    <w:name w:val="B4"/>
    <w:basedOn w:val="a"/>
    <w:rsid w:val="00AA7C54"/>
    <w:pPr>
      <w:ind w:left="1418" w:hanging="284"/>
    </w:pPr>
  </w:style>
  <w:style w:type="paragraph" w:customStyle="1" w:styleId="B5">
    <w:name w:val="B5"/>
    <w:basedOn w:val="a"/>
    <w:rsid w:val="00AA7C54"/>
    <w:pPr>
      <w:ind w:left="1702" w:hanging="284"/>
    </w:pPr>
  </w:style>
  <w:style w:type="paragraph" w:customStyle="1" w:styleId="EQ">
    <w:name w:val="EQ"/>
    <w:basedOn w:val="a"/>
    <w:next w:val="a"/>
    <w:rsid w:val="00AA7C54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rsid w:val="00AA7C5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Zchn"/>
    <w:rsid w:val="00AA7C54"/>
    <w:pPr>
      <w:keepNext w:val="0"/>
      <w:spacing w:before="0" w:after="240"/>
    </w:pPr>
  </w:style>
  <w:style w:type="paragraph" w:customStyle="1" w:styleId="NF">
    <w:name w:val="NF"/>
    <w:basedOn w:val="NO"/>
    <w:rsid w:val="00AA7C5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A7C5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AA7C54"/>
    <w:pPr>
      <w:jc w:val="right"/>
    </w:pPr>
  </w:style>
  <w:style w:type="paragraph" w:customStyle="1" w:styleId="TAN">
    <w:name w:val="TAN"/>
    <w:basedOn w:val="TAL"/>
    <w:rsid w:val="00AA7C54"/>
    <w:pPr>
      <w:ind w:left="851" w:hanging="851"/>
    </w:pPr>
  </w:style>
  <w:style w:type="character" w:customStyle="1" w:styleId="ZGSM">
    <w:name w:val="ZGSM"/>
    <w:rsid w:val="00AA7C54"/>
  </w:style>
  <w:style w:type="paragraph" w:customStyle="1" w:styleId="AP">
    <w:name w:val="AP"/>
    <w:basedOn w:val="a"/>
    <w:rsid w:val="00AA7C54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sid w:val="00AA7C54"/>
    <w:rPr>
      <w:color w:val="FF0000"/>
    </w:rPr>
  </w:style>
  <w:style w:type="paragraph" w:customStyle="1" w:styleId="ZD">
    <w:name w:val="ZD"/>
    <w:rsid w:val="00AA7C5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AA7C5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AA7C5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AA7C5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AA7C54"/>
    <w:pPr>
      <w:framePr w:wrap="notBeside" w:y="16161"/>
    </w:pPr>
  </w:style>
  <w:style w:type="paragraph" w:styleId="a3">
    <w:name w:val="footer"/>
    <w:basedOn w:val="a"/>
    <w:rsid w:val="00AA7C54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rsid w:val="00AA7C54"/>
    <w:pPr>
      <w:tabs>
        <w:tab w:val="center" w:pos="4153"/>
        <w:tab w:val="right" w:pos="8306"/>
      </w:tabs>
    </w:pPr>
  </w:style>
  <w:style w:type="character" w:customStyle="1" w:styleId="a5">
    <w:name w:val="页眉 字符"/>
    <w:link w:val="a4"/>
    <w:rsid w:val="00AA7C54"/>
    <w:rPr>
      <w:color w:val="000000"/>
      <w:lang w:val="en-GB" w:eastAsia="ja-JP" w:bidi="ar-SA"/>
    </w:rPr>
  </w:style>
  <w:style w:type="table" w:styleId="a6">
    <w:name w:val="Table Grid"/>
    <w:basedOn w:val="a1"/>
    <w:uiPriority w:val="39"/>
    <w:rsid w:val="00A92A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rsid w:val="0039020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8">
    <w:name w:val="批注框文本 字符"/>
    <w:link w:val="a7"/>
    <w:rsid w:val="0039020F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a9">
    <w:name w:val="Hyperlink"/>
    <w:rsid w:val="00CB4270"/>
    <w:rPr>
      <w:color w:val="0000FF"/>
      <w:u w:val="single"/>
    </w:rPr>
  </w:style>
  <w:style w:type="paragraph" w:styleId="aa">
    <w:name w:val="caption"/>
    <w:basedOn w:val="a"/>
    <w:next w:val="a"/>
    <w:unhideWhenUsed/>
    <w:qFormat/>
    <w:rsid w:val="006C083C"/>
    <w:rPr>
      <w:b/>
      <w:bCs/>
    </w:rPr>
  </w:style>
  <w:style w:type="paragraph" w:styleId="ab">
    <w:name w:val="Normal (Web)"/>
    <w:basedOn w:val="a"/>
    <w:uiPriority w:val="99"/>
    <w:unhideWhenUsed/>
    <w:rsid w:val="00F5414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val="en-US" w:eastAsia="zh-CN"/>
    </w:rPr>
  </w:style>
  <w:style w:type="character" w:customStyle="1" w:styleId="UnresolvedMention1">
    <w:name w:val="Unresolved Mention1"/>
    <w:uiPriority w:val="99"/>
    <w:unhideWhenUsed/>
    <w:rsid w:val="002154CD"/>
    <w:rPr>
      <w:color w:val="808080"/>
      <w:shd w:val="clear" w:color="auto" w:fill="E6E6E6"/>
    </w:rPr>
  </w:style>
  <w:style w:type="paragraph" w:customStyle="1" w:styleId="CRCoverPage">
    <w:name w:val="CR Cover Page"/>
    <w:link w:val="CRCoverPageChar"/>
    <w:rsid w:val="001536D1"/>
    <w:pPr>
      <w:spacing w:after="120"/>
    </w:pPr>
    <w:rPr>
      <w:rFonts w:ascii="Arial" w:hAnsi="Arial"/>
      <w:lang w:val="en-GB"/>
    </w:rPr>
  </w:style>
  <w:style w:type="character" w:styleId="ac">
    <w:name w:val="annotation reference"/>
    <w:rsid w:val="00873273"/>
    <w:rPr>
      <w:sz w:val="16"/>
    </w:rPr>
  </w:style>
  <w:style w:type="paragraph" w:styleId="ad">
    <w:name w:val="annotation text"/>
    <w:basedOn w:val="a"/>
    <w:link w:val="ae"/>
    <w:rsid w:val="00873273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character" w:customStyle="1" w:styleId="ae">
    <w:name w:val="批注文字 字符"/>
    <w:link w:val="ad"/>
    <w:rsid w:val="00873273"/>
    <w:rPr>
      <w:rFonts w:eastAsia="宋体"/>
      <w:lang w:val="en-GB" w:eastAsia="en-US"/>
    </w:rPr>
  </w:style>
  <w:style w:type="character" w:customStyle="1" w:styleId="B1Char">
    <w:name w:val="B1 Char"/>
    <w:link w:val="B1"/>
    <w:qFormat/>
    <w:rsid w:val="00DF25F1"/>
    <w:rPr>
      <w:color w:val="000000"/>
      <w:lang w:val="en-GB" w:eastAsia="ja-JP"/>
    </w:rPr>
  </w:style>
  <w:style w:type="character" w:customStyle="1" w:styleId="TALChar">
    <w:name w:val="TAL Char"/>
    <w:link w:val="TAL"/>
    <w:rsid w:val="002C6FB7"/>
    <w:rPr>
      <w:rFonts w:ascii="Arial" w:hAnsi="Arial"/>
      <w:color w:val="000000"/>
      <w:sz w:val="18"/>
      <w:lang w:val="en-GB" w:eastAsia="ja-JP"/>
    </w:rPr>
  </w:style>
  <w:style w:type="character" w:customStyle="1" w:styleId="TAHChar">
    <w:name w:val="TAH Char"/>
    <w:link w:val="TAH"/>
    <w:rsid w:val="002C6FB7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link w:val="TF"/>
    <w:rsid w:val="002C6FB7"/>
    <w:rPr>
      <w:rFonts w:ascii="Arial" w:hAnsi="Arial"/>
      <w:b/>
      <w:color w:val="000000"/>
      <w:lang w:val="en-GB" w:eastAsia="ja-JP"/>
    </w:rPr>
  </w:style>
  <w:style w:type="character" w:styleId="af">
    <w:name w:val="Emphasis"/>
    <w:qFormat/>
    <w:rsid w:val="002C6FB7"/>
    <w:rPr>
      <w:i/>
      <w:iCs/>
    </w:rPr>
  </w:style>
  <w:style w:type="paragraph" w:styleId="af0">
    <w:name w:val="Body Text"/>
    <w:basedOn w:val="a"/>
    <w:link w:val="af1"/>
    <w:rsid w:val="0001664C"/>
    <w:pPr>
      <w:spacing w:after="120"/>
    </w:pPr>
  </w:style>
  <w:style w:type="character" w:customStyle="1" w:styleId="af1">
    <w:name w:val="正文文本 字符"/>
    <w:link w:val="af0"/>
    <w:rsid w:val="0001664C"/>
    <w:rPr>
      <w:color w:val="000000"/>
      <w:lang w:val="en-GB" w:eastAsia="ja-JP"/>
    </w:rPr>
  </w:style>
  <w:style w:type="paragraph" w:styleId="af2">
    <w:name w:val="annotation subject"/>
    <w:basedOn w:val="ad"/>
    <w:next w:val="ad"/>
    <w:link w:val="af3"/>
    <w:rsid w:val="00317C1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color w:val="000000"/>
      <w:lang w:eastAsia="ja-JP"/>
    </w:rPr>
  </w:style>
  <w:style w:type="character" w:customStyle="1" w:styleId="af3">
    <w:name w:val="批注主题 字符"/>
    <w:link w:val="af2"/>
    <w:rsid w:val="00317C1E"/>
    <w:rPr>
      <w:rFonts w:eastAsia="宋体"/>
      <w:b/>
      <w:bCs/>
      <w:color w:val="000000"/>
      <w:lang w:val="en-GB" w:eastAsia="ja-JP"/>
    </w:rPr>
  </w:style>
  <w:style w:type="paragraph" w:styleId="af4">
    <w:name w:val="Revision"/>
    <w:hidden/>
    <w:uiPriority w:val="99"/>
    <w:semiHidden/>
    <w:rsid w:val="00317C1E"/>
    <w:rPr>
      <w:color w:val="000000"/>
      <w:lang w:val="en-GB" w:eastAsia="ja-JP"/>
    </w:rPr>
  </w:style>
  <w:style w:type="character" w:styleId="af5">
    <w:name w:val="FollowedHyperlink"/>
    <w:rsid w:val="00DA08D2"/>
    <w:rPr>
      <w:color w:val="954F72"/>
      <w:u w:val="single"/>
    </w:rPr>
  </w:style>
  <w:style w:type="character" w:customStyle="1" w:styleId="TFChar">
    <w:name w:val="TF Char"/>
    <w:qFormat/>
    <w:rsid w:val="005E6BC6"/>
    <w:rPr>
      <w:rFonts w:ascii="Arial" w:hAnsi="Arial"/>
      <w:b/>
      <w:color w:val="000000"/>
      <w:lang w:val="en-GB" w:eastAsia="ja-JP" w:bidi="ar-SA"/>
    </w:rPr>
  </w:style>
  <w:style w:type="character" w:customStyle="1" w:styleId="THChar">
    <w:name w:val="TH Char"/>
    <w:link w:val="TH"/>
    <w:qFormat/>
    <w:rsid w:val="005E6BC6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ink w:val="NO"/>
    <w:locked/>
    <w:rsid w:val="00B772EC"/>
    <w:rPr>
      <w:color w:val="000000"/>
      <w:lang w:val="en-GB" w:eastAsia="ja-JP"/>
    </w:rPr>
  </w:style>
  <w:style w:type="character" w:customStyle="1" w:styleId="B1Zchn">
    <w:name w:val="B1 Zchn"/>
    <w:rsid w:val="00E11299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FE3667"/>
    <w:rPr>
      <w:rFonts w:ascii="Arial" w:hAnsi="Arial"/>
      <w:lang w:val="en-GB" w:eastAsia="en-US"/>
    </w:rPr>
  </w:style>
  <w:style w:type="paragraph" w:styleId="af6">
    <w:name w:val="List Paragraph"/>
    <w:basedOn w:val="a"/>
    <w:uiPriority w:val="34"/>
    <w:qFormat/>
    <w:rsid w:val="00050D8A"/>
    <w:pPr>
      <w:overflowPunct/>
      <w:autoSpaceDE/>
      <w:autoSpaceDN/>
      <w:adjustRightInd/>
      <w:spacing w:after="0"/>
      <w:ind w:left="720"/>
      <w:contextualSpacing/>
      <w:textAlignment w:val="auto"/>
    </w:pPr>
    <w:rPr>
      <w:color w:val="auto"/>
      <w:sz w:val="24"/>
      <w:szCs w:val="24"/>
      <w:lang w:val="en-US" w:eastAsia="zh-CN"/>
    </w:rPr>
  </w:style>
  <w:style w:type="character" w:customStyle="1" w:styleId="B2Char">
    <w:name w:val="B2 Char"/>
    <w:link w:val="B2"/>
    <w:rsid w:val="000573E1"/>
    <w:rPr>
      <w:color w:val="000000"/>
      <w:lang w:val="en-GB" w:eastAsia="ja-JP"/>
    </w:rPr>
  </w:style>
  <w:style w:type="character" w:customStyle="1" w:styleId="NOChar">
    <w:name w:val="NO Char"/>
    <w:rsid w:val="00CA1404"/>
    <w:rPr>
      <w:lang w:eastAsia="en-US"/>
    </w:rPr>
  </w:style>
  <w:style w:type="character" w:customStyle="1" w:styleId="TACChar">
    <w:name w:val="TAC Char"/>
    <w:basedOn w:val="TALChar"/>
    <w:link w:val="TAC"/>
    <w:rsid w:val="007C0E20"/>
    <w:rPr>
      <w:rFonts w:ascii="Arial" w:hAnsi="Arial"/>
      <w:color w:val="000000"/>
      <w:sz w:val="18"/>
      <w:lang w:val="en-GB" w:eastAsia="ja-JP"/>
    </w:rPr>
  </w:style>
  <w:style w:type="paragraph" w:customStyle="1" w:styleId="Guidance">
    <w:name w:val="Guidance"/>
    <w:basedOn w:val="a"/>
    <w:rsid w:val="00A13259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TAHCar">
    <w:name w:val="TAH Car"/>
    <w:rsid w:val="001075B5"/>
    <w:rPr>
      <w:rFonts w:ascii="Arial" w:hAnsi="Arial"/>
      <w:b/>
      <w:sz w:val="18"/>
      <w:lang w:eastAsia="en-US"/>
    </w:rPr>
  </w:style>
  <w:style w:type="character" w:customStyle="1" w:styleId="30">
    <w:name w:val="标题 3 字符"/>
    <w:link w:val="3"/>
    <w:rsid w:val="00E55849"/>
    <w:rPr>
      <w:rFonts w:ascii="Arial" w:hAnsi="Arial"/>
      <w:sz w:val="28"/>
      <w:lang w:val="en-GB" w:eastAsia="ja-JP"/>
    </w:rPr>
  </w:style>
  <w:style w:type="character" w:customStyle="1" w:styleId="40">
    <w:name w:val="标题 4 字符"/>
    <w:link w:val="4"/>
    <w:rsid w:val="00BC5DC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link w:val="EditorsNote"/>
    <w:locked/>
    <w:rsid w:val="00EC5C31"/>
    <w:rPr>
      <w:rFonts w:eastAsia="Times New Roman"/>
      <w:color w:val="FF0000"/>
      <w:lang w:val="en-GB" w:eastAsia="ja-JP"/>
    </w:rPr>
  </w:style>
  <w:style w:type="paragraph" w:customStyle="1" w:styleId="paragraph">
    <w:name w:val="paragraph"/>
    <w:basedOn w:val="a"/>
    <w:rsid w:val="001D39F9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spellingerror">
    <w:name w:val="spellingerror"/>
    <w:rsid w:val="001D39F9"/>
  </w:style>
  <w:style w:type="character" w:customStyle="1" w:styleId="advancedproofingissue">
    <w:name w:val="advancedproofingissue"/>
    <w:rsid w:val="001D39F9"/>
  </w:style>
  <w:style w:type="character" w:customStyle="1" w:styleId="normaltextrun1">
    <w:name w:val="normaltextrun1"/>
    <w:rsid w:val="001D39F9"/>
  </w:style>
  <w:style w:type="character" w:customStyle="1" w:styleId="eop">
    <w:name w:val="eop"/>
    <w:rsid w:val="001D39F9"/>
  </w:style>
  <w:style w:type="character" w:customStyle="1" w:styleId="EditorsNoteChar">
    <w:name w:val="Editor's Note Char"/>
    <w:aliases w:val="EN Char"/>
    <w:locked/>
    <w:rsid w:val="008462DE"/>
    <w:rPr>
      <w:color w:val="FF0000"/>
    </w:rPr>
  </w:style>
  <w:style w:type="paragraph" w:customStyle="1" w:styleId="TableNormal1">
    <w:name w:val="Table Normal1"/>
    <w:basedOn w:val="a"/>
    <w:link w:val="NormalTableChar"/>
    <w:qFormat/>
    <w:rsid w:val="0056507C"/>
    <w:pPr>
      <w:spacing w:after="0"/>
      <w:jc w:val="left"/>
    </w:pPr>
    <w:rPr>
      <w:bCs/>
      <w:sz w:val="16"/>
      <w:lang w:val="en-US"/>
    </w:rPr>
  </w:style>
  <w:style w:type="character" w:customStyle="1" w:styleId="NormalTableChar">
    <w:name w:val="Normal Table Char"/>
    <w:basedOn w:val="a0"/>
    <w:link w:val="TableNormal1"/>
    <w:rsid w:val="0056507C"/>
    <w:rPr>
      <w:bCs/>
      <w:color w:val="000000"/>
      <w:sz w:val="16"/>
      <w:lang w:eastAsia="ja-JP"/>
    </w:rPr>
  </w:style>
  <w:style w:type="character" w:customStyle="1" w:styleId="Mention1">
    <w:name w:val="Mention1"/>
    <w:basedOn w:val="a0"/>
    <w:uiPriority w:val="99"/>
    <w:unhideWhenUsed/>
    <w:rsid w:val="006E3828"/>
    <w:rPr>
      <w:color w:val="2B579A"/>
      <w:shd w:val="clear" w:color="auto" w:fill="E1DFDD"/>
    </w:rPr>
  </w:style>
  <w:style w:type="paragraph" w:styleId="af7">
    <w:name w:val="Document Map"/>
    <w:basedOn w:val="a"/>
    <w:link w:val="af8"/>
    <w:rsid w:val="00A11807"/>
    <w:pPr>
      <w:spacing w:after="0"/>
    </w:pPr>
    <w:rPr>
      <w:rFonts w:ascii="宋体" w:eastAsia="宋体"/>
      <w:sz w:val="18"/>
      <w:szCs w:val="18"/>
    </w:rPr>
  </w:style>
  <w:style w:type="character" w:customStyle="1" w:styleId="af8">
    <w:name w:val="文档结构图 字符"/>
    <w:basedOn w:val="a0"/>
    <w:link w:val="af7"/>
    <w:rsid w:val="00A11807"/>
    <w:rPr>
      <w:rFonts w:ascii="宋体" w:eastAsia="宋体"/>
      <w:color w:val="000000"/>
      <w:sz w:val="18"/>
      <w:szCs w:val="18"/>
      <w:lang w:val="en-GB" w:eastAsia="ja-JP"/>
    </w:rPr>
  </w:style>
  <w:style w:type="character" w:customStyle="1" w:styleId="EXChar">
    <w:name w:val="EX Char"/>
    <w:link w:val="EX"/>
    <w:locked/>
    <w:rsid w:val="001D2022"/>
    <w:rPr>
      <w:rFonts w:eastAsia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31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8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9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9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5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7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4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377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417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132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395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6115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823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01744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94331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13102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851008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508870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4471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7985740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819053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8641239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93557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159300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5523165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469803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4669836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049495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386806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985775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7100278">
                                                                                      <w:marLeft w:val="-75"/>
                                                                                      <w:marRight w:val="0"/>
                                                                                      <w:marTop w:val="30"/>
                                                                                      <w:marBottom w:val="3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797278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4068081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132578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4528508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3619355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6413461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636686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2880136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672757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4673106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7934223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1409573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38371695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1769868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0052039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3691764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26407585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71241782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3197168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391445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448842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7652881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60477085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377275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63310205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0687421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8992485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6675187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90626417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9428873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0750145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438620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07704750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369226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1320966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1692252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21087352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7574526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28406937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061000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36355419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7189834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0753407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5712158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3571125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1792935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549091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9130354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6384481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005960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67117827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55589605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7853478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60912087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563078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74872601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0082925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7636441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876443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1392531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6756088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2244947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558024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2710700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490230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3177080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8553501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05018594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6419996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14427459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7086591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1603442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418121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743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6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1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4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1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94431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4311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59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3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2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8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7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standards.ieee.org/project/1918_1.html" TargetMode="External"/><Relationship Id="rId18" Type="http://schemas.openxmlformats.org/officeDocument/2006/relationships/comments" Target="comments.xm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https://github.com/L4STeam/linux/" TargetMode="External"/><Relationship Id="rId25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hyperlink" Target="https://riteproject.eu/dctth/" TargetMode="Externa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hyperlink" Target="https://datatracker.ietf.org/doc/draft-ietf-tsvwg-l4s-arch/" TargetMode="External"/><Relationship Id="rId23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microsoft.com/office/2011/relationships/commentsExtended" Target="commentsExtended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s://www.w3.org/TR/webrtc/" TargetMode="External"/><Relationship Id="rId22" Type="http://schemas.openxmlformats.org/officeDocument/2006/relationships/header" Target="header2.xml"/><Relationship Id="rId27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5AIRPNAIUNRU-2028481721-6783</_dlc_DocId>
    <_dlc_DocIdUrl xmlns="71c5aaf6-e6ce-465b-b873-5148d2a4c105">
      <Url>https://nokia.sharepoint.com/sites/c5g/e2earch/_layouts/15/DocIdRedir.aspx?ID=5AIRPNAIUNRU-2028481721-6783</Url>
      <Description>5AIRPNAIUNRU-2028481721-6783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49BCCE-22AB-4BC1-B81B-EEA0366AA29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889CDC0-FEC5-4845-9B97-F87B322D7C95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6FEA53A-3F07-462B-8B0E-2E5B744FAE48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F132C57A-47D3-4DF0-B2F6-645D892A8A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C2A423A-E78E-4EAB-BD1E-AED130B43FAC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C8C9E831-1E1F-4C98-8F19-5462FA7EB1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4</Pages>
  <Words>1939</Words>
  <Characters>11058</Characters>
  <Application>Microsoft Office Word</Application>
  <DocSecurity>0</DocSecurity>
  <Lines>92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12972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ke</cp:lastModifiedBy>
  <cp:revision>5</cp:revision>
  <cp:lastPrinted>2003-09-26T09:29:00Z</cp:lastPrinted>
  <dcterms:created xsi:type="dcterms:W3CDTF">2022-08-24T12:10:00Z</dcterms:created>
  <dcterms:modified xsi:type="dcterms:W3CDTF">2022-08-24T12:14:00Z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0x010100B82721952339BD4AA67475AA1B500C36</vt:lpwstr>
  </property>
  <property fmtid="{D5CDD505-2E9C-101B-9397-08002B2CF9AE}" pid="3" name="_dlc_DocIdItemGuid">
    <vt:lpwstr>04e05d3e-2d0c-4648-816c-4903a87975f5</vt:lpwstr>
  </property>
  <property fmtid="{D5CDD505-2E9C-101B-9397-08002B2CF9AE}" pid="4" name="_2015_ms_pID_725343">
    <vt:lpwstr>(2)Tbh/72gubAaj/r40hulCSOu/m0ywj5a8Vf9ViJ0fGrwQSysogOmIEO3IdhADXV0b82Qw9TfN
R/WFyBb3NR4t51dWZu/NOUBLvSArE9N9T2TUIea0Qj2Y/BIq/11vzXCzrxVpuRFpkXuLQmiG
hylGBJU2+Glmzf0m0TBAZe0XDO+amRGdl/IxUpPR289eFEv5RkBsvzW4pSTGlk7t4IK6LoXp
WeMfSsghJrBNywkRVc</vt:lpwstr>
  </property>
  <property fmtid="{D5CDD505-2E9C-101B-9397-08002B2CF9AE}" pid="5" name="_2015_ms_pID_7253431">
    <vt:lpwstr>/A6YiCizyXPwlKKDkFQ3gwKOFM3WD052v23wHxswacPvF/pUtMYsQV
+M7/F8fc4xE6cWzosUO8QVNRnqK4vIqxg0FyGjVisWxcMBWsuIPzQumkguEi9pCxnWQLxqL6
Ew6jmqZeCOZ0sSxFihgYkvgy2gewgN/xqW8+jofB2HX08lXruOCbUe43vNwY2ZO0Cqo=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1661261495</vt:lpwstr>
  </property>
</Properties>
</file>