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40DA487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67AC2F93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28876B27" w14:textId="036D1A4B" w:rsidR="008A4095" w:rsidRDefault="008A4095" w:rsidP="008A4095">
      <w:pPr>
        <w:ind w:firstLine="720"/>
      </w:pPr>
      <w:r>
        <w:t>-</w:t>
      </w:r>
      <w:r>
        <w:tab/>
        <w:t xml:space="preserve">Traffic steering policy and SFC enhancements </w:t>
      </w:r>
    </w:p>
    <w:p w14:paraId="6E26725C" w14:textId="77777777" w:rsidR="008A4095" w:rsidRDefault="008A4095" w:rsidP="008A4095">
      <w:r>
        <w:tab/>
        <w:t xml:space="preserve">- </w:t>
      </w:r>
      <w:r>
        <w:tab/>
      </w:r>
      <w:r w:rsidRPr="00DF7854">
        <w:t xml:space="preserve">Exposure to enable AF to </w:t>
      </w:r>
      <w:r w:rsidRPr="00DF7854">
        <w:rPr>
          <w:lang w:eastAsia="zh-CN"/>
        </w:rPr>
        <w:t>request predefined SFC for traffic flow(s) related with target UE(s)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E586C30" w:rsidR="00A94B85" w:rsidRDefault="00A94B85" w:rsidP="00A94B85">
            <w:pPr>
              <w:pStyle w:val="TAL"/>
            </w:pPr>
            <w:r w:rsidRPr="00552391">
              <w:rPr>
                <w:lang w:val="it-IT" w:eastAsia="zh-CN"/>
              </w:rPr>
              <w:t>Telecom Italia</w:t>
            </w:r>
            <w:r>
              <w:rPr>
                <w:lang w:val="it-IT" w:eastAsia="zh-CN"/>
              </w:rPr>
              <w:t>?</w:t>
            </w:r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8E84EA" w:rsidR="00A94B85" w:rsidRDefault="00A94B85" w:rsidP="00A94B85">
            <w:pPr>
              <w:pStyle w:val="TAL"/>
            </w:pPr>
            <w:proofErr w:type="spellStart"/>
            <w:r w:rsidRPr="00552391">
              <w:rPr>
                <w:rFonts w:hint="eastAsia"/>
                <w:lang w:val="fr-FR"/>
              </w:rPr>
              <w:t>Spreadtrum</w:t>
            </w:r>
            <w:proofErr w:type="spellEnd"/>
            <w:r>
              <w:rPr>
                <w:lang w:val="fr-FR"/>
              </w:rPr>
              <w:t> ?</w:t>
            </w:r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28E0955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Sandvine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E08D354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Convida</w:t>
            </w:r>
            <w:proofErr w:type="spellEnd"/>
            <w:r w:rsidRPr="00552391">
              <w:rPr>
                <w:lang w:val="en-US" w:eastAsia="zh-CN"/>
              </w:rPr>
              <w:t xml:space="preserve"> Wireless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3A00201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KPN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2C799497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InterDigital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F462F7C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Microsoft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F3D38D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KDDI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3D53A9C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Cisco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D9E209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Spirent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1656296A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Lenovo?</w:t>
            </w:r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27F7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Motorola Mobility?</w:t>
            </w:r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FEE6398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Allot</w:t>
            </w:r>
            <w:r>
              <w:rPr>
                <w:lang w:val="en-US" w:eastAsia="zh-CN"/>
              </w:rPr>
              <w:t>?</w:t>
            </w: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1E542A1C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Telstra?</w:t>
            </w:r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6E3A0CF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TELUS?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46B1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35"/>
    <w:rsid w:val="00445005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272E"/>
    <w:rsid w:val="005149CF"/>
    <w:rsid w:val="00514B3F"/>
    <w:rsid w:val="005215BC"/>
    <w:rsid w:val="00535604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0612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332A1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E6C21"/>
    <w:rsid w:val="009F1F9E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4236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BC6"/>
    <w:rsid w:val="00D43DC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rsid w:val="000C1551"/>
  </w:style>
  <w:style w:type="paragraph" w:customStyle="1" w:styleId="B2">
    <w:name w:val="B2"/>
    <w:basedOn w:val="List2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Megha Kedalagudde v1</cp:lastModifiedBy>
  <cp:revision>2</cp:revision>
  <cp:lastPrinted>2000-02-29T10:31:00Z</cp:lastPrinted>
  <dcterms:created xsi:type="dcterms:W3CDTF">2022-08-09T23:55:00Z</dcterms:created>
  <dcterms:modified xsi:type="dcterms:W3CDTF">2022-08-09T23:55:00Z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