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600FF" w14:textId="57BEAB0C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#S2-14</w:t>
      </w:r>
      <w:r>
        <w:rPr>
          <w:b/>
          <w:noProof/>
          <w:sz w:val="24"/>
        </w:rPr>
        <w:t>7</w:t>
      </w:r>
      <w:r w:rsidRPr="00BD6E1A">
        <w:rPr>
          <w:b/>
          <w:noProof/>
          <w:sz w:val="24"/>
        </w:rPr>
        <w:t>E</w:t>
      </w:r>
      <w:r w:rsidR="00F642EA">
        <w:rPr>
          <w:b/>
          <w:i/>
          <w:noProof/>
          <w:sz w:val="28"/>
        </w:rPr>
        <w:tab/>
      </w:r>
      <w:r w:rsidR="00E26876" w:rsidRPr="00964FE0">
        <w:rPr>
          <w:b/>
          <w:noProof/>
          <w:sz w:val="24"/>
        </w:rPr>
        <w:t>S2-2107129</w:t>
      </w:r>
    </w:p>
    <w:p w14:paraId="6AA166CE" w14:textId="67DEFF5B" w:rsidR="0007498D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18</w:t>
      </w:r>
      <w:r w:rsidRPr="00BD6E1A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BD6E1A">
        <w:rPr>
          <w:b/>
          <w:noProof/>
          <w:sz w:val="24"/>
        </w:rPr>
        <w:t>, 2021, Electronic meeting</w:t>
      </w:r>
      <w:r w:rsidR="0007498D">
        <w:rPr>
          <w:b/>
          <w:noProof/>
          <w:sz w:val="24"/>
        </w:rPr>
        <w:tab/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06A682E9" w:rsidR="00AE25BF" w:rsidRPr="006C2E80" w:rsidRDefault="00AE25BF" w:rsidP="00EC0D7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C0D75" w:rsidRPr="00EC0D75">
        <w:rPr>
          <w:rFonts w:ascii="Arial" w:eastAsia="Batang" w:hAnsi="Arial"/>
          <w:b/>
          <w:lang w:val="en-US" w:eastAsia="zh-CN"/>
        </w:rPr>
        <w:t xml:space="preserve">Saankhya Labs, </w:t>
      </w:r>
      <w:r w:rsidR="00CE4742">
        <w:rPr>
          <w:rFonts w:ascii="Arial" w:eastAsia="Batang" w:hAnsi="Arial"/>
          <w:b/>
          <w:lang w:val="en-US" w:eastAsia="zh-CN"/>
        </w:rPr>
        <w:t xml:space="preserve">Ligado Networks, </w:t>
      </w:r>
      <w:r w:rsidR="00EC0D75" w:rsidRPr="00EC0D75">
        <w:rPr>
          <w:rFonts w:ascii="Arial" w:eastAsia="Batang" w:hAnsi="Arial"/>
          <w:b/>
          <w:lang w:val="en-US" w:eastAsia="zh-CN"/>
        </w:rPr>
        <w:t>O</w:t>
      </w:r>
      <w:r w:rsidR="00CE4742">
        <w:rPr>
          <w:rFonts w:ascii="Arial" w:eastAsia="Batang" w:hAnsi="Arial"/>
          <w:b/>
          <w:lang w:val="en-US" w:eastAsia="zh-CN"/>
        </w:rPr>
        <w:t>NE</w:t>
      </w:r>
      <w:r w:rsidR="00EC0D75" w:rsidRPr="00EC0D75">
        <w:rPr>
          <w:rFonts w:ascii="Arial" w:eastAsia="Batang" w:hAnsi="Arial"/>
          <w:b/>
          <w:lang w:val="en-US" w:eastAsia="zh-CN"/>
        </w:rPr>
        <w:t xml:space="preserve"> Media</w:t>
      </w:r>
      <w:r w:rsidR="00CE4742">
        <w:rPr>
          <w:rFonts w:ascii="Arial" w:eastAsia="Batang" w:hAnsi="Arial"/>
          <w:b/>
          <w:lang w:val="en-US" w:eastAsia="zh-CN"/>
        </w:rPr>
        <w:t xml:space="preserve"> 3.0</w:t>
      </w:r>
      <w:r w:rsidR="00EC0D75" w:rsidRPr="00EC0D75">
        <w:rPr>
          <w:rFonts w:ascii="Arial" w:eastAsia="Batang" w:hAnsi="Arial"/>
          <w:b/>
          <w:lang w:val="en-US" w:eastAsia="zh-CN"/>
        </w:rPr>
        <w:t>, Fraunhofer IIS, CEWiT, Tejas</w:t>
      </w:r>
      <w:r w:rsidR="00EC0D75">
        <w:rPr>
          <w:rFonts w:ascii="Arial" w:eastAsia="Batang" w:hAnsi="Arial"/>
          <w:b/>
          <w:lang w:val="en-US" w:eastAsia="zh-CN"/>
        </w:rPr>
        <w:t xml:space="preserve"> </w:t>
      </w:r>
      <w:r w:rsidR="00EC0D75" w:rsidRPr="00EC0D75">
        <w:rPr>
          <w:rFonts w:ascii="Arial" w:eastAsia="Batang" w:hAnsi="Arial"/>
          <w:b/>
          <w:lang w:val="en-US" w:eastAsia="zh-CN"/>
        </w:rPr>
        <w:t>Networks, IIT Bombay, IIT Kanpur,</w:t>
      </w:r>
      <w:r w:rsidR="00EC0D75">
        <w:rPr>
          <w:rFonts w:ascii="Arial" w:eastAsia="Batang" w:hAnsi="Arial"/>
          <w:b/>
          <w:lang w:val="en-US" w:eastAsia="zh-CN"/>
        </w:rPr>
        <w:t xml:space="preserve"> </w:t>
      </w:r>
      <w:r w:rsidR="00EC0D75" w:rsidRPr="00EC0D75">
        <w:rPr>
          <w:rFonts w:ascii="Arial" w:eastAsia="Batang" w:hAnsi="Arial"/>
          <w:b/>
          <w:lang w:val="en-US" w:eastAsia="zh-CN"/>
        </w:rPr>
        <w:t>IIT Madras, IIT Hyderabad, IIT Kharagpur</w:t>
      </w:r>
    </w:p>
    <w:p w14:paraId="77734250" w14:textId="0CA394F1" w:rsidR="006C2E80" w:rsidRPr="00EC0D75" w:rsidRDefault="00AE25BF" w:rsidP="00EC0D7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C0D75" w:rsidRPr="00EC0D75">
        <w:rPr>
          <w:rFonts w:ascii="Arial" w:eastAsia="Batang" w:hAnsi="Arial" w:cs="Arial"/>
          <w:b/>
          <w:lang w:eastAsia="zh-CN"/>
        </w:rPr>
        <w:t>Study</w:t>
      </w:r>
      <w:r w:rsidR="003E3FD4">
        <w:rPr>
          <w:rFonts w:ascii="Arial" w:eastAsia="Batang" w:hAnsi="Arial" w:cs="Arial"/>
          <w:b/>
          <w:lang w:eastAsia="zh-CN"/>
        </w:rPr>
        <w:t xml:space="preserve"> </w:t>
      </w:r>
      <w:r w:rsidR="00D31CC8" w:rsidRPr="00EC0D75">
        <w:rPr>
          <w:rFonts w:ascii="Arial" w:eastAsia="Batang" w:hAnsi="Arial" w:cs="Arial"/>
          <w:b/>
          <w:lang w:eastAsia="zh-CN"/>
        </w:rPr>
        <w:t>on</w:t>
      </w:r>
      <w:r w:rsidRPr="00EC0D75">
        <w:rPr>
          <w:rFonts w:ascii="Arial" w:eastAsia="Batang" w:hAnsi="Arial" w:cs="Arial"/>
          <w:b/>
          <w:lang w:eastAsia="zh-CN"/>
        </w:rPr>
        <w:t xml:space="preserve"> </w:t>
      </w:r>
      <w:r w:rsidR="00EC0D75" w:rsidRPr="00EC0D75">
        <w:rPr>
          <w:rFonts w:ascii="Arial" w:eastAsia="Batang" w:hAnsi="Arial" w:cs="Arial"/>
          <w:b/>
          <w:lang w:eastAsia="zh-CN"/>
        </w:rPr>
        <w:t xml:space="preserve">Interworking of Non-3GPP </w:t>
      </w:r>
      <w:r w:rsidR="00571E50">
        <w:rPr>
          <w:rFonts w:ascii="Arial" w:eastAsia="Batang" w:hAnsi="Arial" w:cs="Arial"/>
          <w:b/>
          <w:lang w:eastAsia="zh-CN"/>
        </w:rPr>
        <w:t xml:space="preserve">Multicast and </w:t>
      </w:r>
      <w:r w:rsidR="00EC0D75" w:rsidRPr="00EC0D75">
        <w:rPr>
          <w:rFonts w:ascii="Arial" w:eastAsia="Batang" w:hAnsi="Arial" w:cs="Arial"/>
          <w:b/>
          <w:lang w:eastAsia="zh-CN"/>
        </w:rPr>
        <w:t>Broadcast Networks with 3GPP 5G System</w:t>
      </w:r>
    </w:p>
    <w:p w14:paraId="5F56A0A9" w14:textId="77777777" w:rsidR="00AE25BF" w:rsidRPr="007F6118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7F6118">
        <w:rPr>
          <w:rFonts w:ascii="Arial" w:eastAsia="Batang" w:hAnsi="Arial"/>
          <w:b/>
          <w:lang w:val="en-US" w:eastAsia="zh-CN"/>
        </w:rPr>
        <w:t>Approval</w:t>
      </w:r>
    </w:p>
    <w:p w14:paraId="195E59E6" w14:textId="4CC01951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A5130">
        <w:rPr>
          <w:rFonts w:ascii="Arial" w:eastAsia="Batang" w:hAnsi="Arial"/>
          <w:b/>
          <w:lang w:val="en-US" w:eastAsia="zh-CN"/>
        </w:rPr>
        <w:t>9.1.3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234425BB" w:rsidR="006C2E80" w:rsidRPr="00852E2D" w:rsidRDefault="008A76FD" w:rsidP="006562DF">
      <w:pPr>
        <w:pStyle w:val="Heading8"/>
        <w:ind w:left="0" w:firstLine="0"/>
      </w:pPr>
      <w:r w:rsidRPr="006C2E80">
        <w:t>Title</w:t>
      </w:r>
      <w:r w:rsidR="00985B73" w:rsidRPr="006C2E80">
        <w:t>:</w:t>
      </w:r>
      <w:r w:rsidR="00852E2D">
        <w:t xml:space="preserve"> </w:t>
      </w:r>
      <w:r w:rsidR="003E3FD4">
        <w:t xml:space="preserve">Study on </w:t>
      </w:r>
      <w:r w:rsidR="00852E2D" w:rsidRPr="00852E2D">
        <w:t>Interworking of Non-3GPP</w:t>
      </w:r>
      <w:r w:rsidR="003E3FD4">
        <w:t xml:space="preserve"> </w:t>
      </w:r>
      <w:r w:rsidR="00264513">
        <w:t>Multicast</w:t>
      </w:r>
      <w:r w:rsidR="00571E50">
        <w:t xml:space="preserve"> and </w:t>
      </w:r>
      <w:r w:rsidR="00852E2D" w:rsidRPr="00852E2D">
        <w:t>Broadcast Networks with 3GPP 5G System</w:t>
      </w:r>
    </w:p>
    <w:p w14:paraId="2730900B" w14:textId="0DD9ED67" w:rsidR="003F268E" w:rsidRPr="00BA3A53" w:rsidRDefault="003F268E" w:rsidP="006C2E80">
      <w:pPr>
        <w:pStyle w:val="Guidance"/>
      </w:pPr>
    </w:p>
    <w:p w14:paraId="289CB42C" w14:textId="1712969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</w:p>
    <w:p w14:paraId="0D12AE1F" w14:textId="1C077858" w:rsidR="00B078D6" w:rsidRDefault="00B078D6" w:rsidP="006C2E80">
      <w:pPr>
        <w:pStyle w:val="Guidance"/>
      </w:pP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6B04945D" w:rsidR="00B078D6" w:rsidRDefault="00B078D6" w:rsidP="006C2E80">
      <w:pPr>
        <w:pStyle w:val="Guidance"/>
      </w:pPr>
    </w:p>
    <w:p w14:paraId="63EE9719" w14:textId="3BA87D30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CA434B">
        <w:rPr>
          <w:i/>
          <w:iCs/>
        </w:rPr>
        <w:t>18</w:t>
      </w:r>
    </w:p>
    <w:p w14:paraId="53277F89" w14:textId="153A4600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15AC231D" w:rsidR="004260A5" w:rsidRDefault="00ED11CA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F2F978C" w14:textId="20028784" w:rsidR="004260A5" w:rsidRDefault="00CA434B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F3E5162" w:rsidR="004260A5" w:rsidRDefault="00152B77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49D761FE" w:rsidR="004260A5" w:rsidRDefault="00CA434B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6C8BD88C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39523900" w:rsidR="00BF7C9D" w:rsidRPr="00662741" w:rsidRDefault="007E036E" w:rsidP="001759A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0C23EBD3" w:rsidR="002944FD" w:rsidRPr="009A6092" w:rsidRDefault="002944FD" w:rsidP="006C2E80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5C64EC35" w:rsidR="008835FC" w:rsidRDefault="00E970A4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4A01E94C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97F009F" w:rsidR="008835FC" w:rsidRDefault="00E970A4" w:rsidP="006C2E80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465FDE7A" w:rsidR="008835FC" w:rsidRPr="00251D80" w:rsidRDefault="008835FC" w:rsidP="006C2E80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5E4450B" w14:textId="0E2B10C8" w:rsidR="00962FA4" w:rsidRDefault="008C45D6" w:rsidP="008C4141">
      <w:pPr>
        <w:pStyle w:val="Guidance"/>
        <w:jc w:val="both"/>
      </w:pPr>
      <w:bookmarkStart w:id="0" w:name="_Hlk84249373"/>
      <w:r>
        <w:t xml:space="preserve">The proliferation of </w:t>
      </w:r>
      <w:r w:rsidR="00A30E7B">
        <w:t xml:space="preserve">mobile </w:t>
      </w:r>
      <w:r>
        <w:t>broadband network</w:t>
      </w:r>
      <w:r w:rsidR="00A30E7B">
        <w:t>s</w:t>
      </w:r>
      <w:r>
        <w:t xml:space="preserve"> is increasingly making the devices like smartphones as the preferred choice for </w:t>
      </w:r>
      <w:r w:rsidR="00DC58EF">
        <w:t xml:space="preserve">content </w:t>
      </w:r>
      <w:r>
        <w:t>consumption</w:t>
      </w:r>
      <w:r w:rsidR="00064E59">
        <w:t>.</w:t>
      </w:r>
      <w:r w:rsidR="00A30E7B">
        <w:t xml:space="preserve"> However</w:t>
      </w:r>
      <w:r w:rsidR="00064E59">
        <w:t xml:space="preserve">, </w:t>
      </w:r>
      <w:r w:rsidR="00D11532">
        <w:t xml:space="preserve">with </w:t>
      </w:r>
      <w:r w:rsidR="00064E59">
        <w:t xml:space="preserve">the </w:t>
      </w:r>
      <w:r w:rsidR="00D11532">
        <w:t xml:space="preserve">growth in </w:t>
      </w:r>
      <w:bookmarkStart w:id="1" w:name="_Hlk84247033"/>
      <w:r w:rsidR="001C63D3">
        <w:t xml:space="preserve">content </w:t>
      </w:r>
      <w:r w:rsidR="00064E59" w:rsidRPr="00D11532">
        <w:t>consumption</w:t>
      </w:r>
      <w:r w:rsidR="006562DF">
        <w:t>,</w:t>
      </w:r>
      <w:r w:rsidR="00064E59" w:rsidRPr="00D11532">
        <w:t xml:space="preserve"> </w:t>
      </w:r>
      <w:r w:rsidR="00691113">
        <w:t>especially video</w:t>
      </w:r>
      <w:r w:rsidR="006562DF">
        <w:t xml:space="preserve"> </w:t>
      </w:r>
      <w:bookmarkStart w:id="2" w:name="_Hlk84248305"/>
      <w:r w:rsidR="006562DF">
        <w:t>consumption</w:t>
      </w:r>
      <w:bookmarkEnd w:id="2"/>
      <w:r w:rsidR="006562DF">
        <w:t>,</w:t>
      </w:r>
      <w:r w:rsidR="00691113">
        <w:t xml:space="preserve"> </w:t>
      </w:r>
      <w:bookmarkEnd w:id="1"/>
      <w:r w:rsidR="00D11532" w:rsidRPr="00D11532">
        <w:t xml:space="preserve">via </w:t>
      </w:r>
      <w:r w:rsidR="00D11532">
        <w:t>c</w:t>
      </w:r>
      <w:r w:rsidR="00064E59" w:rsidRPr="007925A7">
        <w:t xml:space="preserve">ellular </w:t>
      </w:r>
      <w:r w:rsidR="00D11532">
        <w:t>n</w:t>
      </w:r>
      <w:r w:rsidR="00064E59" w:rsidRPr="007925A7">
        <w:t>etworks</w:t>
      </w:r>
      <w:r w:rsidR="00064E59">
        <w:t xml:space="preserve">, the load on available cellular spectrum has </w:t>
      </w:r>
      <w:r w:rsidR="00D11532">
        <w:t xml:space="preserve">also </w:t>
      </w:r>
      <w:r w:rsidR="00064E59">
        <w:t>increas</w:t>
      </w:r>
      <w:r w:rsidR="00962FA4">
        <w:t>ed</w:t>
      </w:r>
      <w:r w:rsidR="00726302">
        <w:t xml:space="preserve"> </w:t>
      </w:r>
      <w:r w:rsidR="00064E59">
        <w:t>l</w:t>
      </w:r>
      <w:r w:rsidR="00582351">
        <w:t>e</w:t>
      </w:r>
      <w:r w:rsidR="00726302">
        <w:t>a</w:t>
      </w:r>
      <w:r w:rsidR="00064E59">
        <w:t>d</w:t>
      </w:r>
      <w:r w:rsidR="00726302">
        <w:t>ing</w:t>
      </w:r>
      <w:r w:rsidR="00064E59">
        <w:t xml:space="preserve"> to congestion in </w:t>
      </w:r>
      <w:r w:rsidR="00D11532">
        <w:t>c</w:t>
      </w:r>
      <w:r w:rsidR="00064E59" w:rsidRPr="007925A7">
        <w:t xml:space="preserve">ellular </w:t>
      </w:r>
      <w:r w:rsidR="00D11532">
        <w:t>n</w:t>
      </w:r>
      <w:r w:rsidR="00064E59" w:rsidRPr="007925A7">
        <w:t>etworks</w:t>
      </w:r>
      <w:r w:rsidR="00D11532" w:rsidRPr="00D11532">
        <w:t>.</w:t>
      </w:r>
    </w:p>
    <w:p w14:paraId="6628C33A" w14:textId="6370A97A" w:rsidR="003520AB" w:rsidRDefault="00DC58EF" w:rsidP="008C4141">
      <w:pPr>
        <w:pStyle w:val="Guidance"/>
        <w:jc w:val="both"/>
      </w:pPr>
      <w:r>
        <w:t xml:space="preserve">The </w:t>
      </w:r>
      <w:r w:rsidR="00D33D4A">
        <w:t>n</w:t>
      </w:r>
      <w:r w:rsidR="00D33D4A" w:rsidRPr="00BB7BDF">
        <w:t>on-3GPP satellite</w:t>
      </w:r>
      <w:r w:rsidR="00D33D4A">
        <w:t xml:space="preserve"> networks (NTN) and </w:t>
      </w:r>
      <w:r w:rsidR="00C7412B">
        <w:t>n</w:t>
      </w:r>
      <w:r w:rsidR="00691113" w:rsidRPr="007925A7">
        <w:t>on-3GPP Digital Terrestrial Broadcasting Technolog</w:t>
      </w:r>
      <w:r w:rsidR="009E33C6">
        <w:t>y</w:t>
      </w:r>
      <w:r w:rsidR="00691113" w:rsidRPr="007925A7">
        <w:t xml:space="preserve"> </w:t>
      </w:r>
      <w:r w:rsidR="009E33C6">
        <w:t xml:space="preserve">networks </w:t>
      </w:r>
      <w:r w:rsidR="00691113">
        <w:t>(DTT</w:t>
      </w:r>
      <w:r>
        <w:t xml:space="preserve">) might help </w:t>
      </w:r>
      <w:r w:rsidR="00555C30">
        <w:t xml:space="preserve">in </w:t>
      </w:r>
      <w:r>
        <w:t>reduc</w:t>
      </w:r>
      <w:r w:rsidR="00555C30">
        <w:t>ing</w:t>
      </w:r>
      <w:r>
        <w:t xml:space="preserve"> the load on the cellular spectrum/network if some of the content delivery (video data) is offloaded onto them</w:t>
      </w:r>
      <w:r w:rsidR="003520AB">
        <w:t>.</w:t>
      </w:r>
      <w:r w:rsidR="00691113">
        <w:t xml:space="preserve"> </w:t>
      </w:r>
      <w:r>
        <w:t xml:space="preserve">This may efficiently be done </w:t>
      </w:r>
      <w:r w:rsidR="00555C30">
        <w:t>through interworking or convergence of NTN and DTT networks with 5GS.</w:t>
      </w:r>
    </w:p>
    <w:p w14:paraId="64D4A221" w14:textId="77777777" w:rsidR="00557B97" w:rsidRPr="007925A7" w:rsidRDefault="00557B97" w:rsidP="00557B97">
      <w:pPr>
        <w:pStyle w:val="Guidance"/>
        <w:jc w:val="both"/>
      </w:pPr>
      <w:r>
        <w:t xml:space="preserve">Advantages of using </w:t>
      </w:r>
      <w:r w:rsidRPr="007925A7">
        <w:t>Non-3GPP Satellite Broadcasting Technologies</w:t>
      </w:r>
      <w:r>
        <w:t xml:space="preserve"> for Multicast/Broadcast delivery in 5GS</w:t>
      </w:r>
    </w:p>
    <w:p w14:paraId="4C5CC90B" w14:textId="6FD01DED" w:rsidR="00557B97" w:rsidRPr="00BB7BDF" w:rsidRDefault="00557B97" w:rsidP="00557B97">
      <w:pPr>
        <w:pStyle w:val="Guidance"/>
        <w:numPr>
          <w:ilvl w:val="0"/>
          <w:numId w:val="12"/>
        </w:numPr>
        <w:jc w:val="both"/>
      </w:pPr>
      <w:r w:rsidRPr="00BB7BDF">
        <w:t xml:space="preserve">In 3GPP, </w:t>
      </w:r>
      <w:r>
        <w:t xml:space="preserve">the usage of </w:t>
      </w:r>
      <w:r w:rsidRPr="00BB7BDF">
        <w:t xml:space="preserve">NTN </w:t>
      </w:r>
      <w:r>
        <w:t xml:space="preserve">is </w:t>
      </w:r>
      <w:r w:rsidR="009E33C6">
        <w:t xml:space="preserve">already </w:t>
      </w:r>
      <w:r>
        <w:t xml:space="preserve">being considered </w:t>
      </w:r>
      <w:r w:rsidRPr="00BB7BDF">
        <w:t xml:space="preserve">as a means of providing coverage enhancement for </w:t>
      </w:r>
      <w:r>
        <w:t>terrestrial networks. They are being proposed to be used both for access as well as backhaul connectivity.</w:t>
      </w:r>
    </w:p>
    <w:p w14:paraId="1E998AE8" w14:textId="240E3FA4" w:rsidR="00557B97" w:rsidRPr="00BB7BDF" w:rsidRDefault="00557B97" w:rsidP="00557B97">
      <w:pPr>
        <w:pStyle w:val="Guidance"/>
        <w:numPr>
          <w:ilvl w:val="0"/>
          <w:numId w:val="12"/>
        </w:numPr>
        <w:jc w:val="both"/>
      </w:pPr>
      <w:r w:rsidRPr="00BB7BDF">
        <w:t xml:space="preserve">Services such as </w:t>
      </w:r>
      <w:r>
        <w:t>Firmware-Over-The-Air (</w:t>
      </w:r>
      <w:r w:rsidRPr="00BB7BDF">
        <w:t>FOTA</w:t>
      </w:r>
      <w:r>
        <w:t>)</w:t>
      </w:r>
      <w:r w:rsidRPr="00BB7BDF">
        <w:t xml:space="preserve"> </w:t>
      </w:r>
      <w:r>
        <w:t xml:space="preserve">might be delivered very efficiently via </w:t>
      </w:r>
      <w:r w:rsidRPr="00BB7BDF">
        <w:t>satellite broadcast</w:t>
      </w:r>
      <w:r>
        <w:t xml:space="preserve"> due to the pervasive coverage provided by them. The satellite-based delivery may be cost effective too</w:t>
      </w:r>
      <w:r w:rsidRPr="00BB7BDF">
        <w:t>.</w:t>
      </w:r>
      <w:r>
        <w:t xml:space="preserve"> Apparently, </w:t>
      </w:r>
      <w:r w:rsidRPr="00BB7BDF">
        <w:t xml:space="preserve">there is no plan </w:t>
      </w:r>
      <w:r>
        <w:t xml:space="preserve">in 3GPP as yet </w:t>
      </w:r>
      <w:r w:rsidRPr="00BB7BDF">
        <w:t>to issue standards for satellite multicast/broadcast for services like FOT</w:t>
      </w:r>
      <w:r>
        <w:t>A u</w:t>
      </w:r>
      <w:r w:rsidRPr="00BB7BDF">
        <w:t xml:space="preserve">ntil Release </w:t>
      </w:r>
      <w:r>
        <w:t xml:space="preserve">3GPP </w:t>
      </w:r>
      <w:r w:rsidRPr="00BB7BDF">
        <w:t>18</w:t>
      </w:r>
      <w:r>
        <w:t>.</w:t>
      </w:r>
    </w:p>
    <w:p w14:paraId="0372ACF1" w14:textId="0B3B4909" w:rsidR="00557B97" w:rsidRDefault="00557B97" w:rsidP="00557B97">
      <w:pPr>
        <w:pStyle w:val="Guidance"/>
        <w:numPr>
          <w:ilvl w:val="0"/>
          <w:numId w:val="12"/>
        </w:numPr>
        <w:jc w:val="both"/>
      </w:pPr>
      <w:r w:rsidRPr="00BB7BDF">
        <w:t xml:space="preserve">Non-3GPP satellite multicast/broadcast systems (both open-standard and proprietary) have existed </w:t>
      </w:r>
      <w:r>
        <w:t xml:space="preserve">for some </w:t>
      </w:r>
      <w:r w:rsidR="004B00F1">
        <w:t>time,</w:t>
      </w:r>
      <w:r>
        <w:t xml:space="preserve"> and it may not be necessary </w:t>
      </w:r>
      <w:r w:rsidRPr="00BB7BDF">
        <w:t xml:space="preserve">to wait for a 3GPP satellite broadcast system to be standardized in NTN, before other 5G 3GPP systems can roam to them.  3GPP can play an enabling role </w:t>
      </w:r>
      <w:r>
        <w:t>in the process</w:t>
      </w:r>
      <w:r w:rsidR="00E278A8">
        <w:t xml:space="preserve"> (of standardization)</w:t>
      </w:r>
      <w:r w:rsidR="00152B77">
        <w:t xml:space="preserve"> </w:t>
      </w:r>
      <w:r w:rsidRPr="00BB7BDF">
        <w:t>by standardizing the roaming interfaces while remaining agnostic towards the air interface.</w:t>
      </w:r>
    </w:p>
    <w:p w14:paraId="6134DCC5" w14:textId="3F74A5B2" w:rsidR="007925A7" w:rsidRPr="007925A7" w:rsidRDefault="00962FA4" w:rsidP="008C4141">
      <w:pPr>
        <w:pStyle w:val="Guidance"/>
        <w:jc w:val="both"/>
      </w:pPr>
      <w:r>
        <w:t xml:space="preserve">Advantages of using </w:t>
      </w:r>
      <w:r w:rsidR="007925A7" w:rsidRPr="007925A7">
        <w:t xml:space="preserve">Non-3GPP Digital Terrestrial Broadcasting Technologies </w:t>
      </w:r>
      <w:r w:rsidR="004F51ED">
        <w:t>(DTT)</w:t>
      </w:r>
    </w:p>
    <w:p w14:paraId="45924C63" w14:textId="6B954D5F" w:rsidR="007925A7" w:rsidRPr="007925A7" w:rsidRDefault="00AD7D8E" w:rsidP="008C4141">
      <w:pPr>
        <w:pStyle w:val="Guidance"/>
        <w:numPr>
          <w:ilvl w:val="0"/>
          <w:numId w:val="11"/>
        </w:numPr>
        <w:jc w:val="both"/>
      </w:pPr>
      <w:r>
        <w:t xml:space="preserve">They </w:t>
      </w:r>
      <w:r w:rsidR="00197C9C">
        <w:t xml:space="preserve">also </w:t>
      </w:r>
      <w:r>
        <w:t>provide support for l</w:t>
      </w:r>
      <w:r w:rsidR="007925A7" w:rsidRPr="007925A7">
        <w:t xml:space="preserve">arge </w:t>
      </w:r>
      <w:r>
        <w:t>c</w:t>
      </w:r>
      <w:r w:rsidR="007925A7" w:rsidRPr="007925A7">
        <w:t xml:space="preserve">overage </w:t>
      </w:r>
      <w:r>
        <w:t>a</w:t>
      </w:r>
      <w:r w:rsidR="007925A7" w:rsidRPr="007925A7">
        <w:t>rea</w:t>
      </w:r>
      <w:r>
        <w:t>s</w:t>
      </w:r>
      <w:r w:rsidR="00C7772A">
        <w:t>,</w:t>
      </w:r>
      <w:r w:rsidR="007925A7" w:rsidRPr="007925A7">
        <w:t xml:space="preserve"> </w:t>
      </w:r>
      <w:r>
        <w:t xml:space="preserve">which might be quite </w:t>
      </w:r>
      <w:r w:rsidR="00AB328A">
        <w:t xml:space="preserve">useful for </w:t>
      </w:r>
      <w:r>
        <w:t>service delivery in</w:t>
      </w:r>
      <w:r w:rsidR="00C7772A">
        <w:t xml:space="preserve"> rural </w:t>
      </w:r>
      <w:r w:rsidR="00C7412B">
        <w:t xml:space="preserve">areas </w:t>
      </w:r>
      <w:r w:rsidR="00C7772A">
        <w:t>and sparsely populated areas</w:t>
      </w:r>
      <w:r w:rsidR="0006338A">
        <w:t>.</w:t>
      </w:r>
    </w:p>
    <w:p w14:paraId="18894271" w14:textId="537476B9" w:rsidR="007925A7" w:rsidRPr="007925A7" w:rsidRDefault="00722B59" w:rsidP="008C4141">
      <w:pPr>
        <w:pStyle w:val="Guidance"/>
        <w:numPr>
          <w:ilvl w:val="0"/>
          <w:numId w:val="11"/>
        </w:numPr>
        <w:jc w:val="both"/>
      </w:pPr>
      <w:r>
        <w:t xml:space="preserve">Many of the </w:t>
      </w:r>
      <w:r w:rsidR="008C4141">
        <w:t xml:space="preserve">Non-3GPP </w:t>
      </w:r>
      <w:r w:rsidR="004F51ED">
        <w:t>DTT</w:t>
      </w:r>
      <w:r>
        <w:t>s</w:t>
      </w:r>
      <w:r w:rsidR="004F51ED">
        <w:t xml:space="preserve"> provide h</w:t>
      </w:r>
      <w:r w:rsidR="007925A7" w:rsidRPr="007925A7">
        <w:t xml:space="preserve">igh </w:t>
      </w:r>
      <w:r w:rsidR="004F51ED">
        <w:t>s</w:t>
      </w:r>
      <w:r w:rsidR="007925A7" w:rsidRPr="007925A7">
        <w:t xml:space="preserve">pectral </w:t>
      </w:r>
      <w:r w:rsidR="004F51ED">
        <w:t>e</w:t>
      </w:r>
      <w:r w:rsidR="007925A7" w:rsidRPr="007925A7">
        <w:t>fficiency</w:t>
      </w:r>
      <w:r w:rsidR="004B3749">
        <w:t xml:space="preserve"> </w:t>
      </w:r>
      <w:r w:rsidR="00B94567">
        <w:t>support</w:t>
      </w:r>
      <w:r w:rsidR="00197C9C">
        <w:t>ing</w:t>
      </w:r>
      <w:r w:rsidR="00B94567">
        <w:t xml:space="preserve"> </w:t>
      </w:r>
      <w:r w:rsidR="004B3749">
        <w:t>higher order modulation and coding</w:t>
      </w:r>
      <w:r w:rsidR="00197C9C">
        <w:t xml:space="preserve"> schemes</w:t>
      </w:r>
      <w:r w:rsidR="004F51ED">
        <w:t xml:space="preserve">, e.g., </w:t>
      </w:r>
      <w:r w:rsidR="00AE2857" w:rsidRPr="00AE2857">
        <w:t>Advanced Television Systems Committee</w:t>
      </w:r>
      <w:r w:rsidR="00AE2857">
        <w:t xml:space="preserve"> </w:t>
      </w:r>
      <w:r w:rsidR="004F51ED">
        <w:t>3</w:t>
      </w:r>
      <w:r>
        <w:t>.0</w:t>
      </w:r>
      <w:r w:rsidR="00B94567">
        <w:t xml:space="preserve"> (ATSC3)</w:t>
      </w:r>
      <w:r w:rsidR="004F51ED">
        <w:t xml:space="preserve"> </w:t>
      </w:r>
      <w:r w:rsidR="00AE2857">
        <w:t xml:space="preserve">standard </w:t>
      </w:r>
      <w:r w:rsidR="004F51ED">
        <w:t xml:space="preserve">supports </w:t>
      </w:r>
      <w:r w:rsidR="007925A7" w:rsidRPr="007925A7">
        <w:t>1</w:t>
      </w:r>
      <w:r w:rsidR="004F51ED">
        <w:t>024</w:t>
      </w:r>
      <w:r w:rsidR="007925A7" w:rsidRPr="007925A7">
        <w:t>-QAM</w:t>
      </w:r>
      <w:r w:rsidR="00B94567">
        <w:t>.</w:t>
      </w:r>
    </w:p>
    <w:p w14:paraId="7152C1EA" w14:textId="77777777" w:rsidR="00A51C07" w:rsidRDefault="00582351" w:rsidP="00A51C07">
      <w:pPr>
        <w:pStyle w:val="Guidance"/>
        <w:numPr>
          <w:ilvl w:val="0"/>
          <w:numId w:val="11"/>
        </w:numPr>
        <w:jc w:val="both"/>
      </w:pPr>
      <w:bookmarkStart w:id="3" w:name="_Hlk84248526"/>
      <w:r>
        <w:t>I</w:t>
      </w:r>
      <w:r w:rsidR="007925A7" w:rsidRPr="007925A7">
        <w:t xml:space="preserve">mproved </w:t>
      </w:r>
      <w:r>
        <w:t>m</w:t>
      </w:r>
      <w:r w:rsidR="007925A7" w:rsidRPr="007925A7">
        <w:t xml:space="preserve">obility </w:t>
      </w:r>
      <w:r>
        <w:t xml:space="preserve">handling </w:t>
      </w:r>
      <w:r w:rsidR="00AE2857">
        <w:t>due to support for large coverage areas and SFNs</w:t>
      </w:r>
      <w:bookmarkEnd w:id="3"/>
      <w:r w:rsidR="00A51C07" w:rsidRPr="00A51C07">
        <w:t xml:space="preserve"> </w:t>
      </w:r>
    </w:p>
    <w:p w14:paraId="32E87349" w14:textId="4195FD65" w:rsidR="007925A7" w:rsidRPr="007925A7" w:rsidRDefault="007925A7" w:rsidP="008C4141">
      <w:pPr>
        <w:pStyle w:val="Guidance"/>
        <w:jc w:val="both"/>
      </w:pPr>
      <w:r w:rsidRPr="007925A7">
        <w:t>Convergence of Cellular and Non-3GPP Digital Terrestrial Broadcast Network (DTT)/Non-3GPP Satellite Broadcasting Technologies</w:t>
      </w:r>
      <w:r w:rsidR="008C4141">
        <w:t xml:space="preserve"> would </w:t>
      </w:r>
    </w:p>
    <w:p w14:paraId="2510ECD1" w14:textId="77777777" w:rsidR="00C67C24" w:rsidRDefault="00C67C24" w:rsidP="00C67C24">
      <w:pPr>
        <w:pStyle w:val="Guidance"/>
        <w:numPr>
          <w:ilvl w:val="0"/>
          <w:numId w:val="11"/>
        </w:numPr>
        <w:jc w:val="both"/>
      </w:pPr>
      <w:r>
        <w:t>Reduce load on Cellular Network through efficient offloading</w:t>
      </w:r>
    </w:p>
    <w:p w14:paraId="1559D389" w14:textId="6AFC770B" w:rsidR="00C67C24" w:rsidRDefault="00C67C24" w:rsidP="00C67C24">
      <w:pPr>
        <w:pStyle w:val="Guidance"/>
        <w:numPr>
          <w:ilvl w:val="0"/>
          <w:numId w:val="11"/>
        </w:numPr>
        <w:jc w:val="both"/>
      </w:pPr>
      <w:r>
        <w:t xml:space="preserve">Enable creation of ‘best connected’ hybrid broadcast network.  Higher throughput payload could be broadcast over terrestrial networks and lower </w:t>
      </w:r>
      <w:r w:rsidR="0023528B">
        <w:t>throughput,</w:t>
      </w:r>
      <w:r>
        <w:t xml:space="preserve"> but critical payloads broadcast over the satellite network. </w:t>
      </w:r>
    </w:p>
    <w:p w14:paraId="3214FECB" w14:textId="77777777" w:rsidR="00C67C24" w:rsidRDefault="00C67C24" w:rsidP="00C67C24">
      <w:pPr>
        <w:pStyle w:val="Guidance"/>
        <w:numPr>
          <w:ilvl w:val="0"/>
          <w:numId w:val="11"/>
        </w:numPr>
        <w:jc w:val="both"/>
      </w:pPr>
      <w:r>
        <w:t>Enhance the device ecosystems of both cellular and broadcast networks by leveraging the scales of cellular devices</w:t>
      </w:r>
    </w:p>
    <w:p w14:paraId="6A7F8B48" w14:textId="77777777" w:rsidR="00C67C24" w:rsidRDefault="00C67C24" w:rsidP="00C67C24">
      <w:pPr>
        <w:pStyle w:val="Guidance"/>
        <w:numPr>
          <w:ilvl w:val="0"/>
          <w:numId w:val="11"/>
        </w:numPr>
        <w:jc w:val="both"/>
      </w:pPr>
      <w:r>
        <w:t>Improve resource utilization across non-3GPP NTN/DTT and 3GPP 5G NG-RAN</w:t>
      </w:r>
    </w:p>
    <w:p w14:paraId="0CA69E13" w14:textId="2250ADD9" w:rsidR="006C2E80" w:rsidRDefault="000866C7" w:rsidP="006C2E80">
      <w:pPr>
        <w:pStyle w:val="Guidance"/>
        <w:numPr>
          <w:ilvl w:val="0"/>
          <w:numId w:val="11"/>
        </w:numPr>
        <w:jc w:val="both"/>
      </w:pPr>
      <w:r>
        <w:lastRenderedPageBreak/>
        <w:t xml:space="preserve">Open up new business opportunities through </w:t>
      </w:r>
      <w:r w:rsidR="00AE2857">
        <w:t>i</w:t>
      </w:r>
      <w:r w:rsidR="007925A7" w:rsidRPr="007925A7">
        <w:t xml:space="preserve">nterfacing </w:t>
      </w:r>
      <w:r>
        <w:t xml:space="preserve">of 5GS with </w:t>
      </w:r>
      <w:r w:rsidR="00816800">
        <w:t>the l</w:t>
      </w:r>
      <w:r w:rsidR="007925A7" w:rsidRPr="007925A7">
        <w:t xml:space="preserve">egacy and </w:t>
      </w:r>
      <w:r w:rsidR="00816800">
        <w:t>n</w:t>
      </w:r>
      <w:r w:rsidR="007925A7" w:rsidRPr="007925A7">
        <w:t xml:space="preserve">ew </w:t>
      </w:r>
      <w:r w:rsidR="00816800">
        <w:t>b</w:t>
      </w:r>
      <w:r w:rsidR="007925A7" w:rsidRPr="007925A7">
        <w:t xml:space="preserve">roadcasting </w:t>
      </w:r>
      <w:r w:rsidR="00816800">
        <w:t>n</w:t>
      </w:r>
      <w:r w:rsidR="007925A7" w:rsidRPr="007925A7">
        <w:t>etwork</w:t>
      </w:r>
      <w:r>
        <w:t xml:space="preserve">s. </w:t>
      </w:r>
      <w:r w:rsidR="00197C9C">
        <w:t xml:space="preserve">As an example, </w:t>
      </w:r>
      <w:r w:rsidR="007925A7" w:rsidRPr="007925A7">
        <w:t xml:space="preserve">ATSC3 </w:t>
      </w:r>
      <w:r w:rsidR="00AE2857">
        <w:t>is d</w:t>
      </w:r>
      <w:r w:rsidR="007925A7" w:rsidRPr="007925A7">
        <w:t>eployed in USA, Korea &amp; DVB-T2 is deployed in 144 countries</w:t>
      </w:r>
      <w:r w:rsidR="00AE2857">
        <w:t xml:space="preserve"> world-wide</w:t>
      </w:r>
      <w:r w:rsidR="00197C9C">
        <w:t>. There can be improved monetization of these networks through convergence with 5GS.</w:t>
      </w:r>
      <w:bookmarkEnd w:id="0"/>
    </w:p>
    <w:p w14:paraId="465F4629" w14:textId="7CF66446" w:rsidR="003F5657" w:rsidRDefault="003F5657" w:rsidP="003F5657">
      <w:pPr>
        <w:pStyle w:val="Guidance"/>
        <w:numPr>
          <w:ilvl w:val="0"/>
          <w:numId w:val="11"/>
        </w:numPr>
        <w:jc w:val="both"/>
      </w:pPr>
      <w:r>
        <w:t xml:space="preserve">The 5G system architecture has </w:t>
      </w:r>
      <w:r w:rsidR="00214E33">
        <w:t xml:space="preserve">already </w:t>
      </w:r>
      <w:r>
        <w:t>been defined with a converged core network integrat</w:t>
      </w:r>
      <w:r w:rsidR="00214E33">
        <w:t>ing</w:t>
      </w:r>
      <w:r>
        <w:t xml:space="preserve"> non-3GPP access</w:t>
      </w:r>
      <w:r w:rsidR="00214E33">
        <w:t xml:space="preserve"> networks such as WLANs and wireline access for unicast communication</w:t>
      </w:r>
      <w:r>
        <w:t>.</w:t>
      </w:r>
      <w:r w:rsidR="00214E33">
        <w:t xml:space="preserve"> It </w:t>
      </w:r>
      <w:r w:rsidR="00E278A8">
        <w:t xml:space="preserve">may </w:t>
      </w:r>
      <w:r w:rsidR="00214E33">
        <w:t xml:space="preserve">therefore be appropriate to extend this capability to </w:t>
      </w:r>
      <w:r w:rsidR="003D4894">
        <w:t>wide</w:t>
      </w:r>
      <w:r w:rsidR="00CD1EFD">
        <w:t xml:space="preserve"> </w:t>
      </w:r>
      <w:r w:rsidR="003D4894">
        <w:t xml:space="preserve">area </w:t>
      </w:r>
      <w:r w:rsidR="00214E33">
        <w:t>multicast/broadcast communication too</w:t>
      </w:r>
      <w:r w:rsidR="003D4894">
        <w:t>, including satellite</w:t>
      </w:r>
      <w:r w:rsidR="004E0903">
        <w:t xml:space="preserve"> networks</w:t>
      </w:r>
      <w:r w:rsidR="003D4894">
        <w:t>,</w:t>
      </w:r>
      <w:r w:rsidR="00214E33">
        <w:t xml:space="preserve"> and integrate the non-3GPP multicast</w:t>
      </w:r>
      <w:r w:rsidR="00E278A8">
        <w:t xml:space="preserve"> and </w:t>
      </w:r>
      <w:r w:rsidR="00214E33">
        <w:t>broadcast networks within the 5G system.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1CA707D" w14:textId="06355887" w:rsidR="00144732" w:rsidRDefault="00094AFD" w:rsidP="00144732">
      <w:pPr>
        <w:jc w:val="both"/>
        <w:rPr>
          <w:i/>
          <w:iCs/>
        </w:rPr>
      </w:pPr>
      <w:bookmarkStart w:id="4" w:name="_Hlk84249264"/>
      <w:r w:rsidRPr="00094AFD">
        <w:rPr>
          <w:i/>
          <w:iCs/>
        </w:rPr>
        <w:t xml:space="preserve">This study item aims </w:t>
      </w:r>
      <w:r w:rsidR="00744FEC">
        <w:rPr>
          <w:i/>
          <w:iCs/>
        </w:rPr>
        <w:t xml:space="preserve">to </w:t>
      </w:r>
      <w:r w:rsidRPr="00094AFD">
        <w:rPr>
          <w:i/>
          <w:iCs/>
        </w:rPr>
        <w:t>investigat</w:t>
      </w:r>
      <w:r w:rsidR="00744FEC">
        <w:rPr>
          <w:i/>
          <w:iCs/>
        </w:rPr>
        <w:t>e</w:t>
      </w:r>
      <w:r w:rsidRPr="00094AFD">
        <w:rPr>
          <w:i/>
          <w:iCs/>
        </w:rPr>
        <w:t xml:space="preserve"> </w:t>
      </w:r>
      <w:r w:rsidR="005A4B29">
        <w:rPr>
          <w:i/>
          <w:iCs/>
        </w:rPr>
        <w:t xml:space="preserve">the </w:t>
      </w:r>
      <w:r>
        <w:rPr>
          <w:i/>
          <w:iCs/>
        </w:rPr>
        <w:t xml:space="preserve">interworking </w:t>
      </w:r>
      <w:r w:rsidR="005A4B29">
        <w:rPr>
          <w:i/>
          <w:iCs/>
        </w:rPr>
        <w:t xml:space="preserve">of </w:t>
      </w:r>
      <w:r w:rsidR="00DD3672">
        <w:rPr>
          <w:i/>
        </w:rPr>
        <w:t>n</w:t>
      </w:r>
      <w:r w:rsidR="00744FEC" w:rsidRPr="00BB7BDF">
        <w:rPr>
          <w:i/>
        </w:rPr>
        <w:t>on-3GPP satellite</w:t>
      </w:r>
      <w:r w:rsidR="00744FEC">
        <w:t xml:space="preserve"> networks and </w:t>
      </w:r>
      <w:r w:rsidR="00DD3672">
        <w:rPr>
          <w:i/>
        </w:rPr>
        <w:t>n</w:t>
      </w:r>
      <w:r w:rsidR="00744FEC" w:rsidRPr="007925A7">
        <w:rPr>
          <w:i/>
        </w:rPr>
        <w:t>on-3GPP Digital Terrestrial Broadcasting Technologie</w:t>
      </w:r>
      <w:r w:rsidR="005A4B29">
        <w:rPr>
          <w:i/>
        </w:rPr>
        <w:t>s with 5GS.</w:t>
      </w:r>
      <w:r w:rsidR="00DD3672">
        <w:rPr>
          <w:i/>
          <w:iCs/>
        </w:rPr>
        <w:t xml:space="preserve"> </w:t>
      </w:r>
      <w:r w:rsidRPr="00094AFD">
        <w:rPr>
          <w:i/>
          <w:iCs/>
        </w:rPr>
        <w:t xml:space="preserve">Specifically, the study </w:t>
      </w:r>
      <w:r w:rsidR="005A4B29">
        <w:rPr>
          <w:i/>
          <w:iCs/>
        </w:rPr>
        <w:t xml:space="preserve">item would undertake the following </w:t>
      </w:r>
      <w:r w:rsidR="0055552C">
        <w:rPr>
          <w:i/>
          <w:iCs/>
        </w:rPr>
        <w:t>(</w:t>
      </w:r>
      <w:r w:rsidR="00DD3672">
        <w:rPr>
          <w:i/>
          <w:iCs/>
        </w:rPr>
        <w:t>work</w:t>
      </w:r>
      <w:r w:rsidR="0055552C">
        <w:rPr>
          <w:i/>
          <w:iCs/>
        </w:rPr>
        <w:t>)</w:t>
      </w:r>
      <w:r w:rsidR="00DD3672">
        <w:rPr>
          <w:i/>
          <w:iCs/>
        </w:rPr>
        <w:t xml:space="preserve"> </w:t>
      </w:r>
      <w:r w:rsidR="005A4B29">
        <w:rPr>
          <w:i/>
          <w:iCs/>
        </w:rPr>
        <w:t>tasks</w:t>
      </w:r>
      <w:r w:rsidRPr="00094AFD">
        <w:rPr>
          <w:i/>
          <w:iCs/>
        </w:rPr>
        <w:t>:</w:t>
      </w:r>
    </w:p>
    <w:p w14:paraId="2F18D0C1" w14:textId="6FC7051D" w:rsidR="00144732" w:rsidRPr="00E77184" w:rsidRDefault="0055552C" w:rsidP="00144732">
      <w:pPr>
        <w:pStyle w:val="ListParagraph"/>
        <w:numPr>
          <w:ilvl w:val="0"/>
          <w:numId w:val="13"/>
        </w:numPr>
        <w:jc w:val="both"/>
        <w:rPr>
          <w:i/>
          <w:iCs/>
        </w:rPr>
      </w:pPr>
      <w:r>
        <w:rPr>
          <w:i/>
          <w:iCs/>
          <w:lang w:val="en-US"/>
        </w:rPr>
        <w:t xml:space="preserve">Identification of </w:t>
      </w:r>
      <w:r w:rsidR="00C66822">
        <w:rPr>
          <w:i/>
          <w:iCs/>
          <w:lang w:val="en-US"/>
        </w:rPr>
        <w:t>Reference Multicast/Broadcast Scenarios</w:t>
      </w:r>
      <w:r w:rsidR="00DD3672">
        <w:rPr>
          <w:i/>
          <w:iCs/>
          <w:lang w:val="en-US"/>
        </w:rPr>
        <w:t xml:space="preserve"> </w:t>
      </w:r>
      <w:r w:rsidR="00C66822">
        <w:rPr>
          <w:i/>
          <w:iCs/>
          <w:lang w:val="en-US"/>
        </w:rPr>
        <w:t xml:space="preserve">for </w:t>
      </w:r>
      <w:r w:rsidR="00197C9C">
        <w:rPr>
          <w:i/>
          <w:iCs/>
          <w:lang w:val="en-US"/>
        </w:rPr>
        <w:t>NTN/non-3GPP DTT</w:t>
      </w:r>
      <w:r w:rsidR="00C66822">
        <w:rPr>
          <w:i/>
          <w:iCs/>
          <w:lang w:val="en-US"/>
        </w:rPr>
        <w:t xml:space="preserve"> </w:t>
      </w:r>
      <w:r w:rsidR="00813C2B">
        <w:rPr>
          <w:i/>
          <w:iCs/>
          <w:lang w:val="en-US"/>
        </w:rPr>
        <w:t xml:space="preserve">and </w:t>
      </w:r>
      <w:r w:rsidR="00C66822">
        <w:rPr>
          <w:i/>
          <w:iCs/>
          <w:lang w:val="en-US"/>
        </w:rPr>
        <w:t>5GS</w:t>
      </w:r>
      <w:r w:rsidR="00813C2B">
        <w:rPr>
          <w:i/>
          <w:iCs/>
          <w:lang w:val="en-US"/>
        </w:rPr>
        <w:t xml:space="preserve"> interworking</w:t>
      </w:r>
    </w:p>
    <w:p w14:paraId="294C228B" w14:textId="4DF1062C" w:rsidR="005A4B29" w:rsidRPr="005A4B29" w:rsidRDefault="005A4B29" w:rsidP="005A4B29">
      <w:pPr>
        <w:pStyle w:val="ListParagraph"/>
        <w:numPr>
          <w:ilvl w:val="0"/>
          <w:numId w:val="13"/>
        </w:numPr>
        <w:jc w:val="both"/>
        <w:rPr>
          <w:i/>
          <w:iCs/>
        </w:rPr>
      </w:pPr>
      <w:r>
        <w:rPr>
          <w:i/>
          <w:iCs/>
        </w:rPr>
        <w:t xml:space="preserve">Identification of </w:t>
      </w:r>
      <w:r w:rsidR="00A8341A">
        <w:rPr>
          <w:i/>
          <w:iCs/>
        </w:rPr>
        <w:t xml:space="preserve">Key Issues for interworking </w:t>
      </w:r>
      <w:r w:rsidR="00633443">
        <w:rPr>
          <w:i/>
          <w:iCs/>
        </w:rPr>
        <w:t xml:space="preserve">between </w:t>
      </w:r>
      <w:r w:rsidR="00A8341A">
        <w:rPr>
          <w:i/>
          <w:iCs/>
          <w:lang w:val="en-US"/>
        </w:rPr>
        <w:t xml:space="preserve">NTN/non-3GPP DTT </w:t>
      </w:r>
      <w:r w:rsidR="00816800">
        <w:rPr>
          <w:i/>
          <w:iCs/>
          <w:lang w:val="en-US"/>
        </w:rPr>
        <w:t xml:space="preserve">and </w:t>
      </w:r>
      <w:r w:rsidR="00A8341A">
        <w:rPr>
          <w:i/>
          <w:iCs/>
          <w:lang w:val="en-US"/>
        </w:rPr>
        <w:t>5GS</w:t>
      </w:r>
    </w:p>
    <w:p w14:paraId="160F5DD7" w14:textId="411C0F10" w:rsidR="00094AFD" w:rsidRPr="00351A74" w:rsidRDefault="00816800" w:rsidP="0072649E">
      <w:pPr>
        <w:pStyle w:val="ListParagraph"/>
        <w:numPr>
          <w:ilvl w:val="0"/>
          <w:numId w:val="13"/>
        </w:numPr>
        <w:jc w:val="both"/>
        <w:rPr>
          <w:i/>
          <w:iCs/>
        </w:rPr>
      </w:pPr>
      <w:r>
        <w:rPr>
          <w:i/>
          <w:iCs/>
          <w:lang w:val="en-US"/>
        </w:rPr>
        <w:t>Identification of m</w:t>
      </w:r>
      <w:r w:rsidR="0065756C" w:rsidRPr="00094AFD">
        <w:rPr>
          <w:i/>
          <w:iCs/>
          <w:lang w:val="en-US"/>
        </w:rPr>
        <w:t xml:space="preserve">echanisms for implementation of </w:t>
      </w:r>
      <w:r w:rsidR="0065756C">
        <w:rPr>
          <w:i/>
          <w:iCs/>
          <w:lang w:val="en-US"/>
        </w:rPr>
        <w:t xml:space="preserve">the </w:t>
      </w:r>
      <w:r>
        <w:rPr>
          <w:i/>
          <w:iCs/>
          <w:lang w:val="en-US"/>
        </w:rPr>
        <w:t>i</w:t>
      </w:r>
      <w:r w:rsidR="0065756C">
        <w:rPr>
          <w:i/>
          <w:iCs/>
          <w:lang w:val="en-US"/>
        </w:rPr>
        <w:t xml:space="preserve">nterworking and resolution of </w:t>
      </w:r>
      <w:r w:rsidR="00DD3672">
        <w:rPr>
          <w:i/>
          <w:iCs/>
          <w:lang w:val="en-US"/>
        </w:rPr>
        <w:t xml:space="preserve">the </w:t>
      </w:r>
      <w:r w:rsidR="0065756C">
        <w:rPr>
          <w:i/>
          <w:iCs/>
          <w:lang w:val="en-US"/>
        </w:rPr>
        <w:t>key issues</w:t>
      </w:r>
    </w:p>
    <w:p w14:paraId="39793A29" w14:textId="5A66D59D" w:rsidR="00351A74" w:rsidRPr="0065756C" w:rsidRDefault="00351A74" w:rsidP="0072649E">
      <w:pPr>
        <w:pStyle w:val="ListParagraph"/>
        <w:numPr>
          <w:ilvl w:val="0"/>
          <w:numId w:val="13"/>
        </w:numPr>
        <w:jc w:val="both"/>
        <w:rPr>
          <w:i/>
          <w:iCs/>
        </w:rPr>
      </w:pPr>
      <w:r>
        <w:rPr>
          <w:i/>
          <w:iCs/>
          <w:lang w:val="en-US"/>
        </w:rPr>
        <w:t xml:space="preserve">Evaluation of </w:t>
      </w:r>
      <w:r w:rsidR="00816800">
        <w:rPr>
          <w:i/>
          <w:iCs/>
          <w:lang w:val="en-US"/>
        </w:rPr>
        <w:t>the proposed m</w:t>
      </w:r>
      <w:r>
        <w:rPr>
          <w:i/>
          <w:iCs/>
          <w:lang w:val="en-US"/>
        </w:rPr>
        <w:t>echanism</w:t>
      </w:r>
      <w:r w:rsidR="00DD3672">
        <w:rPr>
          <w:i/>
          <w:iCs/>
          <w:lang w:val="en-US"/>
        </w:rPr>
        <w:t>s</w:t>
      </w:r>
    </w:p>
    <w:p w14:paraId="566729C5" w14:textId="77777777" w:rsidR="00351A74" w:rsidRDefault="00351A74" w:rsidP="00351A74">
      <w:pPr>
        <w:pStyle w:val="ListParagraph"/>
        <w:numPr>
          <w:ilvl w:val="0"/>
          <w:numId w:val="13"/>
        </w:numPr>
        <w:jc w:val="both"/>
        <w:rPr>
          <w:i/>
          <w:iCs/>
        </w:rPr>
      </w:pPr>
      <w:r>
        <w:rPr>
          <w:i/>
          <w:iCs/>
        </w:rPr>
        <w:t>Architectural modifications in the 5G System</w:t>
      </w:r>
    </w:p>
    <w:p w14:paraId="4EBA3C50" w14:textId="77777777" w:rsidR="00351A74" w:rsidRDefault="00351A74" w:rsidP="00351A74">
      <w:pPr>
        <w:pStyle w:val="ListParagraph"/>
        <w:numPr>
          <w:ilvl w:val="1"/>
          <w:numId w:val="13"/>
        </w:numPr>
        <w:jc w:val="both"/>
        <w:rPr>
          <w:i/>
          <w:iCs/>
        </w:rPr>
      </w:pPr>
      <w:r>
        <w:rPr>
          <w:i/>
          <w:iCs/>
        </w:rPr>
        <w:t>Modifications required in the Core Network</w:t>
      </w:r>
    </w:p>
    <w:p w14:paraId="59A8A96B" w14:textId="77777777" w:rsidR="00351A74" w:rsidRDefault="00351A74" w:rsidP="00351A74">
      <w:pPr>
        <w:pStyle w:val="ListParagraph"/>
        <w:numPr>
          <w:ilvl w:val="1"/>
          <w:numId w:val="13"/>
        </w:numPr>
        <w:jc w:val="both"/>
        <w:rPr>
          <w:i/>
          <w:iCs/>
        </w:rPr>
      </w:pPr>
      <w:r>
        <w:rPr>
          <w:i/>
          <w:iCs/>
        </w:rPr>
        <w:t>Modifications required in the Access Network</w:t>
      </w:r>
    </w:p>
    <w:p w14:paraId="09532683" w14:textId="1F2CEB5A" w:rsidR="00BC5614" w:rsidRPr="00F70516" w:rsidRDefault="00351A74" w:rsidP="006C2E80">
      <w:pPr>
        <w:pStyle w:val="ListParagraph"/>
        <w:numPr>
          <w:ilvl w:val="1"/>
          <w:numId w:val="13"/>
        </w:numPr>
        <w:jc w:val="both"/>
        <w:rPr>
          <w:i/>
          <w:iCs/>
        </w:rPr>
      </w:pPr>
      <w:r>
        <w:rPr>
          <w:i/>
          <w:iCs/>
        </w:rPr>
        <w:t>Modifications required in the UICC APPs and ME</w:t>
      </w:r>
      <w:bookmarkEnd w:id="4"/>
    </w:p>
    <w:p w14:paraId="5B9570AD" w14:textId="0281D0B8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1AE1038C" w14:textId="77777777" w:rsidR="00AD2837" w:rsidRPr="00AD2837" w:rsidRDefault="00AD2837" w:rsidP="00AD2837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655D13" w14:paraId="2A1EE5B7" w14:textId="77777777" w:rsidTr="00C54E31">
        <w:tc>
          <w:tcPr>
            <w:tcW w:w="1151" w:type="dxa"/>
            <w:shd w:val="clear" w:color="auto" w:fill="auto"/>
          </w:tcPr>
          <w:p w14:paraId="1BA8F36D" w14:textId="77777777" w:rsidR="00C54E31" w:rsidRPr="00655D13" w:rsidRDefault="00C54E31" w:rsidP="00704BDF">
            <w:pPr>
              <w:jc w:val="center"/>
              <w:rPr>
                <w:b/>
              </w:rPr>
            </w:pPr>
            <w:r w:rsidRPr="00655D13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41EF981A" w14:textId="77777777" w:rsidR="00C54E31" w:rsidRPr="00655D13" w:rsidRDefault="00C54E31" w:rsidP="00DE4CD1">
            <w:pPr>
              <w:jc w:val="center"/>
              <w:rPr>
                <w:b/>
              </w:rPr>
            </w:pPr>
            <w:r w:rsidRPr="00655D13">
              <w:rPr>
                <w:b/>
              </w:rPr>
              <w:t>TU Estimate</w:t>
            </w:r>
          </w:p>
          <w:p w14:paraId="139E5918" w14:textId="172B1605" w:rsidR="00C54E31" w:rsidRPr="00655D13" w:rsidRDefault="00C54E31" w:rsidP="00DE4CD1">
            <w:pPr>
              <w:jc w:val="center"/>
              <w:rPr>
                <w:b/>
              </w:rPr>
            </w:pPr>
            <w:r w:rsidRPr="00655D13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667148B4" w14:textId="77777777" w:rsidR="00C54E31" w:rsidRPr="00655D13" w:rsidRDefault="00C54E31" w:rsidP="00C54E31">
            <w:pPr>
              <w:jc w:val="center"/>
              <w:rPr>
                <w:b/>
              </w:rPr>
            </w:pPr>
            <w:r w:rsidRPr="00655D13">
              <w:rPr>
                <w:b/>
              </w:rPr>
              <w:t>TU Estimate</w:t>
            </w:r>
          </w:p>
          <w:p w14:paraId="6D568883" w14:textId="6AF88106" w:rsidR="00C54E31" w:rsidRPr="00655D13" w:rsidRDefault="00C54E31" w:rsidP="00C54E31">
            <w:pPr>
              <w:jc w:val="center"/>
              <w:rPr>
                <w:b/>
              </w:rPr>
            </w:pPr>
            <w:r w:rsidRPr="00655D13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7B32E875" w14:textId="6E0FC070" w:rsidR="00C54E31" w:rsidRPr="00655D13" w:rsidRDefault="00C54E31" w:rsidP="00DE4CD1">
            <w:pPr>
              <w:jc w:val="center"/>
              <w:rPr>
                <w:b/>
              </w:rPr>
            </w:pPr>
            <w:r w:rsidRPr="00655D13">
              <w:rPr>
                <w:b/>
              </w:rPr>
              <w:t>RAN Dependency</w:t>
            </w:r>
          </w:p>
          <w:p w14:paraId="100BFB74" w14:textId="73D460D2" w:rsidR="00C54E31" w:rsidRPr="00655D13" w:rsidRDefault="00C54E31" w:rsidP="00DE4CD1">
            <w:pPr>
              <w:jc w:val="center"/>
              <w:rPr>
                <w:b/>
              </w:rPr>
            </w:pPr>
            <w:r w:rsidRPr="00655D13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36BA497D" w14:textId="0F6216AC" w:rsidR="00C54E31" w:rsidRPr="00655D13" w:rsidRDefault="00C54E31" w:rsidP="00704BDF">
            <w:pPr>
              <w:jc w:val="center"/>
              <w:rPr>
                <w:b/>
              </w:rPr>
            </w:pPr>
            <w:r w:rsidRPr="00655D13">
              <w:rPr>
                <w:b/>
              </w:rPr>
              <w:t xml:space="preserve">Inter Work Tasks Dependency </w:t>
            </w:r>
          </w:p>
          <w:p w14:paraId="23A20AAB" w14:textId="661C9380" w:rsidR="00C54E31" w:rsidRPr="00655D13" w:rsidRDefault="00C54E31" w:rsidP="00704BDF">
            <w:pPr>
              <w:rPr>
                <w:color w:val="FF0000"/>
              </w:rPr>
            </w:pPr>
          </w:p>
        </w:tc>
      </w:tr>
      <w:tr w:rsidR="00C54E31" w:rsidRPr="00655D13" w14:paraId="3A5E99CA" w14:textId="77777777" w:rsidTr="00C54E31">
        <w:tc>
          <w:tcPr>
            <w:tcW w:w="1151" w:type="dxa"/>
            <w:shd w:val="clear" w:color="auto" w:fill="auto"/>
          </w:tcPr>
          <w:p w14:paraId="7E5F7884" w14:textId="29BE339B" w:rsidR="00C54E31" w:rsidRPr="00655D13" w:rsidRDefault="00C54E31" w:rsidP="00704BDF">
            <w:r w:rsidRPr="00655D13">
              <w:t>WT#1</w:t>
            </w:r>
          </w:p>
        </w:tc>
        <w:tc>
          <w:tcPr>
            <w:tcW w:w="1428" w:type="dxa"/>
            <w:shd w:val="clear" w:color="auto" w:fill="auto"/>
          </w:tcPr>
          <w:p w14:paraId="48A36330" w14:textId="6294DB23" w:rsidR="00C54E31" w:rsidRPr="00655D13" w:rsidRDefault="00F471AD" w:rsidP="00704BDF">
            <w:r w:rsidRPr="00655D13">
              <w:t>0.5</w:t>
            </w:r>
          </w:p>
        </w:tc>
        <w:tc>
          <w:tcPr>
            <w:tcW w:w="1605" w:type="dxa"/>
          </w:tcPr>
          <w:p w14:paraId="00980A42" w14:textId="77777777" w:rsidR="00C54E31" w:rsidRPr="00655D13" w:rsidRDefault="00C54E31" w:rsidP="00704BDF"/>
        </w:tc>
        <w:tc>
          <w:tcPr>
            <w:tcW w:w="1605" w:type="dxa"/>
          </w:tcPr>
          <w:p w14:paraId="3F210054" w14:textId="26D6AD10" w:rsidR="00C54E31" w:rsidRPr="00655D13" w:rsidRDefault="001C63D3" w:rsidP="00704BDF">
            <w:r w:rsidRPr="00655D13">
              <w:t>May be</w:t>
            </w:r>
          </w:p>
        </w:tc>
        <w:tc>
          <w:tcPr>
            <w:tcW w:w="2447" w:type="dxa"/>
          </w:tcPr>
          <w:p w14:paraId="701672D3" w14:textId="7CF6CDBD" w:rsidR="00C54E31" w:rsidRPr="00655D13" w:rsidRDefault="00C54E31" w:rsidP="00704BDF">
            <w:pPr>
              <w:rPr>
                <w:color w:val="FF0000"/>
              </w:rPr>
            </w:pPr>
            <w:r w:rsidRPr="00655D13">
              <w:rPr>
                <w:color w:val="FF0000"/>
              </w:rPr>
              <w:t>WT#1 is self-contained</w:t>
            </w:r>
          </w:p>
        </w:tc>
      </w:tr>
      <w:tr w:rsidR="00C54E31" w:rsidRPr="00655D13" w14:paraId="0ECD705E" w14:textId="77777777" w:rsidTr="00C54E31">
        <w:tc>
          <w:tcPr>
            <w:tcW w:w="1151" w:type="dxa"/>
            <w:shd w:val="clear" w:color="auto" w:fill="auto"/>
          </w:tcPr>
          <w:p w14:paraId="5A3EBBF0" w14:textId="267B6A96" w:rsidR="00C54E31" w:rsidRPr="00655D13" w:rsidRDefault="00C54E31" w:rsidP="00704BDF">
            <w:r w:rsidRPr="00655D13">
              <w:t>WT#</w:t>
            </w:r>
            <w:r w:rsidR="00F471AD" w:rsidRPr="00655D13">
              <w:t>2</w:t>
            </w:r>
          </w:p>
        </w:tc>
        <w:tc>
          <w:tcPr>
            <w:tcW w:w="1428" w:type="dxa"/>
            <w:shd w:val="clear" w:color="auto" w:fill="auto"/>
          </w:tcPr>
          <w:p w14:paraId="20E28D9A" w14:textId="7BB91BA3" w:rsidR="00C54E31" w:rsidRPr="00655D13" w:rsidRDefault="00DD3672" w:rsidP="00704BDF">
            <w:r w:rsidRPr="00655D13">
              <w:t>1</w:t>
            </w:r>
          </w:p>
        </w:tc>
        <w:tc>
          <w:tcPr>
            <w:tcW w:w="1605" w:type="dxa"/>
          </w:tcPr>
          <w:p w14:paraId="7748A24A" w14:textId="77777777" w:rsidR="00C54E31" w:rsidRPr="00655D13" w:rsidRDefault="00C54E31" w:rsidP="00704BDF"/>
        </w:tc>
        <w:tc>
          <w:tcPr>
            <w:tcW w:w="1605" w:type="dxa"/>
          </w:tcPr>
          <w:p w14:paraId="2E5F0751" w14:textId="0ECAB0CE" w:rsidR="00C54E31" w:rsidRPr="00655D13" w:rsidRDefault="001C63D3" w:rsidP="00704BDF">
            <w:r w:rsidRPr="00655D13">
              <w:t>May be</w:t>
            </w:r>
          </w:p>
        </w:tc>
        <w:tc>
          <w:tcPr>
            <w:tcW w:w="2447" w:type="dxa"/>
          </w:tcPr>
          <w:p w14:paraId="0EA87503" w14:textId="42E82A06" w:rsidR="00C54E31" w:rsidRPr="00655D13" w:rsidRDefault="00DD3672" w:rsidP="00704BDF">
            <w:pPr>
              <w:rPr>
                <w:color w:val="FF0000"/>
              </w:rPr>
            </w:pPr>
            <w:r w:rsidRPr="00655D13">
              <w:rPr>
                <w:color w:val="FF0000"/>
              </w:rPr>
              <w:t>WT#2 is self-contained</w:t>
            </w:r>
          </w:p>
        </w:tc>
      </w:tr>
      <w:tr w:rsidR="00C54E31" w:rsidRPr="00655D13" w14:paraId="02024FDB" w14:textId="77777777" w:rsidTr="00C54E31">
        <w:tc>
          <w:tcPr>
            <w:tcW w:w="1151" w:type="dxa"/>
            <w:shd w:val="clear" w:color="auto" w:fill="auto"/>
          </w:tcPr>
          <w:p w14:paraId="7A5C80D0" w14:textId="6BDE0D95" w:rsidR="00C54E31" w:rsidRPr="00655D13" w:rsidRDefault="00C54E31" w:rsidP="00704BDF">
            <w:r w:rsidRPr="00655D13">
              <w:t>WT#</w:t>
            </w:r>
            <w:r w:rsidR="00F471AD" w:rsidRPr="00655D13">
              <w:t>3</w:t>
            </w:r>
          </w:p>
        </w:tc>
        <w:tc>
          <w:tcPr>
            <w:tcW w:w="1428" w:type="dxa"/>
            <w:shd w:val="clear" w:color="auto" w:fill="auto"/>
          </w:tcPr>
          <w:p w14:paraId="74846EEE" w14:textId="759E51CF" w:rsidR="00C54E31" w:rsidRPr="00655D13" w:rsidRDefault="00DD3672" w:rsidP="00704BDF">
            <w:r w:rsidRPr="00655D13">
              <w:t>3</w:t>
            </w:r>
          </w:p>
        </w:tc>
        <w:tc>
          <w:tcPr>
            <w:tcW w:w="1605" w:type="dxa"/>
          </w:tcPr>
          <w:p w14:paraId="28B10F36" w14:textId="77777777" w:rsidR="00C54E31" w:rsidRPr="00655D13" w:rsidRDefault="00C54E31" w:rsidP="00704BDF"/>
        </w:tc>
        <w:tc>
          <w:tcPr>
            <w:tcW w:w="1605" w:type="dxa"/>
          </w:tcPr>
          <w:p w14:paraId="17A09188" w14:textId="67D194B0" w:rsidR="00C54E31" w:rsidRPr="00655D13" w:rsidRDefault="006B250E" w:rsidP="00704BDF">
            <w:r w:rsidRPr="00655D13">
              <w:t>May be</w:t>
            </w:r>
          </w:p>
        </w:tc>
        <w:tc>
          <w:tcPr>
            <w:tcW w:w="2447" w:type="dxa"/>
          </w:tcPr>
          <w:p w14:paraId="05FBC5A2" w14:textId="62B7981C" w:rsidR="00C54E31" w:rsidRPr="00655D13" w:rsidRDefault="00DD3672" w:rsidP="00704BDF">
            <w:pPr>
              <w:rPr>
                <w:color w:val="FF0000"/>
              </w:rPr>
            </w:pPr>
            <w:r w:rsidRPr="00655D13">
              <w:rPr>
                <w:color w:val="FF0000"/>
              </w:rPr>
              <w:t>WT#3 is dependent on WT#1 and WT#2</w:t>
            </w:r>
          </w:p>
        </w:tc>
      </w:tr>
      <w:tr w:rsidR="00DD3672" w:rsidRPr="00655D13" w14:paraId="396FB8FD" w14:textId="77777777" w:rsidTr="00333CE6">
        <w:tc>
          <w:tcPr>
            <w:tcW w:w="1151" w:type="dxa"/>
            <w:shd w:val="clear" w:color="auto" w:fill="auto"/>
          </w:tcPr>
          <w:p w14:paraId="52785D55" w14:textId="4FECB5F2" w:rsidR="00DD3672" w:rsidRPr="00655D13" w:rsidRDefault="00DD3672" w:rsidP="00333CE6">
            <w:r w:rsidRPr="00655D13">
              <w:t>WT#4</w:t>
            </w:r>
          </w:p>
        </w:tc>
        <w:tc>
          <w:tcPr>
            <w:tcW w:w="1428" w:type="dxa"/>
            <w:shd w:val="clear" w:color="auto" w:fill="auto"/>
          </w:tcPr>
          <w:p w14:paraId="6EA161F7" w14:textId="77777777" w:rsidR="00DD3672" w:rsidRPr="00655D13" w:rsidRDefault="00DD3672" w:rsidP="00333CE6">
            <w:r w:rsidRPr="00655D13">
              <w:t>2</w:t>
            </w:r>
          </w:p>
        </w:tc>
        <w:tc>
          <w:tcPr>
            <w:tcW w:w="1605" w:type="dxa"/>
          </w:tcPr>
          <w:p w14:paraId="403823A3" w14:textId="77777777" w:rsidR="00DD3672" w:rsidRPr="00655D13" w:rsidRDefault="00DD3672" w:rsidP="00333CE6"/>
        </w:tc>
        <w:tc>
          <w:tcPr>
            <w:tcW w:w="1605" w:type="dxa"/>
          </w:tcPr>
          <w:p w14:paraId="44BBF510" w14:textId="22438004" w:rsidR="00DD3672" w:rsidRPr="00655D13" w:rsidRDefault="001C63D3" w:rsidP="00333CE6">
            <w:r w:rsidRPr="00655D13">
              <w:t>May be</w:t>
            </w:r>
          </w:p>
        </w:tc>
        <w:tc>
          <w:tcPr>
            <w:tcW w:w="2447" w:type="dxa"/>
          </w:tcPr>
          <w:p w14:paraId="79B54046" w14:textId="05DC28AF" w:rsidR="00DD3672" w:rsidRPr="00655D13" w:rsidRDefault="00DD3672" w:rsidP="00333CE6">
            <w:pPr>
              <w:rPr>
                <w:color w:val="FF0000"/>
              </w:rPr>
            </w:pPr>
            <w:r w:rsidRPr="00655D13">
              <w:rPr>
                <w:color w:val="FF0000"/>
              </w:rPr>
              <w:t>WT#4 is dependent on WT#3</w:t>
            </w:r>
          </w:p>
        </w:tc>
      </w:tr>
      <w:tr w:rsidR="00C54E31" w:rsidRPr="00655D13" w14:paraId="7769CC7B" w14:textId="77777777" w:rsidTr="00C54E31">
        <w:tc>
          <w:tcPr>
            <w:tcW w:w="1151" w:type="dxa"/>
            <w:shd w:val="clear" w:color="auto" w:fill="auto"/>
          </w:tcPr>
          <w:p w14:paraId="2DBE3F27" w14:textId="11FC2C91" w:rsidR="00C54E31" w:rsidRPr="00655D13" w:rsidRDefault="00C54E31" w:rsidP="00704BDF">
            <w:r w:rsidRPr="00655D13">
              <w:t>WT#</w:t>
            </w:r>
            <w:r w:rsidR="00DD3672" w:rsidRPr="00655D13">
              <w:t>5</w:t>
            </w:r>
          </w:p>
        </w:tc>
        <w:tc>
          <w:tcPr>
            <w:tcW w:w="1428" w:type="dxa"/>
            <w:shd w:val="clear" w:color="auto" w:fill="auto"/>
          </w:tcPr>
          <w:p w14:paraId="2EDA9769" w14:textId="0ADDF790" w:rsidR="00C54E31" w:rsidRPr="00655D13" w:rsidRDefault="00DD3672" w:rsidP="00704BDF">
            <w:r w:rsidRPr="00655D13">
              <w:t>1.5</w:t>
            </w:r>
          </w:p>
        </w:tc>
        <w:tc>
          <w:tcPr>
            <w:tcW w:w="1605" w:type="dxa"/>
          </w:tcPr>
          <w:p w14:paraId="668131BD" w14:textId="77777777" w:rsidR="00C54E31" w:rsidRPr="00655D13" w:rsidRDefault="00C54E31" w:rsidP="00704BDF"/>
        </w:tc>
        <w:tc>
          <w:tcPr>
            <w:tcW w:w="1605" w:type="dxa"/>
          </w:tcPr>
          <w:p w14:paraId="12EF7568" w14:textId="2F63BE5B" w:rsidR="00C54E31" w:rsidRPr="00655D13" w:rsidRDefault="006B250E" w:rsidP="00704BDF">
            <w:r w:rsidRPr="00655D13">
              <w:t>May be</w:t>
            </w:r>
          </w:p>
        </w:tc>
        <w:tc>
          <w:tcPr>
            <w:tcW w:w="2447" w:type="dxa"/>
          </w:tcPr>
          <w:p w14:paraId="0777DD98" w14:textId="1F48AF5B" w:rsidR="00C54E31" w:rsidRPr="00655D13" w:rsidRDefault="00DD3672" w:rsidP="00704BDF">
            <w:pPr>
              <w:rPr>
                <w:color w:val="FF0000"/>
              </w:rPr>
            </w:pPr>
            <w:r w:rsidRPr="00655D13">
              <w:rPr>
                <w:color w:val="FF0000"/>
              </w:rPr>
              <w:t>WT#5 is dependent on WT#3 and WT#4</w:t>
            </w:r>
          </w:p>
        </w:tc>
      </w:tr>
      <w:tr w:rsidR="00C54E31" w:rsidRPr="00655D13" w14:paraId="62276A00" w14:textId="77777777" w:rsidTr="00C54E31">
        <w:tc>
          <w:tcPr>
            <w:tcW w:w="1151" w:type="dxa"/>
            <w:shd w:val="clear" w:color="auto" w:fill="auto"/>
          </w:tcPr>
          <w:p w14:paraId="30D69334" w14:textId="35AD65F3" w:rsidR="00C54E31" w:rsidRPr="00655D13" w:rsidRDefault="00C54E31" w:rsidP="00704BDF">
            <w:r w:rsidRPr="00655D13">
              <w:t>WT#</w:t>
            </w:r>
            <w:r w:rsidR="00DD3672" w:rsidRPr="00655D13">
              <w:t>5</w:t>
            </w:r>
            <w:r w:rsidR="00F471AD" w:rsidRPr="00655D13">
              <w:t>.1</w:t>
            </w:r>
          </w:p>
        </w:tc>
        <w:tc>
          <w:tcPr>
            <w:tcW w:w="1428" w:type="dxa"/>
            <w:shd w:val="clear" w:color="auto" w:fill="auto"/>
          </w:tcPr>
          <w:p w14:paraId="4E9BE452" w14:textId="45E65C16" w:rsidR="00C54E31" w:rsidRPr="00655D13" w:rsidRDefault="00DD3672" w:rsidP="00704BDF">
            <w:r w:rsidRPr="00655D13">
              <w:t>0.5</w:t>
            </w:r>
          </w:p>
        </w:tc>
        <w:tc>
          <w:tcPr>
            <w:tcW w:w="1605" w:type="dxa"/>
          </w:tcPr>
          <w:p w14:paraId="04447221" w14:textId="77777777" w:rsidR="00C54E31" w:rsidRPr="00655D13" w:rsidRDefault="00C54E31" w:rsidP="00704BDF"/>
        </w:tc>
        <w:tc>
          <w:tcPr>
            <w:tcW w:w="1605" w:type="dxa"/>
          </w:tcPr>
          <w:p w14:paraId="4D930976" w14:textId="055E0DCF" w:rsidR="00C54E31" w:rsidRPr="00655D13" w:rsidRDefault="00C54E31" w:rsidP="00704BDF"/>
        </w:tc>
        <w:tc>
          <w:tcPr>
            <w:tcW w:w="2447" w:type="dxa"/>
          </w:tcPr>
          <w:p w14:paraId="1CDECE62" w14:textId="49C700B9" w:rsidR="00C54E31" w:rsidRPr="00655D13" w:rsidRDefault="00C54E31" w:rsidP="00704BDF">
            <w:pPr>
              <w:rPr>
                <w:color w:val="FF0000"/>
              </w:rPr>
            </w:pPr>
          </w:p>
        </w:tc>
      </w:tr>
      <w:tr w:rsidR="00C54E31" w:rsidRPr="00655D13" w14:paraId="06D7E3E5" w14:textId="77777777" w:rsidTr="00C54E31">
        <w:tc>
          <w:tcPr>
            <w:tcW w:w="1151" w:type="dxa"/>
            <w:shd w:val="clear" w:color="auto" w:fill="auto"/>
          </w:tcPr>
          <w:p w14:paraId="1D1A79F6" w14:textId="4CF891C6" w:rsidR="00C54E31" w:rsidRPr="00655D13" w:rsidRDefault="00C54E31" w:rsidP="00704BDF">
            <w:r w:rsidRPr="00655D13">
              <w:t>WT#</w:t>
            </w:r>
            <w:r w:rsidR="00DD3672" w:rsidRPr="00655D13">
              <w:t>5</w:t>
            </w:r>
            <w:r w:rsidR="00F471AD" w:rsidRPr="00655D13">
              <w:t>.2</w:t>
            </w:r>
          </w:p>
        </w:tc>
        <w:tc>
          <w:tcPr>
            <w:tcW w:w="1428" w:type="dxa"/>
            <w:shd w:val="clear" w:color="auto" w:fill="auto"/>
          </w:tcPr>
          <w:p w14:paraId="737BF04F" w14:textId="34A76E64" w:rsidR="00C54E31" w:rsidRPr="00655D13" w:rsidRDefault="00F471AD" w:rsidP="00704BDF">
            <w:r w:rsidRPr="00655D13">
              <w:t>0.5</w:t>
            </w:r>
          </w:p>
        </w:tc>
        <w:tc>
          <w:tcPr>
            <w:tcW w:w="1605" w:type="dxa"/>
          </w:tcPr>
          <w:p w14:paraId="7E38020C" w14:textId="77777777" w:rsidR="00C54E31" w:rsidRPr="00655D13" w:rsidRDefault="00C54E31" w:rsidP="00704BDF"/>
        </w:tc>
        <w:tc>
          <w:tcPr>
            <w:tcW w:w="1605" w:type="dxa"/>
          </w:tcPr>
          <w:p w14:paraId="74BEFC8F" w14:textId="50DB0ABE" w:rsidR="00C54E31" w:rsidRPr="00655D13" w:rsidRDefault="00C54E31" w:rsidP="00704BDF"/>
        </w:tc>
        <w:tc>
          <w:tcPr>
            <w:tcW w:w="2447" w:type="dxa"/>
          </w:tcPr>
          <w:p w14:paraId="5DEBEF83" w14:textId="6B9BC2A6" w:rsidR="00C54E31" w:rsidRPr="00655D13" w:rsidRDefault="00C54E31" w:rsidP="00704BDF">
            <w:pPr>
              <w:rPr>
                <w:color w:val="FF0000"/>
              </w:rPr>
            </w:pPr>
          </w:p>
        </w:tc>
      </w:tr>
      <w:tr w:rsidR="00C54E31" w:rsidRPr="00FF2903" w14:paraId="2E685770" w14:textId="77777777" w:rsidTr="00C54E31">
        <w:tc>
          <w:tcPr>
            <w:tcW w:w="1151" w:type="dxa"/>
            <w:shd w:val="clear" w:color="auto" w:fill="auto"/>
          </w:tcPr>
          <w:p w14:paraId="234E8376" w14:textId="690D72B2" w:rsidR="00C54E31" w:rsidRPr="00655D13" w:rsidRDefault="00C54E31" w:rsidP="00704BDF">
            <w:r w:rsidRPr="00655D13">
              <w:t>WT#</w:t>
            </w:r>
            <w:r w:rsidR="00DD3672" w:rsidRPr="00655D13">
              <w:t>5</w:t>
            </w:r>
            <w:r w:rsidR="00F471AD" w:rsidRPr="00655D13">
              <w:t>.3</w:t>
            </w:r>
          </w:p>
        </w:tc>
        <w:tc>
          <w:tcPr>
            <w:tcW w:w="1428" w:type="dxa"/>
            <w:shd w:val="clear" w:color="auto" w:fill="auto"/>
          </w:tcPr>
          <w:p w14:paraId="2044D308" w14:textId="6BFB37F0" w:rsidR="00C54E31" w:rsidRPr="00655D13" w:rsidRDefault="00F471AD" w:rsidP="00704BDF">
            <w:r w:rsidRPr="00655D13">
              <w:t>0.5</w:t>
            </w:r>
          </w:p>
        </w:tc>
        <w:tc>
          <w:tcPr>
            <w:tcW w:w="1605" w:type="dxa"/>
          </w:tcPr>
          <w:p w14:paraId="11D6C44E" w14:textId="77777777" w:rsidR="00C54E31" w:rsidRPr="00655D13" w:rsidRDefault="00C54E31" w:rsidP="00704BDF"/>
        </w:tc>
        <w:tc>
          <w:tcPr>
            <w:tcW w:w="1605" w:type="dxa"/>
          </w:tcPr>
          <w:p w14:paraId="0B6090AF" w14:textId="45B37D32" w:rsidR="00C54E31" w:rsidRPr="00655D13" w:rsidRDefault="00C54E31" w:rsidP="00704BDF"/>
        </w:tc>
        <w:tc>
          <w:tcPr>
            <w:tcW w:w="2447" w:type="dxa"/>
          </w:tcPr>
          <w:p w14:paraId="129B3496" w14:textId="4EB6B56C" w:rsidR="00C54E31" w:rsidRPr="00655D13" w:rsidRDefault="00C54E31" w:rsidP="00704BDF"/>
        </w:tc>
      </w:tr>
    </w:tbl>
    <w:p w14:paraId="157F3CB1" w14:textId="40018D97" w:rsidR="006C2E80" w:rsidRDefault="006C2E80" w:rsidP="006C2E80"/>
    <w:p w14:paraId="16A1AE9A" w14:textId="00D7DC3A" w:rsidR="00644E12" w:rsidRPr="00DE4CD1" w:rsidRDefault="00C54E31" w:rsidP="006C2E80">
      <w:pPr>
        <w:rPr>
          <w:b/>
          <w:bCs/>
        </w:rPr>
      </w:pPr>
      <w:r>
        <w:rPr>
          <w:b/>
          <w:bCs/>
        </w:rPr>
        <w:t xml:space="preserve">Total </w:t>
      </w:r>
      <w:r w:rsidR="00644E12" w:rsidRPr="00DE4CD1">
        <w:rPr>
          <w:b/>
          <w:bCs/>
        </w:rPr>
        <w:t>TU estimate</w:t>
      </w:r>
      <w:r w:rsidR="006D6AD0" w:rsidRPr="00DE4CD1">
        <w:rPr>
          <w:b/>
          <w:bCs/>
        </w:rPr>
        <w:t>s</w:t>
      </w:r>
      <w:r w:rsidR="00644E12" w:rsidRPr="00DE4CD1">
        <w:rPr>
          <w:b/>
          <w:bCs/>
        </w:rPr>
        <w:t xml:space="preserve"> for </w:t>
      </w:r>
      <w:r w:rsidR="006D6AD0" w:rsidRPr="00DE4CD1">
        <w:rPr>
          <w:b/>
          <w:bCs/>
        </w:rPr>
        <w:t xml:space="preserve">the </w:t>
      </w:r>
      <w:r w:rsidR="00644E12" w:rsidRPr="00DE4CD1">
        <w:rPr>
          <w:b/>
          <w:bCs/>
        </w:rPr>
        <w:t xml:space="preserve">study phase: </w:t>
      </w:r>
      <w:r w:rsidR="00DD3672">
        <w:rPr>
          <w:b/>
          <w:bCs/>
        </w:rPr>
        <w:t>8</w:t>
      </w:r>
    </w:p>
    <w:p w14:paraId="4419A35A" w14:textId="361DD894" w:rsidR="00644E12" w:rsidRPr="00DE4CD1" w:rsidRDefault="00C54E31" w:rsidP="006C2E80">
      <w:pPr>
        <w:rPr>
          <w:b/>
          <w:bCs/>
        </w:rPr>
      </w:pPr>
      <w:r>
        <w:rPr>
          <w:b/>
          <w:bCs/>
        </w:rPr>
        <w:t xml:space="preserve">Total </w:t>
      </w:r>
      <w:r w:rsidR="00644E12" w:rsidRPr="00DE4CD1">
        <w:rPr>
          <w:b/>
          <w:bCs/>
        </w:rPr>
        <w:t xml:space="preserve">TU </w:t>
      </w:r>
      <w:r w:rsidR="006D6AD0" w:rsidRPr="00DE4CD1">
        <w:rPr>
          <w:b/>
          <w:bCs/>
        </w:rPr>
        <w:t xml:space="preserve">estimates </w:t>
      </w:r>
      <w:r w:rsidR="00644E12" w:rsidRPr="00DE4CD1">
        <w:rPr>
          <w:b/>
          <w:bCs/>
        </w:rPr>
        <w:t xml:space="preserve">for </w:t>
      </w:r>
      <w:r w:rsidR="006D6AD0" w:rsidRPr="00DE4CD1">
        <w:rPr>
          <w:b/>
          <w:bCs/>
        </w:rPr>
        <w:t xml:space="preserve">the normative phase: </w:t>
      </w:r>
      <w:r w:rsidR="00816800">
        <w:rPr>
          <w:b/>
          <w:bCs/>
        </w:rPr>
        <w:t>0</w:t>
      </w:r>
    </w:p>
    <w:p w14:paraId="7864D5AF" w14:textId="320A78DD" w:rsidR="006D6AD0" w:rsidRPr="00DE4CD1" w:rsidRDefault="00DE4CD1" w:rsidP="006C2E80">
      <w:pPr>
        <w:rPr>
          <w:b/>
          <w:bCs/>
        </w:rPr>
      </w:pPr>
      <w:r>
        <w:rPr>
          <w:b/>
          <w:bCs/>
        </w:rPr>
        <w:t>Total</w:t>
      </w:r>
      <w:r w:rsidR="006D6AD0" w:rsidRPr="00DE4CD1">
        <w:rPr>
          <w:b/>
          <w:bCs/>
        </w:rPr>
        <w:t xml:space="preserve"> TU estimates: N + M = </w:t>
      </w:r>
      <w:r w:rsidR="00816800">
        <w:rPr>
          <w:b/>
          <w:bCs/>
        </w:rPr>
        <w:t>8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  <w:gridCol w:w="1214"/>
      </w:tblGrid>
      <w:tr w:rsidR="00717338" w:rsidRPr="00E10367" w14:paraId="6D541663" w14:textId="035372D0" w:rsidTr="00717338">
        <w:trPr>
          <w:cantSplit/>
          <w:jc w:val="center"/>
        </w:trPr>
        <w:tc>
          <w:tcPr>
            <w:tcW w:w="10627" w:type="dxa"/>
            <w:gridSpan w:val="7"/>
            <w:shd w:val="clear" w:color="auto" w:fill="D9D9D9"/>
            <w:tcMar>
              <w:left w:w="57" w:type="dxa"/>
              <w:right w:w="57" w:type="dxa"/>
            </w:tcMar>
          </w:tcPr>
          <w:p w14:paraId="33683DF3" w14:textId="21101798" w:rsidR="00717338" w:rsidRPr="009C6095" w:rsidRDefault="00717338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717338" w14:paraId="6EFC510F" w14:textId="411D6973" w:rsidTr="0071733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717338" w:rsidRPr="00FF3F0C" w:rsidRDefault="00717338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717338" w:rsidRPr="000C5FE3" w:rsidRDefault="00717338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717338" w:rsidRPr="00E10367" w:rsidRDefault="00717338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717338" w:rsidRPr="00E10367" w:rsidRDefault="00717338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717338" w:rsidRPr="00E10367" w:rsidRDefault="00717338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717338" w:rsidRPr="00E10367" w:rsidRDefault="00717338" w:rsidP="006C2E80">
            <w:pPr>
              <w:pStyle w:val="TAH"/>
            </w:pPr>
            <w:r w:rsidRPr="00E10367">
              <w:t>R</w:t>
            </w:r>
            <w:r>
              <w:t>apporteur</w:t>
            </w:r>
          </w:p>
        </w:tc>
        <w:tc>
          <w:tcPr>
            <w:tcW w:w="1214" w:type="dxa"/>
            <w:shd w:val="clear" w:color="auto" w:fill="D9D9D9"/>
          </w:tcPr>
          <w:p w14:paraId="206326EA" w14:textId="04A1F435" w:rsidR="00717338" w:rsidRPr="00E10367" w:rsidRDefault="009022ED" w:rsidP="006C2E80">
            <w:pPr>
              <w:pStyle w:val="TAH"/>
            </w:pPr>
            <w:r>
              <w:t>Remarks</w:t>
            </w:r>
          </w:p>
        </w:tc>
      </w:tr>
      <w:tr w:rsidR="00717338" w:rsidRPr="00C37BA5" w14:paraId="5396E4CF" w14:textId="16D89316" w:rsidTr="00717338">
        <w:trPr>
          <w:cantSplit/>
          <w:jc w:val="center"/>
        </w:trPr>
        <w:tc>
          <w:tcPr>
            <w:tcW w:w="1617" w:type="dxa"/>
          </w:tcPr>
          <w:p w14:paraId="5E3F77E2" w14:textId="5E84068D" w:rsidR="00717338" w:rsidRPr="00CB5F5E" w:rsidRDefault="00717338" w:rsidP="006C2E80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Ex</w:t>
            </w:r>
            <w:r w:rsidRPr="00CB5F5E">
              <w:rPr>
                <w:rFonts w:ascii="Times New Roman" w:hAnsi="Times New Roman"/>
              </w:rPr>
              <w:t>ternal TR</w:t>
            </w:r>
          </w:p>
        </w:tc>
        <w:tc>
          <w:tcPr>
            <w:tcW w:w="1134" w:type="dxa"/>
          </w:tcPr>
          <w:p w14:paraId="43E70D9D" w14:textId="038132DC" w:rsidR="00717338" w:rsidRPr="00CB5F5E" w:rsidRDefault="00717338" w:rsidP="006C2E80">
            <w:pPr>
              <w:pStyle w:val="TAL"/>
              <w:rPr>
                <w:rFonts w:ascii="Times New Roman" w:hAnsi="Times New Roman"/>
              </w:rPr>
            </w:pPr>
            <w:r w:rsidRPr="00CB5F5E">
              <w:rPr>
                <w:rFonts w:ascii="Times New Roman" w:hAnsi="Times New Roman"/>
              </w:rPr>
              <w:t>23.xyz</w:t>
            </w:r>
          </w:p>
        </w:tc>
        <w:tc>
          <w:tcPr>
            <w:tcW w:w="2409" w:type="dxa"/>
          </w:tcPr>
          <w:p w14:paraId="12022B30" w14:textId="572BF26A" w:rsidR="00717338" w:rsidRPr="00CB5F5E" w:rsidRDefault="00717338" w:rsidP="006C2E80">
            <w:pPr>
              <w:pStyle w:val="TAL"/>
              <w:rPr>
                <w:rFonts w:ascii="Times New Roman" w:hAnsi="Times New Roman"/>
              </w:rPr>
            </w:pPr>
            <w:r w:rsidRPr="00CB5F5E">
              <w:rPr>
                <w:rFonts w:ascii="Times New Roman" w:hAnsi="Times New Roman"/>
              </w:rPr>
              <w:t>Study on Interworking of non-3GPP multicast</w:t>
            </w:r>
            <w:r>
              <w:rPr>
                <w:rFonts w:ascii="Times New Roman" w:hAnsi="Times New Roman"/>
              </w:rPr>
              <w:t xml:space="preserve"> and </w:t>
            </w:r>
            <w:r w:rsidRPr="00CB5F5E">
              <w:rPr>
                <w:rFonts w:ascii="Times New Roman" w:hAnsi="Times New Roman"/>
              </w:rPr>
              <w:t xml:space="preserve">broadcast </w:t>
            </w:r>
            <w:r>
              <w:rPr>
                <w:rFonts w:ascii="Times New Roman" w:hAnsi="Times New Roman"/>
              </w:rPr>
              <w:t xml:space="preserve">networks </w:t>
            </w:r>
            <w:r w:rsidRPr="00CB5F5E">
              <w:rPr>
                <w:rFonts w:ascii="Times New Roman" w:hAnsi="Times New Roman"/>
              </w:rPr>
              <w:t xml:space="preserve">with </w:t>
            </w:r>
            <w:r>
              <w:rPr>
                <w:rFonts w:ascii="Times New Roman" w:hAnsi="Times New Roman"/>
              </w:rPr>
              <w:t xml:space="preserve">the 3GPP </w:t>
            </w:r>
            <w:r w:rsidRPr="00CB5F5E">
              <w:rPr>
                <w:rFonts w:ascii="Times New Roman" w:hAnsi="Times New Roman"/>
              </w:rPr>
              <w:t>5GS</w:t>
            </w:r>
          </w:p>
        </w:tc>
        <w:tc>
          <w:tcPr>
            <w:tcW w:w="993" w:type="dxa"/>
          </w:tcPr>
          <w:p w14:paraId="783F7A2B" w14:textId="595E20C8" w:rsidR="00717338" w:rsidRPr="00CB5F5E" w:rsidRDefault="00717338" w:rsidP="006C2E80">
            <w:pPr>
              <w:pStyle w:val="TAL"/>
              <w:rPr>
                <w:rFonts w:ascii="Times New Roman" w:hAnsi="Times New Roman"/>
              </w:rPr>
            </w:pPr>
            <w:r w:rsidRPr="00CB5F5E">
              <w:rPr>
                <w:rFonts w:ascii="Times New Roman" w:hAnsi="Times New Roman"/>
              </w:rPr>
              <w:t>TBD</w:t>
            </w:r>
          </w:p>
        </w:tc>
        <w:tc>
          <w:tcPr>
            <w:tcW w:w="1074" w:type="dxa"/>
          </w:tcPr>
          <w:p w14:paraId="363ECA7E" w14:textId="304EA2F0" w:rsidR="00717338" w:rsidRPr="00CB5F5E" w:rsidRDefault="00717338" w:rsidP="006C2E80">
            <w:pPr>
              <w:pStyle w:val="TAL"/>
              <w:rPr>
                <w:rFonts w:ascii="Times New Roman" w:hAnsi="Times New Roman"/>
              </w:rPr>
            </w:pPr>
            <w:r w:rsidRPr="00CB5F5E">
              <w:rPr>
                <w:rFonts w:ascii="Times New Roman" w:hAnsi="Times New Roman"/>
              </w:rPr>
              <w:t>TBD</w:t>
            </w:r>
          </w:p>
        </w:tc>
        <w:tc>
          <w:tcPr>
            <w:tcW w:w="2186" w:type="dxa"/>
          </w:tcPr>
          <w:p w14:paraId="2B7D9DE7" w14:textId="0D5E6593" w:rsidR="009022ED" w:rsidRDefault="009022ED" w:rsidP="009022ED">
            <w:pPr>
              <w:rPr>
                <w:lang w:val="sv-SE"/>
              </w:rPr>
            </w:pPr>
          </w:p>
          <w:p w14:paraId="46A96460" w14:textId="77777777" w:rsidR="009022ED" w:rsidRPr="00C1175C" w:rsidRDefault="009022ED" w:rsidP="009022ED">
            <w:pPr>
              <w:rPr>
                <w:lang w:val="sv-SE"/>
              </w:rPr>
            </w:pPr>
            <w:r w:rsidRPr="00C1175C">
              <w:rPr>
                <w:lang w:val="sv-SE"/>
              </w:rPr>
              <w:t>Saha, Anindya, Saankhya Labs, anindya@saankhyalabs.com</w:t>
            </w:r>
          </w:p>
          <w:p w14:paraId="6B7CA398" w14:textId="77777777" w:rsidR="009022ED" w:rsidRPr="00C1175C" w:rsidRDefault="009022ED" w:rsidP="009022ED">
            <w:pPr>
              <w:rPr>
                <w:lang w:val="sv-SE"/>
              </w:rPr>
            </w:pPr>
            <w:r w:rsidRPr="00C1175C">
              <w:rPr>
                <w:lang w:val="sv-SE"/>
              </w:rPr>
              <w:t xml:space="preserve">Jha, Pranav, IIT Bombay, pranavjha@ee.iitb.ac.in </w:t>
            </w:r>
          </w:p>
          <w:p w14:paraId="21EB1BD1" w14:textId="71A3BBE2" w:rsidR="00717338" w:rsidRPr="00C1175C" w:rsidRDefault="00717338" w:rsidP="00964FE0">
            <w:pPr>
              <w:rPr>
                <w:lang w:val="sv-SE"/>
              </w:rPr>
            </w:pPr>
          </w:p>
        </w:tc>
        <w:tc>
          <w:tcPr>
            <w:tcW w:w="1214" w:type="dxa"/>
          </w:tcPr>
          <w:p w14:paraId="7FAE5469" w14:textId="77777777" w:rsidR="00327A13" w:rsidRPr="00964FE0" w:rsidRDefault="00327A13" w:rsidP="009022ED">
            <w:pPr>
              <w:rPr>
                <w:lang w:val="en-IN"/>
              </w:rPr>
            </w:pPr>
            <w:r w:rsidRPr="00964FE0">
              <w:rPr>
                <w:lang w:val="en-IN"/>
              </w:rPr>
              <w:t xml:space="preserve">Tasks for the </w:t>
            </w:r>
            <w:r w:rsidR="009022ED" w:rsidRPr="00964FE0">
              <w:rPr>
                <w:lang w:val="en-IN"/>
              </w:rPr>
              <w:t xml:space="preserve">Secondary Rapporteur is </w:t>
            </w:r>
            <w:r w:rsidRPr="00964FE0">
              <w:rPr>
                <w:lang w:val="en-IN"/>
              </w:rPr>
              <w:t>TBD</w:t>
            </w:r>
          </w:p>
          <w:p w14:paraId="0D8F6FB0" w14:textId="77777777" w:rsidR="00717338" w:rsidRPr="00717338" w:rsidRDefault="00717338" w:rsidP="00A23AC3">
            <w:pPr>
              <w:rPr>
                <w:lang w:val="en-IN"/>
              </w:rPr>
            </w:pPr>
          </w:p>
        </w:tc>
      </w:tr>
    </w:tbl>
    <w:p w14:paraId="3D972A4A" w14:textId="563E8EAF" w:rsidR="006C2E80" w:rsidRPr="00717338" w:rsidRDefault="006C2E80" w:rsidP="006C2E80">
      <w:pPr>
        <w:pStyle w:val="FP"/>
        <w:rPr>
          <w:lang w:val="en-IN"/>
        </w:rPr>
      </w:pPr>
    </w:p>
    <w:p w14:paraId="38F4B0D5" w14:textId="1E30AC61" w:rsidR="00CB5F5E" w:rsidRPr="00717338" w:rsidRDefault="00CB5F5E" w:rsidP="006C2E80">
      <w:pPr>
        <w:pStyle w:val="FP"/>
        <w:rPr>
          <w:lang w:val="en-IN"/>
        </w:rPr>
      </w:pPr>
    </w:p>
    <w:p w14:paraId="5B510A00" w14:textId="77777777" w:rsidR="00102222" w:rsidRPr="00717338" w:rsidRDefault="00102222" w:rsidP="006C2E80">
      <w:pPr>
        <w:rPr>
          <w:lang w:val="en-I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138FBB58" w:rsidR="006C2E80" w:rsidRPr="006C2E80" w:rsidRDefault="003E3FD4" w:rsidP="006C2E80">
            <w:pPr>
              <w:pStyle w:val="TAL"/>
            </w:pPr>
            <w:r>
              <w:t>NA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48B6A3E" w14:textId="77777777" w:rsidR="009022ED" w:rsidRPr="00C1175C" w:rsidRDefault="009022ED" w:rsidP="009022ED">
      <w:pPr>
        <w:rPr>
          <w:lang w:val="sv-SE"/>
        </w:rPr>
      </w:pPr>
      <w:r w:rsidRPr="00C1175C">
        <w:rPr>
          <w:lang w:val="sv-SE"/>
        </w:rPr>
        <w:t>Saha, Anindya, Saankhya Labs, anindya@saankhyalabs.com</w:t>
      </w:r>
    </w:p>
    <w:p w14:paraId="73778A30" w14:textId="29E45618" w:rsidR="009022ED" w:rsidRDefault="009022ED" w:rsidP="009022ED">
      <w:pPr>
        <w:rPr>
          <w:lang w:val="en-IN"/>
        </w:rPr>
      </w:pPr>
      <w:r w:rsidRPr="00C1175C">
        <w:rPr>
          <w:lang w:val="en-IN"/>
        </w:rPr>
        <w:t xml:space="preserve">Jha, Pranav, IIT Bombay, </w:t>
      </w:r>
      <w:r w:rsidR="00CE5414" w:rsidRPr="00704174">
        <w:rPr>
          <w:lang w:val="en-IN"/>
        </w:rPr>
        <w:t>pranavjha@ee.iitb.ac.in</w:t>
      </w:r>
      <w:r w:rsidR="00CE5414">
        <w:rPr>
          <w:lang w:val="en-IN"/>
        </w:rPr>
        <w:t>:</w:t>
      </w:r>
      <w:r>
        <w:rPr>
          <w:lang w:val="en-IN"/>
        </w:rPr>
        <w:t xml:space="preserve"> </w:t>
      </w:r>
      <w:r w:rsidR="00810321" w:rsidRPr="00964FE0">
        <w:rPr>
          <w:lang w:val="en-IN"/>
        </w:rPr>
        <w:t xml:space="preserve">Tasks for the secondary Rapporteur is &lt;TBD&gt; </w:t>
      </w:r>
    </w:p>
    <w:p w14:paraId="76BB852C" w14:textId="35D1985E" w:rsidR="00C1175C" w:rsidRDefault="00C1175C" w:rsidP="006C2E80">
      <w:pPr>
        <w:rPr>
          <w:lang w:val="en-IN"/>
        </w:rPr>
      </w:pPr>
    </w:p>
    <w:p w14:paraId="44CF2810" w14:textId="77777777" w:rsidR="009022ED" w:rsidRPr="00C1175C" w:rsidRDefault="009022ED" w:rsidP="006C2E80">
      <w:pPr>
        <w:rPr>
          <w:lang w:val="en-IN"/>
        </w:rPr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716498EA" w:rsidR="00557B2E" w:rsidRPr="00557B2E" w:rsidRDefault="00CB5F5E" w:rsidP="006C2E80">
      <w:r>
        <w:t>SA2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E873981" w14:textId="77777777" w:rsidR="00CB5F5E" w:rsidRDefault="00CB5F5E" w:rsidP="006C2E80">
      <w:pPr>
        <w:pStyle w:val="Guidance"/>
      </w:pPr>
    </w:p>
    <w:p w14:paraId="187853A6" w14:textId="3B4B3042" w:rsidR="00CB5F5E" w:rsidRPr="00CB5F5E" w:rsidRDefault="00CB5F5E" w:rsidP="006C2E80">
      <w:pPr>
        <w:pStyle w:val="Guidance"/>
        <w:rPr>
          <w:i w:val="0"/>
          <w:iCs/>
        </w:rPr>
      </w:pPr>
      <w:r w:rsidRPr="00CB5F5E">
        <w:rPr>
          <w:i w:val="0"/>
          <w:iCs/>
        </w:rPr>
        <w:t>None Identified Yet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0001679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AEF49EB" w:rsidR="00557B2E" w:rsidRPr="00CB5F5E" w:rsidRDefault="00CB5F5E" w:rsidP="001C5C86">
            <w:pPr>
              <w:pStyle w:val="TAL"/>
              <w:rPr>
                <w:bCs/>
              </w:rPr>
            </w:pPr>
            <w:r w:rsidRPr="00CB5F5E">
              <w:rPr>
                <w:rFonts w:eastAsia="Batang"/>
                <w:bCs/>
                <w:sz w:val="20"/>
                <w:lang w:val="en-US" w:eastAsia="zh-CN"/>
              </w:rPr>
              <w:t>Saankhya Labs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C792255" w:rsidR="0048267C" w:rsidRPr="00CB5F5E" w:rsidRDefault="00CB5F5E" w:rsidP="001C5C86">
            <w:pPr>
              <w:pStyle w:val="TAL"/>
              <w:rPr>
                <w:bCs/>
              </w:rPr>
            </w:pPr>
            <w:r w:rsidRPr="00CB5F5E">
              <w:rPr>
                <w:rFonts w:eastAsia="Batang"/>
                <w:bCs/>
                <w:sz w:val="20"/>
                <w:lang w:val="en-US" w:eastAsia="zh-CN"/>
              </w:rPr>
              <w:t>Ligado Networks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F0FDB83" w:rsidR="0048267C" w:rsidRPr="00CB5F5E" w:rsidRDefault="00CB5F5E" w:rsidP="001C5C86">
            <w:pPr>
              <w:pStyle w:val="TAL"/>
              <w:rPr>
                <w:bCs/>
              </w:rPr>
            </w:pPr>
            <w:r w:rsidRPr="00CB5F5E">
              <w:rPr>
                <w:rFonts w:eastAsia="Batang"/>
                <w:bCs/>
                <w:sz w:val="20"/>
                <w:lang w:val="en-US" w:eastAsia="zh-CN"/>
              </w:rPr>
              <w:t>O</w:t>
            </w:r>
            <w:r w:rsidR="00D921CD">
              <w:rPr>
                <w:rFonts w:eastAsia="Batang"/>
                <w:bCs/>
                <w:sz w:val="20"/>
                <w:lang w:val="en-US" w:eastAsia="zh-CN"/>
              </w:rPr>
              <w:t>NE</w:t>
            </w:r>
            <w:r w:rsidRPr="00CB5F5E">
              <w:rPr>
                <w:rFonts w:eastAsia="Batang"/>
                <w:bCs/>
                <w:sz w:val="20"/>
                <w:lang w:val="en-US" w:eastAsia="zh-CN"/>
              </w:rPr>
              <w:t xml:space="preserve"> Media</w:t>
            </w:r>
            <w:r w:rsidR="002034AA">
              <w:rPr>
                <w:rFonts w:eastAsia="Batang"/>
                <w:bCs/>
                <w:sz w:val="20"/>
                <w:lang w:val="en-US" w:eastAsia="zh-CN"/>
              </w:rPr>
              <w:t xml:space="preserve"> 3.0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8B9C8EC" w:rsidR="0048267C" w:rsidRPr="00CB5F5E" w:rsidRDefault="00CB5F5E" w:rsidP="001C5C86">
            <w:pPr>
              <w:pStyle w:val="TAL"/>
              <w:rPr>
                <w:bCs/>
              </w:rPr>
            </w:pPr>
            <w:r w:rsidRPr="00CB5F5E">
              <w:rPr>
                <w:rFonts w:eastAsia="Batang"/>
                <w:bCs/>
                <w:sz w:val="20"/>
                <w:lang w:val="en-US" w:eastAsia="zh-CN"/>
              </w:rPr>
              <w:t>Fraunhofer IIS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2B4F7D9" w:rsidR="00025316" w:rsidRPr="00CB5F5E" w:rsidRDefault="00CB5F5E" w:rsidP="001C5C86">
            <w:pPr>
              <w:pStyle w:val="TAL"/>
              <w:rPr>
                <w:bCs/>
              </w:rPr>
            </w:pPr>
            <w:r w:rsidRPr="00CB5F5E">
              <w:rPr>
                <w:rFonts w:eastAsia="Batang"/>
                <w:bCs/>
                <w:sz w:val="20"/>
                <w:lang w:val="en-US" w:eastAsia="zh-CN"/>
              </w:rPr>
              <w:t>CEWiT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210C39A" w:rsidR="00025316" w:rsidRPr="00CB5F5E" w:rsidRDefault="00CB5F5E" w:rsidP="001C5C86">
            <w:pPr>
              <w:pStyle w:val="TAL"/>
              <w:rPr>
                <w:bCs/>
              </w:rPr>
            </w:pPr>
            <w:r w:rsidRPr="00CB5F5E">
              <w:rPr>
                <w:rFonts w:eastAsia="Batang"/>
                <w:bCs/>
                <w:sz w:val="20"/>
                <w:lang w:val="en-US" w:eastAsia="zh-CN"/>
              </w:rPr>
              <w:t>Tejas</w:t>
            </w:r>
            <w:r w:rsidRPr="00CB5F5E">
              <w:rPr>
                <w:rFonts w:eastAsia="Batang"/>
                <w:bCs/>
                <w:lang w:val="en-US" w:eastAsia="zh-CN"/>
              </w:rPr>
              <w:t xml:space="preserve"> </w:t>
            </w:r>
            <w:r w:rsidRPr="00CB5F5E">
              <w:rPr>
                <w:rFonts w:eastAsia="Batang"/>
                <w:bCs/>
                <w:sz w:val="20"/>
                <w:lang w:val="en-US" w:eastAsia="zh-CN"/>
              </w:rPr>
              <w:t>Networks</w:t>
            </w:r>
          </w:p>
        </w:tc>
      </w:tr>
      <w:tr w:rsidR="00CB5F5E" w14:paraId="7F9A67C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FCBAE3" w14:textId="1986A7B9" w:rsidR="00CB5F5E" w:rsidRPr="00CB5F5E" w:rsidRDefault="00CB5F5E" w:rsidP="001C5C86">
            <w:pPr>
              <w:pStyle w:val="TAL"/>
              <w:rPr>
                <w:rFonts w:eastAsia="Batang"/>
                <w:bCs/>
                <w:sz w:val="20"/>
                <w:lang w:val="en-US" w:eastAsia="zh-CN"/>
              </w:rPr>
            </w:pPr>
            <w:r w:rsidRPr="00CB5F5E">
              <w:rPr>
                <w:rFonts w:eastAsia="Batang"/>
                <w:bCs/>
                <w:sz w:val="20"/>
                <w:lang w:val="en-US" w:eastAsia="zh-CN"/>
              </w:rPr>
              <w:t>IIT Bombay</w:t>
            </w:r>
          </w:p>
        </w:tc>
      </w:tr>
      <w:tr w:rsidR="00CB5F5E" w14:paraId="2454CF2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8EF4DE" w14:textId="4E341F6E" w:rsidR="00CB5F5E" w:rsidRPr="00CB5F5E" w:rsidRDefault="00CB5F5E" w:rsidP="001C5C86">
            <w:pPr>
              <w:pStyle w:val="TAL"/>
              <w:rPr>
                <w:rFonts w:eastAsia="Batang"/>
                <w:bCs/>
                <w:sz w:val="20"/>
                <w:lang w:val="en-US" w:eastAsia="zh-CN"/>
              </w:rPr>
            </w:pPr>
            <w:r w:rsidRPr="00CB5F5E">
              <w:rPr>
                <w:rFonts w:eastAsia="Batang"/>
                <w:bCs/>
                <w:sz w:val="20"/>
                <w:lang w:val="en-US" w:eastAsia="zh-CN"/>
              </w:rPr>
              <w:t>IIT Kanpur</w:t>
            </w:r>
          </w:p>
        </w:tc>
      </w:tr>
      <w:tr w:rsidR="00CB5F5E" w14:paraId="1A2EA25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B6718A" w14:textId="0EDAED4E" w:rsidR="00CB5F5E" w:rsidRPr="00CB5F5E" w:rsidRDefault="00CB5F5E" w:rsidP="001C5C86">
            <w:pPr>
              <w:pStyle w:val="TAL"/>
              <w:rPr>
                <w:rFonts w:eastAsia="Batang"/>
                <w:bCs/>
                <w:sz w:val="20"/>
                <w:lang w:val="en-US" w:eastAsia="zh-CN"/>
              </w:rPr>
            </w:pPr>
            <w:r w:rsidRPr="00CB5F5E">
              <w:rPr>
                <w:rFonts w:eastAsia="Batang"/>
                <w:bCs/>
                <w:sz w:val="20"/>
                <w:lang w:val="en-US" w:eastAsia="zh-CN"/>
              </w:rPr>
              <w:t>IIT Madras</w:t>
            </w:r>
          </w:p>
        </w:tc>
      </w:tr>
      <w:tr w:rsidR="00CB5F5E" w14:paraId="7DC3708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1FF9EA" w14:textId="22394A47" w:rsidR="00CB5F5E" w:rsidRPr="00CB5F5E" w:rsidRDefault="00CB5F5E" w:rsidP="001C5C86">
            <w:pPr>
              <w:pStyle w:val="TAL"/>
              <w:rPr>
                <w:rFonts w:eastAsia="Batang"/>
                <w:bCs/>
                <w:sz w:val="20"/>
                <w:lang w:val="en-US" w:eastAsia="zh-CN"/>
              </w:rPr>
            </w:pPr>
            <w:r w:rsidRPr="00CB5F5E">
              <w:rPr>
                <w:rFonts w:eastAsia="Batang"/>
                <w:bCs/>
                <w:sz w:val="20"/>
                <w:lang w:val="en-US" w:eastAsia="zh-CN"/>
              </w:rPr>
              <w:t>IIT Hyderabad</w:t>
            </w:r>
          </w:p>
        </w:tc>
      </w:tr>
      <w:tr w:rsidR="00CB5F5E" w14:paraId="205A2CF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CEBDF5" w14:textId="1B261358" w:rsidR="00CB5F5E" w:rsidRPr="00CB5F5E" w:rsidRDefault="00CB5F5E" w:rsidP="001C5C86">
            <w:pPr>
              <w:pStyle w:val="TAL"/>
              <w:rPr>
                <w:rFonts w:eastAsia="Batang"/>
                <w:bCs/>
                <w:sz w:val="20"/>
                <w:lang w:val="en-US" w:eastAsia="zh-CN"/>
              </w:rPr>
            </w:pPr>
            <w:r w:rsidRPr="00CB5F5E">
              <w:rPr>
                <w:rFonts w:eastAsia="Batang"/>
                <w:bCs/>
                <w:sz w:val="20"/>
                <w:lang w:val="en-US" w:eastAsia="zh-CN"/>
              </w:rPr>
              <w:t>IIT Kharagpur</w:t>
            </w:r>
          </w:p>
        </w:tc>
      </w:tr>
    </w:tbl>
    <w:p w14:paraId="2CBA0369" w14:textId="38764E8E" w:rsidR="00F41A27" w:rsidRDefault="00F41A27" w:rsidP="00641ED8"/>
    <w:p w14:paraId="2DB07B53" w14:textId="6677DB8B" w:rsidR="00CB5F5E" w:rsidRDefault="00CB5F5E" w:rsidP="00641ED8"/>
    <w:sectPr w:rsidR="00CB5F5E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E7571" w14:textId="77777777" w:rsidR="00047C2B" w:rsidRDefault="00047C2B">
      <w:r>
        <w:separator/>
      </w:r>
    </w:p>
  </w:endnote>
  <w:endnote w:type="continuationSeparator" w:id="0">
    <w:p w14:paraId="3D9B9D85" w14:textId="77777777" w:rsidR="00047C2B" w:rsidRDefault="00047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A66E8" w14:textId="77777777" w:rsidR="00047C2B" w:rsidRDefault="00047C2B">
      <w:r>
        <w:separator/>
      </w:r>
    </w:p>
  </w:footnote>
  <w:footnote w:type="continuationSeparator" w:id="0">
    <w:p w14:paraId="699E8401" w14:textId="77777777" w:rsidR="00047C2B" w:rsidRDefault="00047C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49744E"/>
    <w:multiLevelType w:val="hybridMultilevel"/>
    <w:tmpl w:val="86D04776"/>
    <w:lvl w:ilvl="0" w:tplc="7180B08C">
      <w:start w:val="1"/>
      <w:numFmt w:val="decimal"/>
      <w:lvlText w:val="WT_#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44F4D04"/>
    <w:multiLevelType w:val="hybridMultilevel"/>
    <w:tmpl w:val="8EEC629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321293"/>
    <w:multiLevelType w:val="hybridMultilevel"/>
    <w:tmpl w:val="6BA037B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2"/>
  </w:num>
  <w:num w:numId="6">
    <w:abstractNumId w:val="10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7"/>
  </w:num>
  <w:num w:numId="12">
    <w:abstractNumId w:val="1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YzN7Q0MDM2NzVX0lEKTi0uzszPAykwqQUADAPybSwAAAA="/>
  </w:docVars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47C2B"/>
    <w:rsid w:val="00050AE5"/>
    <w:rsid w:val="00052BF8"/>
    <w:rsid w:val="00057116"/>
    <w:rsid w:val="0006338A"/>
    <w:rsid w:val="00064CB2"/>
    <w:rsid w:val="00064E59"/>
    <w:rsid w:val="00066954"/>
    <w:rsid w:val="00067741"/>
    <w:rsid w:val="00072A56"/>
    <w:rsid w:val="0007498D"/>
    <w:rsid w:val="00082CCB"/>
    <w:rsid w:val="000866C7"/>
    <w:rsid w:val="00094AFD"/>
    <w:rsid w:val="000A3125"/>
    <w:rsid w:val="000B0519"/>
    <w:rsid w:val="000B1ABD"/>
    <w:rsid w:val="000B61FD"/>
    <w:rsid w:val="000C0BF7"/>
    <w:rsid w:val="000C5FE3"/>
    <w:rsid w:val="000D122A"/>
    <w:rsid w:val="000D59CD"/>
    <w:rsid w:val="000E55AD"/>
    <w:rsid w:val="000E630D"/>
    <w:rsid w:val="001001BD"/>
    <w:rsid w:val="00102222"/>
    <w:rsid w:val="00120541"/>
    <w:rsid w:val="00120C5B"/>
    <w:rsid w:val="001211F3"/>
    <w:rsid w:val="00127B5D"/>
    <w:rsid w:val="00133B51"/>
    <w:rsid w:val="00134BE3"/>
    <w:rsid w:val="00144732"/>
    <w:rsid w:val="00152B77"/>
    <w:rsid w:val="00171925"/>
    <w:rsid w:val="00173998"/>
    <w:rsid w:val="00174617"/>
    <w:rsid w:val="001746D7"/>
    <w:rsid w:val="001759A7"/>
    <w:rsid w:val="00186385"/>
    <w:rsid w:val="00197C9C"/>
    <w:rsid w:val="001A4192"/>
    <w:rsid w:val="001A7910"/>
    <w:rsid w:val="001C5C86"/>
    <w:rsid w:val="001C63D3"/>
    <w:rsid w:val="001C718D"/>
    <w:rsid w:val="001E14C4"/>
    <w:rsid w:val="001E612F"/>
    <w:rsid w:val="001F7D5F"/>
    <w:rsid w:val="001F7EB4"/>
    <w:rsid w:val="002000C2"/>
    <w:rsid w:val="002034AA"/>
    <w:rsid w:val="00205F25"/>
    <w:rsid w:val="00214E33"/>
    <w:rsid w:val="00221B1E"/>
    <w:rsid w:val="0023528B"/>
    <w:rsid w:val="00240DCD"/>
    <w:rsid w:val="00241ABF"/>
    <w:rsid w:val="0024786B"/>
    <w:rsid w:val="00251D80"/>
    <w:rsid w:val="00254FB5"/>
    <w:rsid w:val="002640E5"/>
    <w:rsid w:val="0026436F"/>
    <w:rsid w:val="00264513"/>
    <w:rsid w:val="0026606E"/>
    <w:rsid w:val="00276403"/>
    <w:rsid w:val="00283472"/>
    <w:rsid w:val="00283AB7"/>
    <w:rsid w:val="00285C4F"/>
    <w:rsid w:val="002944FD"/>
    <w:rsid w:val="002C1C50"/>
    <w:rsid w:val="002D509D"/>
    <w:rsid w:val="002E52C4"/>
    <w:rsid w:val="002E6A7D"/>
    <w:rsid w:val="002E7A9E"/>
    <w:rsid w:val="002F3C41"/>
    <w:rsid w:val="002F6C5C"/>
    <w:rsid w:val="0030045C"/>
    <w:rsid w:val="00300A7F"/>
    <w:rsid w:val="00304E94"/>
    <w:rsid w:val="003205AD"/>
    <w:rsid w:val="00321FF1"/>
    <w:rsid w:val="00327A13"/>
    <w:rsid w:val="0033027D"/>
    <w:rsid w:val="0033212A"/>
    <w:rsid w:val="00335107"/>
    <w:rsid w:val="00335FB2"/>
    <w:rsid w:val="00344158"/>
    <w:rsid w:val="003459F6"/>
    <w:rsid w:val="00347B74"/>
    <w:rsid w:val="00351A74"/>
    <w:rsid w:val="003520AB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4894"/>
    <w:rsid w:val="003D62A9"/>
    <w:rsid w:val="003D7E29"/>
    <w:rsid w:val="003E3FD4"/>
    <w:rsid w:val="003F04C7"/>
    <w:rsid w:val="003F268E"/>
    <w:rsid w:val="003F5657"/>
    <w:rsid w:val="003F7142"/>
    <w:rsid w:val="003F7B3D"/>
    <w:rsid w:val="00411698"/>
    <w:rsid w:val="00414164"/>
    <w:rsid w:val="0041789B"/>
    <w:rsid w:val="004260A5"/>
    <w:rsid w:val="00432283"/>
    <w:rsid w:val="00433606"/>
    <w:rsid w:val="0043745F"/>
    <w:rsid w:val="00437F58"/>
    <w:rsid w:val="0044029F"/>
    <w:rsid w:val="004408DE"/>
    <w:rsid w:val="00440BC9"/>
    <w:rsid w:val="00454609"/>
    <w:rsid w:val="00455AD3"/>
    <w:rsid w:val="00455DE4"/>
    <w:rsid w:val="0048267C"/>
    <w:rsid w:val="004876B9"/>
    <w:rsid w:val="00493A79"/>
    <w:rsid w:val="00493F90"/>
    <w:rsid w:val="00495840"/>
    <w:rsid w:val="004A40BE"/>
    <w:rsid w:val="004A6A60"/>
    <w:rsid w:val="004B00F1"/>
    <w:rsid w:val="004B1F5D"/>
    <w:rsid w:val="004B3749"/>
    <w:rsid w:val="004C634D"/>
    <w:rsid w:val="004D24B9"/>
    <w:rsid w:val="004D63B8"/>
    <w:rsid w:val="004E0903"/>
    <w:rsid w:val="004E1242"/>
    <w:rsid w:val="004E2CE2"/>
    <w:rsid w:val="004E313F"/>
    <w:rsid w:val="004E5172"/>
    <w:rsid w:val="004E6F8A"/>
    <w:rsid w:val="004F51ED"/>
    <w:rsid w:val="00502CD2"/>
    <w:rsid w:val="00504E33"/>
    <w:rsid w:val="00505A05"/>
    <w:rsid w:val="0054287C"/>
    <w:rsid w:val="0055216E"/>
    <w:rsid w:val="00552C2C"/>
    <w:rsid w:val="0055552C"/>
    <w:rsid w:val="005555B7"/>
    <w:rsid w:val="00555C30"/>
    <w:rsid w:val="005562A8"/>
    <w:rsid w:val="005573BB"/>
    <w:rsid w:val="00557B2E"/>
    <w:rsid w:val="00557B97"/>
    <w:rsid w:val="00561267"/>
    <w:rsid w:val="00571E3F"/>
    <w:rsid w:val="00571E50"/>
    <w:rsid w:val="00574059"/>
    <w:rsid w:val="00577EBD"/>
    <w:rsid w:val="00582351"/>
    <w:rsid w:val="00586951"/>
    <w:rsid w:val="00590087"/>
    <w:rsid w:val="00593279"/>
    <w:rsid w:val="005A032D"/>
    <w:rsid w:val="005A3D4D"/>
    <w:rsid w:val="005A4B29"/>
    <w:rsid w:val="005A7577"/>
    <w:rsid w:val="005C29F7"/>
    <w:rsid w:val="005C4F58"/>
    <w:rsid w:val="005C5E8D"/>
    <w:rsid w:val="005C78F2"/>
    <w:rsid w:val="005D057C"/>
    <w:rsid w:val="005D3FEC"/>
    <w:rsid w:val="005D44BE"/>
    <w:rsid w:val="005D5BA4"/>
    <w:rsid w:val="005E088B"/>
    <w:rsid w:val="005E607F"/>
    <w:rsid w:val="00611EC4"/>
    <w:rsid w:val="00612542"/>
    <w:rsid w:val="006146D2"/>
    <w:rsid w:val="00620B3F"/>
    <w:rsid w:val="00620FF6"/>
    <w:rsid w:val="006239E7"/>
    <w:rsid w:val="006254C4"/>
    <w:rsid w:val="00625AAC"/>
    <w:rsid w:val="006323BE"/>
    <w:rsid w:val="00633180"/>
    <w:rsid w:val="00633443"/>
    <w:rsid w:val="006418C6"/>
    <w:rsid w:val="00641ED8"/>
    <w:rsid w:val="00644E12"/>
    <w:rsid w:val="00654893"/>
    <w:rsid w:val="00655D13"/>
    <w:rsid w:val="006562DF"/>
    <w:rsid w:val="0065756C"/>
    <w:rsid w:val="00662741"/>
    <w:rsid w:val="006633A4"/>
    <w:rsid w:val="00666287"/>
    <w:rsid w:val="00667DD2"/>
    <w:rsid w:val="00671BBB"/>
    <w:rsid w:val="00682237"/>
    <w:rsid w:val="00691113"/>
    <w:rsid w:val="006A0EF8"/>
    <w:rsid w:val="006A45BA"/>
    <w:rsid w:val="006B250E"/>
    <w:rsid w:val="006B4280"/>
    <w:rsid w:val="006B42A9"/>
    <w:rsid w:val="006B4B1C"/>
    <w:rsid w:val="006C2E80"/>
    <w:rsid w:val="006C4991"/>
    <w:rsid w:val="006C79E7"/>
    <w:rsid w:val="006D6AD0"/>
    <w:rsid w:val="006E0F19"/>
    <w:rsid w:val="006E1FDA"/>
    <w:rsid w:val="006E5E87"/>
    <w:rsid w:val="006F1A44"/>
    <w:rsid w:val="00704174"/>
    <w:rsid w:val="00706A1A"/>
    <w:rsid w:val="00707673"/>
    <w:rsid w:val="00707CD6"/>
    <w:rsid w:val="007162BE"/>
    <w:rsid w:val="00717338"/>
    <w:rsid w:val="00721122"/>
    <w:rsid w:val="00722267"/>
    <w:rsid w:val="00722B59"/>
    <w:rsid w:val="00723659"/>
    <w:rsid w:val="00726302"/>
    <w:rsid w:val="0072649E"/>
    <w:rsid w:val="00730B12"/>
    <w:rsid w:val="00744FEC"/>
    <w:rsid w:val="00746F46"/>
    <w:rsid w:val="0075252A"/>
    <w:rsid w:val="00761547"/>
    <w:rsid w:val="00764B84"/>
    <w:rsid w:val="00765028"/>
    <w:rsid w:val="00771CB8"/>
    <w:rsid w:val="0078034D"/>
    <w:rsid w:val="00790BCC"/>
    <w:rsid w:val="007925A7"/>
    <w:rsid w:val="00795CEE"/>
    <w:rsid w:val="00796F94"/>
    <w:rsid w:val="007974F5"/>
    <w:rsid w:val="007A5AA5"/>
    <w:rsid w:val="007A6136"/>
    <w:rsid w:val="007B0F49"/>
    <w:rsid w:val="007B4AE1"/>
    <w:rsid w:val="007B7EE5"/>
    <w:rsid w:val="007C7E14"/>
    <w:rsid w:val="007D03D2"/>
    <w:rsid w:val="007D1AB2"/>
    <w:rsid w:val="007D36CF"/>
    <w:rsid w:val="007D7677"/>
    <w:rsid w:val="007E036E"/>
    <w:rsid w:val="007F522E"/>
    <w:rsid w:val="007F6118"/>
    <w:rsid w:val="007F7421"/>
    <w:rsid w:val="00801F7F"/>
    <w:rsid w:val="0080428C"/>
    <w:rsid w:val="00810321"/>
    <w:rsid w:val="00812AB7"/>
    <w:rsid w:val="00813C1F"/>
    <w:rsid w:val="00813C2B"/>
    <w:rsid w:val="008146A2"/>
    <w:rsid w:val="00816800"/>
    <w:rsid w:val="00820FC0"/>
    <w:rsid w:val="00834A60"/>
    <w:rsid w:val="00837BCD"/>
    <w:rsid w:val="00850175"/>
    <w:rsid w:val="00852E2D"/>
    <w:rsid w:val="0085530D"/>
    <w:rsid w:val="00860E5F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149D"/>
    <w:rsid w:val="008B2D09"/>
    <w:rsid w:val="008B519F"/>
    <w:rsid w:val="008C0E78"/>
    <w:rsid w:val="008C4141"/>
    <w:rsid w:val="008C45D6"/>
    <w:rsid w:val="008C537F"/>
    <w:rsid w:val="008C7151"/>
    <w:rsid w:val="008D658B"/>
    <w:rsid w:val="008E157E"/>
    <w:rsid w:val="008F17B8"/>
    <w:rsid w:val="009022ED"/>
    <w:rsid w:val="00916ECD"/>
    <w:rsid w:val="00922FCB"/>
    <w:rsid w:val="00935CB0"/>
    <w:rsid w:val="00937C6F"/>
    <w:rsid w:val="009428A9"/>
    <w:rsid w:val="009437A2"/>
    <w:rsid w:val="00944B28"/>
    <w:rsid w:val="00962FA4"/>
    <w:rsid w:val="00964FE0"/>
    <w:rsid w:val="009655BB"/>
    <w:rsid w:val="00967838"/>
    <w:rsid w:val="00972CD5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4D5B"/>
    <w:rsid w:val="009E33C6"/>
    <w:rsid w:val="009E4909"/>
    <w:rsid w:val="009E6C21"/>
    <w:rsid w:val="009F71E5"/>
    <w:rsid w:val="009F7959"/>
    <w:rsid w:val="009F7DF5"/>
    <w:rsid w:val="00A01CFF"/>
    <w:rsid w:val="00A05FAE"/>
    <w:rsid w:val="00A10539"/>
    <w:rsid w:val="00A15763"/>
    <w:rsid w:val="00A226C6"/>
    <w:rsid w:val="00A23AC3"/>
    <w:rsid w:val="00A27912"/>
    <w:rsid w:val="00A30E7B"/>
    <w:rsid w:val="00A338A3"/>
    <w:rsid w:val="00A339CF"/>
    <w:rsid w:val="00A35110"/>
    <w:rsid w:val="00A36378"/>
    <w:rsid w:val="00A40015"/>
    <w:rsid w:val="00A47445"/>
    <w:rsid w:val="00A51C07"/>
    <w:rsid w:val="00A56566"/>
    <w:rsid w:val="00A5658B"/>
    <w:rsid w:val="00A6656B"/>
    <w:rsid w:val="00A70E1E"/>
    <w:rsid w:val="00A73257"/>
    <w:rsid w:val="00A8341A"/>
    <w:rsid w:val="00A9081F"/>
    <w:rsid w:val="00A9188C"/>
    <w:rsid w:val="00A97002"/>
    <w:rsid w:val="00A97A52"/>
    <w:rsid w:val="00AA0D6A"/>
    <w:rsid w:val="00AB1F3A"/>
    <w:rsid w:val="00AB328A"/>
    <w:rsid w:val="00AB58BF"/>
    <w:rsid w:val="00AC6AE6"/>
    <w:rsid w:val="00AD0751"/>
    <w:rsid w:val="00AD2837"/>
    <w:rsid w:val="00AD77C4"/>
    <w:rsid w:val="00AD7D8E"/>
    <w:rsid w:val="00AE25BF"/>
    <w:rsid w:val="00AE2857"/>
    <w:rsid w:val="00AE3C35"/>
    <w:rsid w:val="00AF0C13"/>
    <w:rsid w:val="00B038A9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57A18"/>
    <w:rsid w:val="00B73B4C"/>
    <w:rsid w:val="00B73F75"/>
    <w:rsid w:val="00B8483E"/>
    <w:rsid w:val="00B94567"/>
    <w:rsid w:val="00B946CD"/>
    <w:rsid w:val="00B96405"/>
    <w:rsid w:val="00B96481"/>
    <w:rsid w:val="00BA3A53"/>
    <w:rsid w:val="00BA3C54"/>
    <w:rsid w:val="00BA4095"/>
    <w:rsid w:val="00BA5B43"/>
    <w:rsid w:val="00BB5EBF"/>
    <w:rsid w:val="00BB7BDF"/>
    <w:rsid w:val="00BC5614"/>
    <w:rsid w:val="00BC642A"/>
    <w:rsid w:val="00BD6E1A"/>
    <w:rsid w:val="00BE7280"/>
    <w:rsid w:val="00BF7C9D"/>
    <w:rsid w:val="00C01E8C"/>
    <w:rsid w:val="00C02DF6"/>
    <w:rsid w:val="00C03E01"/>
    <w:rsid w:val="00C07CD6"/>
    <w:rsid w:val="00C1175C"/>
    <w:rsid w:val="00C122E3"/>
    <w:rsid w:val="00C1261D"/>
    <w:rsid w:val="00C23582"/>
    <w:rsid w:val="00C2724D"/>
    <w:rsid w:val="00C27CA9"/>
    <w:rsid w:val="00C317E7"/>
    <w:rsid w:val="00C33806"/>
    <w:rsid w:val="00C3799C"/>
    <w:rsid w:val="00C37BA5"/>
    <w:rsid w:val="00C40902"/>
    <w:rsid w:val="00C4305E"/>
    <w:rsid w:val="00C43D1E"/>
    <w:rsid w:val="00C44336"/>
    <w:rsid w:val="00C50F7C"/>
    <w:rsid w:val="00C51704"/>
    <w:rsid w:val="00C54E31"/>
    <w:rsid w:val="00C5591F"/>
    <w:rsid w:val="00C57C50"/>
    <w:rsid w:val="00C66822"/>
    <w:rsid w:val="00C67C24"/>
    <w:rsid w:val="00C715CA"/>
    <w:rsid w:val="00C72F9E"/>
    <w:rsid w:val="00C7412B"/>
    <w:rsid w:val="00C7495D"/>
    <w:rsid w:val="00C74E50"/>
    <w:rsid w:val="00C7772A"/>
    <w:rsid w:val="00C77CE9"/>
    <w:rsid w:val="00C97FEB"/>
    <w:rsid w:val="00CA0968"/>
    <w:rsid w:val="00CA168E"/>
    <w:rsid w:val="00CA434B"/>
    <w:rsid w:val="00CB0647"/>
    <w:rsid w:val="00CB4236"/>
    <w:rsid w:val="00CB5F5E"/>
    <w:rsid w:val="00CC72A4"/>
    <w:rsid w:val="00CD1EFD"/>
    <w:rsid w:val="00CD3153"/>
    <w:rsid w:val="00CE4742"/>
    <w:rsid w:val="00CE5414"/>
    <w:rsid w:val="00CF6810"/>
    <w:rsid w:val="00D06117"/>
    <w:rsid w:val="00D11532"/>
    <w:rsid w:val="00D14A32"/>
    <w:rsid w:val="00D2123E"/>
    <w:rsid w:val="00D21FAC"/>
    <w:rsid w:val="00D24C3C"/>
    <w:rsid w:val="00D257D6"/>
    <w:rsid w:val="00D30C96"/>
    <w:rsid w:val="00D31CC8"/>
    <w:rsid w:val="00D32678"/>
    <w:rsid w:val="00D33D4A"/>
    <w:rsid w:val="00D521C1"/>
    <w:rsid w:val="00D55C93"/>
    <w:rsid w:val="00D71F40"/>
    <w:rsid w:val="00D727CB"/>
    <w:rsid w:val="00D735E3"/>
    <w:rsid w:val="00D73DB5"/>
    <w:rsid w:val="00D740CB"/>
    <w:rsid w:val="00D77416"/>
    <w:rsid w:val="00D80FC6"/>
    <w:rsid w:val="00D82D5D"/>
    <w:rsid w:val="00D921CD"/>
    <w:rsid w:val="00D94917"/>
    <w:rsid w:val="00DA3D78"/>
    <w:rsid w:val="00DA74F3"/>
    <w:rsid w:val="00DB69F3"/>
    <w:rsid w:val="00DC4907"/>
    <w:rsid w:val="00DC58EF"/>
    <w:rsid w:val="00DD017C"/>
    <w:rsid w:val="00DD3672"/>
    <w:rsid w:val="00DD397A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26876"/>
    <w:rsid w:val="00E278A8"/>
    <w:rsid w:val="00E418DE"/>
    <w:rsid w:val="00E512DB"/>
    <w:rsid w:val="00E52C57"/>
    <w:rsid w:val="00E54657"/>
    <w:rsid w:val="00E57E7D"/>
    <w:rsid w:val="00E75B5C"/>
    <w:rsid w:val="00E77184"/>
    <w:rsid w:val="00E84CD8"/>
    <w:rsid w:val="00E90B85"/>
    <w:rsid w:val="00E91679"/>
    <w:rsid w:val="00E92452"/>
    <w:rsid w:val="00E92601"/>
    <w:rsid w:val="00E94CC1"/>
    <w:rsid w:val="00E96431"/>
    <w:rsid w:val="00E970A4"/>
    <w:rsid w:val="00EA311B"/>
    <w:rsid w:val="00EA5130"/>
    <w:rsid w:val="00EC0D75"/>
    <w:rsid w:val="00EC3039"/>
    <w:rsid w:val="00EC5235"/>
    <w:rsid w:val="00EC6D51"/>
    <w:rsid w:val="00ED11CA"/>
    <w:rsid w:val="00ED3B0E"/>
    <w:rsid w:val="00ED4233"/>
    <w:rsid w:val="00ED6B03"/>
    <w:rsid w:val="00ED7A5B"/>
    <w:rsid w:val="00F0016A"/>
    <w:rsid w:val="00F0775C"/>
    <w:rsid w:val="00F07C92"/>
    <w:rsid w:val="00F138AB"/>
    <w:rsid w:val="00F14B43"/>
    <w:rsid w:val="00F203C7"/>
    <w:rsid w:val="00F215E2"/>
    <w:rsid w:val="00F21E3F"/>
    <w:rsid w:val="00F34DC3"/>
    <w:rsid w:val="00F41A27"/>
    <w:rsid w:val="00F4338D"/>
    <w:rsid w:val="00F436EF"/>
    <w:rsid w:val="00F440D3"/>
    <w:rsid w:val="00F446AC"/>
    <w:rsid w:val="00F46EAF"/>
    <w:rsid w:val="00F471AD"/>
    <w:rsid w:val="00F4736D"/>
    <w:rsid w:val="00F5774F"/>
    <w:rsid w:val="00F61151"/>
    <w:rsid w:val="00F62688"/>
    <w:rsid w:val="00F63B54"/>
    <w:rsid w:val="00F642EA"/>
    <w:rsid w:val="00F70516"/>
    <w:rsid w:val="00F76BE5"/>
    <w:rsid w:val="00F83D11"/>
    <w:rsid w:val="00F87DB1"/>
    <w:rsid w:val="00F921F1"/>
    <w:rsid w:val="00FB127E"/>
    <w:rsid w:val="00FC0804"/>
    <w:rsid w:val="00FC3B6D"/>
    <w:rsid w:val="00FD3A4E"/>
    <w:rsid w:val="00FD5584"/>
    <w:rsid w:val="00FD6800"/>
    <w:rsid w:val="00FE6D8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rsid w:val="00094AFD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144732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3D489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D4894"/>
    <w:rPr>
      <w:rFonts w:ascii="Segoe UI" w:hAnsi="Segoe UI" w:cs="Segoe UI"/>
      <w:color w:val="000000"/>
      <w:sz w:val="18"/>
      <w:szCs w:val="18"/>
      <w:lang w:eastAsia="ja-JP"/>
    </w:rPr>
  </w:style>
  <w:style w:type="character" w:styleId="Hyperlink">
    <w:name w:val="Hyperlink"/>
    <w:basedOn w:val="DefaultParagraphFont"/>
    <w:rsid w:val="00C1175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17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4355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36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086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140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3629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6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A6DE61-08CB-4BB7-8454-743B26B3A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5</Pages>
  <Words>1126</Words>
  <Characters>6420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7531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Anindya Saha</cp:lastModifiedBy>
  <cp:revision>40</cp:revision>
  <cp:lastPrinted>2000-02-29T11:31:00Z</cp:lastPrinted>
  <dcterms:created xsi:type="dcterms:W3CDTF">2021-10-06T09:55:00Z</dcterms:created>
  <dcterms:modified xsi:type="dcterms:W3CDTF">2021-10-08T18:29:00Z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