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CD6A" w14:textId="15B65C87" w:rsidR="00CD6AA7" w:rsidRPr="00AA2353" w:rsidRDefault="00CD6AA7" w:rsidP="00CD6AA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S2-210700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72B83A37" w14:textId="77777777" w:rsidR="00CD6AA7" w:rsidRPr="00AA2353" w:rsidRDefault="00CD6AA7" w:rsidP="00CD6A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66829BAF" w14:textId="77777777" w:rsidR="00E7529B" w:rsidRDefault="00E7529B" w:rsidP="00E7529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#S2-146E</w:t>
      </w:r>
      <w:r>
        <w:rPr>
          <w:rFonts w:cs="Arial"/>
          <w:bCs/>
          <w:sz w:val="24"/>
          <w:szCs w:val="22"/>
        </w:rPr>
        <w:tab/>
        <w:t>S2-2105307</w:t>
      </w:r>
    </w:p>
    <w:p w14:paraId="58065589" w14:textId="77777777" w:rsidR="00E7529B" w:rsidRDefault="00E7529B" w:rsidP="00E7529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16 - 27 August, 2021, Electronic meeting</w:t>
      </w:r>
    </w:p>
    <w:p w14:paraId="04E80188" w14:textId="3B9B833C" w:rsidR="00E7529B" w:rsidRPr="00E7529B" w:rsidRDefault="00E7529B" w:rsidP="00E7529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CFA7C6" w14:textId="538F6E6F" w:rsidR="00E64ACF" w:rsidRPr="007B30CC" w:rsidRDefault="004E3939" w:rsidP="003A4FD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</w:t>
      </w:r>
      <w:r w:rsidR="003A4FD8">
        <w:rPr>
          <w:rFonts w:cs="Arial"/>
          <w:bCs/>
          <w:sz w:val="22"/>
          <w:szCs w:val="22"/>
        </w:rPr>
        <w:t>81</w:t>
      </w:r>
    </w:p>
    <w:p w14:paraId="03642695" w14:textId="12EFD8B4" w:rsidR="004E3939" w:rsidRPr="00DA53A0" w:rsidRDefault="00A553AB" w:rsidP="003A4FD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  <w:r w:rsidR="003A4FD8" w:rsidRPr="003A4FD8">
        <w:rPr>
          <w:color w:val="0000FF"/>
          <w:sz w:val="22"/>
          <w:szCs w:val="22"/>
        </w:rPr>
        <w:tab/>
        <w:t xml:space="preserve">(Revision of </w:t>
      </w:r>
      <w:r w:rsidR="003A4FD8" w:rsidRPr="003A4FD8">
        <w:rPr>
          <w:rFonts w:cs="Arial"/>
          <w:bCs/>
          <w:color w:val="0000FF"/>
          <w:sz w:val="22"/>
          <w:szCs w:val="22"/>
        </w:rPr>
        <w:t>SP-210543rev3)</w:t>
      </w:r>
    </w:p>
    <w:p w14:paraId="3428D8D4" w14:textId="77777777" w:rsidR="00B97703" w:rsidRDefault="00B97703">
      <w:pPr>
        <w:rPr>
          <w:rFonts w:ascii="Arial" w:hAnsi="Arial" w:cs="Arial"/>
        </w:rPr>
      </w:pPr>
    </w:p>
    <w:p w14:paraId="1E13076C" w14:textId="48F24B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14:paraId="5B107BDF" w14:textId="77777777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14:paraId="226CF859" w14:textId="77777777"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14:paraId="49803C1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78EC67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14:paraId="1B611B0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5693D0" w14:textId="77777777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A553AB" w:rsidRPr="0097369E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8"/>
      <w:bookmarkEnd w:id="9"/>
      <w:bookmarkEnd w:id="10"/>
    </w:p>
    <w:p w14:paraId="4F717C36" w14:textId="77777777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553AB" w:rsidRPr="0097369E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E64ACF" w:rsidRPr="0097369E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6C67B8">
        <w:rPr>
          <w:rFonts w:ascii="Arial" w:hAnsi="Arial" w:cs="Arial"/>
          <w:b/>
          <w:bCs/>
          <w:sz w:val="22"/>
          <w:szCs w:val="22"/>
          <w:lang w:val="fr-FR"/>
        </w:rPr>
        <w:t>, SA3, TSG RAN</w:t>
      </w:r>
    </w:p>
    <w:p w14:paraId="4FB701F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11"/>
    <w:bookmarkEnd w:id="12"/>
    <w:p w14:paraId="3AD2BB6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6CC0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415630E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385C85B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7E6434B4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546E1F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569A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709EBE" w14:textId="7A69D3E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83A" w:rsidRPr="005D283A">
        <w:rPr>
          <w:rFonts w:ascii="Arial" w:hAnsi="Arial" w:cs="Arial"/>
          <w:bCs/>
        </w:rPr>
        <w:t>SP-2105</w:t>
      </w:r>
      <w:r w:rsidR="003A4FD8">
        <w:rPr>
          <w:rFonts w:ascii="Arial" w:hAnsi="Arial" w:cs="Arial"/>
          <w:bCs/>
        </w:rPr>
        <w:t>82</w:t>
      </w:r>
    </w:p>
    <w:p w14:paraId="1F86E539" w14:textId="77777777" w:rsidR="00B97703" w:rsidRDefault="00B97703">
      <w:pPr>
        <w:rPr>
          <w:rFonts w:ascii="Arial" w:hAnsi="Arial" w:cs="Arial"/>
        </w:rPr>
      </w:pPr>
    </w:p>
    <w:p w14:paraId="15147B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D19A89" w14:textId="77777777"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14:paraId="7D2261D7" w14:textId="77777777" w:rsidR="005D283A" w:rsidRDefault="00105594" w:rsidP="001D2C7B">
      <w:pPr>
        <w:rPr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r w:rsidR="005D283A" w:rsidRPr="00C86C55">
        <w:t>approved the attached WID</w:t>
      </w:r>
      <w:r w:rsidR="005D283A">
        <w:t>.</w:t>
      </w:r>
    </w:p>
    <w:p w14:paraId="177794A7" w14:textId="4D922290" w:rsidR="00935F5E" w:rsidRPr="00935F5E" w:rsidRDefault="005D283A" w:rsidP="00935F5E">
      <w:pPr>
        <w:rPr>
          <w:lang w:eastAsia="ko-KR"/>
        </w:rPr>
      </w:pPr>
      <w:r>
        <w:rPr>
          <w:lang w:eastAsia="ko-KR"/>
        </w:rPr>
        <w:t xml:space="preserve">TSG </w:t>
      </w:r>
      <w:r>
        <w:t>SA respectfully asks SA2 and CT1 to proceed the corresponding normative work</w:t>
      </w:r>
      <w:r w:rsidR="004F1B39">
        <w:t>, based on the conclusion of TR</w:t>
      </w:r>
      <w:r w:rsidR="003A4FD8">
        <w:t> </w:t>
      </w:r>
      <w:r w:rsidR="004F1B39">
        <w:t>24.811</w:t>
      </w:r>
      <w:r>
        <w:t>.</w:t>
      </w:r>
      <w:r w:rsidR="00D16B5A">
        <w:t xml:space="preserve"> </w:t>
      </w:r>
    </w:p>
    <w:p w14:paraId="618E8FD3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3530849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  <w:r w:rsidR="00B828A5">
        <w:rPr>
          <w:rFonts w:ascii="Arial" w:hAnsi="Arial" w:cs="Arial"/>
          <w:b/>
        </w:rPr>
        <w:t>, SA3, TSG RAN</w:t>
      </w:r>
    </w:p>
    <w:p w14:paraId="215B8720" w14:textId="7F7F2515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 asks CT1</w:t>
      </w:r>
      <w:r w:rsidR="00833A89">
        <w:t>,</w:t>
      </w:r>
      <w:r w:rsidR="00A553AB" w:rsidRPr="00692234">
        <w:t xml:space="preserve"> </w:t>
      </w:r>
      <w:r w:rsidR="00E64ACF">
        <w:t>SA2</w:t>
      </w:r>
      <w:r w:rsidR="00833A89">
        <w:t>, SA3 and TSG RAN</w:t>
      </w:r>
      <w:r w:rsidR="00E64ACF">
        <w:t xml:space="preserve">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4F5B8A2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5D0B8F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55972E" w14:textId="47739A60" w:rsidR="002F1940" w:rsidRPr="00105594" w:rsidRDefault="00105594" w:rsidP="002F1940">
      <w:bookmarkStart w:id="13" w:name="OLE_LINK55"/>
      <w:bookmarkStart w:id="14" w:name="OLE_LINK56"/>
      <w:bookmarkStart w:id="15" w:name="OLE_LINK53"/>
      <w:bookmarkStart w:id="16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3A4FD8">
        <w:t>-e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13"/>
      <w:bookmarkEnd w:id="14"/>
    </w:p>
    <w:p w14:paraId="75958E4F" w14:textId="3995C7A5" w:rsidR="00105594" w:rsidRDefault="00105594" w:rsidP="00105594">
      <w:r w:rsidRPr="00105594">
        <w:t>TSG SA #9</w:t>
      </w:r>
      <w:r w:rsidR="00E64ACF">
        <w:t>4</w:t>
      </w:r>
      <w:r w:rsidR="003A4FD8">
        <w:t>-e</w:t>
      </w:r>
      <w:r w:rsidRPr="00105594">
        <w:tab/>
      </w:r>
      <w:r w:rsidRPr="00105594">
        <w:tab/>
      </w:r>
      <w:r w:rsidRPr="00105594">
        <w:tab/>
      </w:r>
      <w:r w:rsidR="00E64ACF">
        <w:t>1</w:t>
      </w:r>
      <w:r w:rsidR="003A4FD8">
        <w:t>4</w:t>
      </w:r>
      <w:r w:rsidR="00E64ACF" w:rsidRPr="00105594">
        <w:t xml:space="preserve"> – </w:t>
      </w:r>
      <w:r w:rsidR="003A4FD8">
        <w:t>20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15"/>
      <w:bookmarkEnd w:id="16"/>
      <w:r w:rsidR="005D283A" w:rsidRPr="00105594">
        <w:t>Electronic meeting</w:t>
      </w:r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7493" w14:textId="77777777" w:rsidR="00336BC9" w:rsidRDefault="00336BC9">
      <w:pPr>
        <w:spacing w:after="0"/>
      </w:pPr>
      <w:r>
        <w:separator/>
      </w:r>
    </w:p>
  </w:endnote>
  <w:endnote w:type="continuationSeparator" w:id="0">
    <w:p w14:paraId="09E8F683" w14:textId="77777777" w:rsidR="00336BC9" w:rsidRDefault="00336B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3737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71BEF9" wp14:editId="7DB831B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D260CF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1BEF9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DD260CF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D8624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E5842D4" wp14:editId="3B08708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E3C2C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842D4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06E3C2C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15B4C" w14:textId="77777777" w:rsidR="00336BC9" w:rsidRDefault="00336BC9">
      <w:pPr>
        <w:spacing w:after="0"/>
      </w:pPr>
      <w:r>
        <w:separator/>
      </w:r>
    </w:p>
  </w:footnote>
  <w:footnote w:type="continuationSeparator" w:id="0">
    <w:p w14:paraId="3E8F64F1" w14:textId="77777777" w:rsidR="00336BC9" w:rsidRDefault="00336B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849EE"/>
    <w:rsid w:val="001D2AD7"/>
    <w:rsid w:val="001D2C7B"/>
    <w:rsid w:val="00230AAC"/>
    <w:rsid w:val="00262B77"/>
    <w:rsid w:val="00264B9E"/>
    <w:rsid w:val="0029072C"/>
    <w:rsid w:val="002E3429"/>
    <w:rsid w:val="002F1940"/>
    <w:rsid w:val="00314519"/>
    <w:rsid w:val="00336BC9"/>
    <w:rsid w:val="003539C9"/>
    <w:rsid w:val="00383545"/>
    <w:rsid w:val="003A2D81"/>
    <w:rsid w:val="003A4FD8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1B39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6C67B8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7369E"/>
    <w:rsid w:val="00987022"/>
    <w:rsid w:val="0099764C"/>
    <w:rsid w:val="009C5B85"/>
    <w:rsid w:val="009D2ABA"/>
    <w:rsid w:val="00A25118"/>
    <w:rsid w:val="00A553AB"/>
    <w:rsid w:val="00B828A5"/>
    <w:rsid w:val="00B97703"/>
    <w:rsid w:val="00BA274F"/>
    <w:rsid w:val="00C60435"/>
    <w:rsid w:val="00CA2DFC"/>
    <w:rsid w:val="00CA3D83"/>
    <w:rsid w:val="00CA6E71"/>
    <w:rsid w:val="00CD6AA7"/>
    <w:rsid w:val="00CF6087"/>
    <w:rsid w:val="00D16B5A"/>
    <w:rsid w:val="00D249B7"/>
    <w:rsid w:val="00D43967"/>
    <w:rsid w:val="00D65C60"/>
    <w:rsid w:val="00D91ACA"/>
    <w:rsid w:val="00E27D75"/>
    <w:rsid w:val="00E64ACF"/>
    <w:rsid w:val="00E7529B"/>
    <w:rsid w:val="00ED34BB"/>
    <w:rsid w:val="00F1299A"/>
    <w:rsid w:val="00F74002"/>
    <w:rsid w:val="00F85A8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A5EE3B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D6A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CD6A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D6A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6A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6A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6A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6AA7"/>
    <w:pPr>
      <w:outlineLvl w:val="5"/>
    </w:pPr>
  </w:style>
  <w:style w:type="paragraph" w:styleId="Heading7">
    <w:name w:val="heading 7"/>
    <w:basedOn w:val="H6"/>
    <w:next w:val="Normal"/>
    <w:qFormat/>
    <w:rsid w:val="00CD6AA7"/>
    <w:pPr>
      <w:outlineLvl w:val="6"/>
    </w:pPr>
  </w:style>
  <w:style w:type="paragraph" w:styleId="Heading8">
    <w:name w:val="heading 8"/>
    <w:basedOn w:val="Heading1"/>
    <w:next w:val="Normal"/>
    <w:qFormat/>
    <w:rsid w:val="00CD6A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AA7"/>
    <w:pPr>
      <w:outlineLvl w:val="8"/>
    </w:pPr>
  </w:style>
  <w:style w:type="character" w:default="1" w:styleId="DefaultParagraphFont">
    <w:name w:val="Default Paragraph Font"/>
    <w:semiHidden/>
    <w:rsid w:val="00CD6A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D6AA7"/>
  </w:style>
  <w:style w:type="paragraph" w:styleId="Header">
    <w:name w:val="header"/>
    <w:link w:val="HeaderChar"/>
    <w:rsid w:val="00CD6A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CD6AA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6A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D6AA7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A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D6A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D6AA7"/>
    <w:pPr>
      <w:ind w:left="1701" w:hanging="1701"/>
    </w:pPr>
  </w:style>
  <w:style w:type="paragraph" w:styleId="TOC4">
    <w:name w:val="toc 4"/>
    <w:basedOn w:val="TOC3"/>
    <w:semiHidden/>
    <w:rsid w:val="00CD6AA7"/>
    <w:pPr>
      <w:ind w:left="1418" w:hanging="1418"/>
    </w:pPr>
  </w:style>
  <w:style w:type="paragraph" w:styleId="TOC3">
    <w:name w:val="toc 3"/>
    <w:basedOn w:val="TOC2"/>
    <w:semiHidden/>
    <w:rsid w:val="00CD6AA7"/>
    <w:pPr>
      <w:ind w:left="1134" w:hanging="1134"/>
    </w:pPr>
  </w:style>
  <w:style w:type="paragraph" w:styleId="TOC2">
    <w:name w:val="toc 2"/>
    <w:basedOn w:val="TOC1"/>
    <w:semiHidden/>
    <w:rsid w:val="00CD6A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AA7"/>
    <w:pPr>
      <w:ind w:left="284"/>
    </w:pPr>
  </w:style>
  <w:style w:type="paragraph" w:styleId="Index1">
    <w:name w:val="index 1"/>
    <w:basedOn w:val="Normal"/>
    <w:semiHidden/>
    <w:rsid w:val="00CD6AA7"/>
    <w:pPr>
      <w:keepLines/>
      <w:spacing w:after="0"/>
    </w:pPr>
  </w:style>
  <w:style w:type="paragraph" w:customStyle="1" w:styleId="ZH">
    <w:name w:val="ZH"/>
    <w:rsid w:val="00CD6A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D6AA7"/>
    <w:pPr>
      <w:outlineLvl w:val="9"/>
    </w:pPr>
  </w:style>
  <w:style w:type="paragraph" w:styleId="ListNumber2">
    <w:name w:val="List Number 2"/>
    <w:basedOn w:val="ListNumber"/>
    <w:rsid w:val="00CD6AA7"/>
    <w:pPr>
      <w:ind w:left="851"/>
    </w:pPr>
  </w:style>
  <w:style w:type="character" w:styleId="FootnoteReference">
    <w:name w:val="footnote reference"/>
    <w:semiHidden/>
    <w:rsid w:val="00CD6A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6A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CD6AA7"/>
    <w:rPr>
      <w:b/>
    </w:rPr>
  </w:style>
  <w:style w:type="paragraph" w:customStyle="1" w:styleId="TAC">
    <w:name w:val="TAC"/>
    <w:basedOn w:val="TAL"/>
    <w:rsid w:val="00CD6AA7"/>
    <w:pPr>
      <w:jc w:val="center"/>
    </w:pPr>
  </w:style>
  <w:style w:type="paragraph" w:customStyle="1" w:styleId="TF">
    <w:name w:val="TF"/>
    <w:basedOn w:val="TH"/>
    <w:rsid w:val="00CD6AA7"/>
    <w:pPr>
      <w:keepNext w:val="0"/>
      <w:spacing w:before="0" w:after="240"/>
    </w:pPr>
  </w:style>
  <w:style w:type="paragraph" w:customStyle="1" w:styleId="NO">
    <w:name w:val="NO"/>
    <w:basedOn w:val="Normal"/>
    <w:rsid w:val="00CD6AA7"/>
    <w:pPr>
      <w:keepLines/>
      <w:ind w:left="1135" w:hanging="851"/>
    </w:pPr>
  </w:style>
  <w:style w:type="paragraph" w:styleId="TOC9">
    <w:name w:val="toc 9"/>
    <w:basedOn w:val="TOC8"/>
    <w:semiHidden/>
    <w:rsid w:val="00CD6AA7"/>
    <w:pPr>
      <w:ind w:left="1418" w:hanging="1418"/>
    </w:pPr>
  </w:style>
  <w:style w:type="paragraph" w:customStyle="1" w:styleId="EX">
    <w:name w:val="EX"/>
    <w:basedOn w:val="Normal"/>
    <w:rsid w:val="00CD6AA7"/>
    <w:pPr>
      <w:keepLines/>
      <w:ind w:left="1702" w:hanging="1418"/>
    </w:pPr>
  </w:style>
  <w:style w:type="paragraph" w:customStyle="1" w:styleId="FP">
    <w:name w:val="FP"/>
    <w:basedOn w:val="Normal"/>
    <w:rsid w:val="00CD6AA7"/>
    <w:pPr>
      <w:spacing w:after="0"/>
    </w:pPr>
  </w:style>
  <w:style w:type="paragraph" w:customStyle="1" w:styleId="LD">
    <w:name w:val="LD"/>
    <w:rsid w:val="00CD6A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D6AA7"/>
    <w:pPr>
      <w:spacing w:after="0"/>
    </w:pPr>
  </w:style>
  <w:style w:type="paragraph" w:customStyle="1" w:styleId="EW">
    <w:name w:val="EW"/>
    <w:basedOn w:val="EX"/>
    <w:rsid w:val="00CD6AA7"/>
    <w:pPr>
      <w:spacing w:after="0"/>
    </w:pPr>
  </w:style>
  <w:style w:type="paragraph" w:styleId="TOC6">
    <w:name w:val="toc 6"/>
    <w:basedOn w:val="TOC5"/>
    <w:next w:val="Normal"/>
    <w:semiHidden/>
    <w:rsid w:val="00CD6AA7"/>
    <w:pPr>
      <w:ind w:left="1985" w:hanging="1985"/>
    </w:pPr>
  </w:style>
  <w:style w:type="paragraph" w:styleId="TOC7">
    <w:name w:val="toc 7"/>
    <w:basedOn w:val="TOC6"/>
    <w:next w:val="Normal"/>
    <w:semiHidden/>
    <w:rsid w:val="00CD6AA7"/>
    <w:pPr>
      <w:ind w:left="2268" w:hanging="2268"/>
    </w:pPr>
  </w:style>
  <w:style w:type="paragraph" w:styleId="ListBullet2">
    <w:name w:val="List Bullet 2"/>
    <w:basedOn w:val="ListBullet"/>
    <w:rsid w:val="00CD6AA7"/>
    <w:pPr>
      <w:ind w:left="851"/>
    </w:pPr>
  </w:style>
  <w:style w:type="paragraph" w:styleId="ListBullet3">
    <w:name w:val="List Bullet 3"/>
    <w:basedOn w:val="ListBullet2"/>
    <w:rsid w:val="00CD6AA7"/>
    <w:pPr>
      <w:ind w:left="1135"/>
    </w:pPr>
  </w:style>
  <w:style w:type="paragraph" w:styleId="ListNumber">
    <w:name w:val="List Number"/>
    <w:basedOn w:val="List"/>
    <w:rsid w:val="00CD6AA7"/>
  </w:style>
  <w:style w:type="paragraph" w:customStyle="1" w:styleId="EQ">
    <w:name w:val="EQ"/>
    <w:basedOn w:val="Normal"/>
    <w:next w:val="Normal"/>
    <w:rsid w:val="00CD6A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A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6A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A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D6AA7"/>
    <w:pPr>
      <w:jc w:val="right"/>
    </w:pPr>
  </w:style>
  <w:style w:type="paragraph" w:customStyle="1" w:styleId="H6">
    <w:name w:val="H6"/>
    <w:basedOn w:val="Heading5"/>
    <w:next w:val="Normal"/>
    <w:rsid w:val="00CD6A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AA7"/>
    <w:pPr>
      <w:ind w:left="851" w:hanging="851"/>
    </w:pPr>
  </w:style>
  <w:style w:type="paragraph" w:customStyle="1" w:styleId="TAL">
    <w:name w:val="TAL"/>
    <w:basedOn w:val="Normal"/>
    <w:rsid w:val="00CD6A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A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D6A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D6A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D6A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D6AA7"/>
    <w:pPr>
      <w:framePr w:wrap="notBeside" w:y="16161"/>
    </w:pPr>
  </w:style>
  <w:style w:type="character" w:customStyle="1" w:styleId="ZGSM">
    <w:name w:val="ZGSM"/>
    <w:rsid w:val="00CD6AA7"/>
  </w:style>
  <w:style w:type="paragraph" w:styleId="List2">
    <w:name w:val="List 2"/>
    <w:basedOn w:val="List"/>
    <w:rsid w:val="00CD6AA7"/>
    <w:pPr>
      <w:ind w:left="851"/>
    </w:pPr>
  </w:style>
  <w:style w:type="paragraph" w:customStyle="1" w:styleId="ZG">
    <w:name w:val="ZG"/>
    <w:rsid w:val="00CD6A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CD6AA7"/>
    <w:pPr>
      <w:ind w:left="1135"/>
    </w:pPr>
  </w:style>
  <w:style w:type="paragraph" w:styleId="List4">
    <w:name w:val="List 4"/>
    <w:basedOn w:val="List3"/>
    <w:rsid w:val="00CD6AA7"/>
    <w:pPr>
      <w:ind w:left="1418"/>
    </w:pPr>
  </w:style>
  <w:style w:type="paragraph" w:styleId="List5">
    <w:name w:val="List 5"/>
    <w:basedOn w:val="List4"/>
    <w:rsid w:val="00CD6AA7"/>
    <w:pPr>
      <w:ind w:left="1702"/>
    </w:pPr>
  </w:style>
  <w:style w:type="paragraph" w:customStyle="1" w:styleId="EditorsNote">
    <w:name w:val="Editor's Note"/>
    <w:basedOn w:val="NO"/>
    <w:rsid w:val="00CD6AA7"/>
    <w:rPr>
      <w:color w:val="FF0000"/>
    </w:rPr>
  </w:style>
  <w:style w:type="paragraph" w:styleId="List">
    <w:name w:val="List"/>
    <w:basedOn w:val="Normal"/>
    <w:rsid w:val="00CD6AA7"/>
    <w:pPr>
      <w:ind w:left="568" w:hanging="284"/>
    </w:pPr>
  </w:style>
  <w:style w:type="paragraph" w:styleId="ListBullet">
    <w:name w:val="List Bullet"/>
    <w:basedOn w:val="List"/>
    <w:rsid w:val="00CD6AA7"/>
  </w:style>
  <w:style w:type="paragraph" w:styleId="ListBullet4">
    <w:name w:val="List Bullet 4"/>
    <w:basedOn w:val="ListBullet3"/>
    <w:rsid w:val="00CD6AA7"/>
    <w:pPr>
      <w:ind w:left="1418"/>
    </w:pPr>
  </w:style>
  <w:style w:type="paragraph" w:styleId="ListBullet5">
    <w:name w:val="List Bullet 5"/>
    <w:basedOn w:val="ListBullet4"/>
    <w:rsid w:val="00CD6AA7"/>
    <w:pPr>
      <w:ind w:left="1702"/>
    </w:pPr>
  </w:style>
  <w:style w:type="paragraph" w:customStyle="1" w:styleId="B2">
    <w:name w:val="B2"/>
    <w:basedOn w:val="List2"/>
    <w:rsid w:val="00CD6AA7"/>
  </w:style>
  <w:style w:type="paragraph" w:customStyle="1" w:styleId="B3">
    <w:name w:val="B3"/>
    <w:basedOn w:val="List3"/>
    <w:rsid w:val="00CD6AA7"/>
  </w:style>
  <w:style w:type="paragraph" w:customStyle="1" w:styleId="B4">
    <w:name w:val="B4"/>
    <w:basedOn w:val="List4"/>
    <w:rsid w:val="00CD6AA7"/>
  </w:style>
  <w:style w:type="paragraph" w:customStyle="1" w:styleId="B5">
    <w:name w:val="B5"/>
    <w:basedOn w:val="List5"/>
    <w:rsid w:val="00CD6AA7"/>
  </w:style>
  <w:style w:type="paragraph" w:customStyle="1" w:styleId="ZTD">
    <w:name w:val="ZTD"/>
    <w:basedOn w:val="ZB"/>
    <w:rsid w:val="00CD6AA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character" w:customStyle="1" w:styleId="THChar">
    <w:name w:val="TH Char"/>
    <w:link w:val="TH"/>
    <w:rsid w:val="00CD6AA7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215</Words>
  <Characters>1169</Characters>
  <Application>Microsoft Office Word</Application>
  <DocSecurity>0</DocSecurity>
  <Lines>24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3</cp:revision>
  <cp:lastPrinted>2002-04-23T07:10:00Z</cp:lastPrinted>
  <dcterms:created xsi:type="dcterms:W3CDTF">2021-06-25T10:21:00Z</dcterms:created>
  <dcterms:modified xsi:type="dcterms:W3CDTF">2021-09-24T15:08:00Z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